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11392" w14:paraId="62A96E56" w14:textId="77777777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2E4B63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11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D4F4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0C731F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11392" w14:paraId="6F5EC513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FABFAC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7E892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226FE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2075C" w:rsidRPr="00A11392" w14:paraId="6F6710AF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E853291" w14:textId="5FF80B46" w:rsidR="00B2075C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F1C123" w14:textId="77777777" w:rsidR="00B2075C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38B3B19" w14:textId="328F2E59" w:rsidR="00B2075C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A11392" w14:paraId="5AE8F1C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5F3ADE" w14:textId="04E06A9A" w:rsidR="00BA310A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62452A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045976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11392" w14:paraId="0672E991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9097D8" w14:textId="5CA0427C" w:rsidR="00231458" w:rsidRPr="002914BF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914B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1DFB8F" w14:textId="77777777" w:rsidR="00231458" w:rsidRPr="002914BF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448585F" w14:textId="77777777" w:rsidR="00231458" w:rsidRPr="002914BF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914B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12F5" w:rsidRPr="00A11392" w14:paraId="60CC357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17703DF" w14:textId="6CABCDE5" w:rsidR="006512F5" w:rsidRPr="00A11392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C2B39" w14:textId="77777777" w:rsidR="006512F5" w:rsidRPr="00A11392" w:rsidRDefault="006512F5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272FFCE" w14:textId="77777777" w:rsidR="006512F5" w:rsidRPr="00A11392" w:rsidRDefault="006512F5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31458" w:rsidRPr="00A11392" w14:paraId="2FC0B3C0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52BCF7B" w14:textId="1D197BD1" w:rsidR="00231458" w:rsidRPr="00A11392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C34C78" w14:textId="77777777" w:rsidR="00231458" w:rsidRPr="00A11392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596691" w14:textId="77777777" w:rsidR="00231458" w:rsidRPr="00A11392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30C3B" w:rsidRPr="00A11392" w14:paraId="3C540D3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490484E" w14:textId="7F8BC1D5" w:rsidR="00730C3B" w:rsidRPr="009F7991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F799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329001" w14:textId="77777777" w:rsidR="00730C3B" w:rsidRPr="009F7991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4CB74FD" w14:textId="629A8094" w:rsidR="00730C3B" w:rsidRPr="009F7991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F799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44317" w:rsidRPr="00A11392" w14:paraId="11A4E1A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DBE40FC" w14:textId="26E9A925" w:rsidR="00C44317" w:rsidRPr="00A11392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CFDB49" w14:textId="77777777" w:rsidR="00C44317" w:rsidRPr="00A11392" w:rsidRDefault="00C44317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F1C7442" w14:textId="7A5FD317" w:rsidR="00C44317" w:rsidRPr="00A11392" w:rsidRDefault="00887051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807C9" w:rsidRPr="00A11392" w14:paraId="0849E7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EBC95F5" w14:textId="4F167F53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D19D3C" w14:textId="77777777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B8A00B4" w14:textId="61E11C86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F807C9" w:rsidRPr="00A11392" w14:paraId="65E98D8A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A94ED2E" w14:textId="28912A5D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E5BC304" w14:textId="77777777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1557155" w14:textId="141035B8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F807C9" w:rsidRPr="00A11392" w14:paraId="4510BF6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E245A63" w14:textId="0E45B8A5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3AC8420" w14:textId="77777777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C55725B" w14:textId="4CE9A30B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F807C9" w:rsidRPr="00A11392" w14:paraId="3DF8FAB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E7C1CC" w14:textId="7CA0FE38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50280B6" w14:textId="77777777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C10722D" w14:textId="3A20B69C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F807C9" w:rsidRPr="00A11392" w14:paraId="4D308A5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1B9250" w14:textId="00772762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8E027" w14:textId="77777777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C4C10E2" w14:textId="660F7229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F807C9" w:rsidRPr="00A11392" w14:paraId="0B1B538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ADDE6D4" w14:textId="7494E035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D5E4F" w14:textId="77777777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647C9F4" w14:textId="572F61B9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F807C9" w:rsidRPr="00A11392" w14:paraId="7EF3924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9E293B" w14:textId="1ABA0F27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0AE7A" w14:textId="77777777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5052437A" w14:textId="6EE405FC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7F2C18CB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02F7C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EA9F1C" w14:textId="77777777" w:rsidR="00BA310A" w:rsidRPr="00A11392" w:rsidRDefault="00BA310A" w:rsidP="003972B3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E6C0B4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4FC38F" w14:textId="7984E588" w:rsidR="0073085C" w:rsidRPr="00A11392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271B0" w:rsidRPr="00A11392">
        <w:rPr>
          <w:rFonts w:ascii="Angsana New" w:hAnsi="Angsana New"/>
          <w:color w:val="000000"/>
          <w:sz w:val="30"/>
          <w:szCs w:val="30"/>
          <w:cs/>
        </w:rPr>
        <w:t>คณะ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="004B7E9B" w:rsidRPr="00A11392">
        <w:rPr>
          <w:rFonts w:ascii="Angsana New" w:hAnsi="Angsana New"/>
          <w:color w:val="000000"/>
          <w:sz w:val="30"/>
          <w:szCs w:val="30"/>
        </w:rPr>
        <w:t xml:space="preserve"> </w:t>
      </w:r>
      <w:r w:rsidR="00D73200">
        <w:rPr>
          <w:rFonts w:ascii="Angsana New" w:hAnsi="Angsana New"/>
          <w:color w:val="000000"/>
          <w:sz w:val="30"/>
          <w:szCs w:val="30"/>
        </w:rPr>
        <w:t>9</w:t>
      </w:r>
      <w:r w:rsidR="004B7E9B" w:rsidRPr="00A11392">
        <w:rPr>
          <w:rFonts w:ascii="Angsana New" w:hAnsi="Angsana New"/>
          <w:color w:val="000000"/>
          <w:sz w:val="30"/>
          <w:szCs w:val="30"/>
          <w:cs/>
        </w:rPr>
        <w:t xml:space="preserve"> พฤษภาคม </w:t>
      </w:r>
      <w:r w:rsidR="004B7E9B" w:rsidRPr="00A11392">
        <w:rPr>
          <w:rFonts w:ascii="Angsana New" w:hAnsi="Angsana New"/>
          <w:color w:val="000000"/>
          <w:sz w:val="30"/>
          <w:szCs w:val="30"/>
        </w:rPr>
        <w:t>256</w:t>
      </w:r>
      <w:r w:rsidR="00D73200">
        <w:rPr>
          <w:rFonts w:ascii="Angsana New" w:hAnsi="Angsana New"/>
          <w:color w:val="000000"/>
          <w:sz w:val="30"/>
          <w:szCs w:val="30"/>
        </w:rPr>
        <w:t>8</w:t>
      </w:r>
    </w:p>
    <w:p w14:paraId="03D483F5" w14:textId="1A19AC11" w:rsidR="0073085C" w:rsidRPr="00A11392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76315C6" w14:textId="52D81D68" w:rsidR="0073085C" w:rsidRPr="00A11392" w:rsidRDefault="0073085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001E4AB9" w14:textId="77777777" w:rsidR="00D32A27" w:rsidRPr="00A11392" w:rsidRDefault="00D32A27" w:rsidP="00D32A27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BF5B4A" w14:textId="171F7BA5" w:rsidR="00D32A27" w:rsidRPr="00A11392" w:rsidRDefault="00D32A2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 โรแยล พลัส จำกัด (มหาชน) (“บริษัท”) เป็นนิติบุคคลที่จัดตั้งขึ้นในประเทศไทย และจดทะเบียนกับตลาดหลักทรัพย์</w:t>
      </w:r>
      <w:r w:rsidR="000F28FE" w:rsidRPr="00A11392">
        <w:rPr>
          <w:rFonts w:ascii="Angsana New" w:hAnsi="Angsana New"/>
          <w:color w:val="000000"/>
          <w:sz w:val="30"/>
          <w:szCs w:val="30"/>
          <w:cs/>
        </w:rPr>
        <w:t>แห่งประเทศไทยเมื่อ</w:t>
      </w:r>
      <w:r w:rsidR="007A5B55" w:rsidRPr="00A11392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7A5B55" w:rsidRPr="00A11392">
        <w:rPr>
          <w:rFonts w:ascii="Angsana New" w:hAnsi="Angsana New"/>
          <w:color w:val="000000"/>
          <w:sz w:val="30"/>
          <w:szCs w:val="30"/>
        </w:rPr>
        <w:t xml:space="preserve"> 20 </w:t>
      </w:r>
      <w:r w:rsidR="000F28FE" w:rsidRPr="00A11392">
        <w:rPr>
          <w:rFonts w:ascii="Angsana New" w:hAnsi="Angsana New"/>
          <w:color w:val="000000"/>
          <w:sz w:val="30"/>
          <w:szCs w:val="30"/>
          <w:cs/>
        </w:rPr>
        <w:t xml:space="preserve">พฤษภาคม </w:t>
      </w:r>
      <w:r w:rsidR="000F28FE" w:rsidRPr="00A11392">
        <w:rPr>
          <w:rFonts w:ascii="Angsana New" w:hAnsi="Angsana New"/>
          <w:color w:val="000000"/>
          <w:sz w:val="30"/>
          <w:szCs w:val="30"/>
        </w:rPr>
        <w:t>2565</w:t>
      </w:r>
    </w:p>
    <w:p w14:paraId="710B0132" w14:textId="4E39CA5B" w:rsidR="00710967" w:rsidRPr="00A11392" w:rsidRDefault="0071096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4F42E" w14:textId="12800C9D" w:rsidR="00710967" w:rsidRPr="00A11392" w:rsidRDefault="00263ADC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A11392">
        <w:rPr>
          <w:rFonts w:ascii="Angsana New" w:hAnsi="Angsana New"/>
          <w:color w:val="000000"/>
          <w:sz w:val="30"/>
          <w:szCs w:val="30"/>
        </w:rPr>
        <w:t>3</w:t>
      </w:r>
      <w:r w:rsidR="00241512" w:rsidRPr="00A11392">
        <w:rPr>
          <w:rFonts w:ascii="Angsana New" w:hAnsi="Angsana New"/>
          <w:color w:val="000000"/>
          <w:sz w:val="30"/>
          <w:szCs w:val="30"/>
        </w:rPr>
        <w:t xml:space="preserve">1 </w:t>
      </w:r>
      <w:r w:rsidR="00241512" w:rsidRPr="00A11392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Pr="00A11392">
        <w:rPr>
          <w:rFonts w:ascii="Angsana New" w:hAnsi="Angsana New"/>
          <w:color w:val="000000"/>
          <w:sz w:val="30"/>
          <w:szCs w:val="30"/>
        </w:rPr>
        <w:t>256</w:t>
      </w:r>
      <w:r w:rsidR="00C2172B">
        <w:rPr>
          <w:rFonts w:ascii="Angsana New" w:hAnsi="Angsana New"/>
          <w:color w:val="000000"/>
          <w:sz w:val="30"/>
          <w:szCs w:val="30"/>
        </w:rPr>
        <w:t>8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ผู้ถือหุ้นรายใหญ่ได้แก่ นายพลแสง แซ่เบ๊ และนางสาวอมรรัตน์ เกษวิเศษ</w:t>
      </w:r>
      <w:r w:rsidR="0029743B"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ถือหุ้น</w:t>
      </w:r>
      <w:r w:rsidR="0029743B" w:rsidRPr="00A11392">
        <w:rPr>
          <w:rFonts w:ascii="Angsana New" w:hAnsi="Angsana New"/>
          <w:color w:val="000000"/>
          <w:sz w:val="30"/>
          <w:szCs w:val="30"/>
          <w:cs/>
        </w:rPr>
        <w:t xml:space="preserve">                    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  <w:r w:rsidR="00915959" w:rsidRPr="00A11392">
        <w:rPr>
          <w:rFonts w:ascii="Angsana New" w:hAnsi="Angsana New"/>
          <w:color w:val="000000"/>
          <w:sz w:val="30"/>
          <w:szCs w:val="30"/>
          <w:cs/>
        </w:rPr>
        <w:t>ในอัตรา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ร้อยละ 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34</w:t>
      </w:r>
      <w:r w:rsidR="00CC0FF3" w:rsidRPr="00A11392">
        <w:rPr>
          <w:rFonts w:ascii="Angsana New" w:hAnsi="Angsana New"/>
          <w:color w:val="000000"/>
          <w:sz w:val="30"/>
          <w:szCs w:val="30"/>
          <w:cs/>
        </w:rPr>
        <w:t>.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43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 และร้อยล</w:t>
      </w:r>
      <w:r w:rsidR="00C46EF2" w:rsidRPr="00A11392">
        <w:rPr>
          <w:rFonts w:ascii="Angsana New" w:hAnsi="Angsana New"/>
          <w:color w:val="000000"/>
          <w:sz w:val="30"/>
          <w:szCs w:val="30"/>
          <w:cs/>
        </w:rPr>
        <w:t xml:space="preserve">ะ 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15</w:t>
      </w:r>
      <w:r w:rsidR="00CC0FF3" w:rsidRPr="00A11392">
        <w:rPr>
          <w:rFonts w:ascii="Angsana New" w:hAnsi="Angsana New"/>
          <w:color w:val="000000"/>
          <w:sz w:val="30"/>
          <w:szCs w:val="30"/>
          <w:cs/>
        </w:rPr>
        <w:t>.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02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 ตามลำดับ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915959" w:rsidRPr="00A11392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="00915959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3D2286">
        <w:rPr>
          <w:rFonts w:ascii="Angsana New" w:hAnsi="Angsana New"/>
          <w:i/>
          <w:iCs/>
          <w:color w:val="000000"/>
          <w:sz w:val="30"/>
          <w:szCs w:val="30"/>
        </w:rPr>
        <w:t>7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: นายพลแสง แซ่เบ๊ และ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                                        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นางสาวอมรรัตน์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เกษวิเศษ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ถือหุ้นของบริษัท</w:t>
      </w:r>
      <w:r w:rsidR="00F56280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ในอัตรา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ร้อยละ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 xml:space="preserve"> 34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>43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และร้อยละ 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>15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>02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ตามลำดับ)</w:t>
      </w:r>
    </w:p>
    <w:p w14:paraId="7DB6919F" w14:textId="5FFD848F" w:rsidR="000F28FE" w:rsidRPr="00A11392" w:rsidRDefault="000F28FE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D34F46" w14:textId="74C691B2" w:rsidR="000F28FE" w:rsidRPr="00A11392" w:rsidRDefault="000F28FE" w:rsidP="000F28FE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7F55EB7E" w14:textId="77777777" w:rsidR="00D32A27" w:rsidRPr="00A11392" w:rsidRDefault="00D32A27" w:rsidP="00BA310A">
      <w:pPr>
        <w:tabs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DB618A" w14:textId="27518418" w:rsidR="00BA310A" w:rsidRPr="00A11392" w:rsidRDefault="00BA310A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35B640C" w14:textId="77777777" w:rsidR="00BA310A" w:rsidRPr="00A11392" w:rsidRDefault="00BA310A" w:rsidP="000400E5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EFFF56" w14:textId="5F4DB0CC" w:rsidR="009F5506" w:rsidRPr="00A11392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B602E">
        <w:rPr>
          <w:rFonts w:ascii="Angsana New" w:hAnsi="Angsana New"/>
          <w:color w:val="000000"/>
          <w:sz w:val="30"/>
          <w:szCs w:val="30"/>
        </w:rPr>
        <w:t xml:space="preserve"> 34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A42591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474C35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C2172B">
        <w:rPr>
          <w:rFonts w:ascii="Angsana New" w:hAnsi="Angsana New"/>
          <w:color w:val="000000"/>
          <w:sz w:val="30"/>
          <w:szCs w:val="30"/>
        </w:rPr>
        <w:t xml:space="preserve"> 2567</w:t>
      </w:r>
    </w:p>
    <w:p w14:paraId="3A2358D0" w14:textId="77777777" w:rsidR="009F5506" w:rsidRPr="00A11392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7858049" w14:textId="77777777" w:rsidR="008D31CF" w:rsidRDefault="008D31CF">
      <w:pPr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91303D8" w14:textId="6BE4418F" w:rsidR="009F5506" w:rsidRPr="00FD549E" w:rsidRDefault="009F5506" w:rsidP="008D31CF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8D31CF">
        <w:rPr>
          <w:rFonts w:ascii="Angsana New" w:hAnsi="Angsana New"/>
          <w:color w:val="000000"/>
          <w:sz w:val="30"/>
          <w:szCs w:val="30"/>
        </w:rPr>
        <w:br/>
      </w:r>
      <w:r w:rsidRPr="008D31CF">
        <w:rPr>
          <w:rFonts w:ascii="Angsana New" w:hAnsi="Angsana New"/>
          <w:color w:val="000000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474C35" w:rsidRPr="008D31CF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8D31CF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C2172B">
        <w:rPr>
          <w:rFonts w:ascii="Angsana New" w:hAnsi="Angsana New"/>
          <w:color w:val="000000"/>
          <w:sz w:val="30"/>
          <w:szCs w:val="30"/>
        </w:rPr>
        <w:t xml:space="preserve"> 2567</w:t>
      </w:r>
      <w:r w:rsidR="00474C35" w:rsidRPr="008D31CF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932C235" w14:textId="77777777" w:rsidR="001B05C6" w:rsidRPr="0056126D" w:rsidRDefault="001B05C6" w:rsidP="006D11B8">
      <w:pPr>
        <w:jc w:val="thaiDistribute"/>
        <w:rPr>
          <w:rFonts w:ascii="Angsana New" w:hAnsi="Angsana New"/>
          <w:sz w:val="20"/>
          <w:szCs w:val="20"/>
        </w:rPr>
      </w:pPr>
    </w:p>
    <w:p w14:paraId="3FC53207" w14:textId="5B303450" w:rsidR="00BA310A" w:rsidRPr="00A11392" w:rsidRDefault="003070B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0B1D049F" w14:textId="136C106C" w:rsidR="00C94B58" w:rsidRPr="00A11392" w:rsidRDefault="00C94B58" w:rsidP="0041068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p w14:paraId="33BEA9B8" w14:textId="7E35438F" w:rsidR="009808DB" w:rsidRPr="00A11392" w:rsidRDefault="009808DB" w:rsidP="009808DB">
      <w:pPr>
        <w:tabs>
          <w:tab w:val="left" w:pos="540"/>
        </w:tabs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BC4315" w:rsidRPr="00A11392">
        <w:rPr>
          <w:rFonts w:ascii="Angsana New" w:hAnsi="Angsana New"/>
          <w:color w:val="000000"/>
          <w:sz w:val="30"/>
          <w:szCs w:val="30"/>
          <w:cs/>
        </w:rPr>
        <w:t>สาม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A11392">
        <w:rPr>
          <w:rFonts w:ascii="Angsana New" w:hAnsi="Angsana New"/>
          <w:color w:val="000000"/>
          <w:sz w:val="30"/>
          <w:szCs w:val="30"/>
        </w:rPr>
        <w:t>3</w:t>
      </w:r>
      <w:r w:rsidR="00BC4315" w:rsidRPr="00A11392">
        <w:rPr>
          <w:rFonts w:ascii="Angsana New" w:hAnsi="Angsana New"/>
          <w:color w:val="000000"/>
          <w:sz w:val="30"/>
          <w:szCs w:val="30"/>
        </w:rPr>
        <w:t xml:space="preserve">1 </w:t>
      </w:r>
      <w:r w:rsidR="00BC4315" w:rsidRPr="00A11392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Pr="00A11392">
        <w:rPr>
          <w:rFonts w:ascii="Angsana New" w:hAnsi="Angsana New"/>
          <w:color w:val="000000"/>
          <w:sz w:val="30"/>
          <w:szCs w:val="30"/>
        </w:rPr>
        <w:t>256</w:t>
      </w:r>
      <w:r w:rsidR="003D2286">
        <w:rPr>
          <w:rFonts w:ascii="Angsana New" w:hAnsi="Angsana New"/>
          <w:color w:val="000000"/>
          <w:sz w:val="30"/>
          <w:szCs w:val="30"/>
        </w:rPr>
        <w:t>8</w:t>
      </w:r>
    </w:p>
    <w:p w14:paraId="5E04EF4D" w14:textId="77777777" w:rsidR="009808DB" w:rsidRPr="00A11392" w:rsidRDefault="009808DB" w:rsidP="00410680">
      <w:pPr>
        <w:spacing w:line="120" w:lineRule="atLeast"/>
        <w:rPr>
          <w:rFonts w:ascii="Angsana New" w:hAnsi="Angsana New"/>
          <w:color w:val="000000"/>
          <w:sz w:val="20"/>
          <w:szCs w:val="20"/>
          <w:cs/>
        </w:rPr>
      </w:pPr>
    </w:p>
    <w:p w14:paraId="39EDC393" w14:textId="50E100FE" w:rsidR="000A79CF" w:rsidRPr="00A11392" w:rsidRDefault="000A79CF" w:rsidP="000A79CF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11392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บุคคลหรือกิจการอื่นที่เกี่ยวข้องกันที่มีรายการระหว่างกันที่มีนัยสำคัญกับบริษัทในระหว่าง</w:t>
      </w:r>
      <w:r w:rsidR="001A2995" w:rsidRPr="00A11392">
        <w:rPr>
          <w:rFonts w:ascii="Angsana New" w:hAnsi="Angsana New"/>
          <w:b/>
          <w:sz w:val="30"/>
          <w:szCs w:val="30"/>
          <w:cs/>
        </w:rPr>
        <w:t>งวด</w:t>
      </w:r>
      <w:r w:rsidRPr="00A11392">
        <w:rPr>
          <w:rFonts w:ascii="Angsana New" w:hAnsi="Angsana New"/>
          <w:b/>
          <w:sz w:val="30"/>
          <w:szCs w:val="30"/>
          <w:cs/>
        </w:rPr>
        <w:t xml:space="preserve"> มีดังต่อไปนี้</w:t>
      </w:r>
    </w:p>
    <w:p w14:paraId="7174C188" w14:textId="77777777" w:rsidR="000A79CF" w:rsidRPr="00A11392" w:rsidRDefault="000A79CF" w:rsidP="0041068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0A79CF" w:rsidRPr="00A11392" w14:paraId="2DFD1735" w14:textId="77777777" w:rsidTr="006F6328">
        <w:trPr>
          <w:tblHeader/>
        </w:trPr>
        <w:tc>
          <w:tcPr>
            <w:tcW w:w="1980" w:type="dxa"/>
          </w:tcPr>
          <w:p w14:paraId="27316429" w14:textId="77777777" w:rsidR="000A79CF" w:rsidRPr="00A11392" w:rsidRDefault="000A79CF" w:rsidP="00BB0D90">
            <w:pPr>
              <w:tabs>
                <w:tab w:val="left" w:pos="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</w:tc>
        <w:tc>
          <w:tcPr>
            <w:tcW w:w="1980" w:type="dxa"/>
          </w:tcPr>
          <w:p w14:paraId="2CDC4626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97BDDB3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5310" w:type="dxa"/>
          </w:tcPr>
          <w:p w14:paraId="3FF4D0DA" w14:textId="77777777" w:rsidR="000A79CF" w:rsidRPr="00A11392" w:rsidRDefault="000A79CF" w:rsidP="006F6328">
            <w:pPr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A79CF" w:rsidRPr="00A11392" w14:paraId="3D417FBF" w14:textId="77777777" w:rsidTr="006F6328">
        <w:trPr>
          <w:tblHeader/>
        </w:trPr>
        <w:tc>
          <w:tcPr>
            <w:tcW w:w="1980" w:type="dxa"/>
          </w:tcPr>
          <w:p w14:paraId="61702830" w14:textId="77777777" w:rsidR="000A79CF" w:rsidRPr="00A11392" w:rsidRDefault="000A79CF" w:rsidP="006F6328">
            <w:pPr>
              <w:tabs>
                <w:tab w:val="left" w:pos="510"/>
              </w:tabs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26C2B4C5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9DC2A9" w14:textId="77777777" w:rsidR="000A79CF" w:rsidRPr="00A11392" w:rsidRDefault="000A79CF" w:rsidP="006F6328">
            <w:pPr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 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630F919F" w14:textId="77777777" w:rsidR="008D31CF" w:rsidRPr="00A11392" w:rsidRDefault="008D31CF" w:rsidP="0098739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709"/>
        <w:gridCol w:w="270"/>
        <w:gridCol w:w="1710"/>
      </w:tblGrid>
      <w:tr w:rsidR="00D5440D" w:rsidRPr="00A11392" w14:paraId="25259935" w14:textId="77777777" w:rsidTr="00D5440D">
        <w:tc>
          <w:tcPr>
            <w:tcW w:w="3048" w:type="pct"/>
          </w:tcPr>
          <w:p w14:paraId="5D5800C9" w14:textId="2E83BC3B" w:rsidR="004E2DA0" w:rsidRPr="00A11392" w:rsidRDefault="004E2DA0" w:rsidP="004E2DA0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C15AB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="008C15AB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8C15AB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04" w:type="pct"/>
          </w:tcPr>
          <w:p w14:paraId="142316E8" w14:textId="200A2C1A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2172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1328DBC" w14:textId="77777777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5" w:type="pct"/>
          </w:tcPr>
          <w:p w14:paraId="2B743BC4" w14:textId="026D0BEC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2172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4E2DA0" w:rsidRPr="00A11392" w14:paraId="733D13AA" w14:textId="77777777" w:rsidTr="00D5440D">
        <w:trPr>
          <w:tblHeader/>
        </w:trPr>
        <w:tc>
          <w:tcPr>
            <w:tcW w:w="3048" w:type="pct"/>
          </w:tcPr>
          <w:p w14:paraId="2E735947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952" w:type="pct"/>
            <w:gridSpan w:val="3"/>
          </w:tcPr>
          <w:p w14:paraId="1A34B629" w14:textId="77777777" w:rsidR="004E2DA0" w:rsidRPr="00A11392" w:rsidRDefault="004E2DA0" w:rsidP="006F632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D5440D" w:rsidRPr="00A11392" w14:paraId="7CC84F92" w14:textId="77777777" w:rsidTr="00D5440D">
        <w:tc>
          <w:tcPr>
            <w:tcW w:w="3048" w:type="pct"/>
          </w:tcPr>
          <w:p w14:paraId="0928599F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904" w:type="pct"/>
          </w:tcPr>
          <w:p w14:paraId="6C02DBC9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4B6A29C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5" w:type="pct"/>
          </w:tcPr>
          <w:p w14:paraId="2D89066D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5440D" w:rsidRPr="00A11392" w14:paraId="0A448170" w14:textId="77777777" w:rsidTr="00D5440D">
        <w:tc>
          <w:tcPr>
            <w:tcW w:w="3048" w:type="pct"/>
          </w:tcPr>
          <w:p w14:paraId="072122FB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904" w:type="pct"/>
          </w:tcPr>
          <w:p w14:paraId="1D47B3BA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C6B76B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5" w:type="pct"/>
          </w:tcPr>
          <w:p w14:paraId="7C775D55" w14:textId="77777777" w:rsidR="004E2DA0" w:rsidRPr="00A11392" w:rsidRDefault="004E2DA0" w:rsidP="006F632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40D" w:rsidRPr="00A11392" w14:paraId="281DF1D5" w14:textId="77777777" w:rsidTr="00D5440D">
        <w:tc>
          <w:tcPr>
            <w:tcW w:w="3048" w:type="pct"/>
          </w:tcPr>
          <w:p w14:paraId="01266D66" w14:textId="77777777" w:rsidR="006D11B8" w:rsidRPr="00A11392" w:rsidRDefault="006D11B8" w:rsidP="006D11B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904" w:type="pct"/>
          </w:tcPr>
          <w:p w14:paraId="3A3F8F03" w14:textId="2BAAA0FF" w:rsidR="006D11B8" w:rsidRPr="006D11B8" w:rsidRDefault="006D11B8" w:rsidP="006D11B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BB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AC7BB7">
              <w:rPr>
                <w:rFonts w:ascii="Angsana New" w:hAnsi="Angsana New"/>
                <w:sz w:val="30"/>
                <w:szCs w:val="30"/>
              </w:rPr>
              <w:t>,397,357</w:t>
            </w:r>
          </w:p>
        </w:tc>
        <w:tc>
          <w:tcPr>
            <w:tcW w:w="143" w:type="pct"/>
          </w:tcPr>
          <w:p w14:paraId="335E3F55" w14:textId="77777777" w:rsidR="006D11B8" w:rsidRPr="00A11392" w:rsidRDefault="006D11B8" w:rsidP="006D11B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</w:tcPr>
          <w:p w14:paraId="41B06BA2" w14:textId="24BC8481" w:rsidR="006D11B8" w:rsidRPr="00A11392" w:rsidRDefault="006D11B8" w:rsidP="006D11B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9,730,960</w:t>
            </w:r>
          </w:p>
        </w:tc>
      </w:tr>
      <w:tr w:rsidR="00D5440D" w:rsidRPr="00A11392" w14:paraId="724F4E2C" w14:textId="77777777" w:rsidTr="00D5440D">
        <w:tc>
          <w:tcPr>
            <w:tcW w:w="3048" w:type="pct"/>
          </w:tcPr>
          <w:p w14:paraId="1FD332E6" w14:textId="77777777" w:rsidR="006D11B8" w:rsidRPr="00A11392" w:rsidRDefault="006D11B8" w:rsidP="006D11B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04547614" w14:textId="4BEF18CC" w:rsidR="006D11B8" w:rsidRPr="006D11B8" w:rsidRDefault="006D11B8" w:rsidP="006D11B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BB7">
              <w:rPr>
                <w:rFonts w:ascii="Angsana New" w:hAnsi="Angsana New"/>
                <w:sz w:val="30"/>
                <w:szCs w:val="30"/>
              </w:rPr>
              <w:t>149,364</w:t>
            </w:r>
          </w:p>
        </w:tc>
        <w:tc>
          <w:tcPr>
            <w:tcW w:w="143" w:type="pct"/>
          </w:tcPr>
          <w:p w14:paraId="37428C8C" w14:textId="77777777" w:rsidR="006D11B8" w:rsidRPr="00A11392" w:rsidRDefault="006D11B8" w:rsidP="006D11B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0F16A1F1" w14:textId="38A6844E" w:rsidR="006D11B8" w:rsidRPr="00A11392" w:rsidRDefault="006D11B8" w:rsidP="006D11B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138,689</w:t>
            </w:r>
          </w:p>
        </w:tc>
      </w:tr>
      <w:tr w:rsidR="00D5440D" w:rsidRPr="00A11392" w14:paraId="4EA2DB4C" w14:textId="77777777" w:rsidTr="00D5440D">
        <w:tc>
          <w:tcPr>
            <w:tcW w:w="3048" w:type="pct"/>
          </w:tcPr>
          <w:p w14:paraId="6776F3F4" w14:textId="77777777" w:rsidR="006D11B8" w:rsidRPr="00A11392" w:rsidRDefault="006D11B8" w:rsidP="007545A1">
            <w:pPr>
              <w:pStyle w:val="a"/>
              <w:tabs>
                <w:tab w:val="clear" w:pos="1080"/>
              </w:tabs>
              <w:ind w:left="250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904" w:type="pct"/>
            <w:tcBorders>
              <w:top w:val="single" w:sz="4" w:space="0" w:color="auto"/>
              <w:bottom w:val="double" w:sz="4" w:space="0" w:color="auto"/>
            </w:tcBorders>
          </w:tcPr>
          <w:p w14:paraId="5979CF26" w14:textId="2E9732DC" w:rsidR="006D11B8" w:rsidRPr="006D11B8" w:rsidRDefault="006D11B8" w:rsidP="006D11B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11B8">
              <w:rPr>
                <w:rFonts w:ascii="Angsana New" w:hAnsi="Angsana New"/>
                <w:b/>
                <w:bCs/>
                <w:sz w:val="30"/>
                <w:szCs w:val="30"/>
              </w:rPr>
              <w:t>7,546,721</w:t>
            </w:r>
          </w:p>
        </w:tc>
        <w:tc>
          <w:tcPr>
            <w:tcW w:w="143" w:type="pct"/>
          </w:tcPr>
          <w:p w14:paraId="310CDA25" w14:textId="77777777" w:rsidR="006D11B8" w:rsidRPr="00A11392" w:rsidRDefault="006D11B8" w:rsidP="006D11B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55198226" w14:textId="7AE835D5" w:rsidR="006D11B8" w:rsidRPr="00A11392" w:rsidRDefault="006D11B8" w:rsidP="006D11B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9,869,649</w:t>
            </w:r>
          </w:p>
        </w:tc>
      </w:tr>
    </w:tbl>
    <w:p w14:paraId="03E9CAD3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bookmarkStart w:id="1" w:name="_Hlk86834571"/>
    </w:p>
    <w:p w14:paraId="73566D25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1A7C1F6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E6AF632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6B52AF5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2CB6EC2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95EABAA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0BE3675" w14:textId="6687D456" w:rsidR="00D8768E" w:rsidRPr="00A11392" w:rsidRDefault="00D8768E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ลูกหนี้การค้า</w:t>
      </w:r>
      <w:bookmarkEnd w:id="1"/>
    </w:p>
    <w:p w14:paraId="2FD7BBA5" w14:textId="02466364" w:rsidR="00D8768E" w:rsidRPr="00A11392" w:rsidRDefault="00D8768E" w:rsidP="0084334E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714"/>
        <w:gridCol w:w="360"/>
        <w:gridCol w:w="1706"/>
        <w:gridCol w:w="8"/>
      </w:tblGrid>
      <w:tr w:rsidR="008D79E1" w:rsidRPr="00A11392" w14:paraId="1970D74D" w14:textId="77777777" w:rsidTr="00D5440D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5AD2E1B5" w14:textId="5D5C9F19" w:rsidR="008D79E1" w:rsidRPr="00A11392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4" w:type="dxa"/>
          </w:tcPr>
          <w:p w14:paraId="6729CF78" w14:textId="3C5AA1C3" w:rsidR="008D79E1" w:rsidRPr="00A11392" w:rsidRDefault="008C15AB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</w:tcPr>
          <w:p w14:paraId="4A090BF4" w14:textId="77777777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56E48FE3" w14:textId="734B62DC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79E1" w:rsidRPr="00A11392" w14:paraId="17B43725" w14:textId="77777777" w:rsidTr="00D5440D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61958CCA" w14:textId="77777777" w:rsidR="008D79E1" w:rsidRPr="00A11392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4" w:type="dxa"/>
          </w:tcPr>
          <w:p w14:paraId="41471718" w14:textId="3E65681D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4D5EC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5F4DDB45" w14:textId="77777777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48E1C0F4" w14:textId="60E249A2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4D5EC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8768E" w:rsidRPr="00A11392" w14:paraId="2C095259" w14:textId="77777777" w:rsidTr="00D5440D">
        <w:trPr>
          <w:gridAfter w:val="1"/>
          <w:wAfter w:w="8" w:type="dxa"/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190064AA" w14:textId="77777777" w:rsidR="00D8768E" w:rsidRPr="00A11392" w:rsidRDefault="00D8768E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3F22905F" w14:textId="77777777" w:rsidR="00D8768E" w:rsidRPr="00A11392" w:rsidRDefault="00D8768E" w:rsidP="0055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31212C" w:rsidRPr="00A11392" w14:paraId="4E4DB9F5" w14:textId="77777777" w:rsidTr="00D5440D">
        <w:trPr>
          <w:trHeight w:val="20"/>
        </w:trPr>
        <w:tc>
          <w:tcPr>
            <w:tcW w:w="5760" w:type="dxa"/>
          </w:tcPr>
          <w:p w14:paraId="7CA8DEE5" w14:textId="7F6400A4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2" w:name="_Hlk86834576"/>
            <w:r w:rsidRPr="00A1139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  <w:bookmarkEnd w:id="2"/>
          </w:p>
        </w:tc>
        <w:tc>
          <w:tcPr>
            <w:tcW w:w="1714" w:type="dxa"/>
          </w:tcPr>
          <w:p w14:paraId="757BEABA" w14:textId="3153AF45" w:rsidR="0031212C" w:rsidRPr="00A11392" w:rsidRDefault="004D5EC4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96,572,235</w:t>
            </w:r>
          </w:p>
        </w:tc>
        <w:tc>
          <w:tcPr>
            <w:tcW w:w="360" w:type="dxa"/>
          </w:tcPr>
          <w:p w14:paraId="2DE8E55F" w14:textId="77777777" w:rsidR="0031212C" w:rsidRPr="00A11392" w:rsidRDefault="0031212C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5AB43478" w14:textId="22C0B5C3" w:rsidR="0031212C" w:rsidRPr="00A11392" w:rsidRDefault="00273DBE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35,768,870</w:t>
            </w:r>
          </w:p>
        </w:tc>
      </w:tr>
      <w:tr w:rsidR="0031212C" w:rsidRPr="00A11392" w14:paraId="22BBF91D" w14:textId="77777777" w:rsidTr="00D5440D">
        <w:trPr>
          <w:trHeight w:val="20"/>
        </w:trPr>
        <w:tc>
          <w:tcPr>
            <w:tcW w:w="5760" w:type="dxa"/>
          </w:tcPr>
          <w:p w14:paraId="16E3C818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4" w:type="dxa"/>
          </w:tcPr>
          <w:p w14:paraId="3B7FFD43" w14:textId="77777777" w:rsidR="0031212C" w:rsidRPr="00A11392" w:rsidRDefault="0031212C" w:rsidP="00845DA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823C430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4F2A3EE7" w14:textId="77777777" w:rsidR="0031212C" w:rsidRPr="00A11392" w:rsidRDefault="0031212C" w:rsidP="00845DA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12C" w:rsidRPr="00A11392" w14:paraId="46D82568" w14:textId="77777777" w:rsidTr="00D5440D">
        <w:trPr>
          <w:trHeight w:val="20"/>
        </w:trPr>
        <w:tc>
          <w:tcPr>
            <w:tcW w:w="5760" w:type="dxa"/>
          </w:tcPr>
          <w:p w14:paraId="2050952B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714" w:type="dxa"/>
          </w:tcPr>
          <w:p w14:paraId="4E775EF9" w14:textId="7963075B" w:rsidR="0031212C" w:rsidRPr="00A11392" w:rsidRDefault="004D5EC4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9,534,626</w:t>
            </w:r>
          </w:p>
        </w:tc>
        <w:tc>
          <w:tcPr>
            <w:tcW w:w="360" w:type="dxa"/>
          </w:tcPr>
          <w:p w14:paraId="548353D1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4D335F34" w14:textId="226BF2A1" w:rsidR="0031212C" w:rsidRPr="00A11392" w:rsidRDefault="00273DBE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6,896,810</w:t>
            </w:r>
          </w:p>
        </w:tc>
      </w:tr>
      <w:tr w:rsidR="0031212C" w:rsidRPr="00A11392" w14:paraId="467470D9" w14:textId="77777777" w:rsidTr="00D5440D">
        <w:trPr>
          <w:trHeight w:val="20"/>
        </w:trPr>
        <w:tc>
          <w:tcPr>
            <w:tcW w:w="5760" w:type="dxa"/>
          </w:tcPr>
          <w:p w14:paraId="58C4C3C4" w14:textId="3CE1AC7D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714" w:type="dxa"/>
          </w:tcPr>
          <w:p w14:paraId="0F972699" w14:textId="64A30A86" w:rsidR="0031212C" w:rsidRPr="00A11392" w:rsidDel="008C15AB" w:rsidRDefault="004D5EC4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526,801</w:t>
            </w:r>
          </w:p>
        </w:tc>
        <w:tc>
          <w:tcPr>
            <w:tcW w:w="360" w:type="dxa"/>
          </w:tcPr>
          <w:p w14:paraId="34B080BE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7247C599" w14:textId="6674CB56" w:rsidR="0031212C" w:rsidRPr="00A11392" w:rsidDel="002F71D6" w:rsidRDefault="00273DBE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30,440</w:t>
            </w:r>
          </w:p>
        </w:tc>
      </w:tr>
      <w:tr w:rsidR="0031212C" w:rsidRPr="00A11392" w14:paraId="4C4178A4" w14:textId="77777777" w:rsidTr="00D5440D">
        <w:trPr>
          <w:trHeight w:val="20"/>
        </w:trPr>
        <w:tc>
          <w:tcPr>
            <w:tcW w:w="5760" w:type="dxa"/>
          </w:tcPr>
          <w:p w14:paraId="46171EFB" w14:textId="614CE7C4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714" w:type="dxa"/>
          </w:tcPr>
          <w:p w14:paraId="000C5084" w14:textId="32B556C4" w:rsidR="0031212C" w:rsidRPr="00A11392" w:rsidDel="008C15AB" w:rsidRDefault="004D5EC4" w:rsidP="0084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,701</w:t>
            </w:r>
          </w:p>
        </w:tc>
        <w:tc>
          <w:tcPr>
            <w:tcW w:w="360" w:type="dxa"/>
          </w:tcPr>
          <w:p w14:paraId="73797672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15C1F0D9" w14:textId="4AEF27C6" w:rsidR="0031212C" w:rsidRPr="00A11392" w:rsidRDefault="00273DBE" w:rsidP="0084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10</w:t>
            </w:r>
            <w:r>
              <w:rPr>
                <w:rFonts w:ascii="Angsana New" w:hAnsi="Angsana New"/>
                <w:sz w:val="30"/>
                <w:szCs w:val="30"/>
              </w:rPr>
              <w:t>,814</w:t>
            </w:r>
          </w:p>
        </w:tc>
      </w:tr>
      <w:tr w:rsidR="0031212C" w:rsidRPr="00A11392" w14:paraId="700FC24B" w14:textId="77777777" w:rsidTr="00D5440D">
        <w:trPr>
          <w:trHeight w:val="20"/>
        </w:trPr>
        <w:tc>
          <w:tcPr>
            <w:tcW w:w="5760" w:type="dxa"/>
          </w:tcPr>
          <w:p w14:paraId="3D1B357D" w14:textId="074F1712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57DFC743" w14:textId="556EA114" w:rsidR="0031212C" w:rsidRPr="00A11392" w:rsidRDefault="00BF559D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106,636,363</w:t>
            </w:r>
          </w:p>
        </w:tc>
        <w:tc>
          <w:tcPr>
            <w:tcW w:w="360" w:type="dxa"/>
          </w:tcPr>
          <w:p w14:paraId="3EEC40CA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14:paraId="087E4AFF" w14:textId="624A9CA7" w:rsidR="0031212C" w:rsidRPr="00A11392" w:rsidRDefault="00273DBE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42,706,934</w:t>
            </w:r>
          </w:p>
        </w:tc>
      </w:tr>
      <w:tr w:rsidR="0031212C" w:rsidRPr="00A11392" w14:paraId="44EDAAAE" w14:textId="77777777" w:rsidTr="00D5440D">
        <w:trPr>
          <w:trHeight w:val="20"/>
        </w:trPr>
        <w:tc>
          <w:tcPr>
            <w:tcW w:w="5760" w:type="dxa"/>
          </w:tcPr>
          <w:p w14:paraId="6D1FE69D" w14:textId="7FEFE5C3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7BDEFB16" w14:textId="466235DB" w:rsidR="0031212C" w:rsidRPr="000229C7" w:rsidRDefault="004F7FBE" w:rsidP="0084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3453641E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</w:tcPr>
          <w:p w14:paraId="7E34A6BD" w14:textId="40B8FB62" w:rsidR="0031212C" w:rsidRPr="00A11392" w:rsidRDefault="0031212C" w:rsidP="00845DA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1212C" w:rsidRPr="00A11392" w14:paraId="18D4ECDE" w14:textId="77777777" w:rsidTr="00D5440D">
        <w:trPr>
          <w:trHeight w:val="20"/>
        </w:trPr>
        <w:tc>
          <w:tcPr>
            <w:tcW w:w="5760" w:type="dxa"/>
          </w:tcPr>
          <w:p w14:paraId="6CB99F2A" w14:textId="477A38DB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14:paraId="281BF2D0" w14:textId="0BEEA8A2" w:rsidR="0031212C" w:rsidRPr="00A11392" w:rsidRDefault="00BF559D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9D">
              <w:rPr>
                <w:rFonts w:ascii="Angsana New" w:hAnsi="Angsana New"/>
                <w:b/>
                <w:bCs/>
                <w:sz w:val="30"/>
                <w:szCs w:val="30"/>
              </w:rPr>
              <w:t>106,636,363</w:t>
            </w:r>
          </w:p>
        </w:tc>
        <w:tc>
          <w:tcPr>
            <w:tcW w:w="360" w:type="dxa"/>
          </w:tcPr>
          <w:p w14:paraId="533EE669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1A239C" w14:textId="24511F30" w:rsidR="0031212C" w:rsidRPr="00A11392" w:rsidRDefault="00273DBE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42,706,934</w:t>
            </w:r>
          </w:p>
        </w:tc>
      </w:tr>
    </w:tbl>
    <w:p w14:paraId="11EF9BFF" w14:textId="19CE5DE8" w:rsidR="0056126D" w:rsidRDefault="0056126D" w:rsidP="00E91D34">
      <w:pPr>
        <w:tabs>
          <w:tab w:val="left" w:pos="540"/>
        </w:tabs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p w14:paraId="4E65762C" w14:textId="1261DD78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25734B1B" w14:textId="6A10187C" w:rsidR="00E91D34" w:rsidRPr="0056126D" w:rsidRDefault="00E91D34" w:rsidP="00176A95">
      <w:pPr>
        <w:tabs>
          <w:tab w:val="left" w:pos="540"/>
          <w:tab w:val="left" w:pos="8190"/>
        </w:tabs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71403E7D" w14:textId="489E8F67" w:rsidR="0099609D" w:rsidRPr="002A6CB5" w:rsidRDefault="008A236D" w:rsidP="008A236D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</w:t>
      </w:r>
      <w:r w:rsidR="001A2995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/ตัดจำหน่าย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และโอนอาคารและอุปกรณ์สำหรับ</w:t>
      </w:r>
      <w:r w:rsidR="007B6706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 w:rsidR="002F71D6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สาม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="002F71D6" w:rsidRPr="002A6CB5"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 w:rsidR="002F71D6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มีนาคม </w:t>
      </w:r>
      <w:r w:rsidRPr="002A6CB5">
        <w:rPr>
          <w:rFonts w:ascii="Angsana New" w:hAnsi="Angsana New"/>
          <w:color w:val="000000"/>
          <w:spacing w:val="4"/>
          <w:sz w:val="30"/>
          <w:szCs w:val="30"/>
        </w:rPr>
        <w:t>256</w:t>
      </w:r>
      <w:r w:rsidR="00E31416">
        <w:rPr>
          <w:rFonts w:ascii="Angsana New" w:hAnsi="Angsana New"/>
          <w:color w:val="000000"/>
          <w:spacing w:val="4"/>
          <w:sz w:val="30"/>
          <w:szCs w:val="30"/>
        </w:rPr>
        <w:t>8</w:t>
      </w:r>
      <w:r w:rsidRPr="002A6CB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1A2995" w:rsidRPr="002A6CB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  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14:paraId="5B59675A" w14:textId="77777777" w:rsidR="008A236D" w:rsidRPr="0056126D" w:rsidRDefault="008A236D" w:rsidP="00BB0D90">
      <w:pPr>
        <w:ind w:left="547"/>
        <w:jc w:val="thaiDistribute"/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701"/>
        <w:gridCol w:w="13"/>
        <w:gridCol w:w="348"/>
        <w:gridCol w:w="13"/>
        <w:gridCol w:w="1707"/>
        <w:gridCol w:w="6"/>
      </w:tblGrid>
      <w:tr w:rsidR="008A236D" w:rsidRPr="00A11392" w14:paraId="588F67D4" w14:textId="77777777" w:rsidTr="00D5440D">
        <w:trPr>
          <w:gridAfter w:val="1"/>
          <w:wAfter w:w="3" w:type="pct"/>
          <w:trHeight w:val="406"/>
        </w:trPr>
        <w:tc>
          <w:tcPr>
            <w:tcW w:w="3016" w:type="pct"/>
          </w:tcPr>
          <w:p w14:paraId="0FDED552" w14:textId="77777777" w:rsidR="008A236D" w:rsidRPr="00A11392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91" w:type="pct"/>
          </w:tcPr>
          <w:p w14:paraId="72AA544C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" w:type="pct"/>
            <w:gridSpan w:val="2"/>
          </w:tcPr>
          <w:p w14:paraId="0B70D994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0357C0E3" w14:textId="132996E3" w:rsidR="008A236D" w:rsidRPr="00A11392" w:rsidRDefault="008A236D" w:rsidP="00D24BE2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  <w:r w:rsidR="001A2995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/</w:t>
            </w:r>
            <w:r w:rsidR="0037422B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37422B" w:rsidRPr="00A11392">
              <w:rPr>
                <w:rFonts w:ascii="Angsana New" w:hAnsi="Angsana New"/>
                <w:color w:val="000000"/>
                <w:cs/>
              </w:rPr>
              <w:t xml:space="preserve">           </w:t>
            </w:r>
            <w:r w:rsidR="001A2995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ตัดจำหน่าย </w:t>
            </w: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8A236D" w:rsidRPr="00A11392" w14:paraId="61112D92" w14:textId="77777777" w:rsidTr="00D5440D">
        <w:trPr>
          <w:gridAfter w:val="1"/>
          <w:wAfter w:w="3" w:type="pct"/>
          <w:trHeight w:val="406"/>
        </w:trPr>
        <w:tc>
          <w:tcPr>
            <w:tcW w:w="3016" w:type="pct"/>
          </w:tcPr>
          <w:p w14:paraId="108F2608" w14:textId="77777777" w:rsidR="008A236D" w:rsidRPr="00A11392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91" w:type="pct"/>
          </w:tcPr>
          <w:p w14:paraId="5EB2B79A" w14:textId="77777777" w:rsidR="008A236D" w:rsidRPr="00A11392" w:rsidRDefault="008A236D" w:rsidP="00D24BE2">
            <w:pPr>
              <w:pStyle w:val="BodyText"/>
              <w:spacing w:after="0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การซื้อและการโอนเข้า - ราคาทุน</w:t>
            </w:r>
          </w:p>
        </w:tc>
        <w:tc>
          <w:tcPr>
            <w:tcW w:w="189" w:type="pct"/>
            <w:gridSpan w:val="2"/>
          </w:tcPr>
          <w:p w14:paraId="093A7FB7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2442511F" w14:textId="77777777" w:rsidR="008A236D" w:rsidRPr="00A11392" w:rsidRDefault="008A236D" w:rsidP="00D24BE2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การโอนออก - ราคา</w:t>
            </w:r>
          </w:p>
          <w:p w14:paraId="1F2ECA3C" w14:textId="77777777" w:rsidR="008A236D" w:rsidRPr="00A11392" w:rsidRDefault="008A236D" w:rsidP="00D24BE2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8A236D" w:rsidRPr="00A11392" w14:paraId="42E54323" w14:textId="77777777" w:rsidTr="00D5440D">
        <w:trPr>
          <w:gridAfter w:val="1"/>
          <w:wAfter w:w="3" w:type="pct"/>
          <w:trHeight w:val="349"/>
        </w:trPr>
        <w:tc>
          <w:tcPr>
            <w:tcW w:w="3016" w:type="pct"/>
          </w:tcPr>
          <w:p w14:paraId="6B0E28B5" w14:textId="77777777" w:rsidR="008A236D" w:rsidRPr="00A11392" w:rsidRDefault="008A236D" w:rsidP="007134E8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1" w:type="pct"/>
            <w:gridSpan w:val="5"/>
          </w:tcPr>
          <w:p w14:paraId="193C8C76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5D20DB" w:rsidRPr="00A11392" w14:paraId="43A5BE18" w14:textId="77777777" w:rsidTr="00D5440D">
        <w:trPr>
          <w:trHeight w:val="417"/>
        </w:trPr>
        <w:tc>
          <w:tcPr>
            <w:tcW w:w="3016" w:type="pct"/>
          </w:tcPr>
          <w:p w14:paraId="65DCE995" w14:textId="253400DA" w:rsidR="005D20DB" w:rsidRPr="00A11392" w:rsidRDefault="005D20DB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98" w:type="pct"/>
            <w:gridSpan w:val="2"/>
          </w:tcPr>
          <w:p w14:paraId="66F9D451" w14:textId="5AF5E6B2" w:rsidR="005D20DB" w:rsidRPr="00537154" w:rsidRDefault="00A04D39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154">
              <w:rPr>
                <w:rFonts w:ascii="Angsana New" w:hAnsi="Angsana New"/>
                <w:sz w:val="30"/>
                <w:szCs w:val="30"/>
              </w:rPr>
              <w:t>966,471</w:t>
            </w:r>
          </w:p>
        </w:tc>
        <w:tc>
          <w:tcPr>
            <w:tcW w:w="189" w:type="pct"/>
            <w:gridSpan w:val="2"/>
          </w:tcPr>
          <w:p w14:paraId="19530371" w14:textId="77777777" w:rsidR="005D20DB" w:rsidRPr="00A11392" w:rsidRDefault="005D20DB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pct"/>
            <w:gridSpan w:val="2"/>
          </w:tcPr>
          <w:p w14:paraId="20B7BBA0" w14:textId="59DC4960" w:rsidR="005D20DB" w:rsidRPr="003A3D93" w:rsidRDefault="00A04D39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D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110" w:rsidRPr="00A11392" w14:paraId="2BAF562F" w14:textId="77777777" w:rsidTr="00D5440D">
        <w:trPr>
          <w:trHeight w:val="417"/>
        </w:trPr>
        <w:tc>
          <w:tcPr>
            <w:tcW w:w="3016" w:type="pct"/>
          </w:tcPr>
          <w:p w14:paraId="4F7A11DA" w14:textId="4D422A00" w:rsidR="00691110" w:rsidRPr="00A11392" w:rsidRDefault="00691110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98" w:type="pct"/>
            <w:gridSpan w:val="2"/>
          </w:tcPr>
          <w:p w14:paraId="190BBB07" w14:textId="34F6E382" w:rsidR="00691110" w:rsidRPr="00A11392" w:rsidRDefault="00A04D39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19,204,886</w:t>
            </w:r>
          </w:p>
        </w:tc>
        <w:tc>
          <w:tcPr>
            <w:tcW w:w="189" w:type="pct"/>
            <w:gridSpan w:val="2"/>
          </w:tcPr>
          <w:p w14:paraId="7212C56B" w14:textId="77777777" w:rsidR="00691110" w:rsidRPr="00A11392" w:rsidRDefault="00691110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pct"/>
            <w:gridSpan w:val="2"/>
          </w:tcPr>
          <w:p w14:paraId="552C9DD2" w14:textId="3D9915C1" w:rsidR="00691110" w:rsidRPr="00A11392" w:rsidRDefault="00A04D39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110" w:rsidRPr="00A11392" w14:paraId="6AFD523F" w14:textId="77777777" w:rsidTr="00D5440D">
        <w:trPr>
          <w:trHeight w:val="428"/>
        </w:trPr>
        <w:tc>
          <w:tcPr>
            <w:tcW w:w="3016" w:type="pct"/>
          </w:tcPr>
          <w:p w14:paraId="4311F8ED" w14:textId="77777777" w:rsidR="00691110" w:rsidRPr="00A11392" w:rsidRDefault="00691110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98" w:type="pct"/>
            <w:gridSpan w:val="2"/>
          </w:tcPr>
          <w:p w14:paraId="23878513" w14:textId="36F8B3A7" w:rsidR="00691110" w:rsidRPr="00A11392" w:rsidRDefault="00A04D39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25,694,111</w:t>
            </w:r>
          </w:p>
        </w:tc>
        <w:tc>
          <w:tcPr>
            <w:tcW w:w="189" w:type="pct"/>
            <w:gridSpan w:val="2"/>
          </w:tcPr>
          <w:p w14:paraId="2108EFBD" w14:textId="77777777" w:rsidR="00691110" w:rsidRPr="00A11392" w:rsidRDefault="00691110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pct"/>
            <w:gridSpan w:val="2"/>
          </w:tcPr>
          <w:p w14:paraId="6EE1E439" w14:textId="39C3CA10" w:rsidR="00691110" w:rsidRPr="00A11392" w:rsidRDefault="00A04D39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(139,248)</w:t>
            </w:r>
          </w:p>
        </w:tc>
      </w:tr>
      <w:tr w:rsidR="00C6088A" w:rsidRPr="00A11392" w14:paraId="6C0F8234" w14:textId="77777777" w:rsidTr="00D5440D">
        <w:trPr>
          <w:trHeight w:val="417"/>
        </w:trPr>
        <w:tc>
          <w:tcPr>
            <w:tcW w:w="3016" w:type="pct"/>
          </w:tcPr>
          <w:p w14:paraId="13491853" w14:textId="77777777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98" w:type="pct"/>
            <w:gridSpan w:val="2"/>
          </w:tcPr>
          <w:p w14:paraId="7636EF1B" w14:textId="6C66160E" w:rsidR="00C6088A" w:rsidRPr="00A11392" w:rsidRDefault="00A04D39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  <w:tc>
          <w:tcPr>
            <w:tcW w:w="189" w:type="pct"/>
            <w:gridSpan w:val="2"/>
          </w:tcPr>
          <w:p w14:paraId="347FDF89" w14:textId="77777777" w:rsidR="00C6088A" w:rsidRPr="00A11392" w:rsidRDefault="00C6088A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pct"/>
            <w:gridSpan w:val="2"/>
          </w:tcPr>
          <w:p w14:paraId="28AF6702" w14:textId="1F068602" w:rsidR="00C6088A" w:rsidRPr="00A11392" w:rsidRDefault="00A04D39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C6088A" w:rsidRPr="00A11392" w14:paraId="21A2F0A1" w14:textId="77777777" w:rsidTr="00D5440D">
        <w:trPr>
          <w:trHeight w:val="417"/>
        </w:trPr>
        <w:tc>
          <w:tcPr>
            <w:tcW w:w="3016" w:type="pct"/>
          </w:tcPr>
          <w:p w14:paraId="2A02F3DC" w14:textId="77777777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9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521936" w14:textId="294E553F" w:rsidR="00C6088A" w:rsidRPr="00A11392" w:rsidRDefault="00A04D39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91,046,534</w:t>
            </w:r>
          </w:p>
        </w:tc>
        <w:tc>
          <w:tcPr>
            <w:tcW w:w="189" w:type="pct"/>
            <w:gridSpan w:val="2"/>
            <w:shd w:val="clear" w:color="auto" w:fill="auto"/>
          </w:tcPr>
          <w:p w14:paraId="3E9E01BC" w14:textId="77777777" w:rsidR="00C6088A" w:rsidRPr="00A11392" w:rsidRDefault="00C6088A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B57053" w14:textId="097BE182" w:rsidR="00C6088A" w:rsidRPr="00A11392" w:rsidRDefault="00A04D39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(40,091,847)</w:t>
            </w:r>
          </w:p>
        </w:tc>
      </w:tr>
      <w:tr w:rsidR="00C6088A" w:rsidRPr="00A11392" w14:paraId="42FBBA25" w14:textId="77777777" w:rsidTr="00D5440D">
        <w:trPr>
          <w:trHeight w:val="438"/>
        </w:trPr>
        <w:tc>
          <w:tcPr>
            <w:tcW w:w="3016" w:type="pct"/>
          </w:tcPr>
          <w:p w14:paraId="02F6071D" w14:textId="77777777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BA6F9" w14:textId="077ADEDC" w:rsidR="00C6088A" w:rsidRPr="00A11392" w:rsidRDefault="00A04D39" w:rsidP="00C6088A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136,979,002</w:t>
            </w:r>
          </w:p>
        </w:tc>
        <w:tc>
          <w:tcPr>
            <w:tcW w:w="189" w:type="pct"/>
            <w:gridSpan w:val="2"/>
            <w:shd w:val="clear" w:color="auto" w:fill="auto"/>
          </w:tcPr>
          <w:p w14:paraId="29C16438" w14:textId="77777777" w:rsidR="00C6088A" w:rsidRPr="00A11392" w:rsidRDefault="00C6088A" w:rsidP="00C6088A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E86F1" w14:textId="58EF04CD" w:rsidR="00C6088A" w:rsidRPr="00A11392" w:rsidRDefault="00A04D39" w:rsidP="00C6088A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(40,231,096)</w:t>
            </w:r>
          </w:p>
        </w:tc>
      </w:tr>
    </w:tbl>
    <w:p w14:paraId="36EAB79A" w14:textId="4EFAC4E8" w:rsidR="005B222A" w:rsidRDefault="005B222A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560DD10" w14:textId="77777777" w:rsidR="0056126D" w:rsidRDefault="0056126D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C3C5E25" w14:textId="77777777" w:rsidR="008F1D1C" w:rsidRPr="00A11392" w:rsidRDefault="008F1D1C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88AB86D" w14:textId="5C078FD6" w:rsidR="00730C3B" w:rsidRPr="00A11392" w:rsidRDefault="00730C3B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หนี้สินที่มีภาระดอกเบี้ย</w:t>
      </w:r>
    </w:p>
    <w:p w14:paraId="71AD7743" w14:textId="26C529E5" w:rsidR="00730C3B" w:rsidRPr="0056126D" w:rsidRDefault="00730C3B">
      <w:pPr>
        <w:tabs>
          <w:tab w:val="left" w:pos="540"/>
          <w:tab w:val="left" w:pos="8190"/>
        </w:tabs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710"/>
        <w:gridCol w:w="360"/>
        <w:gridCol w:w="1710"/>
      </w:tblGrid>
      <w:tr w:rsidR="00730C3B" w:rsidRPr="00A11392" w14:paraId="18DA098E" w14:textId="77777777" w:rsidTr="00553B9F">
        <w:trPr>
          <w:tblHeader/>
        </w:trPr>
        <w:tc>
          <w:tcPr>
            <w:tcW w:w="5490" w:type="dxa"/>
          </w:tcPr>
          <w:p w14:paraId="36B6F96E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" w:name="_Hlk30148679"/>
          </w:p>
        </w:tc>
        <w:tc>
          <w:tcPr>
            <w:tcW w:w="270" w:type="dxa"/>
          </w:tcPr>
          <w:p w14:paraId="248BC63B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1409409" w14:textId="404616A6" w:rsidR="00730C3B" w:rsidRPr="00A11392" w:rsidRDefault="000D5FB0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</w:tcPr>
          <w:p w14:paraId="457BE580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D203D3C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C3B" w:rsidRPr="00A11392" w14:paraId="28F5DA8C" w14:textId="77777777" w:rsidTr="00553B9F">
        <w:trPr>
          <w:tblHeader/>
        </w:trPr>
        <w:tc>
          <w:tcPr>
            <w:tcW w:w="5490" w:type="dxa"/>
          </w:tcPr>
          <w:p w14:paraId="7FAD4F7E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F9CD8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5C0DEE9" w14:textId="744C91B5" w:rsidR="00730C3B" w:rsidRPr="00A11392" w:rsidRDefault="00730C3B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EE4DC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633485AE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0F959C5" w14:textId="2B258214" w:rsidR="00730C3B" w:rsidRPr="00A11392" w:rsidRDefault="00730C3B" w:rsidP="004106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CF48F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30C3B" w:rsidRPr="00A11392" w14:paraId="1B54662B" w14:textId="77777777" w:rsidTr="00553B9F">
        <w:trPr>
          <w:tblHeader/>
        </w:trPr>
        <w:tc>
          <w:tcPr>
            <w:tcW w:w="5490" w:type="dxa"/>
          </w:tcPr>
          <w:p w14:paraId="7ACDE99F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88884E1" w14:textId="77777777" w:rsidR="00730C3B" w:rsidRPr="00A11392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tcBorders>
              <w:left w:val="nil"/>
            </w:tcBorders>
          </w:tcPr>
          <w:p w14:paraId="385E78FD" w14:textId="77777777" w:rsidR="00730C3B" w:rsidRPr="00A11392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30C3B" w:rsidRPr="00A11392" w14:paraId="60A05377" w14:textId="77777777" w:rsidTr="00553B9F">
        <w:tc>
          <w:tcPr>
            <w:tcW w:w="5490" w:type="dxa"/>
          </w:tcPr>
          <w:p w14:paraId="0FE03473" w14:textId="77777777" w:rsidR="00730C3B" w:rsidRPr="00A11392" w:rsidRDefault="00730C3B" w:rsidP="00410680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748D56E" w14:textId="77777777" w:rsidR="00730C3B" w:rsidRPr="00A11392" w:rsidRDefault="00730C3B" w:rsidP="004106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309289" w14:textId="77777777" w:rsidR="00730C3B" w:rsidRPr="0018769D" w:rsidRDefault="00730C3B" w:rsidP="00410680">
            <w:pPr>
              <w:tabs>
                <w:tab w:val="decimal" w:pos="1236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14:paraId="527266BD" w14:textId="77777777" w:rsidR="00730C3B" w:rsidRPr="0018769D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DC39C1" w14:textId="77777777" w:rsidR="00730C3B" w:rsidRPr="0018769D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606" w:rsidRPr="00A11392" w14:paraId="2EE2B51C" w14:textId="77777777" w:rsidTr="00553B9F">
        <w:tc>
          <w:tcPr>
            <w:tcW w:w="5490" w:type="dxa"/>
          </w:tcPr>
          <w:p w14:paraId="01AED879" w14:textId="268F3354" w:rsidR="00480606" w:rsidRPr="00A11392" w:rsidRDefault="00CF48FE" w:rsidP="00DE3912">
            <w:pPr>
              <w:tabs>
                <w:tab w:val="left" w:pos="360"/>
              </w:tabs>
              <w:ind w:left="138" w:hanging="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2BB33E13" w14:textId="77777777" w:rsidR="00480606" w:rsidRPr="00A11392" w:rsidRDefault="00480606" w:rsidP="004806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612783" w14:textId="4255430F" w:rsidR="00480606" w:rsidRPr="0018769D" w:rsidRDefault="0018769D" w:rsidP="000C28CC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,000,000</w:t>
            </w:r>
          </w:p>
        </w:tc>
        <w:tc>
          <w:tcPr>
            <w:tcW w:w="360" w:type="dxa"/>
          </w:tcPr>
          <w:p w14:paraId="28359772" w14:textId="77777777" w:rsidR="00480606" w:rsidRPr="0018769D" w:rsidRDefault="00480606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FFB580" w14:textId="5E934CC5" w:rsidR="00480606" w:rsidRPr="0018769D" w:rsidRDefault="00CF48FE" w:rsidP="00CF48FE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69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104</w:t>
            </w:r>
            <w:r w:rsidRPr="001876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,583,830</w:t>
            </w:r>
          </w:p>
        </w:tc>
      </w:tr>
      <w:tr w:rsidR="00480606" w:rsidRPr="001A0622" w14:paraId="538A5699" w14:textId="77777777" w:rsidTr="00553B9F">
        <w:trPr>
          <w:trHeight w:val="389"/>
        </w:trPr>
        <w:tc>
          <w:tcPr>
            <w:tcW w:w="5490" w:type="dxa"/>
            <w:shd w:val="clear" w:color="auto" w:fill="auto"/>
            <w:vAlign w:val="bottom"/>
          </w:tcPr>
          <w:p w14:paraId="4538513A" w14:textId="77777777" w:rsidR="00480606" w:rsidRPr="00A11392" w:rsidRDefault="00480606" w:rsidP="00480606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37AE7847" w14:textId="55653D81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  <w:r w:rsidR="00CF48F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</w:tcPr>
          <w:p w14:paraId="3B490C0B" w14:textId="77777777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C5FCA13" w14:textId="5DC096F2" w:rsidR="00480606" w:rsidRPr="0018769D" w:rsidDel="0031212C" w:rsidRDefault="0018769D" w:rsidP="0048060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18769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4</w:t>
            </w:r>
            <w:r w:rsidRPr="0018769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,212,000</w:t>
            </w:r>
          </w:p>
        </w:tc>
        <w:tc>
          <w:tcPr>
            <w:tcW w:w="360" w:type="dxa"/>
            <w:shd w:val="clear" w:color="auto" w:fill="auto"/>
          </w:tcPr>
          <w:p w14:paraId="01D83112" w14:textId="77777777" w:rsidR="00480606" w:rsidRPr="0018769D" w:rsidRDefault="00480606" w:rsidP="0048060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F1DE2" w14:textId="034B3C7E" w:rsidR="00480606" w:rsidRPr="0018769D" w:rsidRDefault="00480606" w:rsidP="001A0622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69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4</w:t>
            </w:r>
            <w:r w:rsidRPr="001876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,212,000</w:t>
            </w:r>
          </w:p>
        </w:tc>
      </w:tr>
      <w:tr w:rsidR="00480606" w:rsidRPr="00A11392" w14:paraId="61B41FBE" w14:textId="77777777" w:rsidTr="00553B9F">
        <w:trPr>
          <w:trHeight w:val="389"/>
        </w:trPr>
        <w:tc>
          <w:tcPr>
            <w:tcW w:w="5490" w:type="dxa"/>
            <w:shd w:val="clear" w:color="auto" w:fill="auto"/>
            <w:vAlign w:val="bottom"/>
          </w:tcPr>
          <w:p w14:paraId="71ABCE89" w14:textId="02666198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71F4DA3" w14:textId="77777777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4766" w14:textId="511021DE" w:rsidR="00480606" w:rsidRPr="0018769D" w:rsidDel="0031212C" w:rsidRDefault="0018769D" w:rsidP="0048060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18769D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,321,074</w:t>
            </w:r>
          </w:p>
        </w:tc>
        <w:tc>
          <w:tcPr>
            <w:tcW w:w="360" w:type="dxa"/>
            <w:shd w:val="clear" w:color="auto" w:fill="auto"/>
          </w:tcPr>
          <w:p w14:paraId="07A9DE16" w14:textId="77777777" w:rsidR="00480606" w:rsidRPr="0018769D" w:rsidRDefault="00480606" w:rsidP="0048060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9B727" w14:textId="48A957AF" w:rsidR="00480606" w:rsidRPr="0018769D" w:rsidRDefault="00CF48FE" w:rsidP="00CF48FE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8769D">
              <w:rPr>
                <w:rFonts w:ascii="Angsana New" w:hAnsi="Angsana New" w:hint="cs"/>
                <w:b/>
                <w:sz w:val="30"/>
                <w:szCs w:val="30"/>
                <w:cs/>
              </w:rPr>
              <w:t>910</w:t>
            </w:r>
            <w:r w:rsidRPr="0018769D">
              <w:rPr>
                <w:rFonts w:ascii="Angsana New" w:hAnsi="Angsana New"/>
                <w:bCs/>
                <w:sz w:val="30"/>
                <w:szCs w:val="30"/>
              </w:rPr>
              <w:t>,469</w:t>
            </w:r>
          </w:p>
        </w:tc>
      </w:tr>
      <w:tr w:rsidR="00480606" w:rsidRPr="00A11392" w14:paraId="698332DE" w14:textId="77777777" w:rsidTr="00553B9F">
        <w:tc>
          <w:tcPr>
            <w:tcW w:w="5490" w:type="dxa"/>
            <w:shd w:val="clear" w:color="auto" w:fill="auto"/>
          </w:tcPr>
          <w:p w14:paraId="3D1D0D78" w14:textId="77777777" w:rsidR="00480606" w:rsidRPr="00A11392" w:rsidRDefault="00480606" w:rsidP="0048060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1E9A7662" w14:textId="77777777" w:rsidR="00480606" w:rsidRPr="00A11392" w:rsidRDefault="00480606" w:rsidP="0048060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C5383" w14:textId="3D85D843" w:rsidR="00480606" w:rsidRPr="0018769D" w:rsidRDefault="0018769D" w:rsidP="00CB612F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12F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130,533,074</w:t>
            </w:r>
          </w:p>
        </w:tc>
        <w:tc>
          <w:tcPr>
            <w:tcW w:w="360" w:type="dxa"/>
            <w:shd w:val="clear" w:color="auto" w:fill="auto"/>
          </w:tcPr>
          <w:p w14:paraId="21DC8E20" w14:textId="77777777" w:rsidR="00480606" w:rsidRPr="0018769D" w:rsidRDefault="00480606" w:rsidP="0048060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452AAF" w14:textId="05F2E025" w:rsidR="00480606" w:rsidRPr="0018769D" w:rsidRDefault="00CF48FE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69D">
              <w:rPr>
                <w:rFonts w:ascii="Angsana New" w:hAnsi="Angsana New"/>
                <w:b/>
                <w:bCs/>
                <w:sz w:val="30"/>
                <w:szCs w:val="30"/>
              </w:rPr>
              <w:t>109,706,299</w:t>
            </w:r>
          </w:p>
        </w:tc>
      </w:tr>
      <w:tr w:rsidR="00480606" w:rsidRPr="00A11392" w14:paraId="345129E2" w14:textId="77777777" w:rsidTr="00553B9F">
        <w:tc>
          <w:tcPr>
            <w:tcW w:w="5490" w:type="dxa"/>
            <w:shd w:val="clear" w:color="auto" w:fill="auto"/>
          </w:tcPr>
          <w:p w14:paraId="4F8CE943" w14:textId="77777777" w:rsidR="00480606" w:rsidRPr="00A11392" w:rsidRDefault="00480606" w:rsidP="0048060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DD9790" w14:textId="77777777" w:rsidR="00480606" w:rsidRPr="00A11392" w:rsidRDefault="00480606" w:rsidP="0048060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C628E" w14:textId="77777777" w:rsidR="00480606" w:rsidRPr="0018769D" w:rsidRDefault="00480606" w:rsidP="00480606">
            <w:pPr>
              <w:tabs>
                <w:tab w:val="decimal" w:pos="1236"/>
              </w:tabs>
              <w:ind w:left="-131" w:firstLine="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92DA327" w14:textId="77777777" w:rsidR="00480606" w:rsidRPr="0018769D" w:rsidRDefault="00480606" w:rsidP="0048060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8C02C" w14:textId="77777777" w:rsidR="00480606" w:rsidRPr="0018769D" w:rsidRDefault="00480606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0606" w:rsidRPr="00A11392" w14:paraId="69673333" w14:textId="77777777" w:rsidTr="00553B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5B4B2F81" w14:textId="77777777" w:rsidR="00480606" w:rsidRPr="00A11392" w:rsidRDefault="00480606" w:rsidP="0048060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E6A4931" w14:textId="77777777" w:rsidR="00480606" w:rsidRPr="00A11392" w:rsidRDefault="00480606" w:rsidP="00480606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E86DB20" w14:textId="77777777" w:rsidR="00480606" w:rsidRPr="0018769D" w:rsidRDefault="00480606" w:rsidP="0048060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691646C" w14:textId="77777777" w:rsidR="00480606" w:rsidRPr="0018769D" w:rsidRDefault="00480606" w:rsidP="0048060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C63835" w14:textId="77777777" w:rsidR="00480606" w:rsidRPr="0018769D" w:rsidRDefault="00480606" w:rsidP="00480606">
            <w:pPr>
              <w:tabs>
                <w:tab w:val="decimal" w:pos="1236"/>
              </w:tabs>
              <w:ind w:left="-108" w:right="-1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7E7" w:rsidRPr="00A11392" w14:paraId="492CDA0F" w14:textId="77777777" w:rsidTr="00553B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vAlign w:val="bottom"/>
          </w:tcPr>
          <w:p w14:paraId="77B8C69C" w14:textId="09AA1B2B" w:rsidR="00BF47E7" w:rsidRPr="00A11392" w:rsidRDefault="00BF47E7" w:rsidP="00BF47E7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7A0B7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6A83567" w14:textId="77777777" w:rsidR="00BF47E7" w:rsidRPr="00A11392" w:rsidRDefault="00BF47E7" w:rsidP="00BF47E7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E156517" w14:textId="0514704C" w:rsidR="00BF47E7" w:rsidRPr="0018769D" w:rsidRDefault="0018769D" w:rsidP="00CB612F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17,451,0</w:t>
            </w:r>
            <w:r w:rsidR="009B0762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360" w:type="dxa"/>
          </w:tcPr>
          <w:p w14:paraId="15D417CC" w14:textId="77777777" w:rsidR="00BF47E7" w:rsidRPr="0018769D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A1AB14" w14:textId="2ED9509E" w:rsidR="00BF47E7" w:rsidRPr="0018769D" w:rsidRDefault="007A0B75" w:rsidP="00CB612F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12F">
              <w:rPr>
                <w:rFonts w:asciiTheme="majorBidi" w:hAnsiTheme="majorBidi" w:cstheme="majorBidi" w:hint="cs"/>
                <w:sz w:val="30"/>
                <w:szCs w:val="30"/>
                <w:cs/>
              </w:rPr>
              <w:t>18,</w:t>
            </w:r>
            <w:r w:rsidRPr="00CB61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504,060</w:t>
            </w:r>
          </w:p>
        </w:tc>
      </w:tr>
      <w:tr w:rsidR="00BF47E7" w:rsidRPr="00A11392" w14:paraId="7F062328" w14:textId="77777777" w:rsidTr="00553B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37242596" w14:textId="69CAD5CC" w:rsidR="00BF47E7" w:rsidRPr="00A11392" w:rsidRDefault="00FC7C1F" w:rsidP="00BF47E7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0C2C137" w14:textId="77777777" w:rsidR="00BF47E7" w:rsidRPr="00A11392" w:rsidRDefault="00BF47E7" w:rsidP="00BF47E7">
            <w:pPr>
              <w:pStyle w:val="acctfourfigures"/>
              <w:tabs>
                <w:tab w:val="clear" w:pos="765"/>
              </w:tabs>
              <w:spacing w:line="240" w:lineRule="auto"/>
              <w:ind w:left="-221" w:right="11" w:firstLine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A7B06AA" w14:textId="28473C11" w:rsidR="00BF47E7" w:rsidRPr="00CB612F" w:rsidRDefault="009B0762" w:rsidP="00CB612F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B612F">
              <w:rPr>
                <w:rFonts w:ascii="Angsana New" w:hAnsi="Angsana New"/>
                <w:sz w:val="30"/>
                <w:szCs w:val="30"/>
                <w:lang w:bidi="th-TH"/>
              </w:rPr>
              <w:t>1,954,549</w:t>
            </w:r>
          </w:p>
        </w:tc>
        <w:tc>
          <w:tcPr>
            <w:tcW w:w="360" w:type="dxa"/>
          </w:tcPr>
          <w:p w14:paraId="6CBB7DA0" w14:textId="77777777" w:rsidR="00BF47E7" w:rsidRPr="0018769D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CF4E92" w14:textId="7C1CC311" w:rsidR="00BF47E7" w:rsidRPr="0018769D" w:rsidRDefault="007A0B75" w:rsidP="007A0B75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769D">
              <w:rPr>
                <w:rFonts w:ascii="Angsana New" w:hAnsi="Angsana New"/>
                <w:sz w:val="30"/>
                <w:szCs w:val="30"/>
              </w:rPr>
              <w:t>1,874,917</w:t>
            </w:r>
          </w:p>
        </w:tc>
      </w:tr>
      <w:tr w:rsidR="00BF47E7" w:rsidRPr="00A11392" w14:paraId="30D4BE2F" w14:textId="77777777" w:rsidTr="00553B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297FB9EE" w14:textId="77777777" w:rsidR="00BF47E7" w:rsidRPr="00A11392" w:rsidRDefault="00BF47E7" w:rsidP="00BF47E7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240CB7CE" w14:textId="77777777" w:rsidR="00BF47E7" w:rsidRPr="00A11392" w:rsidRDefault="00BF47E7" w:rsidP="00BF47E7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F4133C" w14:textId="1B365482" w:rsidR="00BF47E7" w:rsidRPr="001A0622" w:rsidRDefault="005A7B11" w:rsidP="001A0622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1A0622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19,405,609</w:t>
            </w:r>
          </w:p>
        </w:tc>
        <w:tc>
          <w:tcPr>
            <w:tcW w:w="360" w:type="dxa"/>
          </w:tcPr>
          <w:p w14:paraId="2C929D85" w14:textId="77777777" w:rsidR="00BF47E7" w:rsidRPr="0018769D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B1BE0D" w14:textId="76745FC7" w:rsidR="00BF47E7" w:rsidRPr="0018769D" w:rsidRDefault="007A0B75" w:rsidP="000C28CC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69D">
              <w:rPr>
                <w:rFonts w:ascii="Angsana New" w:hAnsi="Angsana New"/>
                <w:b/>
                <w:bCs/>
                <w:sz w:val="30"/>
                <w:szCs w:val="30"/>
              </w:rPr>
              <w:t>20,378,977</w:t>
            </w:r>
          </w:p>
        </w:tc>
      </w:tr>
      <w:tr w:rsidR="000D68F4" w:rsidRPr="00A11392" w14:paraId="04787522" w14:textId="77777777" w:rsidTr="00553B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4FD69377" w14:textId="45C4621B" w:rsidR="00E161F9" w:rsidRPr="00A11392" w:rsidRDefault="00E161F9" w:rsidP="00BF47E7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5E4105F" w14:textId="77777777" w:rsidR="00E161F9" w:rsidRPr="00A11392" w:rsidRDefault="00E161F9" w:rsidP="00BF47E7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49550C0A" w14:textId="66E2CD73" w:rsidR="00E161F9" w:rsidRPr="001A0622" w:rsidRDefault="009B0762" w:rsidP="001A0622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1A0622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149,938,683</w:t>
            </w:r>
          </w:p>
        </w:tc>
        <w:tc>
          <w:tcPr>
            <w:tcW w:w="360" w:type="dxa"/>
          </w:tcPr>
          <w:p w14:paraId="5EBBBB77" w14:textId="77777777" w:rsidR="00E161F9" w:rsidRPr="0018769D" w:rsidRDefault="00E161F9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6313AA48" w14:textId="1DC00212" w:rsidR="00E161F9" w:rsidRPr="0018769D" w:rsidRDefault="00E161F9" w:rsidP="000C28CC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6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130</w:t>
            </w:r>
            <w:r w:rsidRPr="0018769D">
              <w:rPr>
                <w:rFonts w:ascii="Angsana New" w:hAnsi="Angsana New"/>
                <w:b/>
                <w:bCs/>
                <w:sz w:val="30"/>
                <w:szCs w:val="30"/>
              </w:rPr>
              <w:t>,085,276</w:t>
            </w:r>
          </w:p>
        </w:tc>
      </w:tr>
      <w:bookmarkEnd w:id="3"/>
    </w:tbl>
    <w:p w14:paraId="2090AEE6" w14:textId="58AFAF3D" w:rsidR="00226FC6" w:rsidRPr="00A11392" w:rsidRDefault="00226FC6" w:rsidP="00410680">
      <w:pPr>
        <w:ind w:right="-43" w:firstLine="540"/>
        <w:jc w:val="thaiDistribute"/>
        <w:rPr>
          <w:rFonts w:ascii="Angsana New" w:hAnsi="Angsana New"/>
          <w:spacing w:val="-4"/>
        </w:rPr>
      </w:pPr>
    </w:p>
    <w:p w14:paraId="46C4B0B0" w14:textId="77777777" w:rsidR="00226FC6" w:rsidRPr="00A11392" w:rsidRDefault="00226FC6" w:rsidP="00226FC6">
      <w:pPr>
        <w:widowControl w:val="0"/>
        <w:ind w:left="540" w:right="-3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11392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2BB2D9A" w14:textId="77777777" w:rsidR="00226FC6" w:rsidRPr="0056126D" w:rsidRDefault="00226FC6" w:rsidP="00226FC6">
      <w:pPr>
        <w:widowControl w:val="0"/>
        <w:ind w:left="540" w:right="-342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1D1225E" w14:textId="23EABD05" w:rsidR="00226FC6" w:rsidRPr="00A11392" w:rsidRDefault="00226FC6" w:rsidP="00226FC6">
      <w:pPr>
        <w:ind w:left="540" w:right="-342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</w:t>
      </w:r>
      <w:r w:rsidR="005E63C8" w:rsidRPr="00A11392">
        <w:rPr>
          <w:rFonts w:ascii="Angsana New" w:hAnsi="Angsana New"/>
          <w:sz w:val="30"/>
          <w:szCs w:val="30"/>
          <w:cs/>
        </w:rPr>
        <w:t>งวดสามเดือน</w:t>
      </w:r>
      <w:r w:rsidRPr="00A1139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11392">
        <w:rPr>
          <w:rFonts w:ascii="Angsana New" w:hAnsi="Angsana New"/>
          <w:sz w:val="30"/>
          <w:szCs w:val="30"/>
        </w:rPr>
        <w:t>31</w:t>
      </w:r>
      <w:r w:rsidR="00FE38F3" w:rsidRPr="00A11392">
        <w:rPr>
          <w:rFonts w:ascii="Angsana New" w:hAnsi="Angsana New"/>
          <w:sz w:val="30"/>
          <w:szCs w:val="30"/>
          <w:cs/>
        </w:rPr>
        <w:t xml:space="preserve"> </w:t>
      </w:r>
      <w:r w:rsidRPr="00A11392">
        <w:rPr>
          <w:rFonts w:ascii="Angsana New" w:hAnsi="Angsana New"/>
          <w:sz w:val="30"/>
          <w:szCs w:val="30"/>
          <w:cs/>
        </w:rPr>
        <w:t>ม</w:t>
      </w:r>
      <w:r w:rsidR="00FE38F3" w:rsidRPr="00A11392">
        <w:rPr>
          <w:rFonts w:ascii="Angsana New" w:hAnsi="Angsana New"/>
          <w:sz w:val="30"/>
          <w:szCs w:val="30"/>
          <w:cs/>
        </w:rPr>
        <w:t>ีนาคม</w:t>
      </w:r>
      <w:r w:rsidRPr="00A1139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F205D8C" w14:textId="77777777" w:rsidR="00226FC6" w:rsidRPr="0056126D" w:rsidRDefault="00226FC6" w:rsidP="00226FC6">
      <w:pPr>
        <w:ind w:left="540" w:right="-432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360"/>
        <w:gridCol w:w="1710"/>
      </w:tblGrid>
      <w:tr w:rsidR="00226FC6" w:rsidRPr="00A11392" w14:paraId="7EB0BD29" w14:textId="77777777" w:rsidTr="002E422E">
        <w:tc>
          <w:tcPr>
            <w:tcW w:w="5760" w:type="dxa"/>
          </w:tcPr>
          <w:p w14:paraId="07B195D6" w14:textId="77777777" w:rsidR="00226FC6" w:rsidRPr="00A11392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2CDDB47" w14:textId="2C66F629" w:rsidR="00226FC6" w:rsidRPr="00A11392" w:rsidRDefault="00226FC6" w:rsidP="00FE38F3">
            <w:pPr>
              <w:spacing w:line="1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D12E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6E6216E5" w14:textId="77777777" w:rsidR="00226FC6" w:rsidRPr="00A11392" w:rsidRDefault="00226FC6" w:rsidP="00FE38F3">
            <w:pPr>
              <w:spacing w:line="1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41542CE" w14:textId="34F548C2" w:rsidR="00226FC6" w:rsidRPr="00A11392" w:rsidRDefault="00226FC6" w:rsidP="00FE38F3">
            <w:pPr>
              <w:spacing w:line="1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02A0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226FC6" w:rsidRPr="00A11392" w14:paraId="09907D1D" w14:textId="77777777" w:rsidTr="002E422E">
        <w:tc>
          <w:tcPr>
            <w:tcW w:w="5760" w:type="dxa"/>
          </w:tcPr>
          <w:p w14:paraId="5D55D66A" w14:textId="77777777" w:rsidR="00226FC6" w:rsidRPr="00A11392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left w:val="nil"/>
            </w:tcBorders>
          </w:tcPr>
          <w:p w14:paraId="410F788C" w14:textId="77777777" w:rsidR="00226FC6" w:rsidRPr="00A11392" w:rsidRDefault="00226FC6" w:rsidP="00FE38F3">
            <w:pPr>
              <w:spacing w:line="120" w:lineRule="atLeas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967347" w:rsidRPr="00A11392" w14:paraId="014F6004" w14:textId="77777777" w:rsidTr="002E422E">
        <w:tc>
          <w:tcPr>
            <w:tcW w:w="5760" w:type="dxa"/>
            <w:shd w:val="clear" w:color="auto" w:fill="auto"/>
          </w:tcPr>
          <w:p w14:paraId="5C5D6A5E" w14:textId="230BCE93" w:rsidR="00967347" w:rsidRPr="00A11392" w:rsidRDefault="00967347" w:rsidP="00967347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  <w:vAlign w:val="bottom"/>
          </w:tcPr>
          <w:p w14:paraId="06C67EBB" w14:textId="4E529B93" w:rsidR="00967347" w:rsidRPr="00CB612F" w:rsidRDefault="001C381E" w:rsidP="009E3CDC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E42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22,716</w:t>
            </w:r>
            <w:r w:rsidRPr="00CB612F">
              <w:rPr>
                <w:rFonts w:ascii="Angsana New" w:hAnsi="Angsana New"/>
                <w:sz w:val="30"/>
                <w:szCs w:val="30"/>
                <w:lang w:bidi="th-TH"/>
              </w:rPr>
              <w:t>,060</w:t>
            </w:r>
          </w:p>
        </w:tc>
        <w:tc>
          <w:tcPr>
            <w:tcW w:w="360" w:type="dxa"/>
            <w:shd w:val="clear" w:color="auto" w:fill="auto"/>
          </w:tcPr>
          <w:p w14:paraId="07F8729A" w14:textId="77777777" w:rsidR="00967347" w:rsidRPr="00702A0F" w:rsidRDefault="00967347" w:rsidP="00967347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15126EE" w14:textId="62367C12" w:rsidR="00967347" w:rsidRPr="00CB612F" w:rsidRDefault="00967347" w:rsidP="009E3CDC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61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26,928,060</w:t>
            </w:r>
          </w:p>
        </w:tc>
      </w:tr>
      <w:tr w:rsidR="00967347" w:rsidRPr="00A11392" w14:paraId="26D21DBD" w14:textId="77777777" w:rsidTr="002E422E">
        <w:tc>
          <w:tcPr>
            <w:tcW w:w="5760" w:type="dxa"/>
            <w:shd w:val="clear" w:color="auto" w:fill="auto"/>
          </w:tcPr>
          <w:p w14:paraId="214E9F81" w14:textId="5C4ABE39" w:rsidR="00967347" w:rsidRPr="00A11392" w:rsidRDefault="00967347" w:rsidP="00967347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9D1C8" w14:textId="2A3C01BD" w:rsidR="00967347" w:rsidRPr="00702A0F" w:rsidRDefault="001C381E" w:rsidP="00A93C7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20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(1,053,000</w:t>
            </w:r>
            <w:r w:rsidR="006D050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0B01CF29" w14:textId="77777777" w:rsidR="00967347" w:rsidRPr="00702A0F" w:rsidRDefault="00967347" w:rsidP="00967347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7501C7" w14:textId="182B0611" w:rsidR="00967347" w:rsidRPr="00CB612F" w:rsidRDefault="00967347" w:rsidP="00CB612F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61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CB61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1,053,000</w:t>
            </w:r>
            <w:r w:rsidRPr="00CB61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67347" w:rsidRPr="00A11392" w14:paraId="297940C1" w14:textId="77777777" w:rsidTr="002E422E">
        <w:tc>
          <w:tcPr>
            <w:tcW w:w="5760" w:type="dxa"/>
            <w:shd w:val="clear" w:color="auto" w:fill="auto"/>
          </w:tcPr>
          <w:p w14:paraId="65CBAB75" w14:textId="596B89E3" w:rsidR="00967347" w:rsidRPr="00A11392" w:rsidRDefault="00967347" w:rsidP="00967347">
            <w:pPr>
              <w:spacing w:line="1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D9280" w14:textId="698B5831" w:rsidR="00967347" w:rsidRPr="009E3CDC" w:rsidRDefault="001C381E" w:rsidP="009E3CDC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E3C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21,663,060</w:t>
            </w:r>
          </w:p>
        </w:tc>
        <w:tc>
          <w:tcPr>
            <w:tcW w:w="360" w:type="dxa"/>
            <w:shd w:val="clear" w:color="auto" w:fill="auto"/>
          </w:tcPr>
          <w:p w14:paraId="596A2106" w14:textId="77777777" w:rsidR="00967347" w:rsidRPr="00702A0F" w:rsidRDefault="00967347" w:rsidP="00967347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1CBEE" w14:textId="59043486" w:rsidR="00967347" w:rsidRPr="009E3CDC" w:rsidRDefault="00967347" w:rsidP="009E3CDC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Pr="009E3C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E3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875</w:t>
            </w:r>
            <w:r w:rsidRPr="009E3C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E3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0</w:t>
            </w:r>
            <w:r w:rsidRPr="009E3C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</w:t>
            </w:r>
          </w:p>
        </w:tc>
      </w:tr>
    </w:tbl>
    <w:p w14:paraId="66E29531" w14:textId="77777777" w:rsidR="00226FC6" w:rsidRPr="00A11392" w:rsidRDefault="00226FC6" w:rsidP="00410680">
      <w:pPr>
        <w:ind w:right="-43" w:firstLine="540"/>
        <w:jc w:val="thaiDistribute"/>
        <w:rPr>
          <w:rFonts w:ascii="Angsana New" w:hAnsi="Angsana New"/>
          <w:spacing w:val="-4"/>
        </w:rPr>
      </w:pPr>
    </w:p>
    <w:p w14:paraId="1AF9A598" w14:textId="39750AA0" w:rsidR="0070572D" w:rsidRDefault="00730C3B" w:rsidP="00BB0D90">
      <w:pPr>
        <w:tabs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9F799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F7991">
        <w:rPr>
          <w:rFonts w:ascii="Angsana New" w:hAnsi="Angsana New"/>
          <w:sz w:val="30"/>
          <w:szCs w:val="30"/>
        </w:rPr>
        <w:t>3</w:t>
      </w:r>
      <w:r w:rsidR="005F6168" w:rsidRPr="009F7991">
        <w:rPr>
          <w:rFonts w:ascii="Angsana New" w:hAnsi="Angsana New"/>
          <w:sz w:val="30"/>
          <w:szCs w:val="30"/>
        </w:rPr>
        <w:t xml:space="preserve">1 </w:t>
      </w:r>
      <w:r w:rsidR="005F6168" w:rsidRPr="009F7991">
        <w:rPr>
          <w:rFonts w:ascii="Angsana New" w:hAnsi="Angsana New"/>
          <w:sz w:val="30"/>
          <w:szCs w:val="30"/>
          <w:cs/>
        </w:rPr>
        <w:t xml:space="preserve">มีนาคม </w:t>
      </w:r>
      <w:r w:rsidRPr="009F7991">
        <w:rPr>
          <w:rFonts w:ascii="Angsana New" w:hAnsi="Angsana New"/>
          <w:sz w:val="30"/>
          <w:szCs w:val="30"/>
        </w:rPr>
        <w:t>2</w:t>
      </w:r>
      <w:r w:rsidR="003A3D93">
        <w:rPr>
          <w:rFonts w:ascii="Angsana New" w:hAnsi="Angsana New"/>
          <w:sz w:val="30"/>
          <w:szCs w:val="30"/>
        </w:rPr>
        <w:t>5</w:t>
      </w:r>
      <w:r w:rsidRPr="009F7991">
        <w:rPr>
          <w:rFonts w:ascii="Angsana New" w:hAnsi="Angsana New"/>
          <w:sz w:val="30"/>
          <w:szCs w:val="30"/>
        </w:rPr>
        <w:t>6</w:t>
      </w:r>
      <w:r w:rsidR="00D51360" w:rsidRPr="009F7991">
        <w:rPr>
          <w:rFonts w:ascii="Angsana New" w:hAnsi="Angsana New"/>
          <w:sz w:val="30"/>
          <w:szCs w:val="30"/>
        </w:rPr>
        <w:t>8</w:t>
      </w:r>
      <w:r w:rsidR="003A3D93">
        <w:rPr>
          <w:rFonts w:ascii="Angsana New" w:hAnsi="Angsana New" w:hint="cs"/>
          <w:sz w:val="30"/>
          <w:szCs w:val="30"/>
          <w:cs/>
        </w:rPr>
        <w:t xml:space="preserve"> </w:t>
      </w:r>
      <w:r w:rsidRPr="009F7991">
        <w:rPr>
          <w:rFonts w:ascii="Angsana New" w:hAnsi="Angsana New"/>
          <w:sz w:val="30"/>
          <w:szCs w:val="30"/>
          <w:cs/>
        </w:rPr>
        <w:t>บริษัทมีวงเงินสินเชื่อซึ่งยังมิได้เบิกใช้</w:t>
      </w:r>
      <w:r w:rsidR="00AE3C53">
        <w:rPr>
          <w:rFonts w:ascii="Angsana New" w:hAnsi="Angsana New" w:hint="cs"/>
          <w:sz w:val="30"/>
          <w:szCs w:val="30"/>
          <w:cs/>
        </w:rPr>
        <w:t xml:space="preserve"> โดยไม่รวมสัญญา</w:t>
      </w:r>
      <w:r w:rsidR="00CB0532">
        <w:rPr>
          <w:rFonts w:ascii="Angsana New" w:hAnsi="Angsana New" w:hint="cs"/>
          <w:sz w:val="30"/>
          <w:szCs w:val="30"/>
          <w:cs/>
        </w:rPr>
        <w:t>ซื้อขายเงินตราต่างประเทศล่วงหน้า</w:t>
      </w:r>
      <w:r w:rsidRPr="009F7991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F251FF">
        <w:rPr>
          <w:rFonts w:ascii="Angsana New" w:hAnsi="Angsana New"/>
          <w:sz w:val="30"/>
          <w:szCs w:val="30"/>
        </w:rPr>
        <w:t>525.00</w:t>
      </w:r>
      <w:r w:rsidRPr="009F7991">
        <w:rPr>
          <w:rFonts w:ascii="Angsana New" w:hAnsi="Angsana New"/>
          <w:sz w:val="30"/>
          <w:szCs w:val="30"/>
          <w:cs/>
        </w:rPr>
        <w:t xml:space="preserve"> ล้านบาท</w:t>
      </w:r>
      <w:r w:rsidR="009F7991">
        <w:rPr>
          <w:rFonts w:ascii="Angsana New" w:hAnsi="Angsana New" w:hint="cs"/>
          <w:sz w:val="30"/>
          <w:szCs w:val="30"/>
          <w:cs/>
        </w:rPr>
        <w:t xml:space="preserve"> </w:t>
      </w:r>
      <w:r w:rsidRPr="009F7991">
        <w:rPr>
          <w:rFonts w:ascii="Angsana New" w:hAnsi="Angsana New"/>
          <w:i/>
          <w:iCs/>
          <w:sz w:val="30"/>
          <w:szCs w:val="30"/>
          <w:cs/>
        </w:rPr>
        <w:t>(</w:t>
      </w:r>
      <w:r w:rsidRPr="009F7991">
        <w:rPr>
          <w:rFonts w:ascii="Angsana New" w:hAnsi="Angsana New"/>
          <w:i/>
          <w:iCs/>
          <w:sz w:val="30"/>
          <w:szCs w:val="30"/>
        </w:rPr>
        <w:t xml:space="preserve">31 </w:t>
      </w:r>
      <w:r w:rsidRPr="009F799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9F7991">
        <w:rPr>
          <w:rFonts w:ascii="Angsana New" w:hAnsi="Angsana New"/>
          <w:i/>
          <w:iCs/>
          <w:sz w:val="30"/>
          <w:szCs w:val="30"/>
        </w:rPr>
        <w:t>256</w:t>
      </w:r>
      <w:r w:rsidR="00ED0C0B" w:rsidRPr="009F7991">
        <w:rPr>
          <w:rFonts w:ascii="Angsana New" w:hAnsi="Angsana New"/>
          <w:i/>
          <w:iCs/>
          <w:sz w:val="30"/>
          <w:szCs w:val="30"/>
        </w:rPr>
        <w:t>7</w:t>
      </w:r>
      <w:r w:rsidRPr="009F7991">
        <w:rPr>
          <w:rFonts w:ascii="Angsana New" w:hAnsi="Angsana New"/>
          <w:i/>
          <w:iCs/>
          <w:sz w:val="30"/>
          <w:szCs w:val="30"/>
          <w:cs/>
        </w:rPr>
        <w:t>:</w:t>
      </w:r>
      <w:r w:rsidR="001B05C6" w:rsidRPr="009F799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97312">
        <w:rPr>
          <w:rFonts w:ascii="Angsana New" w:hAnsi="Angsana New"/>
          <w:i/>
          <w:iCs/>
          <w:sz w:val="30"/>
          <w:szCs w:val="30"/>
        </w:rPr>
        <w:t xml:space="preserve">375.42 </w:t>
      </w:r>
      <w:r w:rsidRPr="009F799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A4C4BE3" w14:textId="77A635B4" w:rsidR="0056126D" w:rsidRDefault="0056126D">
      <w:pPr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450"/>
        <w:gridCol w:w="1710"/>
        <w:gridCol w:w="360"/>
        <w:gridCol w:w="1710"/>
      </w:tblGrid>
      <w:tr w:rsidR="00CF656F" w:rsidRPr="00CD07A0" w14:paraId="0E2699C8" w14:textId="77777777" w:rsidTr="00662051">
        <w:trPr>
          <w:trHeight w:val="308"/>
        </w:trPr>
        <w:tc>
          <w:tcPr>
            <w:tcW w:w="5310" w:type="dxa"/>
          </w:tcPr>
          <w:p w14:paraId="32682764" w14:textId="77777777" w:rsidR="00CF656F" w:rsidRDefault="00CF656F" w:rsidP="00034D9A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4F4C56AE" w14:textId="74927A3B" w:rsidR="00CF656F" w:rsidRPr="00CF656F" w:rsidRDefault="00CF656F" w:rsidP="00034D9A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450" w:type="dxa"/>
          </w:tcPr>
          <w:p w14:paraId="08809B61" w14:textId="77777777" w:rsidR="00CF656F" w:rsidRPr="00CD07A0" w:rsidRDefault="00CF656F" w:rsidP="00CF656F">
            <w:pPr>
              <w:spacing w:line="12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DB9ED0F" w14:textId="4258EC08" w:rsidR="00CF656F" w:rsidRPr="00CF656F" w:rsidRDefault="00CF656F" w:rsidP="00CF656F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F656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4540A76D" w14:textId="78C651CF" w:rsidR="00CF656F" w:rsidRPr="00CF656F" w:rsidRDefault="00CF656F" w:rsidP="001047F3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6F">
              <w:rPr>
                <w:rFonts w:ascii="Angsana New" w:hAnsi="Angsana New"/>
                <w:sz w:val="30"/>
                <w:szCs w:val="30"/>
              </w:rPr>
              <w:t>256</w:t>
            </w:r>
            <w:r w:rsidR="001047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5C63D830" w14:textId="77777777" w:rsidR="00CF656F" w:rsidRPr="00CF656F" w:rsidRDefault="00CF656F" w:rsidP="00CF656F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962B88F" w14:textId="4642D245" w:rsidR="00CF656F" w:rsidRDefault="00CF656F" w:rsidP="00CF656F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61F6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55CF5617" w14:textId="394FD362" w:rsidR="00CF656F" w:rsidRPr="00CF656F" w:rsidRDefault="00CF656F" w:rsidP="00CF656F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6F">
              <w:rPr>
                <w:rFonts w:ascii="Angsana New" w:hAnsi="Angsana New"/>
                <w:sz w:val="30"/>
                <w:szCs w:val="30"/>
              </w:rPr>
              <w:t>256</w:t>
            </w:r>
            <w:r w:rsidR="001047F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F656F" w:rsidRPr="00CD07A0" w14:paraId="21571C24" w14:textId="77777777" w:rsidTr="00662051">
        <w:trPr>
          <w:trHeight w:val="335"/>
        </w:trPr>
        <w:tc>
          <w:tcPr>
            <w:tcW w:w="5310" w:type="dxa"/>
          </w:tcPr>
          <w:p w14:paraId="79E656EF" w14:textId="77777777" w:rsidR="00CF656F" w:rsidRPr="00CD07A0" w:rsidRDefault="00CF656F" w:rsidP="00034D9A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50" w:type="dxa"/>
            <w:tcBorders>
              <w:right w:val="nil"/>
            </w:tcBorders>
          </w:tcPr>
          <w:p w14:paraId="14A20164" w14:textId="77777777" w:rsidR="00CF656F" w:rsidRPr="00CD07A0" w:rsidRDefault="00CF656F" w:rsidP="00034D9A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tcBorders>
              <w:left w:val="nil"/>
            </w:tcBorders>
          </w:tcPr>
          <w:p w14:paraId="261C28D4" w14:textId="77777777" w:rsidR="00CF656F" w:rsidRPr="00CD07A0" w:rsidRDefault="00CF656F" w:rsidP="00034D9A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CF656F" w:rsidRPr="00CD07A0" w14:paraId="3D5589EF" w14:textId="77777777" w:rsidTr="00662051">
        <w:tc>
          <w:tcPr>
            <w:tcW w:w="5310" w:type="dxa"/>
          </w:tcPr>
          <w:p w14:paraId="0DD25A5F" w14:textId="77777777" w:rsidR="00CF656F" w:rsidRPr="00CD07A0" w:rsidRDefault="00CF656F" w:rsidP="00CF656F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50" w:type="dxa"/>
          </w:tcPr>
          <w:p w14:paraId="59E19F10" w14:textId="77777777" w:rsidR="00CF656F" w:rsidRPr="00CD07A0" w:rsidRDefault="00CF656F" w:rsidP="00CF656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center"/>
          </w:tcPr>
          <w:p w14:paraId="3FA01DA0" w14:textId="74E0A9D4" w:rsidR="00CF656F" w:rsidRPr="00662051" w:rsidRDefault="00A86171" w:rsidP="0066205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05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25,527,621</w:t>
            </w:r>
            <w:r w:rsidR="00CF656F" w:rsidRPr="0066205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360" w:type="dxa"/>
          </w:tcPr>
          <w:p w14:paraId="7C9D63C7" w14:textId="77777777" w:rsidR="00CF656F" w:rsidRPr="00CD07A0" w:rsidRDefault="00CF656F" w:rsidP="00CF656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center"/>
          </w:tcPr>
          <w:p w14:paraId="3D09D5A2" w14:textId="6CDAA513" w:rsidR="00CF656F" w:rsidRPr="00CD07A0" w:rsidRDefault="00CF656F" w:rsidP="0066205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205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1047F3" w:rsidRPr="0066205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25,799,641</w:t>
            </w:r>
          </w:p>
        </w:tc>
      </w:tr>
    </w:tbl>
    <w:p w14:paraId="26F96A6E" w14:textId="753215F3" w:rsidR="0056126D" w:rsidRDefault="0056126D" w:rsidP="00CF656F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6F5BBD0D" w14:textId="1B65AF0E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626E6FAD" w14:textId="41BF2946" w:rsidR="005551BA" w:rsidRPr="00A11392" w:rsidRDefault="005551BA" w:rsidP="008E67C9">
      <w:pPr>
        <w:rPr>
          <w:rFonts w:ascii="Angsana New" w:hAnsi="Angsana New"/>
          <w:color w:val="000000"/>
          <w:sz w:val="30"/>
          <w:szCs w:val="30"/>
        </w:rPr>
      </w:pPr>
    </w:p>
    <w:p w14:paraId="344E4E1F" w14:textId="69718160" w:rsidR="009D0C83" w:rsidRPr="002A6CB5" w:rsidRDefault="005551BA" w:rsidP="002A6CB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2B7DCEE7" w14:textId="77777777" w:rsidR="009D0C83" w:rsidRPr="00A11392" w:rsidRDefault="009D0C83" w:rsidP="00506C8D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710"/>
        <w:gridCol w:w="361"/>
        <w:gridCol w:w="1710"/>
      </w:tblGrid>
      <w:tr w:rsidR="0030455F" w:rsidRPr="00A11392" w14:paraId="08609AED" w14:textId="77777777" w:rsidTr="00662051">
        <w:tc>
          <w:tcPr>
            <w:tcW w:w="3019" w:type="pct"/>
          </w:tcPr>
          <w:p w14:paraId="522C9A25" w14:textId="0C5C9F68" w:rsidR="0030455F" w:rsidRPr="00A11392" w:rsidRDefault="0030455F" w:rsidP="007134E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F6168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5F6168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5F6168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896" w:type="pct"/>
          </w:tcPr>
          <w:p w14:paraId="14224F7E" w14:textId="5D7D23CC" w:rsidR="0030455F" w:rsidRPr="00A11392" w:rsidRDefault="00C00726" w:rsidP="004D12E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</w:t>
            </w:r>
            <w:r w:rsidR="0030455F" w:rsidRPr="00A11392">
              <w:rPr>
                <w:rFonts w:ascii="Angsana New" w:hAnsi="Angsana New"/>
                <w:sz w:val="30"/>
                <w:szCs w:val="30"/>
              </w:rPr>
              <w:t>6</w:t>
            </w:r>
            <w:r w:rsidR="004D12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" w:type="pct"/>
            <w:tcBorders>
              <w:left w:val="nil"/>
            </w:tcBorders>
          </w:tcPr>
          <w:p w14:paraId="03504448" w14:textId="77777777" w:rsidR="0030455F" w:rsidRPr="00A11392" w:rsidRDefault="0030455F" w:rsidP="007134E8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pct"/>
          </w:tcPr>
          <w:p w14:paraId="395837C7" w14:textId="70DE6C21" w:rsidR="0030455F" w:rsidRPr="00A11392" w:rsidRDefault="00C00726" w:rsidP="007134E8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30455F" w:rsidRPr="00A1139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4D12E7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30455F" w:rsidRPr="00A11392" w14:paraId="0082FABA" w14:textId="77777777" w:rsidTr="00662051">
        <w:tc>
          <w:tcPr>
            <w:tcW w:w="3019" w:type="pct"/>
          </w:tcPr>
          <w:p w14:paraId="7D24211A" w14:textId="2435A682" w:rsidR="0030455F" w:rsidRPr="00A11392" w:rsidRDefault="0030455F" w:rsidP="007134E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981" w:type="pct"/>
            <w:gridSpan w:val="3"/>
          </w:tcPr>
          <w:p w14:paraId="6E16ECAF" w14:textId="77777777" w:rsidR="0030455F" w:rsidRPr="00A11392" w:rsidRDefault="0030455F" w:rsidP="007134E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4D12E7" w:rsidRPr="00A11392" w14:paraId="306D02B4" w14:textId="77777777" w:rsidTr="00662051">
        <w:tc>
          <w:tcPr>
            <w:tcW w:w="3019" w:type="pct"/>
          </w:tcPr>
          <w:p w14:paraId="3BD95C81" w14:textId="76C1AAF0" w:rsidR="004D12E7" w:rsidRPr="00A11392" w:rsidRDefault="004D12E7" w:rsidP="004D12E7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896" w:type="pct"/>
          </w:tcPr>
          <w:p w14:paraId="1CBE9DC7" w14:textId="1A0385BC" w:rsidR="004D12E7" w:rsidRPr="00A11392" w:rsidRDefault="00785AE1" w:rsidP="008673E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,030,932</w:t>
            </w:r>
          </w:p>
        </w:tc>
        <w:tc>
          <w:tcPr>
            <w:tcW w:w="189" w:type="pct"/>
          </w:tcPr>
          <w:p w14:paraId="57B7A339" w14:textId="77777777" w:rsidR="004D12E7" w:rsidRPr="00A11392" w:rsidRDefault="004D12E7" w:rsidP="004D12E7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6" w:type="pct"/>
          </w:tcPr>
          <w:p w14:paraId="3AFDA9EF" w14:textId="04D32C76" w:rsidR="004D12E7" w:rsidRPr="008673E1" w:rsidRDefault="004D12E7" w:rsidP="008673E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73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105,877,605</w:t>
            </w:r>
          </w:p>
        </w:tc>
      </w:tr>
      <w:tr w:rsidR="004D12E7" w:rsidRPr="00A11392" w14:paraId="2C451693" w14:textId="77777777" w:rsidTr="00662051">
        <w:tc>
          <w:tcPr>
            <w:tcW w:w="3019" w:type="pct"/>
          </w:tcPr>
          <w:p w14:paraId="610D74CD" w14:textId="71ACD6AB" w:rsidR="004D12E7" w:rsidRPr="00A11392" w:rsidRDefault="004D12E7" w:rsidP="004D12E7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เอเชีย</w:t>
            </w:r>
          </w:p>
        </w:tc>
        <w:tc>
          <w:tcPr>
            <w:tcW w:w="896" w:type="pct"/>
          </w:tcPr>
          <w:p w14:paraId="5C46CC44" w14:textId="59A63E17" w:rsidR="004D12E7" w:rsidRPr="00A11392" w:rsidRDefault="00785AE1" w:rsidP="008673E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145,847,945</w:t>
            </w:r>
          </w:p>
        </w:tc>
        <w:tc>
          <w:tcPr>
            <w:tcW w:w="189" w:type="pct"/>
          </w:tcPr>
          <w:p w14:paraId="231726D8" w14:textId="77777777" w:rsidR="004D12E7" w:rsidRPr="00A11392" w:rsidRDefault="004D12E7" w:rsidP="004D12E7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6" w:type="pct"/>
          </w:tcPr>
          <w:p w14:paraId="4A39F3A6" w14:textId="7C247135" w:rsidR="004D12E7" w:rsidRPr="008673E1" w:rsidRDefault="004D12E7" w:rsidP="008673E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73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149,833,511</w:t>
            </w:r>
          </w:p>
        </w:tc>
      </w:tr>
      <w:tr w:rsidR="004D12E7" w:rsidRPr="00A11392" w14:paraId="02C0598C" w14:textId="77777777" w:rsidTr="00662051">
        <w:tc>
          <w:tcPr>
            <w:tcW w:w="3019" w:type="pct"/>
          </w:tcPr>
          <w:p w14:paraId="717FD520" w14:textId="0E45F477" w:rsidR="004D12E7" w:rsidRPr="00A11392" w:rsidRDefault="004D12E7" w:rsidP="004D12E7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896" w:type="pct"/>
          </w:tcPr>
          <w:p w14:paraId="502010A7" w14:textId="6C534454" w:rsidR="004D12E7" w:rsidRPr="00A11392" w:rsidRDefault="00785AE1" w:rsidP="008673E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12,318,049</w:t>
            </w:r>
          </w:p>
        </w:tc>
        <w:tc>
          <w:tcPr>
            <w:tcW w:w="189" w:type="pct"/>
          </w:tcPr>
          <w:p w14:paraId="792BC363" w14:textId="77777777" w:rsidR="004D12E7" w:rsidRPr="00A11392" w:rsidRDefault="004D12E7" w:rsidP="004D12E7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6" w:type="pct"/>
          </w:tcPr>
          <w:p w14:paraId="1EF39C50" w14:textId="3C2DA464" w:rsidR="004D12E7" w:rsidRPr="008673E1" w:rsidRDefault="004D12E7" w:rsidP="008673E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73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36,049,895</w:t>
            </w:r>
          </w:p>
        </w:tc>
      </w:tr>
      <w:tr w:rsidR="004D12E7" w:rsidRPr="00A11392" w14:paraId="0BA980F1" w14:textId="77777777" w:rsidTr="00662051">
        <w:tc>
          <w:tcPr>
            <w:tcW w:w="3019" w:type="pct"/>
          </w:tcPr>
          <w:p w14:paraId="2837F0FB" w14:textId="54626472" w:rsidR="004D12E7" w:rsidRPr="00A11392" w:rsidRDefault="004D12E7" w:rsidP="004D12E7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05248B9B" w14:textId="3CB01FCA" w:rsidR="004D12E7" w:rsidRPr="00A11392" w:rsidRDefault="00785AE1" w:rsidP="008673E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22,882,446</w:t>
            </w:r>
          </w:p>
        </w:tc>
        <w:tc>
          <w:tcPr>
            <w:tcW w:w="189" w:type="pct"/>
          </w:tcPr>
          <w:p w14:paraId="660C6930" w14:textId="77777777" w:rsidR="004D12E7" w:rsidRPr="00A11392" w:rsidRDefault="004D12E7" w:rsidP="004D12E7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052C32E7" w14:textId="619BFF49" w:rsidR="004D12E7" w:rsidRPr="008673E1" w:rsidRDefault="004D12E7" w:rsidP="008673E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73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21,977,229</w:t>
            </w:r>
          </w:p>
        </w:tc>
      </w:tr>
      <w:tr w:rsidR="004D12E7" w:rsidRPr="00A11392" w14:paraId="12CFF0C6" w14:textId="77777777" w:rsidTr="00662051">
        <w:tc>
          <w:tcPr>
            <w:tcW w:w="3019" w:type="pct"/>
          </w:tcPr>
          <w:p w14:paraId="00C459CC" w14:textId="77777777" w:rsidR="004D12E7" w:rsidRPr="00A11392" w:rsidRDefault="004D12E7" w:rsidP="004D12E7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96" w:type="pct"/>
            <w:tcBorders>
              <w:top w:val="single" w:sz="4" w:space="0" w:color="auto"/>
              <w:bottom w:val="double" w:sz="4" w:space="0" w:color="auto"/>
            </w:tcBorders>
          </w:tcPr>
          <w:p w14:paraId="07B59C16" w14:textId="66E7BD86" w:rsidR="004D12E7" w:rsidRPr="008673E1" w:rsidRDefault="00785AE1" w:rsidP="008673E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673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286,079,372</w:t>
            </w:r>
          </w:p>
        </w:tc>
        <w:tc>
          <w:tcPr>
            <w:tcW w:w="189" w:type="pct"/>
          </w:tcPr>
          <w:p w14:paraId="5D31BB94" w14:textId="77777777" w:rsidR="004D12E7" w:rsidRPr="00A11392" w:rsidRDefault="004D12E7" w:rsidP="004D12E7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double" w:sz="4" w:space="0" w:color="auto"/>
            </w:tcBorders>
          </w:tcPr>
          <w:p w14:paraId="57F5FBF6" w14:textId="0DCEEDB0" w:rsidR="004D12E7" w:rsidRPr="008673E1" w:rsidRDefault="004D12E7" w:rsidP="008673E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73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313,738,240</w:t>
            </w:r>
          </w:p>
        </w:tc>
      </w:tr>
    </w:tbl>
    <w:p w14:paraId="3EC16C41" w14:textId="77777777" w:rsidR="0030455F" w:rsidRPr="00A11392" w:rsidRDefault="0030455F" w:rsidP="00727A64">
      <w:pPr>
        <w:tabs>
          <w:tab w:val="left" w:pos="540"/>
        </w:tabs>
        <w:rPr>
          <w:rFonts w:ascii="Angsana New" w:hAnsi="Angsana New"/>
          <w:color w:val="000000"/>
          <w:sz w:val="30"/>
          <w:szCs w:val="30"/>
          <w:cs/>
        </w:rPr>
      </w:pPr>
    </w:p>
    <w:p w14:paraId="4D338058" w14:textId="4F125596" w:rsidR="000E15CC" w:rsidRPr="002A6CB5" w:rsidRDefault="009F3AA6" w:rsidP="002A6CB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66C4A6E4" w14:textId="77777777" w:rsidR="007972E3" w:rsidRDefault="007972E3" w:rsidP="003A3D93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D5EABC1" w14:textId="77777777" w:rsidR="003A3D93" w:rsidRDefault="003A3D93" w:rsidP="003A3D93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09D4AF3" w14:textId="77777777" w:rsidR="003A3D93" w:rsidRDefault="003A3D93" w:rsidP="003A3D93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B83D1D7" w14:textId="77777777" w:rsidR="003A3D93" w:rsidRDefault="003A3D93" w:rsidP="003A3D93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5D9BBFA" w14:textId="77777777" w:rsidR="003A3D93" w:rsidRDefault="003A3D93" w:rsidP="003A3D93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C5955B7" w14:textId="77777777" w:rsidR="003A3D93" w:rsidRDefault="003A3D93" w:rsidP="003A3D93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93ECA44" w14:textId="77777777" w:rsidR="003A3D93" w:rsidRDefault="003A3D93" w:rsidP="003A3D93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7CE7895" w14:textId="77777777" w:rsidR="003A3D93" w:rsidRDefault="003A3D93" w:rsidP="003A3D93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698158F" w14:textId="77777777" w:rsidR="003A3D93" w:rsidRDefault="003A3D93" w:rsidP="003A3D93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EC18BA9" w14:textId="77777777" w:rsidR="003A3D93" w:rsidRDefault="003A3D93" w:rsidP="003A3D93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ABF95F6" w14:textId="77777777" w:rsidR="003A3D93" w:rsidRDefault="003A3D93" w:rsidP="003A3D93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8F203FB" w14:textId="77777777" w:rsidR="003A3D93" w:rsidRPr="003A3D93" w:rsidRDefault="003A3D93" w:rsidP="003A3D93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F6752BB" w14:textId="707F2537" w:rsidR="00FB2051" w:rsidRPr="00A11392" w:rsidRDefault="000012D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ภาษีเงินได้</w:t>
      </w:r>
    </w:p>
    <w:p w14:paraId="1FFD742B" w14:textId="77777777" w:rsidR="00410680" w:rsidRPr="00A11392" w:rsidRDefault="00410680" w:rsidP="00BB0D90">
      <w:pPr>
        <w:pStyle w:val="ListParagraph"/>
        <w:ind w:left="340"/>
        <w:rPr>
          <w:rFonts w:ascii="Angsana New" w:hAnsi="Angsana New"/>
          <w:sz w:val="30"/>
          <w:szCs w:val="30"/>
        </w:rPr>
      </w:pPr>
    </w:p>
    <w:p w14:paraId="64F29053" w14:textId="5A25BB2A" w:rsidR="00755304" w:rsidRPr="005B5B0A" w:rsidRDefault="002A6CB5" w:rsidP="008D31CF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  <w:cs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>
        <w:rPr>
          <w:rFonts w:ascii="Angsana New" w:hAnsi="Angsana New"/>
          <w:color w:val="000000"/>
          <w:spacing w:val="6"/>
          <w:sz w:val="30"/>
          <w:szCs w:val="30"/>
        </w:rPr>
        <w:br/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อัตราภาษีเงินได้ที่แท้จริงของบริษัทในการดำเนินงานต่อเนื่องเป็นระยะเวลาสามเดือนสิ้นสุด</w:t>
      </w:r>
      <w:r w:rsidR="002620C4">
        <w:rPr>
          <w:rFonts w:ascii="Angsana New" w:hAnsi="Angsana New"/>
          <w:color w:val="000000"/>
          <w:spacing w:val="6"/>
          <w:sz w:val="30"/>
          <w:szCs w:val="30"/>
        </w:rPr>
        <w:br/>
      </w:r>
      <w:r w:rsidRPr="00245B3F">
        <w:rPr>
          <w:rFonts w:ascii="Angsana New" w:hAnsi="Angsana New"/>
          <w:color w:val="000000"/>
          <w:spacing w:val="6"/>
          <w:sz w:val="30"/>
          <w:szCs w:val="30"/>
          <w:cs/>
        </w:rPr>
        <w:t>วันที่</w:t>
      </w:r>
      <w:r w:rsidRPr="00245B3F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Pr="00245B3F">
        <w:rPr>
          <w:rFonts w:ascii="Angsana New" w:hAnsi="Angsana New"/>
          <w:color w:val="000000"/>
          <w:spacing w:val="6"/>
          <w:sz w:val="30"/>
          <w:szCs w:val="30"/>
        </w:rPr>
        <w:t>31</w:t>
      </w:r>
      <w:r w:rsidRPr="00245B3F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มีนาคม</w:t>
      </w:r>
      <w:r w:rsidR="00AE3529" w:rsidRPr="00245B3F">
        <w:rPr>
          <w:rFonts w:ascii="Angsana New" w:hAnsi="Angsana New"/>
          <w:color w:val="000000"/>
          <w:spacing w:val="6"/>
          <w:sz w:val="30"/>
          <w:szCs w:val="30"/>
        </w:rPr>
        <w:t xml:space="preserve"> 256</w:t>
      </w:r>
      <w:r w:rsidR="00C15E48" w:rsidRPr="00245B3F">
        <w:rPr>
          <w:rFonts w:ascii="Angsana New" w:hAnsi="Angsana New"/>
          <w:color w:val="000000"/>
          <w:spacing w:val="6"/>
          <w:sz w:val="30"/>
          <w:szCs w:val="30"/>
        </w:rPr>
        <w:t>8</w:t>
      </w:r>
      <w:r w:rsidRPr="00245B3F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5B5B0A">
        <w:rPr>
          <w:rFonts w:ascii="Angsana New" w:hAnsi="Angsana New"/>
          <w:color w:val="000000"/>
          <w:spacing w:val="6"/>
          <w:sz w:val="30"/>
          <w:szCs w:val="30"/>
          <w:cs/>
        </w:rPr>
        <w:t>คือ ร้อย</w:t>
      </w:r>
      <w:r w:rsidRPr="005B5B0A">
        <w:rPr>
          <w:rFonts w:ascii="Angsana New" w:hAnsi="Angsana New"/>
          <w:spacing w:val="6"/>
          <w:sz w:val="30"/>
          <w:szCs w:val="30"/>
          <w:cs/>
        </w:rPr>
        <w:t>ละ</w:t>
      </w:r>
      <w:r w:rsidRPr="005B5B0A">
        <w:rPr>
          <w:rFonts w:ascii="Angsana New" w:hAnsi="Angsana New"/>
          <w:spacing w:val="6"/>
          <w:sz w:val="30"/>
          <w:szCs w:val="30"/>
        </w:rPr>
        <w:t xml:space="preserve"> </w:t>
      </w:r>
      <w:r w:rsidR="00E80DD0" w:rsidRPr="005B5B0A">
        <w:rPr>
          <w:rFonts w:ascii="Angsana New" w:hAnsi="Angsana New"/>
          <w:spacing w:val="6"/>
          <w:sz w:val="30"/>
          <w:szCs w:val="30"/>
        </w:rPr>
        <w:t>0.84</w:t>
      </w:r>
      <w:r w:rsidRPr="005B5B0A">
        <w:rPr>
          <w:rFonts w:ascii="Angsana New" w:hAnsi="Angsana New"/>
          <w:spacing w:val="6"/>
          <w:sz w:val="30"/>
          <w:szCs w:val="30"/>
        </w:rPr>
        <w:t xml:space="preserve"> </w:t>
      </w:r>
      <w:r w:rsidR="00C15E48" w:rsidRPr="005B5B0A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(2567</w:t>
      </w:r>
      <w:r w:rsidRPr="005B5B0A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:</w:t>
      </w:r>
      <w:r w:rsidRPr="005B5B0A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 xml:space="preserve"> ร้อยละ</w:t>
      </w:r>
      <w:r w:rsidR="00C15E48" w:rsidRPr="005B5B0A">
        <w:rPr>
          <w:rFonts w:ascii="Angsana New" w:hAnsi="Angsana New"/>
          <w:i/>
          <w:iCs/>
          <w:color w:val="000000"/>
          <w:spacing w:val="6"/>
          <w:sz w:val="30"/>
          <w:szCs w:val="30"/>
        </w:rPr>
        <w:t xml:space="preserve"> 33.47</w:t>
      </w:r>
      <w:r w:rsidRPr="005B5B0A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)</w:t>
      </w:r>
      <w:r w:rsidRPr="005B5B0A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</w:p>
    <w:p w14:paraId="721CF268" w14:textId="5E5B97A3" w:rsidR="008D31CF" w:rsidRPr="005B5B0A" w:rsidRDefault="008D31CF" w:rsidP="00E9651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57018B5E" w14:textId="1B6DC783" w:rsidR="00E91D34" w:rsidRPr="005B5B0A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5B5B0A">
        <w:rPr>
          <w:rFonts w:ascii="Angsana New" w:hAnsi="Angsana New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65B6856A" w14:textId="2629215B" w:rsidR="00BF3F2C" w:rsidRPr="005B5B0A" w:rsidRDefault="00BF3F2C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526B4" w14:textId="77777777" w:rsidR="001175E8" w:rsidRPr="005B5B0A" w:rsidRDefault="001175E8" w:rsidP="001175E8">
      <w:pPr>
        <w:tabs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B5B0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1AB469" w14:textId="77777777" w:rsidR="001175E8" w:rsidRPr="005B5B0A" w:rsidRDefault="001175E8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349736" w14:textId="1324FA73" w:rsidR="000A1B8D" w:rsidRPr="005B5B0A" w:rsidRDefault="001175E8" w:rsidP="00E96513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B5B0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99609D" w:rsidRPr="005B5B0A">
        <w:rPr>
          <w:rFonts w:ascii="Angsana New" w:hAnsi="Angsana New"/>
          <w:sz w:val="30"/>
          <w:szCs w:val="30"/>
          <w:cs/>
        </w:rPr>
        <w:t>สินทรัพย์ทางการเงินและ</w:t>
      </w:r>
      <w:r w:rsidRPr="005B5B0A">
        <w:rPr>
          <w:rFonts w:ascii="Angsana New" w:hAnsi="Angsana New"/>
          <w:sz w:val="30"/>
          <w:szCs w:val="30"/>
          <w:cs/>
        </w:rPr>
        <w:t>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C32D9E3" w14:textId="77777777" w:rsidR="00CA1ED9" w:rsidRPr="005B5B0A" w:rsidRDefault="00CA1ED9" w:rsidP="00E96513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0"/>
        <w:gridCol w:w="1699"/>
        <w:gridCol w:w="183"/>
        <w:gridCol w:w="818"/>
        <w:gridCol w:w="182"/>
        <w:gridCol w:w="988"/>
        <w:gridCol w:w="180"/>
        <w:gridCol w:w="802"/>
        <w:gridCol w:w="180"/>
        <w:gridCol w:w="1088"/>
      </w:tblGrid>
      <w:tr w:rsidR="00C4164C" w:rsidRPr="005B5B0A" w14:paraId="7E5E8D38" w14:textId="77777777" w:rsidTr="00751BDC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4D8ECEB8" w14:textId="25A0ACEA" w:rsidR="00C4164C" w:rsidRPr="005B5B0A" w:rsidRDefault="00C4164C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</w:tcPr>
          <w:p w14:paraId="7A9D3B56" w14:textId="3FD8EC35" w:rsidR="00C4164C" w:rsidRPr="005B5B0A" w:rsidRDefault="00C4164C" w:rsidP="00C4164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B5B0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7CFA51EB" w14:textId="77777777" w:rsidR="00C4164C" w:rsidRPr="005B5B0A" w:rsidRDefault="00C4164C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23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91FE" w14:textId="77777777" w:rsidR="00C4164C" w:rsidRPr="005B5B0A" w:rsidRDefault="00C4164C" w:rsidP="00CD26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5B0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13325" w:rsidRPr="005B5B0A" w14:paraId="3658ADDA" w14:textId="77777777" w:rsidTr="00751BDC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0C5C9648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</w:tcBorders>
          </w:tcPr>
          <w:p w14:paraId="526B2CF6" w14:textId="77777777" w:rsidR="00A13325" w:rsidRDefault="00A13325" w:rsidP="00A133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5B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เครื่องมือที่ใช้</w:t>
            </w:r>
          </w:p>
          <w:p w14:paraId="75A243CF" w14:textId="27E68AE5" w:rsidR="00A13325" w:rsidRDefault="00A13325" w:rsidP="00A133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5B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ในการป้องกัน</w:t>
            </w:r>
          </w:p>
          <w:p w14:paraId="56FE0239" w14:textId="6D105DAC" w:rsidR="00A13325" w:rsidRPr="005B5B0A" w:rsidRDefault="00A13325" w:rsidP="00A133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5B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183" w:type="dxa"/>
          </w:tcPr>
          <w:p w14:paraId="69A83C24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14:paraId="76181F72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67B479C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76F46E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5B0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5B5B0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788BE1BF" w14:textId="77777777" w:rsidR="00A13325" w:rsidRPr="005B5B0A" w:rsidRDefault="00A13325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296048A9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D04100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5A9362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5B5B0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5B5B0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2D51681" w14:textId="77777777" w:rsidR="00A13325" w:rsidRPr="005B5B0A" w:rsidRDefault="00A13325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53CD2F06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191E30F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4C05CD0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5B5B0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5B5B0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B57166" w14:textId="77777777" w:rsidR="00A13325" w:rsidRPr="005B5B0A" w:rsidRDefault="00A13325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5CC598E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B946E08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4E13C2" w14:textId="77777777" w:rsidR="00A13325" w:rsidRPr="005B5B0A" w:rsidRDefault="00A13325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5B5B0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E49DF" w:rsidRPr="005B5B0A" w14:paraId="51B6FECD" w14:textId="77777777" w:rsidTr="00751BDC">
        <w:trPr>
          <w:tblHeader/>
        </w:trPr>
        <w:tc>
          <w:tcPr>
            <w:tcW w:w="3510" w:type="dxa"/>
            <w:shd w:val="clear" w:color="auto" w:fill="auto"/>
          </w:tcPr>
          <w:p w14:paraId="03125CC4" w14:textId="77777777" w:rsidR="008E49DF" w:rsidRPr="005B5B0A" w:rsidRDefault="008E49DF" w:rsidP="001175E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0" w:type="dxa"/>
            <w:gridSpan w:val="10"/>
          </w:tcPr>
          <w:p w14:paraId="727D7323" w14:textId="70723013" w:rsidR="008E49DF" w:rsidRPr="005B5B0A" w:rsidRDefault="008E49DF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5B0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9A48D2" w:rsidRPr="005B5B0A" w14:paraId="17AE63AA" w14:textId="77777777" w:rsidTr="00751BDC">
        <w:tc>
          <w:tcPr>
            <w:tcW w:w="3510" w:type="dxa"/>
            <w:shd w:val="clear" w:color="auto" w:fill="auto"/>
          </w:tcPr>
          <w:p w14:paraId="7459DD67" w14:textId="710C9C6B" w:rsidR="009A48D2" w:rsidRPr="005B5B0A" w:rsidRDefault="009A48D2" w:rsidP="004D12E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5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5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5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5B5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D12E7" w:rsidRPr="005B5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8790115" w14:textId="77777777" w:rsidR="009A48D2" w:rsidRPr="005B5B0A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368FBDF1" w14:textId="158FCB5A" w:rsidR="009A48D2" w:rsidRPr="005B5B0A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3769467" w14:textId="77777777" w:rsidR="009A48D2" w:rsidRPr="005B5B0A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372802B1" w14:textId="77777777" w:rsidR="009A48D2" w:rsidRPr="005B5B0A" w:rsidRDefault="009A48D2" w:rsidP="00CE7297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24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14FC20E3" w14:textId="77777777" w:rsidR="009A48D2" w:rsidRPr="005B5B0A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27865D1D" w14:textId="77777777" w:rsidR="009A48D2" w:rsidRPr="005B5B0A" w:rsidRDefault="009A48D2" w:rsidP="001175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AEE14C" w14:textId="77777777" w:rsidR="009A48D2" w:rsidRPr="005B5B0A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shd w:val="clear" w:color="auto" w:fill="auto"/>
          </w:tcPr>
          <w:p w14:paraId="1806108E" w14:textId="77777777" w:rsidR="009A48D2" w:rsidRPr="005B5B0A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B5D94C" w14:textId="77777777" w:rsidR="009A48D2" w:rsidRPr="005B5B0A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A5E1DEA" w14:textId="77777777" w:rsidR="009A48D2" w:rsidRPr="005B5B0A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8D2" w:rsidRPr="005B5B0A" w14:paraId="1D5D908B" w14:textId="77777777" w:rsidTr="00751BDC">
        <w:tc>
          <w:tcPr>
            <w:tcW w:w="3510" w:type="dxa"/>
            <w:shd w:val="clear" w:color="auto" w:fill="auto"/>
          </w:tcPr>
          <w:p w14:paraId="18323971" w14:textId="157B3B0A" w:rsidR="009A48D2" w:rsidRPr="005B5B0A" w:rsidRDefault="00DE790E" w:rsidP="001175E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5B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ทรัพย์สิน</w:t>
            </w:r>
            <w:r w:rsidR="009A48D2" w:rsidRPr="005B5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80" w:type="dxa"/>
          </w:tcPr>
          <w:p w14:paraId="1C75D54B" w14:textId="77777777" w:rsidR="009A48D2" w:rsidRPr="005B5B0A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9" w:type="dxa"/>
          </w:tcPr>
          <w:p w14:paraId="59D25EDE" w14:textId="02875288" w:rsidR="009A48D2" w:rsidRPr="005B5B0A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68E5B0A" w14:textId="77777777" w:rsidR="009A48D2" w:rsidRPr="005B5B0A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4E477A28" w14:textId="77777777" w:rsidR="009A48D2" w:rsidRPr="005B5B0A" w:rsidRDefault="009A48D2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27261D2F" w14:textId="77777777" w:rsidR="009A48D2" w:rsidRPr="005B5B0A" w:rsidRDefault="009A48D2" w:rsidP="001175E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7C3A66F1" w14:textId="77777777" w:rsidR="009A48D2" w:rsidRPr="005B5B0A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8C27B4" w14:textId="77777777" w:rsidR="009A48D2" w:rsidRPr="005B5B0A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shd w:val="clear" w:color="auto" w:fill="auto"/>
          </w:tcPr>
          <w:p w14:paraId="06DC23D9" w14:textId="77777777" w:rsidR="009A48D2" w:rsidRPr="005B5B0A" w:rsidRDefault="009A48D2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657EE2F" w14:textId="77777777" w:rsidR="009A48D2" w:rsidRPr="005B5B0A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6595D50" w14:textId="77777777" w:rsidR="009A48D2" w:rsidRPr="005B5B0A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325" w:rsidRPr="005B5B0A" w14:paraId="0EA2FA5A" w14:textId="77777777" w:rsidTr="00751BDC">
        <w:tc>
          <w:tcPr>
            <w:tcW w:w="3510" w:type="dxa"/>
            <w:shd w:val="clear" w:color="auto" w:fill="auto"/>
            <w:vAlign w:val="bottom"/>
          </w:tcPr>
          <w:p w14:paraId="297EED1A" w14:textId="4000EF82" w:rsidR="00A13325" w:rsidRPr="005B5B0A" w:rsidRDefault="00A13325" w:rsidP="00CE7297">
            <w:pPr>
              <w:tabs>
                <w:tab w:val="left" w:pos="4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879" w:type="dxa"/>
            <w:gridSpan w:val="2"/>
          </w:tcPr>
          <w:p w14:paraId="055AD8AA" w14:textId="3E3BD559" w:rsidR="00A13325" w:rsidRPr="005B5B0A" w:rsidRDefault="00A13325" w:rsidP="00A13325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5B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358,451</w:t>
            </w:r>
          </w:p>
        </w:tc>
        <w:tc>
          <w:tcPr>
            <w:tcW w:w="183" w:type="dxa"/>
          </w:tcPr>
          <w:p w14:paraId="0936998C" w14:textId="77777777" w:rsidR="00A13325" w:rsidRPr="005B5B0A" w:rsidRDefault="00A13325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0EAD54A6" w14:textId="6B8B3483" w:rsidR="00A13325" w:rsidRPr="005B5B0A" w:rsidRDefault="00A13325" w:rsidP="004106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5B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A950E0B" w14:textId="77777777" w:rsidR="00A13325" w:rsidRPr="005B5B0A" w:rsidRDefault="00A13325" w:rsidP="00CA1ED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33487624" w14:textId="0B6FA333" w:rsidR="00A13325" w:rsidRPr="005B5B0A" w:rsidRDefault="00A13325" w:rsidP="0041068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5B0A">
              <w:rPr>
                <w:rFonts w:ascii="Angsana New" w:hAnsi="Angsana New"/>
                <w:sz w:val="30"/>
                <w:szCs w:val="30"/>
              </w:rPr>
              <w:t>358,451</w:t>
            </w:r>
          </w:p>
        </w:tc>
        <w:tc>
          <w:tcPr>
            <w:tcW w:w="180" w:type="dxa"/>
            <w:shd w:val="clear" w:color="auto" w:fill="auto"/>
          </w:tcPr>
          <w:p w14:paraId="7DE91B1E" w14:textId="77777777" w:rsidR="00A13325" w:rsidRPr="005B5B0A" w:rsidRDefault="00A13325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shd w:val="clear" w:color="auto" w:fill="auto"/>
          </w:tcPr>
          <w:p w14:paraId="72C23825" w14:textId="4BF16142" w:rsidR="00A13325" w:rsidRPr="005B5B0A" w:rsidRDefault="00A13325" w:rsidP="00410680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5B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F0D329" w14:textId="77777777" w:rsidR="00A13325" w:rsidRPr="005B5B0A" w:rsidRDefault="00A13325" w:rsidP="00CA1ED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4E19F23" w14:textId="10418EC2" w:rsidR="00A13325" w:rsidRPr="005B5B0A" w:rsidRDefault="00A13325" w:rsidP="0041068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5B0A">
              <w:rPr>
                <w:rFonts w:ascii="Angsana New" w:hAnsi="Angsana New"/>
                <w:sz w:val="30"/>
                <w:szCs w:val="30"/>
              </w:rPr>
              <w:t>358,451</w:t>
            </w:r>
          </w:p>
        </w:tc>
      </w:tr>
      <w:tr w:rsidR="009A48D2" w:rsidRPr="005B5B0A" w14:paraId="10077EDA" w14:textId="77777777" w:rsidTr="00751BDC">
        <w:tc>
          <w:tcPr>
            <w:tcW w:w="3510" w:type="dxa"/>
            <w:shd w:val="clear" w:color="auto" w:fill="auto"/>
            <w:vAlign w:val="bottom"/>
          </w:tcPr>
          <w:p w14:paraId="46C10214" w14:textId="77777777" w:rsidR="009A48D2" w:rsidRPr="005B5B0A" w:rsidRDefault="009A48D2" w:rsidP="00CE7297">
            <w:pPr>
              <w:tabs>
                <w:tab w:val="left" w:pos="46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E3C29DB" w14:textId="77777777" w:rsidR="009A48D2" w:rsidRPr="005B5B0A" w:rsidDel="008554C5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75799E0B" w14:textId="7D2EFA10" w:rsidR="009A48D2" w:rsidRPr="005B5B0A" w:rsidDel="008554C5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5B0F199" w14:textId="77777777" w:rsidR="009A48D2" w:rsidRPr="005B5B0A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0031601D" w14:textId="77777777" w:rsidR="009A48D2" w:rsidRPr="005B5B0A" w:rsidDel="008554C5" w:rsidRDefault="009A48D2" w:rsidP="00CE7297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140F0BC" w14:textId="77777777" w:rsidR="009A48D2" w:rsidRPr="005B5B0A" w:rsidRDefault="009A48D2" w:rsidP="00CA1ED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3360189E" w14:textId="77777777" w:rsidR="009A48D2" w:rsidRPr="005B5B0A" w:rsidDel="008554C5" w:rsidRDefault="009A48D2" w:rsidP="00CE729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9D2FB8" w14:textId="77777777" w:rsidR="009A48D2" w:rsidRPr="005B5B0A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shd w:val="clear" w:color="auto" w:fill="auto"/>
          </w:tcPr>
          <w:p w14:paraId="113C5520" w14:textId="77777777" w:rsidR="009A48D2" w:rsidRPr="005B5B0A" w:rsidDel="008554C5" w:rsidRDefault="009A48D2" w:rsidP="00CE7297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9A77B4" w14:textId="77777777" w:rsidR="009A48D2" w:rsidRPr="005B5B0A" w:rsidRDefault="009A48D2" w:rsidP="00CA1ED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AEF0E62" w14:textId="77777777" w:rsidR="009A48D2" w:rsidRPr="005B5B0A" w:rsidDel="008554C5" w:rsidRDefault="009A48D2" w:rsidP="00CE729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8D2" w:rsidRPr="005B5B0A" w14:paraId="537774C4" w14:textId="77777777" w:rsidTr="00751BDC">
        <w:tc>
          <w:tcPr>
            <w:tcW w:w="3510" w:type="dxa"/>
            <w:shd w:val="clear" w:color="auto" w:fill="auto"/>
            <w:vAlign w:val="bottom"/>
          </w:tcPr>
          <w:p w14:paraId="1866DD7E" w14:textId="69B6B081" w:rsidR="009A48D2" w:rsidRPr="005B5B0A" w:rsidRDefault="009A48D2" w:rsidP="004D12E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5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5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5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B5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D12E7" w:rsidRPr="005B5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E6145B3" w14:textId="77777777" w:rsidR="009A48D2" w:rsidRPr="005B5B0A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3D4BFC4C" w14:textId="719F1122" w:rsidR="009A48D2" w:rsidRPr="005B5B0A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71ABB10" w14:textId="77777777" w:rsidR="009A48D2" w:rsidRPr="005B5B0A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47872B48" w14:textId="77777777" w:rsidR="009A48D2" w:rsidRPr="005B5B0A" w:rsidRDefault="009A48D2" w:rsidP="00C7710E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7943429" w14:textId="77777777" w:rsidR="009A48D2" w:rsidRPr="005B5B0A" w:rsidRDefault="009A48D2" w:rsidP="00CE6AE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7BA1DBE9" w14:textId="77777777" w:rsidR="009A48D2" w:rsidRPr="005B5B0A" w:rsidRDefault="009A48D2" w:rsidP="00CE6A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7E83BE" w14:textId="77777777" w:rsidR="009A48D2" w:rsidRPr="005B5B0A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shd w:val="clear" w:color="auto" w:fill="auto"/>
          </w:tcPr>
          <w:p w14:paraId="0F90BA83" w14:textId="77777777" w:rsidR="009A48D2" w:rsidRPr="005B5B0A" w:rsidRDefault="009A48D2" w:rsidP="00CE6AE9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4FE6B1" w14:textId="77777777" w:rsidR="009A48D2" w:rsidRPr="005B5B0A" w:rsidRDefault="009A48D2" w:rsidP="006F63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A51E97F" w14:textId="77777777" w:rsidR="009A48D2" w:rsidRPr="005B5B0A" w:rsidRDefault="009A48D2" w:rsidP="00CE6AE9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90E" w:rsidRPr="005B5B0A" w14:paraId="4925A397" w14:textId="77777777" w:rsidTr="00751BDC">
        <w:tc>
          <w:tcPr>
            <w:tcW w:w="3510" w:type="dxa"/>
            <w:shd w:val="clear" w:color="auto" w:fill="auto"/>
          </w:tcPr>
          <w:p w14:paraId="28C775EC" w14:textId="7C95B5FD" w:rsidR="00DE790E" w:rsidRPr="005B5B0A" w:rsidRDefault="00DE790E" w:rsidP="00DE790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5B0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14:paraId="38518255" w14:textId="77777777" w:rsidR="00DE790E" w:rsidRPr="005B5B0A" w:rsidRDefault="00DE790E" w:rsidP="00DE790E">
            <w:pPr>
              <w:ind w:left="-131" w:firstLine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070395BC" w14:textId="3D56719E" w:rsidR="00DE790E" w:rsidRPr="005B5B0A" w:rsidRDefault="00DE790E" w:rsidP="00DE790E">
            <w:pPr>
              <w:ind w:left="-131" w:firstLine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F940D36" w14:textId="77777777" w:rsidR="00DE790E" w:rsidRPr="005B5B0A" w:rsidRDefault="00DE790E" w:rsidP="00DE790E">
            <w:pPr>
              <w:ind w:left="-131" w:firstLine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5DCBA822" w14:textId="77777777" w:rsidR="00DE790E" w:rsidRPr="005B5B0A" w:rsidRDefault="00DE790E" w:rsidP="00DE790E">
            <w:pPr>
              <w:pStyle w:val="acctfourfigures"/>
              <w:tabs>
                <w:tab w:val="decimal" w:pos="416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8FE002F" w14:textId="77777777" w:rsidR="00DE790E" w:rsidRPr="005B5B0A" w:rsidRDefault="00DE790E" w:rsidP="00DE790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7359F120" w14:textId="77777777" w:rsidR="00DE790E" w:rsidRPr="005B5B0A" w:rsidRDefault="00DE790E" w:rsidP="00DE79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844199" w14:textId="77777777" w:rsidR="00DE790E" w:rsidRPr="005B5B0A" w:rsidRDefault="00DE790E" w:rsidP="00DE790E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shd w:val="clear" w:color="auto" w:fill="auto"/>
          </w:tcPr>
          <w:p w14:paraId="58D576DA" w14:textId="77777777" w:rsidR="00DE790E" w:rsidRPr="005B5B0A" w:rsidRDefault="00DE790E" w:rsidP="00DE790E">
            <w:pPr>
              <w:pStyle w:val="acctfourfigures"/>
              <w:tabs>
                <w:tab w:val="decimal" w:pos="418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3D7518" w14:textId="77777777" w:rsidR="00DE790E" w:rsidRPr="005B5B0A" w:rsidRDefault="00DE790E" w:rsidP="00DE790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0C1E2C7" w14:textId="77777777" w:rsidR="00DE790E" w:rsidRPr="005B5B0A" w:rsidRDefault="00DE790E" w:rsidP="00DE790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325" w:rsidRPr="005B5B0A" w14:paraId="17EB0CF4" w14:textId="77777777" w:rsidTr="00751BDC">
        <w:tc>
          <w:tcPr>
            <w:tcW w:w="3510" w:type="dxa"/>
            <w:shd w:val="clear" w:color="auto" w:fill="auto"/>
            <w:vAlign w:val="bottom"/>
          </w:tcPr>
          <w:p w14:paraId="4401B3A5" w14:textId="57E6E434" w:rsidR="00A13325" w:rsidRPr="005B5B0A" w:rsidRDefault="00A13325" w:rsidP="00DE790E">
            <w:pPr>
              <w:tabs>
                <w:tab w:val="left" w:pos="462"/>
                <w:tab w:val="left" w:pos="33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5B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879" w:type="dxa"/>
            <w:gridSpan w:val="2"/>
          </w:tcPr>
          <w:p w14:paraId="105587FA" w14:textId="797FCCD2" w:rsidR="00A13325" w:rsidRPr="005B5B0A" w:rsidRDefault="00A13325" w:rsidP="000168F3">
            <w:pPr>
              <w:pStyle w:val="acctfourfigures"/>
              <w:tabs>
                <w:tab w:val="clear" w:pos="765"/>
                <w:tab w:val="left" w:pos="1669"/>
              </w:tabs>
              <w:spacing w:line="240" w:lineRule="auto"/>
              <w:ind w:right="11" w:firstLine="9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B0A">
              <w:rPr>
                <w:rFonts w:ascii="Angsana New" w:hAnsi="Angsana New"/>
                <w:sz w:val="30"/>
                <w:szCs w:val="30"/>
                <w:lang w:bidi="th-TH"/>
              </w:rPr>
              <w:t>(410,833)</w:t>
            </w:r>
          </w:p>
        </w:tc>
        <w:tc>
          <w:tcPr>
            <w:tcW w:w="183" w:type="dxa"/>
          </w:tcPr>
          <w:p w14:paraId="3C4E3CCA" w14:textId="77777777" w:rsidR="00A13325" w:rsidRPr="005B5B0A" w:rsidRDefault="00A13325" w:rsidP="00DE790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207EE95A" w14:textId="1AD78157" w:rsidR="00A13325" w:rsidRPr="005B5B0A" w:rsidRDefault="00A13325" w:rsidP="00DE790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5B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FCADE9D" w14:textId="77777777" w:rsidR="00A13325" w:rsidRPr="005B5B0A" w:rsidRDefault="00A13325" w:rsidP="00DE790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64CAFA5C" w14:textId="605B8A81" w:rsidR="00A13325" w:rsidRPr="005B5B0A" w:rsidRDefault="00A13325" w:rsidP="00DE790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5B0A">
              <w:rPr>
                <w:rFonts w:ascii="Angsana New" w:hAnsi="Angsana New"/>
                <w:sz w:val="30"/>
                <w:szCs w:val="30"/>
                <w:lang w:val="en-US"/>
              </w:rPr>
              <w:t>(410,833)</w:t>
            </w:r>
          </w:p>
        </w:tc>
        <w:tc>
          <w:tcPr>
            <w:tcW w:w="180" w:type="dxa"/>
            <w:shd w:val="clear" w:color="auto" w:fill="auto"/>
          </w:tcPr>
          <w:p w14:paraId="59F386A5" w14:textId="77777777" w:rsidR="00A13325" w:rsidRPr="005B5B0A" w:rsidRDefault="00A13325" w:rsidP="00DE790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shd w:val="clear" w:color="auto" w:fill="auto"/>
          </w:tcPr>
          <w:p w14:paraId="6E813F01" w14:textId="58EC99CA" w:rsidR="00A13325" w:rsidRPr="005B5B0A" w:rsidRDefault="00A13325" w:rsidP="00DE790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5B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5B0C1C" w14:textId="77777777" w:rsidR="00A13325" w:rsidRPr="005B5B0A" w:rsidRDefault="00A13325" w:rsidP="00DE790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12EC8D07" w14:textId="2C5AA842" w:rsidR="00A13325" w:rsidRPr="005B5B0A" w:rsidRDefault="00A13325" w:rsidP="00DE790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5B0A">
              <w:rPr>
                <w:rFonts w:ascii="Angsana New" w:hAnsi="Angsana New"/>
                <w:sz w:val="30"/>
                <w:szCs w:val="30"/>
                <w:lang w:val="en-US" w:bidi="th-TH"/>
              </w:rPr>
              <w:t>(410,833)</w:t>
            </w:r>
          </w:p>
        </w:tc>
      </w:tr>
    </w:tbl>
    <w:p w14:paraId="3176863D" w14:textId="5E540313" w:rsidR="002E58FD" w:rsidRPr="005B5B0A" w:rsidRDefault="002E58FD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374106DD" w14:textId="77777777" w:rsidR="00F807C9" w:rsidRPr="005B5B0A" w:rsidRDefault="00F807C9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2ABFEEEB" w14:textId="77777777" w:rsidR="00F807C9" w:rsidRPr="005B5B0A" w:rsidRDefault="00F807C9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7373348B" w14:textId="77777777" w:rsidR="00F807C9" w:rsidRDefault="00F807C9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70226EF8" w14:textId="77777777" w:rsidR="00121E63" w:rsidRPr="005B5B0A" w:rsidRDefault="00121E63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3AF38570" w14:textId="75D7DF4C" w:rsidR="00E91D34" w:rsidRPr="005B5B0A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5B5B0A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2B52DB54" w14:textId="77777777" w:rsidR="00E91D34" w:rsidRPr="005B5B0A" w:rsidRDefault="00E91D34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714"/>
      </w:tblGrid>
      <w:tr w:rsidR="0015743F" w:rsidRPr="005B5B0A" w14:paraId="600943BE" w14:textId="77777777" w:rsidTr="00440546">
        <w:trPr>
          <w:tblHeader/>
        </w:trPr>
        <w:tc>
          <w:tcPr>
            <w:tcW w:w="4085" w:type="pct"/>
          </w:tcPr>
          <w:p w14:paraId="24B4DD7D" w14:textId="7448E6CA" w:rsidR="0015743F" w:rsidRPr="005B5B0A" w:rsidRDefault="0015743F" w:rsidP="005551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5B5B0A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ณ วันที่</w:t>
            </w:r>
            <w:r w:rsidR="00470F09" w:rsidRPr="005B5B0A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 31</w:t>
            </w:r>
            <w:r w:rsidRPr="005B5B0A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8554C5" w:rsidRPr="005B5B0A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 xml:space="preserve">มีนาคม </w:t>
            </w:r>
            <w:r w:rsidRPr="005B5B0A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</w:t>
            </w:r>
            <w:r w:rsidR="004D12E7" w:rsidRPr="005B5B0A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8</w:t>
            </w:r>
          </w:p>
        </w:tc>
        <w:tc>
          <w:tcPr>
            <w:tcW w:w="915" w:type="pct"/>
          </w:tcPr>
          <w:p w14:paraId="49A1D22F" w14:textId="5EAE7893" w:rsidR="0015743F" w:rsidRPr="005B5B0A" w:rsidRDefault="0015743F" w:rsidP="005551BA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19" w:rsidRPr="005B5B0A" w14:paraId="1ABF0E8B" w14:textId="77777777" w:rsidTr="00440546">
        <w:trPr>
          <w:trHeight w:val="371"/>
          <w:tblHeader/>
        </w:trPr>
        <w:tc>
          <w:tcPr>
            <w:tcW w:w="4085" w:type="pct"/>
          </w:tcPr>
          <w:p w14:paraId="5E78B4BA" w14:textId="77777777" w:rsidR="00031319" w:rsidRPr="005B5B0A" w:rsidRDefault="00031319" w:rsidP="0003131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915" w:type="pct"/>
          </w:tcPr>
          <w:p w14:paraId="57BA2234" w14:textId="070EE629" w:rsidR="00031319" w:rsidRPr="005B5B0A" w:rsidRDefault="00031319" w:rsidP="0003131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B5B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31319" w:rsidRPr="005B5B0A" w14:paraId="02F1680A" w14:textId="77777777" w:rsidTr="00440546">
        <w:tc>
          <w:tcPr>
            <w:tcW w:w="4085" w:type="pct"/>
          </w:tcPr>
          <w:p w14:paraId="2E9DA252" w14:textId="77777777" w:rsidR="00031319" w:rsidRPr="005B5B0A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15" w:type="pct"/>
          </w:tcPr>
          <w:p w14:paraId="7068E3A0" w14:textId="77777777" w:rsidR="00031319" w:rsidRPr="005B5B0A" w:rsidRDefault="00031319" w:rsidP="00031319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1319" w:rsidRPr="005B5B0A" w14:paraId="32F9B9FD" w14:textId="77777777" w:rsidTr="00440546">
        <w:tc>
          <w:tcPr>
            <w:tcW w:w="4085" w:type="pct"/>
          </w:tcPr>
          <w:p w14:paraId="0231054E" w14:textId="6FCC767F" w:rsidR="00031319" w:rsidRPr="005B5B0A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15" w:type="pct"/>
            <w:vAlign w:val="bottom"/>
          </w:tcPr>
          <w:p w14:paraId="2DA52142" w14:textId="01E0842A" w:rsidR="00031319" w:rsidRPr="005B5B0A" w:rsidRDefault="0023348D" w:rsidP="0003131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B0A">
              <w:rPr>
                <w:rFonts w:ascii="Angsana New" w:hAnsi="Angsana New"/>
                <w:sz w:val="30"/>
                <w:szCs w:val="30"/>
              </w:rPr>
              <w:t>77,650,587</w:t>
            </w:r>
          </w:p>
        </w:tc>
      </w:tr>
      <w:tr w:rsidR="00031319" w:rsidRPr="005B5B0A" w14:paraId="6781BD59" w14:textId="77777777" w:rsidTr="00440546">
        <w:tc>
          <w:tcPr>
            <w:tcW w:w="4085" w:type="pct"/>
          </w:tcPr>
          <w:p w14:paraId="26D42CB7" w14:textId="7DA65A82" w:rsidR="00031319" w:rsidRPr="005B5B0A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34C43DC0" w14:textId="641317AA" w:rsidR="00031319" w:rsidRPr="005B5B0A" w:rsidRDefault="0023348D" w:rsidP="0003131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5B0A">
              <w:rPr>
                <w:rFonts w:ascii="Angsana New" w:hAnsi="Angsana New" w:hint="cs"/>
                <w:sz w:val="30"/>
                <w:szCs w:val="30"/>
                <w:cs/>
              </w:rPr>
              <w:t>2,</w:t>
            </w:r>
            <w:r w:rsidRPr="005B5B0A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5B5B0A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D04864" w:rsidRPr="005B5B0A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031319" w:rsidRPr="005B5B0A" w14:paraId="537FDFCA" w14:textId="77777777" w:rsidTr="00440546">
        <w:tc>
          <w:tcPr>
            <w:tcW w:w="4085" w:type="pct"/>
          </w:tcPr>
          <w:p w14:paraId="3C2D445D" w14:textId="04C2BC09" w:rsidR="00031319" w:rsidRPr="005B5B0A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7742" w14:textId="566EBF34" w:rsidR="00031319" w:rsidRPr="005B5B0A" w:rsidRDefault="0023348D" w:rsidP="00031319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b/>
                <w:bCs/>
                <w:sz w:val="30"/>
                <w:szCs w:val="30"/>
              </w:rPr>
              <w:t>79,870,587</w:t>
            </w:r>
          </w:p>
        </w:tc>
      </w:tr>
      <w:tr w:rsidR="008D31CF" w:rsidRPr="005B5B0A" w14:paraId="5A03DDEF" w14:textId="77777777" w:rsidTr="00440546">
        <w:tc>
          <w:tcPr>
            <w:tcW w:w="4085" w:type="pct"/>
          </w:tcPr>
          <w:p w14:paraId="29006D1F" w14:textId="77777777" w:rsidR="008D31CF" w:rsidRPr="005B5B0A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1066FCFB" w14:textId="77777777" w:rsidR="008D31CF" w:rsidRPr="005B5B0A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5B5B0A" w14:paraId="27B2C64B" w14:textId="77777777" w:rsidTr="00440546">
        <w:tc>
          <w:tcPr>
            <w:tcW w:w="4085" w:type="pct"/>
          </w:tcPr>
          <w:p w14:paraId="610E4CD8" w14:textId="77777777" w:rsidR="00031319" w:rsidRPr="005B5B0A" w:rsidRDefault="00031319" w:rsidP="0003131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915" w:type="pct"/>
          </w:tcPr>
          <w:p w14:paraId="7CA6D7D3" w14:textId="77777777" w:rsidR="00031319" w:rsidRPr="005B5B0A" w:rsidRDefault="00031319" w:rsidP="00031319">
            <w:pPr>
              <w:pStyle w:val="BodyText"/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5B5B0A" w14:paraId="4321606D" w14:textId="77777777" w:rsidTr="00440546">
        <w:tc>
          <w:tcPr>
            <w:tcW w:w="4085" w:type="pct"/>
          </w:tcPr>
          <w:p w14:paraId="106E02D7" w14:textId="64751A7E" w:rsidR="00031319" w:rsidRPr="005B5B0A" w:rsidRDefault="00031319" w:rsidP="00624715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ภาระผูกพันตามสัญญาเช่า</w:t>
            </w:r>
            <w:r w:rsidR="00857D5C" w:rsidRPr="005B5B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915" w:type="pct"/>
          </w:tcPr>
          <w:p w14:paraId="676FB28B" w14:textId="7DE8FAD5" w:rsidR="00031319" w:rsidRPr="005B5B0A" w:rsidRDefault="0086327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5B0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213,500</w:t>
            </w:r>
          </w:p>
        </w:tc>
      </w:tr>
      <w:tr w:rsidR="00A50EAB" w:rsidRPr="005B5B0A" w14:paraId="2D249E08" w14:textId="77777777" w:rsidTr="00440546">
        <w:tc>
          <w:tcPr>
            <w:tcW w:w="4085" w:type="pct"/>
          </w:tcPr>
          <w:p w14:paraId="09D530DC" w14:textId="181BDB38" w:rsidR="00A50EAB" w:rsidRPr="005B5B0A" w:rsidRDefault="00A50EAB" w:rsidP="00A50EA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0FA2" w14:textId="36F364FB" w:rsidR="00A50EAB" w:rsidRPr="005B5B0A" w:rsidRDefault="00863275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B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213,500</w:t>
            </w:r>
          </w:p>
        </w:tc>
      </w:tr>
    </w:tbl>
    <w:p w14:paraId="741AD4CE" w14:textId="77777777" w:rsidR="00F240E9" w:rsidRPr="005B5B0A" w:rsidRDefault="00F240E9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8A57B9E" w14:textId="22E7552B" w:rsidR="00177D5F" w:rsidRPr="005B5B0A" w:rsidRDefault="00177D5F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5B5B0A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1FBB178F" w14:textId="6BD6C8DC" w:rsidR="00177D5F" w:rsidRPr="005B5B0A" w:rsidRDefault="00177D5F" w:rsidP="00177D5F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411173A" w14:textId="5787F5BD" w:rsidR="008D4D39" w:rsidRPr="005B5B0A" w:rsidRDefault="008D4D39" w:rsidP="008D4D39">
      <w:pPr>
        <w:spacing w:after="120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5B5B0A">
        <w:rPr>
          <w:rFonts w:asciiTheme="majorBidi" w:hAnsiTheme="majorBidi" w:cstheme="majorBidi"/>
          <w:sz w:val="30"/>
          <w:szCs w:val="30"/>
          <w:cs/>
        </w:rPr>
        <w:t>ที่ประชุมสามัญประจำปีของผู้ถือหุ้นของบริษัท</w:t>
      </w:r>
      <w:r w:rsidRPr="005B5B0A">
        <w:rPr>
          <w:rFonts w:asciiTheme="majorBidi" w:hAnsiTheme="majorBidi" w:cstheme="majorBidi"/>
          <w:sz w:val="30"/>
          <w:szCs w:val="30"/>
        </w:rPr>
        <w:t xml:space="preserve"> </w:t>
      </w:r>
      <w:r w:rsidRPr="005B5B0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B5B0A">
        <w:rPr>
          <w:rFonts w:asciiTheme="majorBidi" w:hAnsiTheme="majorBidi" w:cstheme="majorBidi"/>
          <w:sz w:val="30"/>
          <w:szCs w:val="30"/>
        </w:rPr>
        <w:t>25</w:t>
      </w:r>
      <w:r w:rsidRPr="005B5B0A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5B5B0A">
        <w:rPr>
          <w:rFonts w:asciiTheme="majorBidi" w:hAnsiTheme="majorBidi" w:cstheme="majorBidi"/>
          <w:sz w:val="30"/>
          <w:szCs w:val="30"/>
        </w:rPr>
        <w:t>2568</w:t>
      </w:r>
      <w:r w:rsidRPr="005B5B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5B0A">
        <w:rPr>
          <w:rFonts w:asciiTheme="majorBidi" w:hAnsiTheme="majorBidi" w:cstheme="majorBidi" w:hint="cs"/>
          <w:sz w:val="30"/>
          <w:szCs w:val="30"/>
          <w:cs/>
        </w:rPr>
        <w:t>ได้มีมติอนุมัติเรื่องสำคัญ ดังนี้</w:t>
      </w:r>
    </w:p>
    <w:p w14:paraId="05A00F18" w14:textId="5D1C3E78" w:rsidR="008D4D39" w:rsidRPr="005B5B0A" w:rsidRDefault="008D4D39" w:rsidP="008D4D39">
      <w:pPr>
        <w:pStyle w:val="ListParagraph"/>
        <w:numPr>
          <w:ilvl w:val="0"/>
          <w:numId w:val="31"/>
        </w:numPr>
        <w:spacing w:before="120" w:after="120"/>
        <w:ind w:left="990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5B0A">
        <w:rPr>
          <w:rFonts w:asciiTheme="majorBidi" w:hAnsiTheme="majorBidi" w:cstheme="majorBidi"/>
          <w:sz w:val="30"/>
          <w:szCs w:val="30"/>
          <w:cs/>
        </w:rPr>
        <w:t xml:space="preserve">การจ่ายเงินปันผลจากผลการดำเนินงานสำหรับปี </w:t>
      </w:r>
      <w:r w:rsidRPr="005B5B0A">
        <w:rPr>
          <w:rFonts w:asciiTheme="majorBidi" w:hAnsiTheme="majorBidi" w:cstheme="majorBidi"/>
          <w:sz w:val="30"/>
          <w:szCs w:val="30"/>
        </w:rPr>
        <w:t>2567</w:t>
      </w:r>
      <w:r w:rsidRPr="005B5B0A">
        <w:rPr>
          <w:rFonts w:asciiTheme="majorBidi" w:hAnsiTheme="majorBidi" w:cstheme="majorBidi" w:hint="cs"/>
          <w:sz w:val="30"/>
          <w:szCs w:val="30"/>
          <w:cs/>
        </w:rPr>
        <w:t xml:space="preserve"> ในอัตราหุ้นละ </w:t>
      </w:r>
      <w:r w:rsidRPr="005B5B0A">
        <w:rPr>
          <w:rFonts w:asciiTheme="majorBidi" w:hAnsiTheme="majorBidi" w:cstheme="majorBidi"/>
          <w:sz w:val="30"/>
          <w:szCs w:val="30"/>
        </w:rPr>
        <w:t>0.06</w:t>
      </w:r>
      <w:r w:rsidRPr="005B5B0A">
        <w:rPr>
          <w:rFonts w:asciiTheme="majorBidi" w:hAnsiTheme="majorBidi" w:cstheme="majorBidi" w:hint="cs"/>
          <w:sz w:val="30"/>
          <w:szCs w:val="30"/>
          <w:cs/>
        </w:rPr>
        <w:t xml:space="preserve"> บาท รวมเป็นเงิน </w:t>
      </w:r>
      <w:r w:rsidRPr="005B5B0A">
        <w:rPr>
          <w:rFonts w:asciiTheme="majorBidi" w:hAnsiTheme="majorBidi" w:cstheme="majorBidi"/>
          <w:sz w:val="30"/>
          <w:szCs w:val="30"/>
        </w:rPr>
        <w:t>4</w:t>
      </w:r>
      <w:r w:rsidRPr="005B5B0A">
        <w:rPr>
          <w:rFonts w:asciiTheme="majorBidi" w:hAnsiTheme="majorBidi" w:cstheme="majorBidi" w:hint="cs"/>
          <w:sz w:val="30"/>
          <w:szCs w:val="30"/>
          <w:cs/>
        </w:rPr>
        <w:t>0.</w:t>
      </w:r>
      <w:r w:rsidRPr="005B5B0A">
        <w:rPr>
          <w:rFonts w:asciiTheme="majorBidi" w:hAnsiTheme="majorBidi" w:cstheme="majorBidi"/>
          <w:sz w:val="30"/>
          <w:szCs w:val="30"/>
        </w:rPr>
        <w:t>20</w:t>
      </w:r>
      <w:r w:rsidRPr="005B5B0A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5B5B0A">
        <w:rPr>
          <w:rFonts w:asciiTheme="majorBidi" w:hAnsiTheme="majorBidi" w:cstheme="majorBidi"/>
          <w:sz w:val="30"/>
          <w:szCs w:val="30"/>
        </w:rPr>
        <w:t xml:space="preserve"> </w:t>
      </w:r>
      <w:r w:rsidRPr="005B5B0A">
        <w:rPr>
          <w:rFonts w:ascii="Angsana New" w:hAnsi="Angsana New"/>
          <w:sz w:val="30"/>
          <w:szCs w:val="30"/>
          <w:cs/>
        </w:rPr>
        <w:t xml:space="preserve">เงินปันผลดังกล่าวมีกำหนดจ่ายให้แก่ผู้ถือหุ้นในวันที่ </w:t>
      </w:r>
      <w:r w:rsidRPr="005B5B0A">
        <w:rPr>
          <w:rFonts w:ascii="Angsana New" w:hAnsi="Angsana New"/>
          <w:sz w:val="30"/>
          <w:szCs w:val="30"/>
        </w:rPr>
        <w:t xml:space="preserve">16 </w:t>
      </w:r>
      <w:r w:rsidRPr="005B5B0A">
        <w:rPr>
          <w:rFonts w:ascii="Angsana New" w:hAnsi="Angsana New" w:hint="cs"/>
          <w:sz w:val="30"/>
          <w:szCs w:val="30"/>
          <w:cs/>
        </w:rPr>
        <w:t>พฤษภาคม</w:t>
      </w:r>
      <w:r w:rsidRPr="005B5B0A">
        <w:rPr>
          <w:rFonts w:ascii="Angsana New" w:hAnsi="Angsana New"/>
          <w:sz w:val="30"/>
          <w:szCs w:val="30"/>
          <w:cs/>
        </w:rPr>
        <w:t xml:space="preserve"> </w:t>
      </w:r>
      <w:r w:rsidRPr="005B5B0A">
        <w:rPr>
          <w:rFonts w:ascii="Angsana New" w:hAnsi="Angsana New"/>
          <w:sz w:val="30"/>
          <w:szCs w:val="30"/>
        </w:rPr>
        <w:t>2568</w:t>
      </w:r>
    </w:p>
    <w:p w14:paraId="686FCC3B" w14:textId="77777777" w:rsidR="008D4D39" w:rsidRPr="005B5B0A" w:rsidRDefault="008D4D39" w:rsidP="008D4D39">
      <w:pPr>
        <w:pStyle w:val="ListParagraph"/>
        <w:numPr>
          <w:ilvl w:val="0"/>
          <w:numId w:val="31"/>
        </w:numPr>
        <w:spacing w:before="120" w:after="120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B5B0A">
        <w:rPr>
          <w:rFonts w:asciiTheme="majorBidi" w:hAnsiTheme="majorBidi" w:cstheme="majorBidi"/>
          <w:sz w:val="30"/>
          <w:szCs w:val="30"/>
          <w:cs/>
        </w:rPr>
        <w:t xml:space="preserve">โครงการออกและเสนอขายใบสำคัญแสดงสิทธิที่จะซื้อหุ้นสามัญของบริษัทจำนวน </w:t>
      </w:r>
      <w:r w:rsidRPr="005B5B0A">
        <w:rPr>
          <w:rFonts w:asciiTheme="majorBidi" w:hAnsiTheme="majorBidi" w:cstheme="majorBidi"/>
          <w:sz w:val="30"/>
          <w:szCs w:val="30"/>
        </w:rPr>
        <w:t>10.95</w:t>
      </w:r>
      <w:r w:rsidRPr="005B5B0A">
        <w:rPr>
          <w:rFonts w:asciiTheme="majorBidi" w:hAnsiTheme="majorBidi" w:cstheme="majorBidi" w:hint="cs"/>
          <w:sz w:val="30"/>
          <w:szCs w:val="30"/>
          <w:cs/>
        </w:rPr>
        <w:t xml:space="preserve"> ล้านหน่วย ให้แก่ผู้บริหารและพนักงานของบริษัท (</w:t>
      </w:r>
      <w:r w:rsidRPr="005B5B0A">
        <w:rPr>
          <w:rFonts w:asciiTheme="majorBidi" w:hAnsiTheme="majorBidi" w:cstheme="majorBidi"/>
          <w:sz w:val="30"/>
          <w:szCs w:val="30"/>
        </w:rPr>
        <w:t>Employee Stock Option Program</w:t>
      </w:r>
      <w:r w:rsidRPr="005B5B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5B0A">
        <w:rPr>
          <w:rFonts w:asciiTheme="majorBidi" w:hAnsiTheme="majorBidi" w:cstheme="majorBidi"/>
          <w:sz w:val="30"/>
          <w:szCs w:val="30"/>
        </w:rPr>
        <w:t>(ESOP)</w:t>
      </w:r>
      <w:r w:rsidRPr="005B5B0A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</w:p>
    <w:p w14:paraId="166144A0" w14:textId="4C0719AF" w:rsidR="005A25F8" w:rsidRPr="000B129A" w:rsidRDefault="008D4D39" w:rsidP="00776103">
      <w:pPr>
        <w:pStyle w:val="ListParagraph"/>
        <w:numPr>
          <w:ilvl w:val="0"/>
          <w:numId w:val="31"/>
        </w:numPr>
        <w:spacing w:before="120" w:after="120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B129A">
        <w:rPr>
          <w:rFonts w:asciiTheme="majorBidi" w:hAnsiTheme="majorBidi" w:cstheme="majorBidi"/>
          <w:sz w:val="30"/>
          <w:szCs w:val="30"/>
          <w:cs/>
        </w:rPr>
        <w:t>การเพิ่มทุน</w:t>
      </w:r>
      <w:r w:rsidRPr="009E2F2C">
        <w:rPr>
          <w:rFonts w:asciiTheme="majorBidi" w:hAnsiTheme="majorBidi" w:cstheme="majorBidi"/>
          <w:sz w:val="30"/>
          <w:szCs w:val="30"/>
          <w:cs/>
        </w:rPr>
        <w:t xml:space="preserve">จดทะเบียนของบริษัทจำนวน </w:t>
      </w:r>
      <w:r w:rsidRPr="009E2F2C">
        <w:rPr>
          <w:rFonts w:asciiTheme="majorBidi" w:hAnsiTheme="majorBidi" w:cstheme="majorBidi"/>
          <w:sz w:val="30"/>
          <w:szCs w:val="30"/>
        </w:rPr>
        <w:t xml:space="preserve">5.47 </w:t>
      </w:r>
      <w:r w:rsidRPr="009E2F2C">
        <w:rPr>
          <w:rFonts w:asciiTheme="majorBidi" w:hAnsiTheme="majorBidi" w:cstheme="majorBidi" w:hint="cs"/>
          <w:sz w:val="30"/>
          <w:szCs w:val="30"/>
          <w:cs/>
        </w:rPr>
        <w:t xml:space="preserve">ล้านบาท จากทุนจดทะเบียนเดิมจำนวน </w:t>
      </w:r>
      <w:r w:rsidRPr="009E2F2C">
        <w:rPr>
          <w:rFonts w:asciiTheme="majorBidi" w:hAnsiTheme="majorBidi" w:cstheme="majorBidi"/>
          <w:sz w:val="30"/>
          <w:szCs w:val="30"/>
        </w:rPr>
        <w:t xml:space="preserve">335.00 </w:t>
      </w:r>
      <w:r w:rsidRPr="009E2F2C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เป็นทุนจดทะเบียนใหม่จำนวน </w:t>
      </w:r>
      <w:r w:rsidRPr="009E2F2C">
        <w:rPr>
          <w:rFonts w:asciiTheme="majorBidi" w:hAnsiTheme="majorBidi" w:cstheme="majorBidi"/>
          <w:sz w:val="30"/>
          <w:szCs w:val="30"/>
        </w:rPr>
        <w:t>340.</w:t>
      </w:r>
      <w:r w:rsidRPr="009E2F2C">
        <w:rPr>
          <w:rFonts w:asciiTheme="majorBidi" w:hAnsiTheme="majorBidi" w:cstheme="majorBidi" w:hint="cs"/>
          <w:sz w:val="30"/>
          <w:szCs w:val="30"/>
          <w:cs/>
        </w:rPr>
        <w:t xml:space="preserve">47 ล้านบาท โดยการออกหุ้นสามัญเพิ่มทุนจำนวน </w:t>
      </w:r>
      <w:r w:rsidRPr="009E2F2C">
        <w:rPr>
          <w:rFonts w:asciiTheme="majorBidi" w:hAnsiTheme="majorBidi" w:cstheme="majorBidi"/>
          <w:sz w:val="30"/>
          <w:szCs w:val="30"/>
        </w:rPr>
        <w:t>10.95</w:t>
      </w:r>
      <w:r w:rsidRPr="009E2F2C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มูลค่าที่ตราไว้หุ้นละ </w:t>
      </w:r>
      <w:r w:rsidRPr="009E2F2C">
        <w:rPr>
          <w:rFonts w:asciiTheme="majorBidi" w:hAnsiTheme="majorBidi" w:cstheme="majorBidi"/>
          <w:sz w:val="30"/>
          <w:szCs w:val="30"/>
        </w:rPr>
        <w:t xml:space="preserve">0.50 </w:t>
      </w:r>
      <w:r w:rsidRPr="009E2F2C">
        <w:rPr>
          <w:rFonts w:asciiTheme="majorBidi" w:hAnsiTheme="majorBidi" w:cstheme="majorBidi" w:hint="cs"/>
          <w:sz w:val="30"/>
          <w:szCs w:val="30"/>
          <w:cs/>
        </w:rPr>
        <w:t xml:space="preserve">บาท และการจัดสรรหุ้นสามัญเพิ่มทุนดังกล่าว เพื่อรองรับโครงการ </w:t>
      </w:r>
      <w:r w:rsidRPr="009E2F2C">
        <w:rPr>
          <w:rFonts w:asciiTheme="majorBidi" w:hAnsiTheme="majorBidi" w:cstheme="majorBidi"/>
          <w:sz w:val="30"/>
          <w:szCs w:val="30"/>
        </w:rPr>
        <w:t xml:space="preserve">ESOP </w:t>
      </w:r>
      <w:r w:rsidRPr="009E2F2C">
        <w:rPr>
          <w:rFonts w:asciiTheme="majorBidi" w:hAnsiTheme="majorBidi" w:cstheme="majorBidi" w:hint="cs"/>
          <w:sz w:val="30"/>
          <w:szCs w:val="30"/>
          <w:cs/>
        </w:rPr>
        <w:t>ให้แก่ผู้บริหารและพนักงานของ</w:t>
      </w:r>
      <w:r w:rsidRPr="000B129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E6A9A" w:rsidRPr="000B129A">
        <w:rPr>
          <w:rFonts w:asciiTheme="majorBidi" w:hAnsiTheme="majorBidi" w:cstheme="majorBidi"/>
          <w:sz w:val="30"/>
          <w:szCs w:val="30"/>
        </w:rPr>
        <w:t xml:space="preserve"> </w:t>
      </w:r>
      <w:r w:rsidR="009E2F2C" w:rsidRPr="000B129A">
        <w:rPr>
          <w:rFonts w:asciiTheme="majorBidi" w:hAnsiTheme="majorBidi"/>
          <w:sz w:val="30"/>
          <w:szCs w:val="30"/>
          <w:cs/>
        </w:rPr>
        <w:t>ทั้งนี้บริษัทได้ดำเนินการจดทะเบียนการเพิ่มทุนกับกรมพัฒนาธุรกิจการค้าแล้วในเดือนพฤษภาคม 2568</w:t>
      </w:r>
    </w:p>
    <w:sectPr w:rsidR="005A25F8" w:rsidRPr="000B129A" w:rsidSect="008E5B92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60296" w14:textId="77777777" w:rsidR="00B95244" w:rsidRDefault="00B95244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732D90F7" w14:textId="77777777" w:rsidR="00B95244" w:rsidRDefault="00B95244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C4D5" w14:textId="14105D32" w:rsidR="00D312D0" w:rsidRPr="00CA6857" w:rsidRDefault="00D312D0" w:rsidP="00EB7D33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</w:instrText>
    </w:r>
    <w:r w:rsidRPr="00F10D94">
      <w:rPr>
        <w:rFonts w:asciiTheme="majorBidi" w:hAnsiTheme="majorBidi"/>
        <w:caps/>
        <w:sz w:val="30"/>
        <w:szCs w:val="30"/>
        <w:cs/>
      </w:rPr>
      <w:instrText xml:space="preserve">* </w:instrText>
    </w:r>
    <w:r w:rsidRPr="00F10D94">
      <w:rPr>
        <w:rFonts w:asciiTheme="majorBidi" w:hAnsiTheme="majorBidi" w:cstheme="majorBidi"/>
        <w:caps/>
        <w:sz w:val="30"/>
        <w:szCs w:val="30"/>
      </w:rPr>
      <w:instrText xml:space="preserve">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1C381E">
      <w:rPr>
        <w:rFonts w:asciiTheme="majorBidi" w:hAnsiTheme="majorBidi" w:cstheme="majorBidi"/>
        <w:caps/>
        <w:noProof/>
        <w:sz w:val="30"/>
        <w:szCs w:val="30"/>
      </w:rPr>
      <w:t>20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1F064" w14:textId="77777777" w:rsidR="00B95244" w:rsidRDefault="00B95244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BA30FD0" w14:textId="77777777" w:rsidR="00B95244" w:rsidRDefault="00B95244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BD80C" w14:textId="77777777" w:rsidR="00D312D0" w:rsidRDefault="00D312D0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D312D0" w:rsidRPr="008C507D" w:rsidRDefault="00D312D0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5F9A5F51" w:rsidR="00D312D0" w:rsidRDefault="00D312D0" w:rsidP="006F0510">
    <w:pPr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4A4BA7">
      <w:rPr>
        <w:rFonts w:ascii="Angsana New" w:hAnsi="Angsana New"/>
        <w:b/>
        <w:bCs/>
        <w:sz w:val="32"/>
        <w:szCs w:val="32"/>
      </w:rPr>
      <w:t>256</w:t>
    </w:r>
    <w:r w:rsidR="00C2172B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D312D0" w:rsidRPr="007A52D5" w:rsidRDefault="00D312D0" w:rsidP="008B604A">
    <w:pPr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A157C0"/>
    <w:multiLevelType w:val="hybridMultilevel"/>
    <w:tmpl w:val="20B62DCC"/>
    <w:lvl w:ilvl="0" w:tplc="40EC02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164BE3"/>
    <w:multiLevelType w:val="hybridMultilevel"/>
    <w:tmpl w:val="2846543E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6553D08"/>
    <w:multiLevelType w:val="multilevel"/>
    <w:tmpl w:val="406006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5E687581"/>
    <w:multiLevelType w:val="hybridMultilevel"/>
    <w:tmpl w:val="C318E7C6"/>
    <w:lvl w:ilvl="0" w:tplc="441A228A">
      <w:start w:val="1"/>
      <w:numFmt w:val="decimal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73A72589"/>
    <w:multiLevelType w:val="multilevel"/>
    <w:tmpl w:val="27D45CDE"/>
    <w:lvl w:ilvl="0">
      <w:start w:val="1"/>
      <w:numFmt w:val="decimal"/>
      <w:lvlText w:val="%1"/>
      <w:lvlJc w:val="left"/>
      <w:pPr>
        <w:tabs>
          <w:tab w:val="num" w:pos="2467"/>
        </w:tabs>
        <w:ind w:left="2467" w:hanging="340"/>
      </w:pPr>
      <w:rPr>
        <w:rFonts w:asciiTheme="majorBidi" w:hAnsiTheme="majorBidi" w:cstheme="majorBidi"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68589866">
    <w:abstractNumId w:val="6"/>
  </w:num>
  <w:num w:numId="2" w16cid:durableId="788547460">
    <w:abstractNumId w:val="5"/>
  </w:num>
  <w:num w:numId="3" w16cid:durableId="1894850518">
    <w:abstractNumId w:val="9"/>
  </w:num>
  <w:num w:numId="4" w16cid:durableId="960064847">
    <w:abstractNumId w:val="7"/>
  </w:num>
  <w:num w:numId="5" w16cid:durableId="2005431057">
    <w:abstractNumId w:val="8"/>
  </w:num>
  <w:num w:numId="6" w16cid:durableId="625234712">
    <w:abstractNumId w:val="3"/>
  </w:num>
  <w:num w:numId="7" w16cid:durableId="440342203">
    <w:abstractNumId w:val="2"/>
  </w:num>
  <w:num w:numId="8" w16cid:durableId="432631379">
    <w:abstractNumId w:val="0"/>
  </w:num>
  <w:num w:numId="9" w16cid:durableId="511115409">
    <w:abstractNumId w:val="1"/>
  </w:num>
  <w:num w:numId="10" w16cid:durableId="328367280">
    <w:abstractNumId w:val="4"/>
  </w:num>
  <w:num w:numId="11" w16cid:durableId="1731149235">
    <w:abstractNumId w:val="17"/>
  </w:num>
  <w:num w:numId="12" w16cid:durableId="2018574871">
    <w:abstractNumId w:val="12"/>
  </w:num>
  <w:num w:numId="13" w16cid:durableId="286354268">
    <w:abstractNumId w:val="28"/>
  </w:num>
  <w:num w:numId="14" w16cid:durableId="2110152769">
    <w:abstractNumId w:val="16"/>
  </w:num>
  <w:num w:numId="15" w16cid:durableId="1653485456">
    <w:abstractNumId w:val="18"/>
  </w:num>
  <w:num w:numId="16" w16cid:durableId="1293485101">
    <w:abstractNumId w:val="20"/>
  </w:num>
  <w:num w:numId="17" w16cid:durableId="864172481">
    <w:abstractNumId w:val="19"/>
  </w:num>
  <w:num w:numId="18" w16cid:durableId="1382943365">
    <w:abstractNumId w:val="27"/>
  </w:num>
  <w:num w:numId="19" w16cid:durableId="357318360">
    <w:abstractNumId w:val="22"/>
  </w:num>
  <w:num w:numId="20" w16cid:durableId="752707062">
    <w:abstractNumId w:val="24"/>
  </w:num>
  <w:num w:numId="21" w16cid:durableId="944196594">
    <w:abstractNumId w:val="14"/>
  </w:num>
  <w:num w:numId="22" w16cid:durableId="417754742">
    <w:abstractNumId w:val="11"/>
  </w:num>
  <w:num w:numId="23" w16cid:durableId="1526291879">
    <w:abstractNumId w:val="30"/>
  </w:num>
  <w:num w:numId="24" w16cid:durableId="1874150713">
    <w:abstractNumId w:val="21"/>
  </w:num>
  <w:num w:numId="25" w16cid:durableId="95713732">
    <w:abstractNumId w:val="15"/>
  </w:num>
  <w:num w:numId="26" w16cid:durableId="1240753155">
    <w:abstractNumId w:val="23"/>
  </w:num>
  <w:num w:numId="27" w16cid:durableId="775829003">
    <w:abstractNumId w:val="10"/>
  </w:num>
  <w:num w:numId="28" w16cid:durableId="33703662">
    <w:abstractNumId w:val="13"/>
  </w:num>
  <w:num w:numId="29" w16cid:durableId="488446943">
    <w:abstractNumId w:val="25"/>
  </w:num>
  <w:num w:numId="30" w16cid:durableId="776875382">
    <w:abstractNumId w:val="29"/>
  </w:num>
  <w:num w:numId="31" w16cid:durableId="710512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64E"/>
    <w:rsid w:val="000007EF"/>
    <w:rsid w:val="00000AF2"/>
    <w:rsid w:val="00000B49"/>
    <w:rsid w:val="00000E4D"/>
    <w:rsid w:val="00001148"/>
    <w:rsid w:val="000012D4"/>
    <w:rsid w:val="00001C79"/>
    <w:rsid w:val="000020B4"/>
    <w:rsid w:val="00002C9A"/>
    <w:rsid w:val="0000332D"/>
    <w:rsid w:val="00003FEC"/>
    <w:rsid w:val="000043A6"/>
    <w:rsid w:val="00004B57"/>
    <w:rsid w:val="00004C81"/>
    <w:rsid w:val="00004FDC"/>
    <w:rsid w:val="000057F1"/>
    <w:rsid w:val="0000581A"/>
    <w:rsid w:val="000059D3"/>
    <w:rsid w:val="00005C07"/>
    <w:rsid w:val="00005D33"/>
    <w:rsid w:val="00006ECA"/>
    <w:rsid w:val="0000701F"/>
    <w:rsid w:val="00007C55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30B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4F6"/>
    <w:rsid w:val="00015624"/>
    <w:rsid w:val="000158EA"/>
    <w:rsid w:val="00015B58"/>
    <w:rsid w:val="00015E4E"/>
    <w:rsid w:val="000168F3"/>
    <w:rsid w:val="00017128"/>
    <w:rsid w:val="0001725A"/>
    <w:rsid w:val="00017BBE"/>
    <w:rsid w:val="00020F06"/>
    <w:rsid w:val="00021635"/>
    <w:rsid w:val="00021AB1"/>
    <w:rsid w:val="00022459"/>
    <w:rsid w:val="0002267E"/>
    <w:rsid w:val="000229C7"/>
    <w:rsid w:val="00022F95"/>
    <w:rsid w:val="00023227"/>
    <w:rsid w:val="00024401"/>
    <w:rsid w:val="00024599"/>
    <w:rsid w:val="000252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258A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0901"/>
    <w:rsid w:val="0004129E"/>
    <w:rsid w:val="00041560"/>
    <w:rsid w:val="0004179A"/>
    <w:rsid w:val="000417F2"/>
    <w:rsid w:val="00041D67"/>
    <w:rsid w:val="00041EB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3FF7"/>
    <w:rsid w:val="00044558"/>
    <w:rsid w:val="00044BA8"/>
    <w:rsid w:val="00044E4B"/>
    <w:rsid w:val="0004528E"/>
    <w:rsid w:val="00045813"/>
    <w:rsid w:val="00045AE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4E6"/>
    <w:rsid w:val="00052853"/>
    <w:rsid w:val="00052973"/>
    <w:rsid w:val="00052B49"/>
    <w:rsid w:val="00052CB5"/>
    <w:rsid w:val="00053E40"/>
    <w:rsid w:val="00054000"/>
    <w:rsid w:val="0005460A"/>
    <w:rsid w:val="00055492"/>
    <w:rsid w:val="00055562"/>
    <w:rsid w:val="000555F6"/>
    <w:rsid w:val="00055D63"/>
    <w:rsid w:val="00055FF1"/>
    <w:rsid w:val="000561ED"/>
    <w:rsid w:val="00056AB7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12BA"/>
    <w:rsid w:val="0006230D"/>
    <w:rsid w:val="00062599"/>
    <w:rsid w:val="00062DE4"/>
    <w:rsid w:val="0006301C"/>
    <w:rsid w:val="000630B1"/>
    <w:rsid w:val="000635AA"/>
    <w:rsid w:val="0006459F"/>
    <w:rsid w:val="00064D01"/>
    <w:rsid w:val="00064D05"/>
    <w:rsid w:val="000663FB"/>
    <w:rsid w:val="000666FB"/>
    <w:rsid w:val="00066B18"/>
    <w:rsid w:val="00066B95"/>
    <w:rsid w:val="00066C83"/>
    <w:rsid w:val="00067172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A"/>
    <w:rsid w:val="0007246F"/>
    <w:rsid w:val="000724F7"/>
    <w:rsid w:val="00073135"/>
    <w:rsid w:val="00074126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397A"/>
    <w:rsid w:val="0008429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87FD4"/>
    <w:rsid w:val="0009004A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6CC3"/>
    <w:rsid w:val="0009702B"/>
    <w:rsid w:val="000972F5"/>
    <w:rsid w:val="000974B5"/>
    <w:rsid w:val="00097DAD"/>
    <w:rsid w:val="000A13D8"/>
    <w:rsid w:val="000A1B8D"/>
    <w:rsid w:val="000A1CF8"/>
    <w:rsid w:val="000A2942"/>
    <w:rsid w:val="000A2E33"/>
    <w:rsid w:val="000A32B1"/>
    <w:rsid w:val="000A390F"/>
    <w:rsid w:val="000A3BC3"/>
    <w:rsid w:val="000A6342"/>
    <w:rsid w:val="000A6740"/>
    <w:rsid w:val="000A6AE7"/>
    <w:rsid w:val="000A70AD"/>
    <w:rsid w:val="000A71F8"/>
    <w:rsid w:val="000A739D"/>
    <w:rsid w:val="000A76BD"/>
    <w:rsid w:val="000A79CF"/>
    <w:rsid w:val="000A7A21"/>
    <w:rsid w:val="000B02BF"/>
    <w:rsid w:val="000B081A"/>
    <w:rsid w:val="000B0DFD"/>
    <w:rsid w:val="000B129A"/>
    <w:rsid w:val="000B13B8"/>
    <w:rsid w:val="000B202C"/>
    <w:rsid w:val="000B2082"/>
    <w:rsid w:val="000B3104"/>
    <w:rsid w:val="000B3148"/>
    <w:rsid w:val="000B38AA"/>
    <w:rsid w:val="000B3A47"/>
    <w:rsid w:val="000B3BDE"/>
    <w:rsid w:val="000B4640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22EF"/>
    <w:rsid w:val="000C28CC"/>
    <w:rsid w:val="000C33A7"/>
    <w:rsid w:val="000C3AAB"/>
    <w:rsid w:val="000C3FCA"/>
    <w:rsid w:val="000C4168"/>
    <w:rsid w:val="000C4B28"/>
    <w:rsid w:val="000C4B47"/>
    <w:rsid w:val="000C4BC8"/>
    <w:rsid w:val="000C5709"/>
    <w:rsid w:val="000C6B46"/>
    <w:rsid w:val="000C7041"/>
    <w:rsid w:val="000C77A0"/>
    <w:rsid w:val="000C7BF0"/>
    <w:rsid w:val="000D1275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5FB0"/>
    <w:rsid w:val="000D64B9"/>
    <w:rsid w:val="000D6594"/>
    <w:rsid w:val="000D68F4"/>
    <w:rsid w:val="000D741F"/>
    <w:rsid w:val="000D7B14"/>
    <w:rsid w:val="000D7C85"/>
    <w:rsid w:val="000D7EB8"/>
    <w:rsid w:val="000E028F"/>
    <w:rsid w:val="000E0E4D"/>
    <w:rsid w:val="000E0E81"/>
    <w:rsid w:val="000E12B6"/>
    <w:rsid w:val="000E14CF"/>
    <w:rsid w:val="000E15CC"/>
    <w:rsid w:val="000E1665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45E"/>
    <w:rsid w:val="000E67A1"/>
    <w:rsid w:val="000E6C88"/>
    <w:rsid w:val="000E766D"/>
    <w:rsid w:val="000E7FA6"/>
    <w:rsid w:val="000F00F6"/>
    <w:rsid w:val="000F029D"/>
    <w:rsid w:val="000F0BE7"/>
    <w:rsid w:val="000F11FA"/>
    <w:rsid w:val="000F122E"/>
    <w:rsid w:val="000F1668"/>
    <w:rsid w:val="000F196A"/>
    <w:rsid w:val="000F1FFD"/>
    <w:rsid w:val="000F20B0"/>
    <w:rsid w:val="000F2513"/>
    <w:rsid w:val="000F28FE"/>
    <w:rsid w:val="000F2AB8"/>
    <w:rsid w:val="000F326E"/>
    <w:rsid w:val="000F3896"/>
    <w:rsid w:val="000F3BC9"/>
    <w:rsid w:val="000F4233"/>
    <w:rsid w:val="000F4DFE"/>
    <w:rsid w:val="000F562F"/>
    <w:rsid w:val="000F58E1"/>
    <w:rsid w:val="000F60F2"/>
    <w:rsid w:val="000F6539"/>
    <w:rsid w:val="000F7143"/>
    <w:rsid w:val="000F7549"/>
    <w:rsid w:val="000F7C92"/>
    <w:rsid w:val="0010011A"/>
    <w:rsid w:val="00101014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7F3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6856"/>
    <w:rsid w:val="00116ADC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63"/>
    <w:rsid w:val="00121E83"/>
    <w:rsid w:val="00121F6D"/>
    <w:rsid w:val="001221C2"/>
    <w:rsid w:val="00122713"/>
    <w:rsid w:val="0012321F"/>
    <w:rsid w:val="00123373"/>
    <w:rsid w:val="00123F61"/>
    <w:rsid w:val="001249E4"/>
    <w:rsid w:val="00124C29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70C"/>
    <w:rsid w:val="00130AEB"/>
    <w:rsid w:val="00130DED"/>
    <w:rsid w:val="00131489"/>
    <w:rsid w:val="001317DE"/>
    <w:rsid w:val="001331A8"/>
    <w:rsid w:val="001332C4"/>
    <w:rsid w:val="001334A1"/>
    <w:rsid w:val="0013506F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6C0"/>
    <w:rsid w:val="00141B2C"/>
    <w:rsid w:val="0014226F"/>
    <w:rsid w:val="0014285E"/>
    <w:rsid w:val="00142A8C"/>
    <w:rsid w:val="00142F4F"/>
    <w:rsid w:val="001434CA"/>
    <w:rsid w:val="001438B1"/>
    <w:rsid w:val="001438E1"/>
    <w:rsid w:val="00144009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68E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5FCB"/>
    <w:rsid w:val="00156060"/>
    <w:rsid w:val="00156096"/>
    <w:rsid w:val="00156303"/>
    <w:rsid w:val="00156D95"/>
    <w:rsid w:val="00157054"/>
    <w:rsid w:val="0015743F"/>
    <w:rsid w:val="00157490"/>
    <w:rsid w:val="001574C2"/>
    <w:rsid w:val="00157D6C"/>
    <w:rsid w:val="00157F65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9B2"/>
    <w:rsid w:val="00164AFB"/>
    <w:rsid w:val="0016539C"/>
    <w:rsid w:val="00165620"/>
    <w:rsid w:val="001658F5"/>
    <w:rsid w:val="00165944"/>
    <w:rsid w:val="00165AB0"/>
    <w:rsid w:val="00165CD4"/>
    <w:rsid w:val="00166F4A"/>
    <w:rsid w:val="00167270"/>
    <w:rsid w:val="00167B0D"/>
    <w:rsid w:val="00170272"/>
    <w:rsid w:val="001706D8"/>
    <w:rsid w:val="00170D8B"/>
    <w:rsid w:val="00170F42"/>
    <w:rsid w:val="001710C6"/>
    <w:rsid w:val="001716BA"/>
    <w:rsid w:val="001722B3"/>
    <w:rsid w:val="001725AD"/>
    <w:rsid w:val="00174106"/>
    <w:rsid w:val="00174A7A"/>
    <w:rsid w:val="00175BE8"/>
    <w:rsid w:val="00175C32"/>
    <w:rsid w:val="00175CB8"/>
    <w:rsid w:val="0017687F"/>
    <w:rsid w:val="00176A95"/>
    <w:rsid w:val="00176F38"/>
    <w:rsid w:val="00177860"/>
    <w:rsid w:val="00177D5F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69D"/>
    <w:rsid w:val="00187D12"/>
    <w:rsid w:val="0019035A"/>
    <w:rsid w:val="00190501"/>
    <w:rsid w:val="0019098D"/>
    <w:rsid w:val="00190BFB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622"/>
    <w:rsid w:val="001A0B80"/>
    <w:rsid w:val="001A1456"/>
    <w:rsid w:val="001A1949"/>
    <w:rsid w:val="001A257C"/>
    <w:rsid w:val="001A2995"/>
    <w:rsid w:val="001A3366"/>
    <w:rsid w:val="001A3D0A"/>
    <w:rsid w:val="001A3E0F"/>
    <w:rsid w:val="001A3F75"/>
    <w:rsid w:val="001A3FB7"/>
    <w:rsid w:val="001A435B"/>
    <w:rsid w:val="001A4610"/>
    <w:rsid w:val="001A473A"/>
    <w:rsid w:val="001A50F6"/>
    <w:rsid w:val="001A67A0"/>
    <w:rsid w:val="001A67DB"/>
    <w:rsid w:val="001A7448"/>
    <w:rsid w:val="001A7877"/>
    <w:rsid w:val="001A7C6D"/>
    <w:rsid w:val="001A7FF8"/>
    <w:rsid w:val="001B055E"/>
    <w:rsid w:val="001B058B"/>
    <w:rsid w:val="001B05C6"/>
    <w:rsid w:val="001B0DE5"/>
    <w:rsid w:val="001B1B0D"/>
    <w:rsid w:val="001B21D4"/>
    <w:rsid w:val="001B302F"/>
    <w:rsid w:val="001B3236"/>
    <w:rsid w:val="001B3417"/>
    <w:rsid w:val="001B3F8B"/>
    <w:rsid w:val="001B50E4"/>
    <w:rsid w:val="001B53C1"/>
    <w:rsid w:val="001B65F8"/>
    <w:rsid w:val="001B6672"/>
    <w:rsid w:val="001B6945"/>
    <w:rsid w:val="001B69E2"/>
    <w:rsid w:val="001C0014"/>
    <w:rsid w:val="001C0ACF"/>
    <w:rsid w:val="001C1E9E"/>
    <w:rsid w:val="001C2299"/>
    <w:rsid w:val="001C22B6"/>
    <w:rsid w:val="001C2586"/>
    <w:rsid w:val="001C2934"/>
    <w:rsid w:val="001C381E"/>
    <w:rsid w:val="001C3896"/>
    <w:rsid w:val="001C3914"/>
    <w:rsid w:val="001C3EB9"/>
    <w:rsid w:val="001C43C1"/>
    <w:rsid w:val="001C489C"/>
    <w:rsid w:val="001C48D9"/>
    <w:rsid w:val="001C499C"/>
    <w:rsid w:val="001C4D49"/>
    <w:rsid w:val="001C532F"/>
    <w:rsid w:val="001C55CF"/>
    <w:rsid w:val="001C5CA9"/>
    <w:rsid w:val="001C5D07"/>
    <w:rsid w:val="001C69C1"/>
    <w:rsid w:val="001C6C1D"/>
    <w:rsid w:val="001C7AD2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C40"/>
    <w:rsid w:val="001D7DD0"/>
    <w:rsid w:val="001D7E6D"/>
    <w:rsid w:val="001E01CB"/>
    <w:rsid w:val="001E030D"/>
    <w:rsid w:val="001E0691"/>
    <w:rsid w:val="001E0A15"/>
    <w:rsid w:val="001E0C7E"/>
    <w:rsid w:val="001E0D0D"/>
    <w:rsid w:val="001E17D8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2C59"/>
    <w:rsid w:val="002034BF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0EDF"/>
    <w:rsid w:val="002110D1"/>
    <w:rsid w:val="00211A6B"/>
    <w:rsid w:val="00211AE5"/>
    <w:rsid w:val="00212068"/>
    <w:rsid w:val="002120AB"/>
    <w:rsid w:val="0021268F"/>
    <w:rsid w:val="00212867"/>
    <w:rsid w:val="00212C51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742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33DF"/>
    <w:rsid w:val="00224118"/>
    <w:rsid w:val="002246AC"/>
    <w:rsid w:val="00224E76"/>
    <w:rsid w:val="002250A0"/>
    <w:rsid w:val="002251F7"/>
    <w:rsid w:val="00225A1E"/>
    <w:rsid w:val="00225BE8"/>
    <w:rsid w:val="0022663F"/>
    <w:rsid w:val="002267E4"/>
    <w:rsid w:val="00226FC6"/>
    <w:rsid w:val="0022753D"/>
    <w:rsid w:val="00227944"/>
    <w:rsid w:val="00227E42"/>
    <w:rsid w:val="00230188"/>
    <w:rsid w:val="0023038C"/>
    <w:rsid w:val="0023062A"/>
    <w:rsid w:val="0023068C"/>
    <w:rsid w:val="002307B5"/>
    <w:rsid w:val="002308C6"/>
    <w:rsid w:val="00230CF4"/>
    <w:rsid w:val="002312B4"/>
    <w:rsid w:val="00231458"/>
    <w:rsid w:val="00231678"/>
    <w:rsid w:val="00232645"/>
    <w:rsid w:val="0023348D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39"/>
    <w:rsid w:val="00240BDC"/>
    <w:rsid w:val="00241512"/>
    <w:rsid w:val="00241A2B"/>
    <w:rsid w:val="00241E06"/>
    <w:rsid w:val="00242656"/>
    <w:rsid w:val="00242CB2"/>
    <w:rsid w:val="00242CFD"/>
    <w:rsid w:val="00243C27"/>
    <w:rsid w:val="002443C8"/>
    <w:rsid w:val="0024451F"/>
    <w:rsid w:val="00244979"/>
    <w:rsid w:val="002456BC"/>
    <w:rsid w:val="00245B3F"/>
    <w:rsid w:val="0024602E"/>
    <w:rsid w:val="00246574"/>
    <w:rsid w:val="00246787"/>
    <w:rsid w:val="00247623"/>
    <w:rsid w:val="002479A1"/>
    <w:rsid w:val="00247B28"/>
    <w:rsid w:val="00247EEA"/>
    <w:rsid w:val="00250A52"/>
    <w:rsid w:val="00250DD4"/>
    <w:rsid w:val="00250E5F"/>
    <w:rsid w:val="00251C3D"/>
    <w:rsid w:val="00251C53"/>
    <w:rsid w:val="002522D3"/>
    <w:rsid w:val="0025234C"/>
    <w:rsid w:val="00252963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4DB"/>
    <w:rsid w:val="00256EF5"/>
    <w:rsid w:val="002572E7"/>
    <w:rsid w:val="00257655"/>
    <w:rsid w:val="00257F0E"/>
    <w:rsid w:val="00260145"/>
    <w:rsid w:val="00260293"/>
    <w:rsid w:val="00260D54"/>
    <w:rsid w:val="00260F39"/>
    <w:rsid w:val="002610A7"/>
    <w:rsid w:val="00261198"/>
    <w:rsid w:val="00261A73"/>
    <w:rsid w:val="00262079"/>
    <w:rsid w:val="002620C4"/>
    <w:rsid w:val="0026239E"/>
    <w:rsid w:val="00262473"/>
    <w:rsid w:val="0026289C"/>
    <w:rsid w:val="00262DFC"/>
    <w:rsid w:val="002634AD"/>
    <w:rsid w:val="00263ADC"/>
    <w:rsid w:val="002644CD"/>
    <w:rsid w:val="0026461C"/>
    <w:rsid w:val="00264D2F"/>
    <w:rsid w:val="00265762"/>
    <w:rsid w:val="00265D75"/>
    <w:rsid w:val="00266075"/>
    <w:rsid w:val="002668F3"/>
    <w:rsid w:val="00267497"/>
    <w:rsid w:val="002674ED"/>
    <w:rsid w:val="00267A9C"/>
    <w:rsid w:val="002709B1"/>
    <w:rsid w:val="00270D06"/>
    <w:rsid w:val="00271030"/>
    <w:rsid w:val="002716DA"/>
    <w:rsid w:val="00272682"/>
    <w:rsid w:val="00272D85"/>
    <w:rsid w:val="00272E27"/>
    <w:rsid w:val="002733F7"/>
    <w:rsid w:val="002735FB"/>
    <w:rsid w:val="00273DBE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6A4"/>
    <w:rsid w:val="002848A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4BF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760"/>
    <w:rsid w:val="00295878"/>
    <w:rsid w:val="002962C6"/>
    <w:rsid w:val="002963CD"/>
    <w:rsid w:val="002965A0"/>
    <w:rsid w:val="00296B6C"/>
    <w:rsid w:val="00297258"/>
    <w:rsid w:val="00297312"/>
    <w:rsid w:val="0029743B"/>
    <w:rsid w:val="00297C74"/>
    <w:rsid w:val="002A0947"/>
    <w:rsid w:val="002A0E77"/>
    <w:rsid w:val="002A125D"/>
    <w:rsid w:val="002A1ED2"/>
    <w:rsid w:val="002A1F85"/>
    <w:rsid w:val="002A2294"/>
    <w:rsid w:val="002A233B"/>
    <w:rsid w:val="002A2500"/>
    <w:rsid w:val="002A27DE"/>
    <w:rsid w:val="002A2860"/>
    <w:rsid w:val="002A315A"/>
    <w:rsid w:val="002A33A2"/>
    <w:rsid w:val="002A3CED"/>
    <w:rsid w:val="002A43FA"/>
    <w:rsid w:val="002A45D9"/>
    <w:rsid w:val="002A45F0"/>
    <w:rsid w:val="002A4AD2"/>
    <w:rsid w:val="002A641D"/>
    <w:rsid w:val="002A643F"/>
    <w:rsid w:val="002A6AC8"/>
    <w:rsid w:val="002A6B8E"/>
    <w:rsid w:val="002A6CB5"/>
    <w:rsid w:val="002A6D1B"/>
    <w:rsid w:val="002A6D9B"/>
    <w:rsid w:val="002A7A62"/>
    <w:rsid w:val="002A7D4B"/>
    <w:rsid w:val="002B16CD"/>
    <w:rsid w:val="002B20F3"/>
    <w:rsid w:val="002B2237"/>
    <w:rsid w:val="002B2749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2"/>
    <w:rsid w:val="002B65B4"/>
    <w:rsid w:val="002B67AD"/>
    <w:rsid w:val="002B76B4"/>
    <w:rsid w:val="002C044C"/>
    <w:rsid w:val="002C0471"/>
    <w:rsid w:val="002C088F"/>
    <w:rsid w:val="002C08AE"/>
    <w:rsid w:val="002C1678"/>
    <w:rsid w:val="002C1995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6F28"/>
    <w:rsid w:val="002C742A"/>
    <w:rsid w:val="002C7849"/>
    <w:rsid w:val="002C7967"/>
    <w:rsid w:val="002C798D"/>
    <w:rsid w:val="002C7F31"/>
    <w:rsid w:val="002D01F3"/>
    <w:rsid w:val="002D0A6E"/>
    <w:rsid w:val="002D0AFC"/>
    <w:rsid w:val="002D1944"/>
    <w:rsid w:val="002D195C"/>
    <w:rsid w:val="002D2A59"/>
    <w:rsid w:val="002D2C5A"/>
    <w:rsid w:val="002D333B"/>
    <w:rsid w:val="002D351D"/>
    <w:rsid w:val="002D4157"/>
    <w:rsid w:val="002D465F"/>
    <w:rsid w:val="002D50F7"/>
    <w:rsid w:val="002D55FF"/>
    <w:rsid w:val="002D6386"/>
    <w:rsid w:val="002D6414"/>
    <w:rsid w:val="002D6CEB"/>
    <w:rsid w:val="002D6F36"/>
    <w:rsid w:val="002D7523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A2F"/>
    <w:rsid w:val="002E422E"/>
    <w:rsid w:val="002E5005"/>
    <w:rsid w:val="002E51BA"/>
    <w:rsid w:val="002E51E4"/>
    <w:rsid w:val="002E558A"/>
    <w:rsid w:val="002E585E"/>
    <w:rsid w:val="002E58FD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4F8"/>
    <w:rsid w:val="002F4A86"/>
    <w:rsid w:val="002F5702"/>
    <w:rsid w:val="002F61E7"/>
    <w:rsid w:val="002F64CA"/>
    <w:rsid w:val="002F65F8"/>
    <w:rsid w:val="002F6F84"/>
    <w:rsid w:val="002F71D6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0B"/>
    <w:rsid w:val="00307BE0"/>
    <w:rsid w:val="00307FF7"/>
    <w:rsid w:val="003100C5"/>
    <w:rsid w:val="00310198"/>
    <w:rsid w:val="0031120B"/>
    <w:rsid w:val="003116BA"/>
    <w:rsid w:val="003116FB"/>
    <w:rsid w:val="003119DE"/>
    <w:rsid w:val="00311B2A"/>
    <w:rsid w:val="00311C31"/>
    <w:rsid w:val="0031212C"/>
    <w:rsid w:val="00312C0A"/>
    <w:rsid w:val="00312D52"/>
    <w:rsid w:val="00312E76"/>
    <w:rsid w:val="00313196"/>
    <w:rsid w:val="00313417"/>
    <w:rsid w:val="003134A1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6FD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348C"/>
    <w:rsid w:val="00323F9C"/>
    <w:rsid w:val="003243DC"/>
    <w:rsid w:val="00324C33"/>
    <w:rsid w:val="003262EE"/>
    <w:rsid w:val="003265ED"/>
    <w:rsid w:val="00326880"/>
    <w:rsid w:val="00326C4F"/>
    <w:rsid w:val="00326D33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14D4"/>
    <w:rsid w:val="00342028"/>
    <w:rsid w:val="00342078"/>
    <w:rsid w:val="00342222"/>
    <w:rsid w:val="003425DF"/>
    <w:rsid w:val="00342731"/>
    <w:rsid w:val="00342812"/>
    <w:rsid w:val="0034294D"/>
    <w:rsid w:val="00342CF7"/>
    <w:rsid w:val="00342FA3"/>
    <w:rsid w:val="003433F5"/>
    <w:rsid w:val="00343C7B"/>
    <w:rsid w:val="00343DAB"/>
    <w:rsid w:val="00344637"/>
    <w:rsid w:val="00344E3E"/>
    <w:rsid w:val="00345869"/>
    <w:rsid w:val="00345DC1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AC"/>
    <w:rsid w:val="00352F1F"/>
    <w:rsid w:val="00353AE5"/>
    <w:rsid w:val="00353D6B"/>
    <w:rsid w:val="00353E57"/>
    <w:rsid w:val="00354009"/>
    <w:rsid w:val="003542A8"/>
    <w:rsid w:val="00354782"/>
    <w:rsid w:val="00354DD8"/>
    <w:rsid w:val="003550C2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138"/>
    <w:rsid w:val="0036448D"/>
    <w:rsid w:val="00364B5A"/>
    <w:rsid w:val="00364D93"/>
    <w:rsid w:val="00365A5E"/>
    <w:rsid w:val="00365C82"/>
    <w:rsid w:val="00366204"/>
    <w:rsid w:val="003665BA"/>
    <w:rsid w:val="00366828"/>
    <w:rsid w:val="00366C2D"/>
    <w:rsid w:val="00366CC9"/>
    <w:rsid w:val="00366D0B"/>
    <w:rsid w:val="00367463"/>
    <w:rsid w:val="00367947"/>
    <w:rsid w:val="00367DA7"/>
    <w:rsid w:val="00367F24"/>
    <w:rsid w:val="00367FB8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22B"/>
    <w:rsid w:val="0037455F"/>
    <w:rsid w:val="00374A05"/>
    <w:rsid w:val="00374B7B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2B3"/>
    <w:rsid w:val="00397446"/>
    <w:rsid w:val="0039748F"/>
    <w:rsid w:val="003978B7"/>
    <w:rsid w:val="00397F4D"/>
    <w:rsid w:val="003A05B1"/>
    <w:rsid w:val="003A08DB"/>
    <w:rsid w:val="003A0D60"/>
    <w:rsid w:val="003A16EF"/>
    <w:rsid w:val="003A2831"/>
    <w:rsid w:val="003A30F3"/>
    <w:rsid w:val="003A3294"/>
    <w:rsid w:val="003A3715"/>
    <w:rsid w:val="003A3D93"/>
    <w:rsid w:val="003A4450"/>
    <w:rsid w:val="003A4B05"/>
    <w:rsid w:val="003A4FAD"/>
    <w:rsid w:val="003A559C"/>
    <w:rsid w:val="003A5D12"/>
    <w:rsid w:val="003A66B0"/>
    <w:rsid w:val="003A7117"/>
    <w:rsid w:val="003A7879"/>
    <w:rsid w:val="003A795A"/>
    <w:rsid w:val="003A797B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82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0167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359"/>
    <w:rsid w:val="003C6401"/>
    <w:rsid w:val="003C65E3"/>
    <w:rsid w:val="003C6E10"/>
    <w:rsid w:val="003C740B"/>
    <w:rsid w:val="003C7741"/>
    <w:rsid w:val="003D01F1"/>
    <w:rsid w:val="003D0230"/>
    <w:rsid w:val="003D032E"/>
    <w:rsid w:val="003D07E4"/>
    <w:rsid w:val="003D0A62"/>
    <w:rsid w:val="003D0C4F"/>
    <w:rsid w:val="003D11B7"/>
    <w:rsid w:val="003D133F"/>
    <w:rsid w:val="003D1766"/>
    <w:rsid w:val="003D1BF6"/>
    <w:rsid w:val="003D1D97"/>
    <w:rsid w:val="003D1EFE"/>
    <w:rsid w:val="003D20BF"/>
    <w:rsid w:val="003D2286"/>
    <w:rsid w:val="003D278B"/>
    <w:rsid w:val="003D296C"/>
    <w:rsid w:val="003D2AF5"/>
    <w:rsid w:val="003D2FD2"/>
    <w:rsid w:val="003D392F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B4F"/>
    <w:rsid w:val="00400C86"/>
    <w:rsid w:val="00401390"/>
    <w:rsid w:val="004020C7"/>
    <w:rsid w:val="0040220B"/>
    <w:rsid w:val="00402CFA"/>
    <w:rsid w:val="00403412"/>
    <w:rsid w:val="00403769"/>
    <w:rsid w:val="00403B78"/>
    <w:rsid w:val="00404283"/>
    <w:rsid w:val="004051F9"/>
    <w:rsid w:val="00405298"/>
    <w:rsid w:val="00405352"/>
    <w:rsid w:val="004053E5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680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0EA8"/>
    <w:rsid w:val="00421066"/>
    <w:rsid w:val="00421BAB"/>
    <w:rsid w:val="004226D7"/>
    <w:rsid w:val="0042349F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5C1"/>
    <w:rsid w:val="0043089D"/>
    <w:rsid w:val="00430969"/>
    <w:rsid w:val="004314DE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0D"/>
    <w:rsid w:val="0043788B"/>
    <w:rsid w:val="00437A59"/>
    <w:rsid w:val="00437E06"/>
    <w:rsid w:val="00437F2A"/>
    <w:rsid w:val="00440010"/>
    <w:rsid w:val="004403DE"/>
    <w:rsid w:val="00440546"/>
    <w:rsid w:val="0044156D"/>
    <w:rsid w:val="00442749"/>
    <w:rsid w:val="00442C9B"/>
    <w:rsid w:val="0044311D"/>
    <w:rsid w:val="00443320"/>
    <w:rsid w:val="00443D02"/>
    <w:rsid w:val="00443F71"/>
    <w:rsid w:val="004442F2"/>
    <w:rsid w:val="004444A3"/>
    <w:rsid w:val="0044450C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159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3B1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67BC6"/>
    <w:rsid w:val="0047048B"/>
    <w:rsid w:val="00470493"/>
    <w:rsid w:val="00470780"/>
    <w:rsid w:val="004708B8"/>
    <w:rsid w:val="00470F09"/>
    <w:rsid w:val="0047131A"/>
    <w:rsid w:val="0047196C"/>
    <w:rsid w:val="00471C41"/>
    <w:rsid w:val="00472B0E"/>
    <w:rsid w:val="004730E1"/>
    <w:rsid w:val="004734A4"/>
    <w:rsid w:val="0047471E"/>
    <w:rsid w:val="00474C35"/>
    <w:rsid w:val="004757DB"/>
    <w:rsid w:val="00475CE8"/>
    <w:rsid w:val="00476930"/>
    <w:rsid w:val="00476D75"/>
    <w:rsid w:val="00477601"/>
    <w:rsid w:val="0048003B"/>
    <w:rsid w:val="00480123"/>
    <w:rsid w:val="004804E7"/>
    <w:rsid w:val="00480606"/>
    <w:rsid w:val="00480946"/>
    <w:rsid w:val="004809D2"/>
    <w:rsid w:val="00480D25"/>
    <w:rsid w:val="00481037"/>
    <w:rsid w:val="0048117A"/>
    <w:rsid w:val="00481587"/>
    <w:rsid w:val="0048179C"/>
    <w:rsid w:val="00481F9A"/>
    <w:rsid w:val="00482058"/>
    <w:rsid w:val="004829F6"/>
    <w:rsid w:val="00482F6D"/>
    <w:rsid w:val="00483519"/>
    <w:rsid w:val="00483990"/>
    <w:rsid w:val="00484310"/>
    <w:rsid w:val="0048449F"/>
    <w:rsid w:val="00484EFA"/>
    <w:rsid w:val="0048528B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3F76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316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2D26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B7E9B"/>
    <w:rsid w:val="004C0093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31D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6A11"/>
    <w:rsid w:val="004C78A5"/>
    <w:rsid w:val="004C7E29"/>
    <w:rsid w:val="004D002C"/>
    <w:rsid w:val="004D0465"/>
    <w:rsid w:val="004D0703"/>
    <w:rsid w:val="004D0F75"/>
    <w:rsid w:val="004D12E7"/>
    <w:rsid w:val="004D14B4"/>
    <w:rsid w:val="004D191D"/>
    <w:rsid w:val="004D19CB"/>
    <w:rsid w:val="004D284A"/>
    <w:rsid w:val="004D2D43"/>
    <w:rsid w:val="004D369B"/>
    <w:rsid w:val="004D3865"/>
    <w:rsid w:val="004D3B89"/>
    <w:rsid w:val="004D3F45"/>
    <w:rsid w:val="004D46E0"/>
    <w:rsid w:val="004D4EF6"/>
    <w:rsid w:val="004D5EC4"/>
    <w:rsid w:val="004D6A22"/>
    <w:rsid w:val="004D6F71"/>
    <w:rsid w:val="004D714A"/>
    <w:rsid w:val="004D72B7"/>
    <w:rsid w:val="004D7ED5"/>
    <w:rsid w:val="004E0680"/>
    <w:rsid w:val="004E0792"/>
    <w:rsid w:val="004E0B97"/>
    <w:rsid w:val="004E170A"/>
    <w:rsid w:val="004E249A"/>
    <w:rsid w:val="004E2DA0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4F7FBE"/>
    <w:rsid w:val="00500248"/>
    <w:rsid w:val="00500E9A"/>
    <w:rsid w:val="0050109A"/>
    <w:rsid w:val="0050196D"/>
    <w:rsid w:val="00501BBB"/>
    <w:rsid w:val="00502610"/>
    <w:rsid w:val="0050495E"/>
    <w:rsid w:val="00504BB8"/>
    <w:rsid w:val="0050619E"/>
    <w:rsid w:val="00506488"/>
    <w:rsid w:val="005065C6"/>
    <w:rsid w:val="00506B65"/>
    <w:rsid w:val="00506C8D"/>
    <w:rsid w:val="00507B3A"/>
    <w:rsid w:val="00507D6B"/>
    <w:rsid w:val="00507DF9"/>
    <w:rsid w:val="005109F3"/>
    <w:rsid w:val="00511265"/>
    <w:rsid w:val="0051132E"/>
    <w:rsid w:val="00511437"/>
    <w:rsid w:val="0051256B"/>
    <w:rsid w:val="00512E5E"/>
    <w:rsid w:val="00513302"/>
    <w:rsid w:val="005137AB"/>
    <w:rsid w:val="00513BD7"/>
    <w:rsid w:val="0051403A"/>
    <w:rsid w:val="005141BF"/>
    <w:rsid w:val="00515A51"/>
    <w:rsid w:val="00515CD8"/>
    <w:rsid w:val="005165A5"/>
    <w:rsid w:val="00516AE8"/>
    <w:rsid w:val="00516DBC"/>
    <w:rsid w:val="00517866"/>
    <w:rsid w:val="00520543"/>
    <w:rsid w:val="005209B6"/>
    <w:rsid w:val="00521429"/>
    <w:rsid w:val="0052187D"/>
    <w:rsid w:val="00521DAF"/>
    <w:rsid w:val="00522F45"/>
    <w:rsid w:val="005230CB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403"/>
    <w:rsid w:val="00533561"/>
    <w:rsid w:val="00533F12"/>
    <w:rsid w:val="00534008"/>
    <w:rsid w:val="00534295"/>
    <w:rsid w:val="00534A7D"/>
    <w:rsid w:val="00534C4F"/>
    <w:rsid w:val="00534C6C"/>
    <w:rsid w:val="00534D98"/>
    <w:rsid w:val="00534DFA"/>
    <w:rsid w:val="00535175"/>
    <w:rsid w:val="00535436"/>
    <w:rsid w:val="00535AF5"/>
    <w:rsid w:val="00536D4C"/>
    <w:rsid w:val="00537154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288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23E"/>
    <w:rsid w:val="00551C93"/>
    <w:rsid w:val="00551CF3"/>
    <w:rsid w:val="00552B18"/>
    <w:rsid w:val="00552D77"/>
    <w:rsid w:val="00552F6E"/>
    <w:rsid w:val="00553A49"/>
    <w:rsid w:val="00553B9F"/>
    <w:rsid w:val="005544D0"/>
    <w:rsid w:val="00554938"/>
    <w:rsid w:val="00554F4A"/>
    <w:rsid w:val="005551BA"/>
    <w:rsid w:val="00555E25"/>
    <w:rsid w:val="00555E64"/>
    <w:rsid w:val="005563C5"/>
    <w:rsid w:val="00556C9D"/>
    <w:rsid w:val="00556E0F"/>
    <w:rsid w:val="00557301"/>
    <w:rsid w:val="00557E1F"/>
    <w:rsid w:val="00560031"/>
    <w:rsid w:val="00560D2A"/>
    <w:rsid w:val="00560F4D"/>
    <w:rsid w:val="0056126D"/>
    <w:rsid w:val="00561E5A"/>
    <w:rsid w:val="00562738"/>
    <w:rsid w:val="005627FE"/>
    <w:rsid w:val="00562BB1"/>
    <w:rsid w:val="00562FA3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2A06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098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437"/>
    <w:rsid w:val="005867BA"/>
    <w:rsid w:val="00586B12"/>
    <w:rsid w:val="00587319"/>
    <w:rsid w:val="00587705"/>
    <w:rsid w:val="00587CFC"/>
    <w:rsid w:val="005900D9"/>
    <w:rsid w:val="0059011B"/>
    <w:rsid w:val="00590B19"/>
    <w:rsid w:val="00590F58"/>
    <w:rsid w:val="00590F5B"/>
    <w:rsid w:val="0059118C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A66"/>
    <w:rsid w:val="00597376"/>
    <w:rsid w:val="005974FF"/>
    <w:rsid w:val="0059758E"/>
    <w:rsid w:val="00597ECB"/>
    <w:rsid w:val="005A1429"/>
    <w:rsid w:val="005A1D6B"/>
    <w:rsid w:val="005A1E18"/>
    <w:rsid w:val="005A1EDB"/>
    <w:rsid w:val="005A259F"/>
    <w:rsid w:val="005A25F8"/>
    <w:rsid w:val="005A2691"/>
    <w:rsid w:val="005A3257"/>
    <w:rsid w:val="005A3CEB"/>
    <w:rsid w:val="005A4AC8"/>
    <w:rsid w:val="005A4EE7"/>
    <w:rsid w:val="005A5546"/>
    <w:rsid w:val="005A5585"/>
    <w:rsid w:val="005A571C"/>
    <w:rsid w:val="005A5743"/>
    <w:rsid w:val="005A616D"/>
    <w:rsid w:val="005A633C"/>
    <w:rsid w:val="005A6668"/>
    <w:rsid w:val="005A6ABD"/>
    <w:rsid w:val="005A73F7"/>
    <w:rsid w:val="005A795E"/>
    <w:rsid w:val="005A7B11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22A"/>
    <w:rsid w:val="005B2737"/>
    <w:rsid w:val="005B2B8D"/>
    <w:rsid w:val="005B32CA"/>
    <w:rsid w:val="005B3412"/>
    <w:rsid w:val="005B4016"/>
    <w:rsid w:val="005B4B83"/>
    <w:rsid w:val="005B4F07"/>
    <w:rsid w:val="005B535F"/>
    <w:rsid w:val="005B58C7"/>
    <w:rsid w:val="005B591B"/>
    <w:rsid w:val="005B596C"/>
    <w:rsid w:val="005B5B0A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1DDC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4A2E"/>
    <w:rsid w:val="005C5281"/>
    <w:rsid w:val="005C5775"/>
    <w:rsid w:val="005C5C6A"/>
    <w:rsid w:val="005C5F73"/>
    <w:rsid w:val="005C60A3"/>
    <w:rsid w:val="005C68E9"/>
    <w:rsid w:val="005C69AE"/>
    <w:rsid w:val="005C71D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0DB"/>
    <w:rsid w:val="005D225D"/>
    <w:rsid w:val="005D2DCF"/>
    <w:rsid w:val="005D2FFC"/>
    <w:rsid w:val="005D325A"/>
    <w:rsid w:val="005D3F16"/>
    <w:rsid w:val="005D4A29"/>
    <w:rsid w:val="005D51AD"/>
    <w:rsid w:val="005D56EB"/>
    <w:rsid w:val="005D6936"/>
    <w:rsid w:val="005D76A8"/>
    <w:rsid w:val="005D7CCF"/>
    <w:rsid w:val="005D7E07"/>
    <w:rsid w:val="005E0CD1"/>
    <w:rsid w:val="005E0D44"/>
    <w:rsid w:val="005E1274"/>
    <w:rsid w:val="005E1BF6"/>
    <w:rsid w:val="005E222D"/>
    <w:rsid w:val="005E388D"/>
    <w:rsid w:val="005E3C72"/>
    <w:rsid w:val="005E4A94"/>
    <w:rsid w:val="005E4E3E"/>
    <w:rsid w:val="005E56E2"/>
    <w:rsid w:val="005E5E0F"/>
    <w:rsid w:val="005E63C8"/>
    <w:rsid w:val="005E78A9"/>
    <w:rsid w:val="005E7DB4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5C07"/>
    <w:rsid w:val="005F6084"/>
    <w:rsid w:val="005F6168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242"/>
    <w:rsid w:val="006123BE"/>
    <w:rsid w:val="00612483"/>
    <w:rsid w:val="00612B79"/>
    <w:rsid w:val="00612CF9"/>
    <w:rsid w:val="006136C1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2D1C"/>
    <w:rsid w:val="006232F8"/>
    <w:rsid w:val="00623D14"/>
    <w:rsid w:val="006243C6"/>
    <w:rsid w:val="00624715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ADC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3B03"/>
    <w:rsid w:val="00653ECC"/>
    <w:rsid w:val="00653FDA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1F63"/>
    <w:rsid w:val="0066205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4A8C"/>
    <w:rsid w:val="0066614A"/>
    <w:rsid w:val="006668C5"/>
    <w:rsid w:val="00666978"/>
    <w:rsid w:val="00666D47"/>
    <w:rsid w:val="00666E2E"/>
    <w:rsid w:val="006675B7"/>
    <w:rsid w:val="00667E0D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94B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ECB"/>
    <w:rsid w:val="00683F07"/>
    <w:rsid w:val="00684200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705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1B70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A7"/>
    <w:rsid w:val="006A3EBF"/>
    <w:rsid w:val="006A498D"/>
    <w:rsid w:val="006A5BDE"/>
    <w:rsid w:val="006A6975"/>
    <w:rsid w:val="006A721C"/>
    <w:rsid w:val="006A72BC"/>
    <w:rsid w:val="006A7A0B"/>
    <w:rsid w:val="006A7AAD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81C"/>
    <w:rsid w:val="006C3DD8"/>
    <w:rsid w:val="006C3E73"/>
    <w:rsid w:val="006C42C9"/>
    <w:rsid w:val="006C4697"/>
    <w:rsid w:val="006C4899"/>
    <w:rsid w:val="006C4A8C"/>
    <w:rsid w:val="006C4C83"/>
    <w:rsid w:val="006C52E6"/>
    <w:rsid w:val="006C5C75"/>
    <w:rsid w:val="006C6269"/>
    <w:rsid w:val="006C6C24"/>
    <w:rsid w:val="006D018E"/>
    <w:rsid w:val="006D034E"/>
    <w:rsid w:val="006D0502"/>
    <w:rsid w:val="006D11B8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1434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328"/>
    <w:rsid w:val="006F76F9"/>
    <w:rsid w:val="00700384"/>
    <w:rsid w:val="00700B4C"/>
    <w:rsid w:val="00700C9B"/>
    <w:rsid w:val="00700E16"/>
    <w:rsid w:val="00701E6B"/>
    <w:rsid w:val="00701E73"/>
    <w:rsid w:val="00702A0F"/>
    <w:rsid w:val="00702BFB"/>
    <w:rsid w:val="00702E14"/>
    <w:rsid w:val="00703CB5"/>
    <w:rsid w:val="00703D0A"/>
    <w:rsid w:val="00705587"/>
    <w:rsid w:val="0070572D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00DF"/>
    <w:rsid w:val="00710967"/>
    <w:rsid w:val="007111C0"/>
    <w:rsid w:val="007114C2"/>
    <w:rsid w:val="00711E0B"/>
    <w:rsid w:val="00712490"/>
    <w:rsid w:val="007134E8"/>
    <w:rsid w:val="00713593"/>
    <w:rsid w:val="007138E9"/>
    <w:rsid w:val="00713AB1"/>
    <w:rsid w:val="00714226"/>
    <w:rsid w:val="0071475B"/>
    <w:rsid w:val="00714CB8"/>
    <w:rsid w:val="00714FEF"/>
    <w:rsid w:val="0071536E"/>
    <w:rsid w:val="00715AFB"/>
    <w:rsid w:val="00715E5A"/>
    <w:rsid w:val="00716123"/>
    <w:rsid w:val="007165C6"/>
    <w:rsid w:val="00716970"/>
    <w:rsid w:val="0071737A"/>
    <w:rsid w:val="00717519"/>
    <w:rsid w:val="00717AC2"/>
    <w:rsid w:val="00720063"/>
    <w:rsid w:val="007204D6"/>
    <w:rsid w:val="007215E0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5C"/>
    <w:rsid w:val="007308F1"/>
    <w:rsid w:val="00730AD1"/>
    <w:rsid w:val="00730C3B"/>
    <w:rsid w:val="00730F77"/>
    <w:rsid w:val="0073147B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37BE0"/>
    <w:rsid w:val="0074006F"/>
    <w:rsid w:val="007404D1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914"/>
    <w:rsid w:val="00745A8B"/>
    <w:rsid w:val="00745C36"/>
    <w:rsid w:val="00745D25"/>
    <w:rsid w:val="00745E0C"/>
    <w:rsid w:val="0074630A"/>
    <w:rsid w:val="007478D6"/>
    <w:rsid w:val="007507B4"/>
    <w:rsid w:val="00750883"/>
    <w:rsid w:val="00750E9D"/>
    <w:rsid w:val="00751722"/>
    <w:rsid w:val="00751949"/>
    <w:rsid w:val="00751BDC"/>
    <w:rsid w:val="00751C5B"/>
    <w:rsid w:val="00751E3C"/>
    <w:rsid w:val="00752433"/>
    <w:rsid w:val="007524FF"/>
    <w:rsid w:val="0075256C"/>
    <w:rsid w:val="007525E2"/>
    <w:rsid w:val="00752840"/>
    <w:rsid w:val="00752B57"/>
    <w:rsid w:val="00752DB8"/>
    <w:rsid w:val="00753764"/>
    <w:rsid w:val="00753895"/>
    <w:rsid w:val="00754194"/>
    <w:rsid w:val="00754376"/>
    <w:rsid w:val="007545A1"/>
    <w:rsid w:val="0075493C"/>
    <w:rsid w:val="00755304"/>
    <w:rsid w:val="00755D7C"/>
    <w:rsid w:val="00756507"/>
    <w:rsid w:val="00756932"/>
    <w:rsid w:val="007570E9"/>
    <w:rsid w:val="00757658"/>
    <w:rsid w:val="00757C40"/>
    <w:rsid w:val="00760189"/>
    <w:rsid w:val="00760302"/>
    <w:rsid w:val="00760C72"/>
    <w:rsid w:val="00760F23"/>
    <w:rsid w:val="0076139C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4E57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2C20"/>
    <w:rsid w:val="007736FB"/>
    <w:rsid w:val="00773A18"/>
    <w:rsid w:val="00773F71"/>
    <w:rsid w:val="00774384"/>
    <w:rsid w:val="00774506"/>
    <w:rsid w:val="00774A5F"/>
    <w:rsid w:val="00774B12"/>
    <w:rsid w:val="0077548F"/>
    <w:rsid w:val="0077556F"/>
    <w:rsid w:val="007765A0"/>
    <w:rsid w:val="00776B72"/>
    <w:rsid w:val="00776DD4"/>
    <w:rsid w:val="007775DE"/>
    <w:rsid w:val="007775F4"/>
    <w:rsid w:val="00777773"/>
    <w:rsid w:val="007777E4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16A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5AE1"/>
    <w:rsid w:val="007863A9"/>
    <w:rsid w:val="007869C2"/>
    <w:rsid w:val="0078758E"/>
    <w:rsid w:val="00790807"/>
    <w:rsid w:val="00790A0B"/>
    <w:rsid w:val="007917E3"/>
    <w:rsid w:val="00791E6F"/>
    <w:rsid w:val="00791FB2"/>
    <w:rsid w:val="0079206B"/>
    <w:rsid w:val="007920A2"/>
    <w:rsid w:val="007921A1"/>
    <w:rsid w:val="0079297A"/>
    <w:rsid w:val="00792EAD"/>
    <w:rsid w:val="00793028"/>
    <w:rsid w:val="00794086"/>
    <w:rsid w:val="00794125"/>
    <w:rsid w:val="0079426E"/>
    <w:rsid w:val="00794BAD"/>
    <w:rsid w:val="007957EA"/>
    <w:rsid w:val="00795D7E"/>
    <w:rsid w:val="00796530"/>
    <w:rsid w:val="0079676A"/>
    <w:rsid w:val="00796834"/>
    <w:rsid w:val="00796D0E"/>
    <w:rsid w:val="00796DA1"/>
    <w:rsid w:val="00796DE0"/>
    <w:rsid w:val="00796EE7"/>
    <w:rsid w:val="007972E3"/>
    <w:rsid w:val="00797EB9"/>
    <w:rsid w:val="007A072C"/>
    <w:rsid w:val="007A0B75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5B55"/>
    <w:rsid w:val="007A6540"/>
    <w:rsid w:val="007A6736"/>
    <w:rsid w:val="007A6C77"/>
    <w:rsid w:val="007A72DB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767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9B1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0E23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4B73"/>
    <w:rsid w:val="007F53D3"/>
    <w:rsid w:val="007F5A87"/>
    <w:rsid w:val="007F671E"/>
    <w:rsid w:val="007F69D0"/>
    <w:rsid w:val="007F6CDA"/>
    <w:rsid w:val="007F6D15"/>
    <w:rsid w:val="007F6DD4"/>
    <w:rsid w:val="007F7184"/>
    <w:rsid w:val="007F7A19"/>
    <w:rsid w:val="008002E5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2084"/>
    <w:rsid w:val="00803613"/>
    <w:rsid w:val="008037E4"/>
    <w:rsid w:val="00803B34"/>
    <w:rsid w:val="00804171"/>
    <w:rsid w:val="008043CC"/>
    <w:rsid w:val="008044EC"/>
    <w:rsid w:val="0080583E"/>
    <w:rsid w:val="00805EF0"/>
    <w:rsid w:val="00806C74"/>
    <w:rsid w:val="00806E84"/>
    <w:rsid w:val="00807805"/>
    <w:rsid w:val="00807AC1"/>
    <w:rsid w:val="008103FE"/>
    <w:rsid w:val="00810E87"/>
    <w:rsid w:val="00810F10"/>
    <w:rsid w:val="00810F8E"/>
    <w:rsid w:val="00810F91"/>
    <w:rsid w:val="0081178F"/>
    <w:rsid w:val="00811891"/>
    <w:rsid w:val="00811D0D"/>
    <w:rsid w:val="008120E5"/>
    <w:rsid w:val="00812675"/>
    <w:rsid w:val="00812B17"/>
    <w:rsid w:val="00813502"/>
    <w:rsid w:val="0081372D"/>
    <w:rsid w:val="00813803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46BB"/>
    <w:rsid w:val="00835BAA"/>
    <w:rsid w:val="00836269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B76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3415"/>
    <w:rsid w:val="00844258"/>
    <w:rsid w:val="008445E6"/>
    <w:rsid w:val="00844CAF"/>
    <w:rsid w:val="00845990"/>
    <w:rsid w:val="00845DA9"/>
    <w:rsid w:val="00845F15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C7C"/>
    <w:rsid w:val="00852310"/>
    <w:rsid w:val="00852496"/>
    <w:rsid w:val="008525E0"/>
    <w:rsid w:val="00852F7D"/>
    <w:rsid w:val="00853C09"/>
    <w:rsid w:val="00855263"/>
    <w:rsid w:val="008552E5"/>
    <w:rsid w:val="008554C5"/>
    <w:rsid w:val="00855843"/>
    <w:rsid w:val="00855D35"/>
    <w:rsid w:val="00856332"/>
    <w:rsid w:val="008566A1"/>
    <w:rsid w:val="00856FD5"/>
    <w:rsid w:val="00857030"/>
    <w:rsid w:val="00857117"/>
    <w:rsid w:val="00857D5C"/>
    <w:rsid w:val="00857F12"/>
    <w:rsid w:val="00860379"/>
    <w:rsid w:val="0086039F"/>
    <w:rsid w:val="00860E4E"/>
    <w:rsid w:val="00860E70"/>
    <w:rsid w:val="00861F53"/>
    <w:rsid w:val="00861F67"/>
    <w:rsid w:val="00861FA7"/>
    <w:rsid w:val="0086243E"/>
    <w:rsid w:val="008624D3"/>
    <w:rsid w:val="00862EF1"/>
    <w:rsid w:val="00863142"/>
    <w:rsid w:val="00863275"/>
    <w:rsid w:val="00863BA0"/>
    <w:rsid w:val="00864686"/>
    <w:rsid w:val="00865105"/>
    <w:rsid w:val="0086516B"/>
    <w:rsid w:val="0086523F"/>
    <w:rsid w:val="00865FBE"/>
    <w:rsid w:val="008667B1"/>
    <w:rsid w:val="008667E4"/>
    <w:rsid w:val="00866C5C"/>
    <w:rsid w:val="008673E1"/>
    <w:rsid w:val="00867566"/>
    <w:rsid w:val="0086787A"/>
    <w:rsid w:val="00867B59"/>
    <w:rsid w:val="00870017"/>
    <w:rsid w:val="0087042E"/>
    <w:rsid w:val="008705D0"/>
    <w:rsid w:val="00870FF1"/>
    <w:rsid w:val="00871B47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05A"/>
    <w:rsid w:val="008831F7"/>
    <w:rsid w:val="008833C1"/>
    <w:rsid w:val="00883869"/>
    <w:rsid w:val="00883D40"/>
    <w:rsid w:val="00883FBE"/>
    <w:rsid w:val="00884177"/>
    <w:rsid w:val="00884353"/>
    <w:rsid w:val="00884D49"/>
    <w:rsid w:val="00884ED9"/>
    <w:rsid w:val="008852F1"/>
    <w:rsid w:val="00885346"/>
    <w:rsid w:val="00885F68"/>
    <w:rsid w:val="00887051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67"/>
    <w:rsid w:val="00896972"/>
    <w:rsid w:val="0089726E"/>
    <w:rsid w:val="00897991"/>
    <w:rsid w:val="00897AC5"/>
    <w:rsid w:val="008A0509"/>
    <w:rsid w:val="008A057F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4D0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50B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05A2"/>
    <w:rsid w:val="008C12ED"/>
    <w:rsid w:val="008C15AB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520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1CF"/>
    <w:rsid w:val="008D32C1"/>
    <w:rsid w:val="008D3353"/>
    <w:rsid w:val="008D365F"/>
    <w:rsid w:val="008D3BB3"/>
    <w:rsid w:val="008D41D6"/>
    <w:rsid w:val="008D4468"/>
    <w:rsid w:val="008D45DB"/>
    <w:rsid w:val="008D4879"/>
    <w:rsid w:val="008D48B5"/>
    <w:rsid w:val="008D4C1B"/>
    <w:rsid w:val="008D4D39"/>
    <w:rsid w:val="008D512B"/>
    <w:rsid w:val="008D5B2D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4E6"/>
    <w:rsid w:val="008E0D99"/>
    <w:rsid w:val="008E0E62"/>
    <w:rsid w:val="008E0F6D"/>
    <w:rsid w:val="008E1652"/>
    <w:rsid w:val="008E1C18"/>
    <w:rsid w:val="008E215B"/>
    <w:rsid w:val="008E223A"/>
    <w:rsid w:val="008E27FC"/>
    <w:rsid w:val="008E35A0"/>
    <w:rsid w:val="008E364C"/>
    <w:rsid w:val="008E3F74"/>
    <w:rsid w:val="008E3FCB"/>
    <w:rsid w:val="008E439D"/>
    <w:rsid w:val="008E49DF"/>
    <w:rsid w:val="008E4F16"/>
    <w:rsid w:val="008E55DC"/>
    <w:rsid w:val="008E562E"/>
    <w:rsid w:val="008E5B92"/>
    <w:rsid w:val="008E6167"/>
    <w:rsid w:val="008E6496"/>
    <w:rsid w:val="008E676E"/>
    <w:rsid w:val="008E67C9"/>
    <w:rsid w:val="008E6A9A"/>
    <w:rsid w:val="008E6D19"/>
    <w:rsid w:val="008E6EE6"/>
    <w:rsid w:val="008E7764"/>
    <w:rsid w:val="008E787A"/>
    <w:rsid w:val="008E7997"/>
    <w:rsid w:val="008E7B8B"/>
    <w:rsid w:val="008E7EBD"/>
    <w:rsid w:val="008E7FC1"/>
    <w:rsid w:val="008F012A"/>
    <w:rsid w:val="008F0202"/>
    <w:rsid w:val="008F0D29"/>
    <w:rsid w:val="008F1D1C"/>
    <w:rsid w:val="008F1FEB"/>
    <w:rsid w:val="008F213F"/>
    <w:rsid w:val="008F2909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674"/>
    <w:rsid w:val="008F7F9D"/>
    <w:rsid w:val="00900118"/>
    <w:rsid w:val="00900457"/>
    <w:rsid w:val="009009A7"/>
    <w:rsid w:val="00900CFE"/>
    <w:rsid w:val="00900D21"/>
    <w:rsid w:val="0090164E"/>
    <w:rsid w:val="00901B6B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3B2"/>
    <w:rsid w:val="00904547"/>
    <w:rsid w:val="00905AAD"/>
    <w:rsid w:val="00906A03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959"/>
    <w:rsid w:val="00915A86"/>
    <w:rsid w:val="0091756F"/>
    <w:rsid w:val="00917665"/>
    <w:rsid w:val="00917FF2"/>
    <w:rsid w:val="009203B4"/>
    <w:rsid w:val="00920B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0E6"/>
    <w:rsid w:val="00926137"/>
    <w:rsid w:val="00926AA7"/>
    <w:rsid w:val="00926B61"/>
    <w:rsid w:val="00926F2E"/>
    <w:rsid w:val="009275CA"/>
    <w:rsid w:val="009276B6"/>
    <w:rsid w:val="0093028D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433"/>
    <w:rsid w:val="0093475B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404"/>
    <w:rsid w:val="00937583"/>
    <w:rsid w:val="0094011D"/>
    <w:rsid w:val="00940242"/>
    <w:rsid w:val="009409A9"/>
    <w:rsid w:val="009409B2"/>
    <w:rsid w:val="00940DA6"/>
    <w:rsid w:val="00941182"/>
    <w:rsid w:val="00941278"/>
    <w:rsid w:val="009416C7"/>
    <w:rsid w:val="0094176B"/>
    <w:rsid w:val="00941923"/>
    <w:rsid w:val="009419BC"/>
    <w:rsid w:val="00941F99"/>
    <w:rsid w:val="00942580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6F34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347"/>
    <w:rsid w:val="009676DA"/>
    <w:rsid w:val="009707D2"/>
    <w:rsid w:val="0097115B"/>
    <w:rsid w:val="00971376"/>
    <w:rsid w:val="00971810"/>
    <w:rsid w:val="009719E3"/>
    <w:rsid w:val="00971DD6"/>
    <w:rsid w:val="00971FB4"/>
    <w:rsid w:val="009720A7"/>
    <w:rsid w:val="009720F3"/>
    <w:rsid w:val="009729D2"/>
    <w:rsid w:val="00973240"/>
    <w:rsid w:val="0097325D"/>
    <w:rsid w:val="0097325F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1FB5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A58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09D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4C9"/>
    <w:rsid w:val="009A1E9C"/>
    <w:rsid w:val="009A1F91"/>
    <w:rsid w:val="009A23BD"/>
    <w:rsid w:val="009A2968"/>
    <w:rsid w:val="009A30B1"/>
    <w:rsid w:val="009A358A"/>
    <w:rsid w:val="009A3D4B"/>
    <w:rsid w:val="009A4754"/>
    <w:rsid w:val="009A48D2"/>
    <w:rsid w:val="009A49E5"/>
    <w:rsid w:val="009A5A06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762"/>
    <w:rsid w:val="009B0876"/>
    <w:rsid w:val="009B0AD1"/>
    <w:rsid w:val="009B17AE"/>
    <w:rsid w:val="009B22D1"/>
    <w:rsid w:val="009B23AC"/>
    <w:rsid w:val="009B2E76"/>
    <w:rsid w:val="009B303D"/>
    <w:rsid w:val="009B3C47"/>
    <w:rsid w:val="009B412D"/>
    <w:rsid w:val="009B4832"/>
    <w:rsid w:val="009B502E"/>
    <w:rsid w:val="009B5135"/>
    <w:rsid w:val="009B580C"/>
    <w:rsid w:val="009B5B77"/>
    <w:rsid w:val="009B5C8F"/>
    <w:rsid w:val="009B602E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95"/>
    <w:rsid w:val="009C692F"/>
    <w:rsid w:val="009C6B9E"/>
    <w:rsid w:val="009C759F"/>
    <w:rsid w:val="009C75DE"/>
    <w:rsid w:val="009C763A"/>
    <w:rsid w:val="009C77D2"/>
    <w:rsid w:val="009D030F"/>
    <w:rsid w:val="009D0C83"/>
    <w:rsid w:val="009D0E07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6D84"/>
    <w:rsid w:val="009D7552"/>
    <w:rsid w:val="009D7AB3"/>
    <w:rsid w:val="009E08CE"/>
    <w:rsid w:val="009E0FEC"/>
    <w:rsid w:val="009E145B"/>
    <w:rsid w:val="009E154A"/>
    <w:rsid w:val="009E17E1"/>
    <w:rsid w:val="009E2235"/>
    <w:rsid w:val="009E2382"/>
    <w:rsid w:val="009E256D"/>
    <w:rsid w:val="009E2C2F"/>
    <w:rsid w:val="009E2F2C"/>
    <w:rsid w:val="009E30B1"/>
    <w:rsid w:val="009E3A98"/>
    <w:rsid w:val="009E3CDC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0EF8"/>
    <w:rsid w:val="009F1267"/>
    <w:rsid w:val="009F143B"/>
    <w:rsid w:val="009F17E1"/>
    <w:rsid w:val="009F2A56"/>
    <w:rsid w:val="009F3AA6"/>
    <w:rsid w:val="009F49C7"/>
    <w:rsid w:val="009F4C5A"/>
    <w:rsid w:val="009F5506"/>
    <w:rsid w:val="009F5CD6"/>
    <w:rsid w:val="009F6FB2"/>
    <w:rsid w:val="009F71CA"/>
    <w:rsid w:val="009F7423"/>
    <w:rsid w:val="009F75EE"/>
    <w:rsid w:val="009F7703"/>
    <w:rsid w:val="009F7991"/>
    <w:rsid w:val="00A000E9"/>
    <w:rsid w:val="00A00334"/>
    <w:rsid w:val="00A00349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D39"/>
    <w:rsid w:val="00A04FA0"/>
    <w:rsid w:val="00A05BA3"/>
    <w:rsid w:val="00A06338"/>
    <w:rsid w:val="00A0659C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392"/>
    <w:rsid w:val="00A114FA"/>
    <w:rsid w:val="00A11505"/>
    <w:rsid w:val="00A11612"/>
    <w:rsid w:val="00A124A3"/>
    <w:rsid w:val="00A12831"/>
    <w:rsid w:val="00A12B27"/>
    <w:rsid w:val="00A131AB"/>
    <w:rsid w:val="00A13325"/>
    <w:rsid w:val="00A138A0"/>
    <w:rsid w:val="00A13C5E"/>
    <w:rsid w:val="00A13E68"/>
    <w:rsid w:val="00A143DD"/>
    <w:rsid w:val="00A1457C"/>
    <w:rsid w:val="00A15128"/>
    <w:rsid w:val="00A16537"/>
    <w:rsid w:val="00A165FB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1BC1"/>
    <w:rsid w:val="00A221A5"/>
    <w:rsid w:val="00A222A8"/>
    <w:rsid w:val="00A225CF"/>
    <w:rsid w:val="00A229AE"/>
    <w:rsid w:val="00A23096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CD2"/>
    <w:rsid w:val="00A271B0"/>
    <w:rsid w:val="00A2739D"/>
    <w:rsid w:val="00A2768C"/>
    <w:rsid w:val="00A2786F"/>
    <w:rsid w:val="00A305BE"/>
    <w:rsid w:val="00A308DA"/>
    <w:rsid w:val="00A309C2"/>
    <w:rsid w:val="00A30FA8"/>
    <w:rsid w:val="00A3164D"/>
    <w:rsid w:val="00A317DF"/>
    <w:rsid w:val="00A31D95"/>
    <w:rsid w:val="00A32D36"/>
    <w:rsid w:val="00A3320E"/>
    <w:rsid w:val="00A3332C"/>
    <w:rsid w:val="00A33BE3"/>
    <w:rsid w:val="00A34DEB"/>
    <w:rsid w:val="00A357D0"/>
    <w:rsid w:val="00A36E15"/>
    <w:rsid w:val="00A40D55"/>
    <w:rsid w:val="00A41012"/>
    <w:rsid w:val="00A41067"/>
    <w:rsid w:val="00A41809"/>
    <w:rsid w:val="00A42591"/>
    <w:rsid w:val="00A42A4C"/>
    <w:rsid w:val="00A43045"/>
    <w:rsid w:val="00A43199"/>
    <w:rsid w:val="00A43368"/>
    <w:rsid w:val="00A43E73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B25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23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87F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C"/>
    <w:rsid w:val="00A766AF"/>
    <w:rsid w:val="00A76D33"/>
    <w:rsid w:val="00A773D7"/>
    <w:rsid w:val="00A77790"/>
    <w:rsid w:val="00A81384"/>
    <w:rsid w:val="00A81556"/>
    <w:rsid w:val="00A822A0"/>
    <w:rsid w:val="00A82929"/>
    <w:rsid w:val="00A838E3"/>
    <w:rsid w:val="00A847BF"/>
    <w:rsid w:val="00A85B50"/>
    <w:rsid w:val="00A86171"/>
    <w:rsid w:val="00A863D1"/>
    <w:rsid w:val="00A865F6"/>
    <w:rsid w:val="00A8668D"/>
    <w:rsid w:val="00A868B2"/>
    <w:rsid w:val="00A86DF4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78"/>
    <w:rsid w:val="00A93CD8"/>
    <w:rsid w:val="00A94E35"/>
    <w:rsid w:val="00A95860"/>
    <w:rsid w:val="00A95BE5"/>
    <w:rsid w:val="00A9610D"/>
    <w:rsid w:val="00A9627C"/>
    <w:rsid w:val="00A96489"/>
    <w:rsid w:val="00A967C1"/>
    <w:rsid w:val="00A9748D"/>
    <w:rsid w:val="00A97637"/>
    <w:rsid w:val="00AA0DDF"/>
    <w:rsid w:val="00AA1071"/>
    <w:rsid w:val="00AA11A8"/>
    <w:rsid w:val="00AA17D4"/>
    <w:rsid w:val="00AA1E77"/>
    <w:rsid w:val="00AA212B"/>
    <w:rsid w:val="00AA2901"/>
    <w:rsid w:val="00AA2DAD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3AE"/>
    <w:rsid w:val="00AA785B"/>
    <w:rsid w:val="00AA7F5A"/>
    <w:rsid w:val="00AB0546"/>
    <w:rsid w:val="00AB08AC"/>
    <w:rsid w:val="00AB0F51"/>
    <w:rsid w:val="00AB159A"/>
    <w:rsid w:val="00AB2315"/>
    <w:rsid w:val="00AB2876"/>
    <w:rsid w:val="00AB2909"/>
    <w:rsid w:val="00AB325E"/>
    <w:rsid w:val="00AB440B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799"/>
    <w:rsid w:val="00AC7910"/>
    <w:rsid w:val="00AD0B25"/>
    <w:rsid w:val="00AD0E98"/>
    <w:rsid w:val="00AD1170"/>
    <w:rsid w:val="00AD1BB4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529"/>
    <w:rsid w:val="00AE3631"/>
    <w:rsid w:val="00AE36C7"/>
    <w:rsid w:val="00AE3979"/>
    <w:rsid w:val="00AE39DF"/>
    <w:rsid w:val="00AE3C53"/>
    <w:rsid w:val="00AE4063"/>
    <w:rsid w:val="00AE42F0"/>
    <w:rsid w:val="00AE434E"/>
    <w:rsid w:val="00AE4415"/>
    <w:rsid w:val="00AE4F7F"/>
    <w:rsid w:val="00AE545F"/>
    <w:rsid w:val="00AE54B8"/>
    <w:rsid w:val="00AE54E0"/>
    <w:rsid w:val="00AE5FA1"/>
    <w:rsid w:val="00AE60B2"/>
    <w:rsid w:val="00AE633F"/>
    <w:rsid w:val="00AE6886"/>
    <w:rsid w:val="00AE68C1"/>
    <w:rsid w:val="00AE6DC0"/>
    <w:rsid w:val="00AE6E4F"/>
    <w:rsid w:val="00AE727C"/>
    <w:rsid w:val="00AE7439"/>
    <w:rsid w:val="00AE75E0"/>
    <w:rsid w:val="00AE7DA4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47EE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19A4"/>
    <w:rsid w:val="00B02137"/>
    <w:rsid w:val="00B021FB"/>
    <w:rsid w:val="00B02C69"/>
    <w:rsid w:val="00B02ED0"/>
    <w:rsid w:val="00B03EC9"/>
    <w:rsid w:val="00B041B9"/>
    <w:rsid w:val="00B05006"/>
    <w:rsid w:val="00B053F9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FB"/>
    <w:rsid w:val="00B10A5E"/>
    <w:rsid w:val="00B11A0A"/>
    <w:rsid w:val="00B11D7E"/>
    <w:rsid w:val="00B12672"/>
    <w:rsid w:val="00B13EFC"/>
    <w:rsid w:val="00B143E5"/>
    <w:rsid w:val="00B148BC"/>
    <w:rsid w:val="00B1527F"/>
    <w:rsid w:val="00B1613F"/>
    <w:rsid w:val="00B17341"/>
    <w:rsid w:val="00B17371"/>
    <w:rsid w:val="00B17570"/>
    <w:rsid w:val="00B2075C"/>
    <w:rsid w:val="00B20852"/>
    <w:rsid w:val="00B20E73"/>
    <w:rsid w:val="00B20F58"/>
    <w:rsid w:val="00B2119C"/>
    <w:rsid w:val="00B23218"/>
    <w:rsid w:val="00B23DB5"/>
    <w:rsid w:val="00B247C6"/>
    <w:rsid w:val="00B25001"/>
    <w:rsid w:val="00B2534F"/>
    <w:rsid w:val="00B254F8"/>
    <w:rsid w:val="00B25DEB"/>
    <w:rsid w:val="00B26A03"/>
    <w:rsid w:val="00B26A29"/>
    <w:rsid w:val="00B271F5"/>
    <w:rsid w:val="00B27691"/>
    <w:rsid w:val="00B276C2"/>
    <w:rsid w:val="00B278DA"/>
    <w:rsid w:val="00B30472"/>
    <w:rsid w:val="00B30F39"/>
    <w:rsid w:val="00B31272"/>
    <w:rsid w:val="00B31291"/>
    <w:rsid w:val="00B317F5"/>
    <w:rsid w:val="00B32A8A"/>
    <w:rsid w:val="00B34283"/>
    <w:rsid w:val="00B34402"/>
    <w:rsid w:val="00B34823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2FC"/>
    <w:rsid w:val="00B4152B"/>
    <w:rsid w:val="00B415CC"/>
    <w:rsid w:val="00B41B17"/>
    <w:rsid w:val="00B41CBB"/>
    <w:rsid w:val="00B42459"/>
    <w:rsid w:val="00B42796"/>
    <w:rsid w:val="00B42828"/>
    <w:rsid w:val="00B429BF"/>
    <w:rsid w:val="00B42AAC"/>
    <w:rsid w:val="00B42B0E"/>
    <w:rsid w:val="00B43B9B"/>
    <w:rsid w:val="00B44234"/>
    <w:rsid w:val="00B445F3"/>
    <w:rsid w:val="00B44C59"/>
    <w:rsid w:val="00B44F99"/>
    <w:rsid w:val="00B45185"/>
    <w:rsid w:val="00B45496"/>
    <w:rsid w:val="00B4592B"/>
    <w:rsid w:val="00B4638D"/>
    <w:rsid w:val="00B46792"/>
    <w:rsid w:val="00B470C9"/>
    <w:rsid w:val="00B47CFB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12C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27A"/>
    <w:rsid w:val="00B63D53"/>
    <w:rsid w:val="00B63EBB"/>
    <w:rsid w:val="00B64100"/>
    <w:rsid w:val="00B64B1F"/>
    <w:rsid w:val="00B65433"/>
    <w:rsid w:val="00B663CB"/>
    <w:rsid w:val="00B6641F"/>
    <w:rsid w:val="00B666CD"/>
    <w:rsid w:val="00B666F7"/>
    <w:rsid w:val="00B66794"/>
    <w:rsid w:val="00B66A43"/>
    <w:rsid w:val="00B66B6A"/>
    <w:rsid w:val="00B67138"/>
    <w:rsid w:val="00B672AE"/>
    <w:rsid w:val="00B6770D"/>
    <w:rsid w:val="00B67CDC"/>
    <w:rsid w:val="00B67DFF"/>
    <w:rsid w:val="00B70026"/>
    <w:rsid w:val="00B7032E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2C3C"/>
    <w:rsid w:val="00B73A4B"/>
    <w:rsid w:val="00B73A86"/>
    <w:rsid w:val="00B740E2"/>
    <w:rsid w:val="00B741F8"/>
    <w:rsid w:val="00B743E3"/>
    <w:rsid w:val="00B75F64"/>
    <w:rsid w:val="00B7612D"/>
    <w:rsid w:val="00B76179"/>
    <w:rsid w:val="00B766F9"/>
    <w:rsid w:val="00B768DA"/>
    <w:rsid w:val="00B76A39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9B7"/>
    <w:rsid w:val="00B82B5F"/>
    <w:rsid w:val="00B82E37"/>
    <w:rsid w:val="00B82EFA"/>
    <w:rsid w:val="00B82F78"/>
    <w:rsid w:val="00B83248"/>
    <w:rsid w:val="00B835AE"/>
    <w:rsid w:val="00B8386B"/>
    <w:rsid w:val="00B84426"/>
    <w:rsid w:val="00B84633"/>
    <w:rsid w:val="00B864AA"/>
    <w:rsid w:val="00B86F4B"/>
    <w:rsid w:val="00B90061"/>
    <w:rsid w:val="00B9041F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03"/>
    <w:rsid w:val="00B94FE2"/>
    <w:rsid w:val="00B95244"/>
    <w:rsid w:val="00B95F21"/>
    <w:rsid w:val="00B9601B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3E7"/>
    <w:rsid w:val="00BA5ECC"/>
    <w:rsid w:val="00BA6472"/>
    <w:rsid w:val="00BA6D3F"/>
    <w:rsid w:val="00BA6D50"/>
    <w:rsid w:val="00BA6ED6"/>
    <w:rsid w:val="00BA7331"/>
    <w:rsid w:val="00BB0935"/>
    <w:rsid w:val="00BB0B20"/>
    <w:rsid w:val="00BB0D27"/>
    <w:rsid w:val="00BB0D90"/>
    <w:rsid w:val="00BB10D5"/>
    <w:rsid w:val="00BB1CD0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B7916"/>
    <w:rsid w:val="00BC0202"/>
    <w:rsid w:val="00BC0B6A"/>
    <w:rsid w:val="00BC0B9E"/>
    <w:rsid w:val="00BC0C7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315"/>
    <w:rsid w:val="00BC4B4B"/>
    <w:rsid w:val="00BC502D"/>
    <w:rsid w:val="00BC5043"/>
    <w:rsid w:val="00BC57B2"/>
    <w:rsid w:val="00BC5818"/>
    <w:rsid w:val="00BC5959"/>
    <w:rsid w:val="00BC65E6"/>
    <w:rsid w:val="00BC7351"/>
    <w:rsid w:val="00BD06D0"/>
    <w:rsid w:val="00BD09B0"/>
    <w:rsid w:val="00BD1FF4"/>
    <w:rsid w:val="00BD24A9"/>
    <w:rsid w:val="00BD2980"/>
    <w:rsid w:val="00BD314A"/>
    <w:rsid w:val="00BD3292"/>
    <w:rsid w:val="00BD373E"/>
    <w:rsid w:val="00BD3746"/>
    <w:rsid w:val="00BD3AFD"/>
    <w:rsid w:val="00BD3B72"/>
    <w:rsid w:val="00BD3EA8"/>
    <w:rsid w:val="00BD49EF"/>
    <w:rsid w:val="00BD4E81"/>
    <w:rsid w:val="00BD56C1"/>
    <w:rsid w:val="00BD5808"/>
    <w:rsid w:val="00BD5D19"/>
    <w:rsid w:val="00BD5D87"/>
    <w:rsid w:val="00BD5DFA"/>
    <w:rsid w:val="00BD6354"/>
    <w:rsid w:val="00BD65EE"/>
    <w:rsid w:val="00BD6B26"/>
    <w:rsid w:val="00BD713D"/>
    <w:rsid w:val="00BD7193"/>
    <w:rsid w:val="00BD739B"/>
    <w:rsid w:val="00BD7537"/>
    <w:rsid w:val="00BE062C"/>
    <w:rsid w:val="00BE08C8"/>
    <w:rsid w:val="00BE0E99"/>
    <w:rsid w:val="00BE170C"/>
    <w:rsid w:val="00BE1B59"/>
    <w:rsid w:val="00BE1EE9"/>
    <w:rsid w:val="00BE2840"/>
    <w:rsid w:val="00BE298C"/>
    <w:rsid w:val="00BE2B0E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1F51"/>
    <w:rsid w:val="00BF1FAF"/>
    <w:rsid w:val="00BF2893"/>
    <w:rsid w:val="00BF3A93"/>
    <w:rsid w:val="00BF3B78"/>
    <w:rsid w:val="00BF3F2C"/>
    <w:rsid w:val="00BF47E7"/>
    <w:rsid w:val="00BF4E24"/>
    <w:rsid w:val="00BF53A9"/>
    <w:rsid w:val="00BF5490"/>
    <w:rsid w:val="00BF559D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BF7A14"/>
    <w:rsid w:val="00C00726"/>
    <w:rsid w:val="00C007D1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8C4"/>
    <w:rsid w:val="00C1493D"/>
    <w:rsid w:val="00C14C60"/>
    <w:rsid w:val="00C15431"/>
    <w:rsid w:val="00C15E48"/>
    <w:rsid w:val="00C165AD"/>
    <w:rsid w:val="00C16BDC"/>
    <w:rsid w:val="00C17932"/>
    <w:rsid w:val="00C179C4"/>
    <w:rsid w:val="00C17D49"/>
    <w:rsid w:val="00C203EB"/>
    <w:rsid w:val="00C2054B"/>
    <w:rsid w:val="00C208EF"/>
    <w:rsid w:val="00C209DA"/>
    <w:rsid w:val="00C20A9E"/>
    <w:rsid w:val="00C20C21"/>
    <w:rsid w:val="00C2172B"/>
    <w:rsid w:val="00C219AF"/>
    <w:rsid w:val="00C221E9"/>
    <w:rsid w:val="00C22970"/>
    <w:rsid w:val="00C236B0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7BD"/>
    <w:rsid w:val="00C24CC5"/>
    <w:rsid w:val="00C25075"/>
    <w:rsid w:val="00C2520D"/>
    <w:rsid w:val="00C262D7"/>
    <w:rsid w:val="00C2683C"/>
    <w:rsid w:val="00C26FBA"/>
    <w:rsid w:val="00C27567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CA0"/>
    <w:rsid w:val="00C37AB4"/>
    <w:rsid w:val="00C37BA7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64C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317"/>
    <w:rsid w:val="00C44C0D"/>
    <w:rsid w:val="00C44CA9"/>
    <w:rsid w:val="00C46686"/>
    <w:rsid w:val="00C46759"/>
    <w:rsid w:val="00C46DDD"/>
    <w:rsid w:val="00C46E81"/>
    <w:rsid w:val="00C46EF2"/>
    <w:rsid w:val="00C474E0"/>
    <w:rsid w:val="00C50B8F"/>
    <w:rsid w:val="00C511A8"/>
    <w:rsid w:val="00C51C1F"/>
    <w:rsid w:val="00C52283"/>
    <w:rsid w:val="00C52C66"/>
    <w:rsid w:val="00C52F3D"/>
    <w:rsid w:val="00C5335F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57CBA"/>
    <w:rsid w:val="00C6088A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10E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7141"/>
    <w:rsid w:val="00C90097"/>
    <w:rsid w:val="00C90116"/>
    <w:rsid w:val="00C903A4"/>
    <w:rsid w:val="00C90B44"/>
    <w:rsid w:val="00C91252"/>
    <w:rsid w:val="00C91DFF"/>
    <w:rsid w:val="00C92A51"/>
    <w:rsid w:val="00C92A70"/>
    <w:rsid w:val="00C92AE5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6D52"/>
    <w:rsid w:val="00C972D6"/>
    <w:rsid w:val="00C979A7"/>
    <w:rsid w:val="00C97A83"/>
    <w:rsid w:val="00C97A90"/>
    <w:rsid w:val="00C97B9B"/>
    <w:rsid w:val="00CA0306"/>
    <w:rsid w:val="00CA1A55"/>
    <w:rsid w:val="00CA1ED9"/>
    <w:rsid w:val="00CA1FEB"/>
    <w:rsid w:val="00CA2195"/>
    <w:rsid w:val="00CA2F9B"/>
    <w:rsid w:val="00CA33E1"/>
    <w:rsid w:val="00CA36FA"/>
    <w:rsid w:val="00CA39A8"/>
    <w:rsid w:val="00CA3DD2"/>
    <w:rsid w:val="00CA3F3C"/>
    <w:rsid w:val="00CA40E3"/>
    <w:rsid w:val="00CA4222"/>
    <w:rsid w:val="00CA448A"/>
    <w:rsid w:val="00CA4656"/>
    <w:rsid w:val="00CA5E74"/>
    <w:rsid w:val="00CA5F8D"/>
    <w:rsid w:val="00CA6857"/>
    <w:rsid w:val="00CA6C5C"/>
    <w:rsid w:val="00CA6E14"/>
    <w:rsid w:val="00CA795B"/>
    <w:rsid w:val="00CB0532"/>
    <w:rsid w:val="00CB0978"/>
    <w:rsid w:val="00CB0B41"/>
    <w:rsid w:val="00CB14C3"/>
    <w:rsid w:val="00CB1AF8"/>
    <w:rsid w:val="00CB1B24"/>
    <w:rsid w:val="00CB1B35"/>
    <w:rsid w:val="00CB1CAD"/>
    <w:rsid w:val="00CB3025"/>
    <w:rsid w:val="00CB305B"/>
    <w:rsid w:val="00CB3C5F"/>
    <w:rsid w:val="00CB3E14"/>
    <w:rsid w:val="00CB3F01"/>
    <w:rsid w:val="00CB412F"/>
    <w:rsid w:val="00CB4309"/>
    <w:rsid w:val="00CB4364"/>
    <w:rsid w:val="00CB440E"/>
    <w:rsid w:val="00CB44C9"/>
    <w:rsid w:val="00CB4BA5"/>
    <w:rsid w:val="00CB4EF8"/>
    <w:rsid w:val="00CB5332"/>
    <w:rsid w:val="00CB545F"/>
    <w:rsid w:val="00CB612F"/>
    <w:rsid w:val="00CB6645"/>
    <w:rsid w:val="00CB693B"/>
    <w:rsid w:val="00CB6B74"/>
    <w:rsid w:val="00CB6C60"/>
    <w:rsid w:val="00CB7B72"/>
    <w:rsid w:val="00CC0FF3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437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6F4"/>
    <w:rsid w:val="00CD27FF"/>
    <w:rsid w:val="00CD356F"/>
    <w:rsid w:val="00CD370D"/>
    <w:rsid w:val="00CD4B86"/>
    <w:rsid w:val="00CD4E50"/>
    <w:rsid w:val="00CD4EEC"/>
    <w:rsid w:val="00CD56C9"/>
    <w:rsid w:val="00CD5AF2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AE9"/>
    <w:rsid w:val="00CE6C0B"/>
    <w:rsid w:val="00CE6CFE"/>
    <w:rsid w:val="00CE7297"/>
    <w:rsid w:val="00CE7376"/>
    <w:rsid w:val="00CE7A26"/>
    <w:rsid w:val="00CE7C73"/>
    <w:rsid w:val="00CE7DEB"/>
    <w:rsid w:val="00CF08FB"/>
    <w:rsid w:val="00CF0927"/>
    <w:rsid w:val="00CF1A46"/>
    <w:rsid w:val="00CF1B18"/>
    <w:rsid w:val="00CF1ECC"/>
    <w:rsid w:val="00CF2007"/>
    <w:rsid w:val="00CF21A8"/>
    <w:rsid w:val="00CF236F"/>
    <w:rsid w:val="00CF2B24"/>
    <w:rsid w:val="00CF375D"/>
    <w:rsid w:val="00CF3990"/>
    <w:rsid w:val="00CF3CDE"/>
    <w:rsid w:val="00CF41AB"/>
    <w:rsid w:val="00CF4606"/>
    <w:rsid w:val="00CF48FE"/>
    <w:rsid w:val="00CF5A66"/>
    <w:rsid w:val="00CF612B"/>
    <w:rsid w:val="00CF6183"/>
    <w:rsid w:val="00CF656F"/>
    <w:rsid w:val="00CF7652"/>
    <w:rsid w:val="00CF76AD"/>
    <w:rsid w:val="00CF7C3A"/>
    <w:rsid w:val="00D00C84"/>
    <w:rsid w:val="00D01713"/>
    <w:rsid w:val="00D01A8D"/>
    <w:rsid w:val="00D01BB7"/>
    <w:rsid w:val="00D0209F"/>
    <w:rsid w:val="00D03757"/>
    <w:rsid w:val="00D037D2"/>
    <w:rsid w:val="00D0392C"/>
    <w:rsid w:val="00D03F2C"/>
    <w:rsid w:val="00D04606"/>
    <w:rsid w:val="00D04864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41"/>
    <w:rsid w:val="00D069BE"/>
    <w:rsid w:val="00D06F25"/>
    <w:rsid w:val="00D07895"/>
    <w:rsid w:val="00D07C90"/>
    <w:rsid w:val="00D07E0A"/>
    <w:rsid w:val="00D07EC8"/>
    <w:rsid w:val="00D102B2"/>
    <w:rsid w:val="00D11637"/>
    <w:rsid w:val="00D116EE"/>
    <w:rsid w:val="00D11D6E"/>
    <w:rsid w:val="00D11EF5"/>
    <w:rsid w:val="00D12B8A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261"/>
    <w:rsid w:val="00D203C8"/>
    <w:rsid w:val="00D20961"/>
    <w:rsid w:val="00D20A37"/>
    <w:rsid w:val="00D20C85"/>
    <w:rsid w:val="00D20D5C"/>
    <w:rsid w:val="00D2132F"/>
    <w:rsid w:val="00D21439"/>
    <w:rsid w:val="00D21966"/>
    <w:rsid w:val="00D220C1"/>
    <w:rsid w:val="00D22B4B"/>
    <w:rsid w:val="00D22DDE"/>
    <w:rsid w:val="00D22EBC"/>
    <w:rsid w:val="00D2422A"/>
    <w:rsid w:val="00D244AC"/>
    <w:rsid w:val="00D249AD"/>
    <w:rsid w:val="00D24AA4"/>
    <w:rsid w:val="00D24BE2"/>
    <w:rsid w:val="00D26407"/>
    <w:rsid w:val="00D2650D"/>
    <w:rsid w:val="00D26EE7"/>
    <w:rsid w:val="00D2727E"/>
    <w:rsid w:val="00D27720"/>
    <w:rsid w:val="00D27819"/>
    <w:rsid w:val="00D30DB0"/>
    <w:rsid w:val="00D312D0"/>
    <w:rsid w:val="00D315B2"/>
    <w:rsid w:val="00D315D4"/>
    <w:rsid w:val="00D318E1"/>
    <w:rsid w:val="00D3190B"/>
    <w:rsid w:val="00D31E01"/>
    <w:rsid w:val="00D31EAC"/>
    <w:rsid w:val="00D323E7"/>
    <w:rsid w:val="00D32692"/>
    <w:rsid w:val="00D3282F"/>
    <w:rsid w:val="00D32954"/>
    <w:rsid w:val="00D32961"/>
    <w:rsid w:val="00D329F4"/>
    <w:rsid w:val="00D32A27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8BB"/>
    <w:rsid w:val="00D37F72"/>
    <w:rsid w:val="00D408F2"/>
    <w:rsid w:val="00D40960"/>
    <w:rsid w:val="00D412F6"/>
    <w:rsid w:val="00D414DB"/>
    <w:rsid w:val="00D41571"/>
    <w:rsid w:val="00D41E17"/>
    <w:rsid w:val="00D422D3"/>
    <w:rsid w:val="00D4244F"/>
    <w:rsid w:val="00D428D8"/>
    <w:rsid w:val="00D429F5"/>
    <w:rsid w:val="00D42A7E"/>
    <w:rsid w:val="00D42B48"/>
    <w:rsid w:val="00D42D44"/>
    <w:rsid w:val="00D42ED9"/>
    <w:rsid w:val="00D436F4"/>
    <w:rsid w:val="00D43754"/>
    <w:rsid w:val="00D446CE"/>
    <w:rsid w:val="00D4483B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360"/>
    <w:rsid w:val="00D51632"/>
    <w:rsid w:val="00D517A5"/>
    <w:rsid w:val="00D52009"/>
    <w:rsid w:val="00D5210B"/>
    <w:rsid w:val="00D527C0"/>
    <w:rsid w:val="00D52A19"/>
    <w:rsid w:val="00D52BDA"/>
    <w:rsid w:val="00D52D42"/>
    <w:rsid w:val="00D53334"/>
    <w:rsid w:val="00D53559"/>
    <w:rsid w:val="00D5366F"/>
    <w:rsid w:val="00D539F6"/>
    <w:rsid w:val="00D53D70"/>
    <w:rsid w:val="00D5421B"/>
    <w:rsid w:val="00D5440D"/>
    <w:rsid w:val="00D5466F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4C3"/>
    <w:rsid w:val="00D628D2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0BA5"/>
    <w:rsid w:val="00D713F1"/>
    <w:rsid w:val="00D713FE"/>
    <w:rsid w:val="00D7177C"/>
    <w:rsid w:val="00D71A99"/>
    <w:rsid w:val="00D71D70"/>
    <w:rsid w:val="00D72D21"/>
    <w:rsid w:val="00D731B7"/>
    <w:rsid w:val="00D73200"/>
    <w:rsid w:val="00D73AA6"/>
    <w:rsid w:val="00D74040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B1"/>
    <w:rsid w:val="00D833E3"/>
    <w:rsid w:val="00D834C3"/>
    <w:rsid w:val="00D83E04"/>
    <w:rsid w:val="00D84449"/>
    <w:rsid w:val="00D8598B"/>
    <w:rsid w:val="00D861B1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3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0DF7"/>
    <w:rsid w:val="00DC1563"/>
    <w:rsid w:val="00DC15CA"/>
    <w:rsid w:val="00DC1AC3"/>
    <w:rsid w:val="00DC23E2"/>
    <w:rsid w:val="00DC2749"/>
    <w:rsid w:val="00DC2820"/>
    <w:rsid w:val="00DC2CEB"/>
    <w:rsid w:val="00DC3862"/>
    <w:rsid w:val="00DC3D71"/>
    <w:rsid w:val="00DC4640"/>
    <w:rsid w:val="00DC50B2"/>
    <w:rsid w:val="00DC562F"/>
    <w:rsid w:val="00DC5788"/>
    <w:rsid w:val="00DC59FC"/>
    <w:rsid w:val="00DC60E0"/>
    <w:rsid w:val="00DC72AE"/>
    <w:rsid w:val="00DD08DA"/>
    <w:rsid w:val="00DD0AFC"/>
    <w:rsid w:val="00DD10F1"/>
    <w:rsid w:val="00DD1987"/>
    <w:rsid w:val="00DD1A9D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23F"/>
    <w:rsid w:val="00DE3912"/>
    <w:rsid w:val="00DE3F2D"/>
    <w:rsid w:val="00DE3F71"/>
    <w:rsid w:val="00DE513D"/>
    <w:rsid w:val="00DE52AE"/>
    <w:rsid w:val="00DE54EC"/>
    <w:rsid w:val="00DE5836"/>
    <w:rsid w:val="00DE5A85"/>
    <w:rsid w:val="00DE5D47"/>
    <w:rsid w:val="00DE5D86"/>
    <w:rsid w:val="00DE62FE"/>
    <w:rsid w:val="00DE63AC"/>
    <w:rsid w:val="00DE6D89"/>
    <w:rsid w:val="00DE7596"/>
    <w:rsid w:val="00DE790E"/>
    <w:rsid w:val="00DE7E27"/>
    <w:rsid w:val="00DE7F0F"/>
    <w:rsid w:val="00DE7F51"/>
    <w:rsid w:val="00DF00B5"/>
    <w:rsid w:val="00DF0D0D"/>
    <w:rsid w:val="00DF0D3A"/>
    <w:rsid w:val="00DF10C2"/>
    <w:rsid w:val="00DF1A28"/>
    <w:rsid w:val="00DF242C"/>
    <w:rsid w:val="00DF242D"/>
    <w:rsid w:val="00DF292F"/>
    <w:rsid w:val="00DF320A"/>
    <w:rsid w:val="00DF38C6"/>
    <w:rsid w:val="00DF5558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016D"/>
    <w:rsid w:val="00E013F9"/>
    <w:rsid w:val="00E017FB"/>
    <w:rsid w:val="00E02149"/>
    <w:rsid w:val="00E02AF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3FE"/>
    <w:rsid w:val="00E105E0"/>
    <w:rsid w:val="00E106ED"/>
    <w:rsid w:val="00E12532"/>
    <w:rsid w:val="00E130F4"/>
    <w:rsid w:val="00E13364"/>
    <w:rsid w:val="00E13CB6"/>
    <w:rsid w:val="00E13CEB"/>
    <w:rsid w:val="00E14386"/>
    <w:rsid w:val="00E1461A"/>
    <w:rsid w:val="00E1563E"/>
    <w:rsid w:val="00E159F8"/>
    <w:rsid w:val="00E1615F"/>
    <w:rsid w:val="00E161F9"/>
    <w:rsid w:val="00E166A2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BF1"/>
    <w:rsid w:val="00E21F0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267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16"/>
    <w:rsid w:val="00E3148A"/>
    <w:rsid w:val="00E31D1D"/>
    <w:rsid w:val="00E328A2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37E07"/>
    <w:rsid w:val="00E40DA9"/>
    <w:rsid w:val="00E410C8"/>
    <w:rsid w:val="00E41224"/>
    <w:rsid w:val="00E41472"/>
    <w:rsid w:val="00E4254D"/>
    <w:rsid w:val="00E426DF"/>
    <w:rsid w:val="00E42A3A"/>
    <w:rsid w:val="00E432CD"/>
    <w:rsid w:val="00E4335A"/>
    <w:rsid w:val="00E43557"/>
    <w:rsid w:val="00E44029"/>
    <w:rsid w:val="00E4407D"/>
    <w:rsid w:val="00E44640"/>
    <w:rsid w:val="00E44966"/>
    <w:rsid w:val="00E44DF5"/>
    <w:rsid w:val="00E44F3F"/>
    <w:rsid w:val="00E45050"/>
    <w:rsid w:val="00E45594"/>
    <w:rsid w:val="00E45D33"/>
    <w:rsid w:val="00E47365"/>
    <w:rsid w:val="00E47BB0"/>
    <w:rsid w:val="00E501C6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7CF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37C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0DD0"/>
    <w:rsid w:val="00E80EC6"/>
    <w:rsid w:val="00E81044"/>
    <w:rsid w:val="00E812C9"/>
    <w:rsid w:val="00E8192E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93F"/>
    <w:rsid w:val="00E84BE7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4F5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493"/>
    <w:rsid w:val="00E9354C"/>
    <w:rsid w:val="00E93753"/>
    <w:rsid w:val="00E941E6"/>
    <w:rsid w:val="00E943C8"/>
    <w:rsid w:val="00E945AE"/>
    <w:rsid w:val="00E947BC"/>
    <w:rsid w:val="00E94D84"/>
    <w:rsid w:val="00E95107"/>
    <w:rsid w:val="00E9561C"/>
    <w:rsid w:val="00E958C2"/>
    <w:rsid w:val="00E95F5B"/>
    <w:rsid w:val="00E96513"/>
    <w:rsid w:val="00E973C7"/>
    <w:rsid w:val="00E97443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59F"/>
    <w:rsid w:val="00EA462F"/>
    <w:rsid w:val="00EA4D1D"/>
    <w:rsid w:val="00EA5966"/>
    <w:rsid w:val="00EA5EED"/>
    <w:rsid w:val="00EA61FB"/>
    <w:rsid w:val="00EA668D"/>
    <w:rsid w:val="00EA69A0"/>
    <w:rsid w:val="00EA6F7A"/>
    <w:rsid w:val="00EA7210"/>
    <w:rsid w:val="00EA7813"/>
    <w:rsid w:val="00EB0539"/>
    <w:rsid w:val="00EB0A49"/>
    <w:rsid w:val="00EB1191"/>
    <w:rsid w:val="00EB1361"/>
    <w:rsid w:val="00EB1473"/>
    <w:rsid w:val="00EB1DC6"/>
    <w:rsid w:val="00EB1E2A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B7BDF"/>
    <w:rsid w:val="00EB7D33"/>
    <w:rsid w:val="00EC0187"/>
    <w:rsid w:val="00EC024B"/>
    <w:rsid w:val="00EC0493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105"/>
    <w:rsid w:val="00EC54EB"/>
    <w:rsid w:val="00EC5721"/>
    <w:rsid w:val="00EC5E1F"/>
    <w:rsid w:val="00EC5E2C"/>
    <w:rsid w:val="00EC6CC0"/>
    <w:rsid w:val="00EC71B8"/>
    <w:rsid w:val="00EC75F8"/>
    <w:rsid w:val="00EC76E5"/>
    <w:rsid w:val="00EC770C"/>
    <w:rsid w:val="00EC78D9"/>
    <w:rsid w:val="00EC7BD0"/>
    <w:rsid w:val="00ED0742"/>
    <w:rsid w:val="00ED0C0B"/>
    <w:rsid w:val="00ED0CED"/>
    <w:rsid w:val="00ED0D41"/>
    <w:rsid w:val="00ED0E9D"/>
    <w:rsid w:val="00ED0EED"/>
    <w:rsid w:val="00ED0F4F"/>
    <w:rsid w:val="00ED1796"/>
    <w:rsid w:val="00ED1E39"/>
    <w:rsid w:val="00ED1F44"/>
    <w:rsid w:val="00ED1FA6"/>
    <w:rsid w:val="00ED22C3"/>
    <w:rsid w:val="00ED26F2"/>
    <w:rsid w:val="00ED2704"/>
    <w:rsid w:val="00ED3837"/>
    <w:rsid w:val="00ED42B6"/>
    <w:rsid w:val="00ED49F9"/>
    <w:rsid w:val="00ED4CAB"/>
    <w:rsid w:val="00ED5002"/>
    <w:rsid w:val="00ED5CD1"/>
    <w:rsid w:val="00ED5DF6"/>
    <w:rsid w:val="00ED5EE8"/>
    <w:rsid w:val="00ED68E0"/>
    <w:rsid w:val="00EE0473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2D9"/>
    <w:rsid w:val="00EE3321"/>
    <w:rsid w:val="00EE3E96"/>
    <w:rsid w:val="00EE41C6"/>
    <w:rsid w:val="00EE429E"/>
    <w:rsid w:val="00EE4D33"/>
    <w:rsid w:val="00EE4DC3"/>
    <w:rsid w:val="00EE54D7"/>
    <w:rsid w:val="00EE6CD0"/>
    <w:rsid w:val="00EE72A9"/>
    <w:rsid w:val="00EE79BA"/>
    <w:rsid w:val="00EE7C6B"/>
    <w:rsid w:val="00EF043A"/>
    <w:rsid w:val="00EF1720"/>
    <w:rsid w:val="00EF1C82"/>
    <w:rsid w:val="00EF1EBA"/>
    <w:rsid w:val="00EF210D"/>
    <w:rsid w:val="00EF253D"/>
    <w:rsid w:val="00EF3374"/>
    <w:rsid w:val="00EF3786"/>
    <w:rsid w:val="00EF39B7"/>
    <w:rsid w:val="00EF3E1C"/>
    <w:rsid w:val="00EF41BD"/>
    <w:rsid w:val="00EF4606"/>
    <w:rsid w:val="00EF491F"/>
    <w:rsid w:val="00EF49B6"/>
    <w:rsid w:val="00EF4D2A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7DB"/>
    <w:rsid w:val="00F03E04"/>
    <w:rsid w:val="00F04190"/>
    <w:rsid w:val="00F04D81"/>
    <w:rsid w:val="00F05BFF"/>
    <w:rsid w:val="00F060A2"/>
    <w:rsid w:val="00F065D2"/>
    <w:rsid w:val="00F07169"/>
    <w:rsid w:val="00F072F1"/>
    <w:rsid w:val="00F079D8"/>
    <w:rsid w:val="00F1053E"/>
    <w:rsid w:val="00F10767"/>
    <w:rsid w:val="00F107A6"/>
    <w:rsid w:val="00F1088C"/>
    <w:rsid w:val="00F115D2"/>
    <w:rsid w:val="00F117B7"/>
    <w:rsid w:val="00F1198B"/>
    <w:rsid w:val="00F12131"/>
    <w:rsid w:val="00F1272A"/>
    <w:rsid w:val="00F128C4"/>
    <w:rsid w:val="00F12D3D"/>
    <w:rsid w:val="00F13319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858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0E9"/>
    <w:rsid w:val="00F2486F"/>
    <w:rsid w:val="00F249F2"/>
    <w:rsid w:val="00F24C90"/>
    <w:rsid w:val="00F2505B"/>
    <w:rsid w:val="00F251FF"/>
    <w:rsid w:val="00F2569C"/>
    <w:rsid w:val="00F257C6"/>
    <w:rsid w:val="00F25952"/>
    <w:rsid w:val="00F25977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C54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08D"/>
    <w:rsid w:val="00F364FE"/>
    <w:rsid w:val="00F369D1"/>
    <w:rsid w:val="00F36B08"/>
    <w:rsid w:val="00F36DD9"/>
    <w:rsid w:val="00F374C5"/>
    <w:rsid w:val="00F3792D"/>
    <w:rsid w:val="00F37D8A"/>
    <w:rsid w:val="00F37E37"/>
    <w:rsid w:val="00F4007C"/>
    <w:rsid w:val="00F4033D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4C9B"/>
    <w:rsid w:val="00F45A44"/>
    <w:rsid w:val="00F45D5C"/>
    <w:rsid w:val="00F46026"/>
    <w:rsid w:val="00F46529"/>
    <w:rsid w:val="00F46789"/>
    <w:rsid w:val="00F47A0A"/>
    <w:rsid w:val="00F505D2"/>
    <w:rsid w:val="00F50885"/>
    <w:rsid w:val="00F51050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56F3"/>
    <w:rsid w:val="00F56280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BE1"/>
    <w:rsid w:val="00F70CF1"/>
    <w:rsid w:val="00F70F11"/>
    <w:rsid w:val="00F710E1"/>
    <w:rsid w:val="00F71CBF"/>
    <w:rsid w:val="00F7244E"/>
    <w:rsid w:val="00F72D39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343"/>
    <w:rsid w:val="00F76ED4"/>
    <w:rsid w:val="00F76FFD"/>
    <w:rsid w:val="00F77167"/>
    <w:rsid w:val="00F7718D"/>
    <w:rsid w:val="00F772D3"/>
    <w:rsid w:val="00F776E8"/>
    <w:rsid w:val="00F807C9"/>
    <w:rsid w:val="00F80890"/>
    <w:rsid w:val="00F81112"/>
    <w:rsid w:val="00F811AF"/>
    <w:rsid w:val="00F816C4"/>
    <w:rsid w:val="00F81BE4"/>
    <w:rsid w:val="00F81F72"/>
    <w:rsid w:val="00F82060"/>
    <w:rsid w:val="00F8272F"/>
    <w:rsid w:val="00F83817"/>
    <w:rsid w:val="00F840E1"/>
    <w:rsid w:val="00F84111"/>
    <w:rsid w:val="00F841CD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83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79B"/>
    <w:rsid w:val="00F92B54"/>
    <w:rsid w:val="00F934F4"/>
    <w:rsid w:val="00F93800"/>
    <w:rsid w:val="00F93AFC"/>
    <w:rsid w:val="00F94318"/>
    <w:rsid w:val="00F9446E"/>
    <w:rsid w:val="00F944C1"/>
    <w:rsid w:val="00F94B97"/>
    <w:rsid w:val="00F95261"/>
    <w:rsid w:val="00F954BA"/>
    <w:rsid w:val="00F955D6"/>
    <w:rsid w:val="00F956CD"/>
    <w:rsid w:val="00F95A71"/>
    <w:rsid w:val="00F95B5D"/>
    <w:rsid w:val="00F961E5"/>
    <w:rsid w:val="00F96812"/>
    <w:rsid w:val="00F96E9E"/>
    <w:rsid w:val="00F97096"/>
    <w:rsid w:val="00F97A26"/>
    <w:rsid w:val="00FA025F"/>
    <w:rsid w:val="00FA096C"/>
    <w:rsid w:val="00FA0CCB"/>
    <w:rsid w:val="00FA11E1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0C58"/>
    <w:rsid w:val="00FB12B3"/>
    <w:rsid w:val="00FB164F"/>
    <w:rsid w:val="00FB2051"/>
    <w:rsid w:val="00FB2066"/>
    <w:rsid w:val="00FB247A"/>
    <w:rsid w:val="00FB2C1D"/>
    <w:rsid w:val="00FB2C20"/>
    <w:rsid w:val="00FB2D60"/>
    <w:rsid w:val="00FB301E"/>
    <w:rsid w:val="00FB36EC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0FA6"/>
    <w:rsid w:val="00FC1149"/>
    <w:rsid w:val="00FC1A46"/>
    <w:rsid w:val="00FC2ACD"/>
    <w:rsid w:val="00FC327D"/>
    <w:rsid w:val="00FC339F"/>
    <w:rsid w:val="00FC4143"/>
    <w:rsid w:val="00FC4670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924"/>
    <w:rsid w:val="00FC7C1F"/>
    <w:rsid w:val="00FC7DF6"/>
    <w:rsid w:val="00FD01C9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87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9E"/>
    <w:rsid w:val="00FD54E0"/>
    <w:rsid w:val="00FD6169"/>
    <w:rsid w:val="00FD61AC"/>
    <w:rsid w:val="00FD6BBF"/>
    <w:rsid w:val="00FD6EB9"/>
    <w:rsid w:val="00FD6F5E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8F3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1A61"/>
    <w:rsid w:val="00FF25F6"/>
    <w:rsid w:val="00FF32CD"/>
    <w:rsid w:val="00FF3802"/>
    <w:rsid w:val="00FF3B1E"/>
    <w:rsid w:val="00FF3BF2"/>
    <w:rsid w:val="00FF416A"/>
    <w:rsid w:val="00FF48A6"/>
    <w:rsid w:val="00FF4A2B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540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540"/>
      </w:tabs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CF2007"/>
    <w:rPr>
      <w:rFonts w:ascii="Arial" w:hAnsi="Arial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BB1CD0"/>
    <w:pPr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B1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B8C553852F64CB53DC5C379BF6345" ma:contentTypeVersion="4" ma:contentTypeDescription="Create a new document." ma:contentTypeScope="" ma:versionID="315c4fce4f5f53087c4d1961e5e57ec8">
  <xsd:schema xmlns:xsd="http://www.w3.org/2001/XMLSchema" xmlns:xs="http://www.w3.org/2001/XMLSchema" xmlns:p="http://schemas.microsoft.com/office/2006/metadata/properties" xmlns:ns2="ff482acb-59b3-46fc-b4d4-79d52b4a61b7" targetNamespace="http://schemas.microsoft.com/office/2006/metadata/properties" ma:root="true" ma:fieldsID="88ed27c9054dde42e952c656bb42fe19" ns2:_="">
    <xsd:import namespace="ff482acb-59b3-46fc-b4d4-79d52b4a6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82acb-59b3-46fc-b4d4-79d52b4a61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C602-0888-4EC1-91D7-8837F7EC4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82acb-59b3-46fc-b4d4-79d52b4a6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765615-7535-47ED-9A57-0EF3F3FE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141</TotalTime>
  <Pages>8</Pages>
  <Words>1439</Words>
  <Characters>6586</Characters>
  <Application>Microsoft Office Word</Application>
  <DocSecurity>0</DocSecurity>
  <Lines>548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Nattha, Suwannapratheep</cp:lastModifiedBy>
  <cp:revision>52</cp:revision>
  <cp:lastPrinted>2025-04-21T02:08:00Z</cp:lastPrinted>
  <dcterms:created xsi:type="dcterms:W3CDTF">2025-04-29T05:26:00Z</dcterms:created>
  <dcterms:modified xsi:type="dcterms:W3CDTF">2025-05-07T06:43:00Z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0x0101006D6B8C553852F64CB53DC5C379BF6345</vt:lpwstr>
  </property>
</Properties>
</file>