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3052E" w14:textId="77777777" w:rsidR="008D33AA" w:rsidRPr="000046F7" w:rsidRDefault="008D33AA" w:rsidP="008D33AA">
      <w:pPr>
        <w:pStyle w:val="IndexHeading1"/>
        <w:spacing w:after="0" w:line="240" w:lineRule="auto"/>
        <w:ind w:left="720" w:hanging="720"/>
        <w:outlineLvl w:val="0"/>
        <w:rPr>
          <w:color w:val="0000FF"/>
          <w:szCs w:val="22"/>
        </w:rPr>
      </w:pPr>
      <w:r w:rsidRPr="000046F7">
        <w:rPr>
          <w:szCs w:val="22"/>
        </w:rPr>
        <w:t>Note</w:t>
      </w:r>
      <w:r w:rsidRPr="000046F7">
        <w:rPr>
          <w:szCs w:val="22"/>
        </w:rPr>
        <w:tab/>
      </w:r>
      <w:r w:rsidRPr="000046F7">
        <w:rPr>
          <w:szCs w:val="22"/>
          <w:shd w:val="clear" w:color="auto" w:fill="FFFFFF"/>
        </w:rPr>
        <w:t xml:space="preserve">Contents </w:t>
      </w:r>
    </w:p>
    <w:p w14:paraId="74EA654A" w14:textId="77777777" w:rsidR="008D33AA" w:rsidRPr="000046F7" w:rsidRDefault="008D33AA" w:rsidP="008D33AA">
      <w:pPr>
        <w:spacing w:line="240" w:lineRule="auto"/>
        <w:rPr>
          <w:szCs w:val="22"/>
        </w:rPr>
      </w:pPr>
    </w:p>
    <w:p w14:paraId="5F3CAED5" w14:textId="77777777" w:rsidR="008D33AA" w:rsidRPr="000046F7" w:rsidRDefault="008D33AA" w:rsidP="008D33AA">
      <w:pPr>
        <w:pStyle w:val="index"/>
        <w:numPr>
          <w:ilvl w:val="0"/>
          <w:numId w:val="2"/>
        </w:numPr>
        <w:spacing w:after="0" w:line="240" w:lineRule="auto"/>
        <w:ind w:hanging="720"/>
        <w:outlineLvl w:val="0"/>
        <w:rPr>
          <w:szCs w:val="22"/>
        </w:rPr>
      </w:pPr>
      <w:r w:rsidRPr="000046F7">
        <w:rPr>
          <w:szCs w:val="22"/>
        </w:rPr>
        <w:t>General information</w:t>
      </w:r>
    </w:p>
    <w:p w14:paraId="360C1166" w14:textId="77777777" w:rsidR="008D33AA" w:rsidRPr="000046F7" w:rsidRDefault="008D33AA" w:rsidP="008D33AA">
      <w:pPr>
        <w:pStyle w:val="index"/>
        <w:numPr>
          <w:ilvl w:val="0"/>
          <w:numId w:val="2"/>
        </w:numPr>
        <w:spacing w:after="0" w:line="240" w:lineRule="auto"/>
        <w:ind w:hanging="720"/>
        <w:outlineLvl w:val="0"/>
        <w:rPr>
          <w:szCs w:val="22"/>
        </w:rPr>
      </w:pPr>
      <w:r w:rsidRPr="000046F7">
        <w:rPr>
          <w:szCs w:val="22"/>
        </w:rPr>
        <w:t>Basis of preparation of the interim financial statements</w:t>
      </w:r>
    </w:p>
    <w:p w14:paraId="08043EBD" w14:textId="77777777" w:rsidR="008D33AA" w:rsidRPr="000046F7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Related parties</w:t>
      </w:r>
    </w:p>
    <w:p w14:paraId="25E7937B" w14:textId="77777777" w:rsidR="008D33AA" w:rsidRPr="000046F7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Trade accounts receivable</w:t>
      </w:r>
    </w:p>
    <w:p w14:paraId="40119FB7" w14:textId="77777777" w:rsidR="008D33AA" w:rsidRPr="000046F7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 xml:space="preserve">Property, </w:t>
      </w:r>
      <w:proofErr w:type="gramStart"/>
      <w:r w:rsidRPr="000046F7">
        <w:rPr>
          <w:color w:val="000000" w:themeColor="text1"/>
          <w:szCs w:val="22"/>
        </w:rPr>
        <w:t>plant</w:t>
      </w:r>
      <w:proofErr w:type="gramEnd"/>
      <w:r w:rsidRPr="000046F7">
        <w:rPr>
          <w:color w:val="000000" w:themeColor="text1"/>
          <w:szCs w:val="22"/>
        </w:rPr>
        <w:t xml:space="preserve"> and equipment</w:t>
      </w:r>
    </w:p>
    <w:p w14:paraId="7F28F4A3" w14:textId="77777777" w:rsidR="008D33AA" w:rsidRPr="000046F7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Interest</w:t>
      </w:r>
      <w:r w:rsidRPr="000046F7">
        <w:rPr>
          <w:color w:val="000000" w:themeColor="text1"/>
          <w:szCs w:val="22"/>
          <w:cs/>
          <w:lang w:bidi="th-TH"/>
        </w:rPr>
        <w:t>-</w:t>
      </w:r>
      <w:r w:rsidRPr="000046F7">
        <w:rPr>
          <w:color w:val="000000" w:themeColor="text1"/>
          <w:szCs w:val="22"/>
        </w:rPr>
        <w:t>bearing liabilities</w:t>
      </w:r>
    </w:p>
    <w:p w14:paraId="23323E96" w14:textId="0B5A7799" w:rsidR="008D33AA" w:rsidRPr="000046F7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 xml:space="preserve">Segment information and disaggregation of </w:t>
      </w:r>
      <w:proofErr w:type="spellStart"/>
      <w:proofErr w:type="gramStart"/>
      <w:r w:rsidR="00B145B9" w:rsidRPr="000046F7">
        <w:rPr>
          <w:color w:val="000000" w:themeColor="text1"/>
          <w:szCs w:val="22"/>
        </w:rPr>
        <w:t>a</w:t>
      </w:r>
      <w:r w:rsidRPr="000046F7">
        <w:rPr>
          <w:color w:val="000000" w:themeColor="text1"/>
          <w:szCs w:val="22"/>
        </w:rPr>
        <w:t>revenue</w:t>
      </w:r>
      <w:proofErr w:type="spellEnd"/>
      <w:proofErr w:type="gramEnd"/>
    </w:p>
    <w:p w14:paraId="1DA0F4D4" w14:textId="0A3E3699" w:rsidR="00F06590" w:rsidRPr="000046F7" w:rsidRDefault="00F06590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szCs w:val="22"/>
        </w:rPr>
      </w:pPr>
      <w:r w:rsidRPr="000046F7">
        <w:rPr>
          <w:szCs w:val="22"/>
        </w:rPr>
        <w:t xml:space="preserve">Income </w:t>
      </w:r>
      <w:r w:rsidR="006C59E2" w:rsidRPr="000046F7">
        <w:rPr>
          <w:szCs w:val="22"/>
        </w:rPr>
        <w:t>t</w:t>
      </w:r>
      <w:r w:rsidRPr="000046F7">
        <w:rPr>
          <w:szCs w:val="22"/>
        </w:rPr>
        <w:t>ax</w:t>
      </w:r>
    </w:p>
    <w:p w14:paraId="59464C25" w14:textId="77777777" w:rsidR="008D33AA" w:rsidRPr="000046F7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Financial instruments</w:t>
      </w:r>
    </w:p>
    <w:p w14:paraId="0BA00CA7" w14:textId="2A07BA8E" w:rsidR="00F86F49" w:rsidRPr="000046F7" w:rsidRDefault="008D33AA" w:rsidP="00F86F49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Commitments with non</w:t>
      </w:r>
      <w:r w:rsidRPr="000046F7">
        <w:rPr>
          <w:color w:val="000000" w:themeColor="text1"/>
          <w:szCs w:val="22"/>
          <w:cs/>
          <w:lang w:bidi="th-TH"/>
        </w:rPr>
        <w:t>-</w:t>
      </w:r>
      <w:r w:rsidRPr="000046F7">
        <w:rPr>
          <w:color w:val="000000" w:themeColor="text1"/>
          <w:szCs w:val="22"/>
        </w:rPr>
        <w:t>related parties</w:t>
      </w:r>
      <w:r w:rsidR="00F86F49" w:rsidRPr="000046F7">
        <w:rPr>
          <w:color w:val="000000" w:themeColor="text1"/>
          <w:szCs w:val="22"/>
          <w:cs/>
          <w:lang w:bidi="th-TH"/>
        </w:rPr>
        <w:t xml:space="preserve"> </w:t>
      </w:r>
    </w:p>
    <w:p w14:paraId="4C068913" w14:textId="4C8CA961" w:rsidR="00A0288B" w:rsidRPr="000046F7" w:rsidRDefault="00F86F49" w:rsidP="00677550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Event after the reporting period</w:t>
      </w:r>
    </w:p>
    <w:p w14:paraId="6E5ECFB2" w14:textId="77777777" w:rsidR="008D33AA" w:rsidRPr="000046F7" w:rsidRDefault="008D33AA" w:rsidP="003728BB">
      <w:pPr>
        <w:spacing w:line="240" w:lineRule="auto"/>
        <w:ind w:left="540"/>
        <w:rPr>
          <w:szCs w:val="22"/>
          <w:lang w:bidi="th-TH"/>
        </w:rPr>
      </w:pPr>
    </w:p>
    <w:p w14:paraId="2F6E5709" w14:textId="7CA8AF6C" w:rsidR="00A0288B" w:rsidRPr="000046F7" w:rsidRDefault="00A0288B" w:rsidP="003728BB">
      <w:pPr>
        <w:spacing w:line="240" w:lineRule="auto"/>
        <w:ind w:left="540"/>
        <w:rPr>
          <w:szCs w:val="22"/>
          <w:lang w:val="en-US" w:bidi="th-TH"/>
        </w:rPr>
        <w:sectPr w:rsidR="00A0288B" w:rsidRPr="000046F7" w:rsidSect="002F013C">
          <w:headerReference w:type="default" r:id="rId11"/>
          <w:footerReference w:type="default" r:id="rId12"/>
          <w:pgSz w:w="11907" w:h="16840" w:code="9"/>
          <w:pgMar w:top="691" w:right="1152" w:bottom="1152" w:left="1296" w:header="720" w:footer="720" w:gutter="0"/>
          <w:pgNumType w:start="10"/>
          <w:cols w:space="720"/>
          <w:docGrid w:linePitch="360"/>
        </w:sectPr>
      </w:pPr>
    </w:p>
    <w:p w14:paraId="0F283B59" w14:textId="4C294A3A" w:rsidR="004C33A5" w:rsidRPr="000046F7" w:rsidRDefault="004C33A5" w:rsidP="003728BB">
      <w:pPr>
        <w:spacing w:line="240" w:lineRule="auto"/>
        <w:ind w:left="540"/>
        <w:rPr>
          <w:szCs w:val="22"/>
        </w:rPr>
      </w:pPr>
      <w:r w:rsidRPr="000046F7">
        <w:rPr>
          <w:szCs w:val="22"/>
        </w:rPr>
        <w:lastRenderedPageBreak/>
        <w:t>These notes form an integral part of the</w:t>
      </w:r>
      <w:r w:rsidR="00A858F0" w:rsidRPr="000046F7">
        <w:rPr>
          <w:szCs w:val="22"/>
        </w:rPr>
        <w:t xml:space="preserve"> interim</w:t>
      </w:r>
      <w:r w:rsidRPr="000046F7">
        <w:rPr>
          <w:szCs w:val="22"/>
        </w:rPr>
        <w:t xml:space="preserve"> financial statements</w:t>
      </w:r>
      <w:r w:rsidRPr="000046F7">
        <w:rPr>
          <w:szCs w:val="22"/>
          <w:cs/>
          <w:lang w:bidi="th-TH"/>
        </w:rPr>
        <w:t>.</w:t>
      </w:r>
    </w:p>
    <w:p w14:paraId="15799163" w14:textId="77777777" w:rsidR="004C33A5" w:rsidRPr="000046F7" w:rsidRDefault="004C33A5" w:rsidP="003728BB">
      <w:pPr>
        <w:spacing w:line="240" w:lineRule="auto"/>
        <w:ind w:left="540"/>
        <w:rPr>
          <w:szCs w:val="22"/>
        </w:rPr>
      </w:pPr>
    </w:p>
    <w:p w14:paraId="73CB4473" w14:textId="36D37DBE" w:rsidR="004C33A5" w:rsidRPr="000046F7" w:rsidRDefault="009C144F" w:rsidP="003728BB">
      <w:pPr>
        <w:spacing w:line="240" w:lineRule="auto"/>
        <w:ind w:left="540"/>
        <w:jc w:val="both"/>
        <w:rPr>
          <w:szCs w:val="22"/>
        </w:rPr>
      </w:pPr>
      <w:r w:rsidRPr="000046F7">
        <w:rPr>
          <w:szCs w:val="22"/>
        </w:rPr>
        <w:t>The financial statem</w:t>
      </w:r>
      <w:r w:rsidR="00BA7627" w:rsidRPr="000046F7">
        <w:rPr>
          <w:szCs w:val="22"/>
        </w:rPr>
        <w:t xml:space="preserve">ents issued for Thai statutory </w:t>
      </w:r>
      <w:r w:rsidRPr="000046F7">
        <w:rPr>
          <w:szCs w:val="22"/>
        </w:rPr>
        <w:t>and regul</w:t>
      </w:r>
      <w:r w:rsidR="00BA7627" w:rsidRPr="000046F7">
        <w:rPr>
          <w:szCs w:val="22"/>
        </w:rPr>
        <w:t>atory</w:t>
      </w:r>
      <w:r w:rsidRPr="000046F7">
        <w:rPr>
          <w:szCs w:val="22"/>
        </w:rPr>
        <w:t xml:space="preserve"> reporting purposes are prepared in the Thai language</w:t>
      </w:r>
      <w:r w:rsidRPr="000046F7">
        <w:rPr>
          <w:szCs w:val="22"/>
          <w:cs/>
          <w:lang w:bidi="th-TH"/>
        </w:rPr>
        <w:t xml:space="preserve">. </w:t>
      </w:r>
      <w:r w:rsidRPr="000046F7">
        <w:rPr>
          <w:szCs w:val="22"/>
        </w:rPr>
        <w:t xml:space="preserve">These English language financial statements have been prepared from the Thai language statutory financial </w:t>
      </w:r>
      <w:proofErr w:type="gramStart"/>
      <w:r w:rsidRPr="000046F7">
        <w:rPr>
          <w:szCs w:val="22"/>
        </w:rPr>
        <w:t>statements, and</w:t>
      </w:r>
      <w:proofErr w:type="gramEnd"/>
      <w:r w:rsidRPr="000046F7">
        <w:rPr>
          <w:szCs w:val="22"/>
        </w:rPr>
        <w:t xml:space="preserve"> were approved and authori</w:t>
      </w:r>
      <w:r w:rsidR="008F0314" w:rsidRPr="000046F7">
        <w:rPr>
          <w:szCs w:val="22"/>
        </w:rPr>
        <w:t>s</w:t>
      </w:r>
      <w:r w:rsidRPr="000046F7">
        <w:rPr>
          <w:szCs w:val="22"/>
        </w:rPr>
        <w:t>ed for issue by the Board of Directors on</w:t>
      </w:r>
      <w:r w:rsidR="00D1062E" w:rsidRPr="000046F7">
        <w:rPr>
          <w:szCs w:val="22"/>
          <w:cs/>
          <w:lang w:bidi="th-TH"/>
        </w:rPr>
        <w:t xml:space="preserve"> </w:t>
      </w:r>
      <w:r w:rsidR="008B184D" w:rsidRPr="000046F7">
        <w:rPr>
          <w:szCs w:val="22"/>
        </w:rPr>
        <w:t>9</w:t>
      </w:r>
      <w:r w:rsidR="000D0298" w:rsidRPr="000046F7">
        <w:rPr>
          <w:szCs w:val="22"/>
        </w:rPr>
        <w:t xml:space="preserve"> May 202</w:t>
      </w:r>
      <w:r w:rsidR="008B184D" w:rsidRPr="000046F7">
        <w:rPr>
          <w:szCs w:val="22"/>
        </w:rPr>
        <w:t>5</w:t>
      </w:r>
      <w:r w:rsidR="000D0298" w:rsidRPr="000046F7">
        <w:rPr>
          <w:szCs w:val="22"/>
          <w:cs/>
          <w:lang w:bidi="th-TH"/>
        </w:rPr>
        <w:t>.</w:t>
      </w:r>
    </w:p>
    <w:p w14:paraId="580DE68A" w14:textId="77777777" w:rsidR="005B6EB1" w:rsidRPr="000046F7" w:rsidRDefault="005B6EB1" w:rsidP="003728BB">
      <w:pPr>
        <w:spacing w:line="240" w:lineRule="auto"/>
        <w:ind w:left="540"/>
        <w:rPr>
          <w:szCs w:val="22"/>
          <w:cs/>
          <w:lang w:val="en-US" w:bidi="th-TH"/>
        </w:rPr>
      </w:pPr>
    </w:p>
    <w:p w14:paraId="60ABD9D4" w14:textId="47C8022B" w:rsidR="00BD1617" w:rsidRPr="000046F7" w:rsidRDefault="00EE2CC0" w:rsidP="00E927AE">
      <w:pPr>
        <w:pStyle w:val="Heading1"/>
        <w:numPr>
          <w:ilvl w:val="0"/>
          <w:numId w:val="0"/>
        </w:numPr>
        <w:spacing w:before="0" w:after="0" w:line="240" w:lineRule="auto"/>
        <w:ind w:left="540" w:hanging="540"/>
        <w:rPr>
          <w:sz w:val="22"/>
          <w:szCs w:val="22"/>
          <w:lang w:val="pt-BR"/>
        </w:rPr>
      </w:pPr>
      <w:r w:rsidRPr="000046F7">
        <w:rPr>
          <w:sz w:val="22"/>
          <w:szCs w:val="22"/>
          <w:lang w:val="pt-BR"/>
        </w:rPr>
        <w:t>1</w:t>
      </w:r>
      <w:r w:rsidRPr="000046F7">
        <w:rPr>
          <w:sz w:val="22"/>
          <w:szCs w:val="22"/>
          <w:lang w:val="pt-BR"/>
        </w:rPr>
        <w:tab/>
      </w:r>
      <w:r w:rsidR="00C766E6" w:rsidRPr="000046F7">
        <w:rPr>
          <w:sz w:val="22"/>
          <w:szCs w:val="22"/>
          <w:lang w:val="pt-BR"/>
        </w:rPr>
        <w:t>General information</w:t>
      </w:r>
      <w:r w:rsidR="00957592" w:rsidRPr="000046F7">
        <w:rPr>
          <w:bCs/>
          <w:sz w:val="22"/>
          <w:szCs w:val="22"/>
          <w:cs/>
          <w:lang w:val="pt-BR" w:bidi="th-TH"/>
        </w:rPr>
        <w:t xml:space="preserve"> </w:t>
      </w:r>
    </w:p>
    <w:p w14:paraId="53BD46FB" w14:textId="77777777" w:rsidR="00015668" w:rsidRPr="000046F7" w:rsidRDefault="00015668" w:rsidP="00423CEB">
      <w:pPr>
        <w:pStyle w:val="block"/>
        <w:spacing w:after="0" w:line="240" w:lineRule="auto"/>
        <w:ind w:left="0"/>
        <w:jc w:val="thaiDistribute"/>
        <w:rPr>
          <w:strike/>
          <w:szCs w:val="22"/>
          <w:lang w:val="en-US" w:bidi="th-TH"/>
        </w:rPr>
      </w:pPr>
    </w:p>
    <w:p w14:paraId="35037E9B" w14:textId="68B92DD6" w:rsidR="001D2D0F" w:rsidRPr="000046F7" w:rsidRDefault="001D2D0F" w:rsidP="00EB6984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0046F7">
        <w:rPr>
          <w:szCs w:val="22"/>
          <w:lang w:val="en-US"/>
        </w:rPr>
        <w:t xml:space="preserve">Royal Plus Public Company Limited </w:t>
      </w:r>
      <w:r w:rsidRPr="000046F7">
        <w:rPr>
          <w:szCs w:val="22"/>
          <w:cs/>
          <w:lang w:val="en-US" w:bidi="th-TH"/>
        </w:rPr>
        <w:t>(“</w:t>
      </w:r>
      <w:r w:rsidRPr="000046F7">
        <w:rPr>
          <w:szCs w:val="22"/>
          <w:lang w:val="en-US"/>
        </w:rPr>
        <w:t>the Company</w:t>
      </w:r>
      <w:r w:rsidRPr="000046F7">
        <w:rPr>
          <w:szCs w:val="22"/>
          <w:cs/>
          <w:lang w:val="en-US" w:bidi="th-TH"/>
        </w:rPr>
        <w:t xml:space="preserve">”) </w:t>
      </w:r>
      <w:r w:rsidRPr="000046F7">
        <w:rPr>
          <w:szCs w:val="22"/>
          <w:lang w:val="en-US"/>
        </w:rPr>
        <w:t>is a company incorporated in Thailand and</w:t>
      </w:r>
      <w:r w:rsidR="00552B9B" w:rsidRPr="000046F7">
        <w:rPr>
          <w:szCs w:val="22"/>
          <w:lang w:val="en-US"/>
        </w:rPr>
        <w:t xml:space="preserve"> was</w:t>
      </w:r>
      <w:r w:rsidRPr="000046F7">
        <w:rPr>
          <w:szCs w:val="22"/>
          <w:lang w:val="en-US"/>
        </w:rPr>
        <w:t xml:space="preserve"> listed </w:t>
      </w:r>
      <w:r w:rsidR="00552B9B" w:rsidRPr="000046F7">
        <w:rPr>
          <w:szCs w:val="22"/>
          <w:lang w:val="en-US"/>
        </w:rPr>
        <w:t>i</w:t>
      </w:r>
      <w:r w:rsidRPr="000046F7">
        <w:rPr>
          <w:szCs w:val="22"/>
          <w:lang w:val="en-US"/>
        </w:rPr>
        <w:t xml:space="preserve">n the Stock Exchange of Thailand on </w:t>
      </w:r>
      <w:r w:rsidR="00D516AA" w:rsidRPr="000046F7">
        <w:rPr>
          <w:szCs w:val="22"/>
          <w:lang w:val="en-US"/>
        </w:rPr>
        <w:t>20 May 2022</w:t>
      </w:r>
      <w:r w:rsidRPr="000046F7">
        <w:rPr>
          <w:szCs w:val="22"/>
          <w:cs/>
          <w:lang w:val="en-US" w:bidi="th-TH"/>
        </w:rPr>
        <w:t>.</w:t>
      </w:r>
    </w:p>
    <w:p w14:paraId="2DFE294C" w14:textId="2AFC73E4" w:rsidR="001D2D0F" w:rsidRPr="000046F7" w:rsidRDefault="007030C3" w:rsidP="00EB6984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0046F7">
        <w:rPr>
          <w:szCs w:val="22"/>
          <w:lang w:val="en-US"/>
        </w:rPr>
        <w:t xml:space="preserve">As </w:t>
      </w:r>
      <w:r w:rsidR="000A3BD7" w:rsidRPr="000046F7">
        <w:rPr>
          <w:szCs w:val="22"/>
          <w:lang w:val="en-US"/>
        </w:rPr>
        <w:t>of</w:t>
      </w:r>
      <w:r w:rsidRPr="000046F7">
        <w:rPr>
          <w:szCs w:val="22"/>
          <w:lang w:val="en-US"/>
        </w:rPr>
        <w:t xml:space="preserve"> 3</w:t>
      </w:r>
      <w:r w:rsidR="00D1062E" w:rsidRPr="000046F7">
        <w:rPr>
          <w:szCs w:val="22"/>
          <w:lang w:val="en-US"/>
        </w:rPr>
        <w:t xml:space="preserve">1 </w:t>
      </w:r>
      <w:r w:rsidR="00BF1FC7" w:rsidRPr="000046F7">
        <w:rPr>
          <w:szCs w:val="22"/>
          <w:lang w:val="en-US"/>
        </w:rPr>
        <w:t>March 202</w:t>
      </w:r>
      <w:r w:rsidR="002344BD" w:rsidRPr="000046F7">
        <w:rPr>
          <w:szCs w:val="22"/>
          <w:lang w:val="en-US"/>
        </w:rPr>
        <w:t>5</w:t>
      </w:r>
      <w:r w:rsidRPr="000046F7">
        <w:rPr>
          <w:szCs w:val="22"/>
          <w:lang w:val="en-US"/>
        </w:rPr>
        <w:t>, t</w:t>
      </w:r>
      <w:r w:rsidR="001D2D0F" w:rsidRPr="000046F7">
        <w:rPr>
          <w:szCs w:val="22"/>
          <w:lang w:val="en-US"/>
        </w:rPr>
        <w:t>he major shareholders were Mr</w:t>
      </w:r>
      <w:r w:rsidR="001D2D0F" w:rsidRPr="000046F7">
        <w:rPr>
          <w:szCs w:val="22"/>
          <w:cs/>
          <w:lang w:val="en-US" w:bidi="th-TH"/>
        </w:rPr>
        <w:t xml:space="preserve">. </w:t>
      </w:r>
      <w:proofErr w:type="spellStart"/>
      <w:r w:rsidR="001D2D0F" w:rsidRPr="000046F7">
        <w:rPr>
          <w:szCs w:val="22"/>
          <w:lang w:val="en-US"/>
        </w:rPr>
        <w:t>P</w:t>
      </w:r>
      <w:r w:rsidR="00732F82" w:rsidRPr="000046F7">
        <w:rPr>
          <w:szCs w:val="22"/>
          <w:lang w:val="en-US"/>
        </w:rPr>
        <w:t>honsaeng</w:t>
      </w:r>
      <w:proofErr w:type="spellEnd"/>
      <w:r w:rsidR="001D2D0F" w:rsidRPr="000046F7">
        <w:rPr>
          <w:szCs w:val="22"/>
          <w:lang w:val="en-US"/>
        </w:rPr>
        <w:t xml:space="preserve"> </w:t>
      </w:r>
      <w:proofErr w:type="spellStart"/>
      <w:r w:rsidR="001D2D0F" w:rsidRPr="000046F7">
        <w:rPr>
          <w:szCs w:val="22"/>
          <w:lang w:val="en-US"/>
        </w:rPr>
        <w:t>Sae</w:t>
      </w:r>
      <w:proofErr w:type="spellEnd"/>
      <w:r w:rsidR="00DD7858" w:rsidRPr="000046F7">
        <w:rPr>
          <w:szCs w:val="22"/>
          <w:cs/>
          <w:lang w:val="en-US" w:bidi="th-TH"/>
        </w:rPr>
        <w:t>-</w:t>
      </w:r>
      <w:r w:rsidR="001D2D0F" w:rsidRPr="000046F7">
        <w:rPr>
          <w:szCs w:val="22"/>
          <w:lang w:val="en-US"/>
        </w:rPr>
        <w:t>be and Ms</w:t>
      </w:r>
      <w:r w:rsidR="001D2D0F" w:rsidRPr="000046F7">
        <w:rPr>
          <w:szCs w:val="22"/>
          <w:cs/>
          <w:lang w:val="en-US" w:bidi="th-TH"/>
        </w:rPr>
        <w:t xml:space="preserve">. </w:t>
      </w:r>
      <w:proofErr w:type="spellStart"/>
      <w:r w:rsidR="001D2D0F" w:rsidRPr="000046F7">
        <w:rPr>
          <w:szCs w:val="22"/>
          <w:lang w:val="en-US"/>
        </w:rPr>
        <w:t>Amornrat</w:t>
      </w:r>
      <w:proofErr w:type="spellEnd"/>
      <w:r w:rsidR="001D2D0F" w:rsidRPr="000046F7">
        <w:rPr>
          <w:szCs w:val="22"/>
          <w:lang w:val="en-US"/>
        </w:rPr>
        <w:t xml:space="preserve"> </w:t>
      </w:r>
      <w:proofErr w:type="spellStart"/>
      <w:r w:rsidR="001D2D0F" w:rsidRPr="000046F7">
        <w:rPr>
          <w:szCs w:val="22"/>
          <w:lang w:val="en-US"/>
        </w:rPr>
        <w:t>Ketwis</w:t>
      </w:r>
      <w:r w:rsidR="004A31A2" w:rsidRPr="000046F7">
        <w:rPr>
          <w:szCs w:val="22"/>
          <w:lang w:val="en-US"/>
        </w:rPr>
        <w:t>ate</w:t>
      </w:r>
      <w:proofErr w:type="spellEnd"/>
      <w:r w:rsidR="001D2D0F" w:rsidRPr="000046F7">
        <w:rPr>
          <w:szCs w:val="22"/>
          <w:lang w:val="en-US"/>
        </w:rPr>
        <w:t xml:space="preserve">, </w:t>
      </w:r>
      <w:r w:rsidR="00DD7858" w:rsidRPr="000046F7">
        <w:rPr>
          <w:szCs w:val="22"/>
          <w:lang w:val="en-US"/>
        </w:rPr>
        <w:t>with</w:t>
      </w:r>
      <w:r w:rsidR="008B1B08" w:rsidRPr="000046F7">
        <w:rPr>
          <w:szCs w:val="22"/>
          <w:cs/>
          <w:lang w:val="en-US" w:bidi="th-TH"/>
        </w:rPr>
        <w:t xml:space="preserve"> </w:t>
      </w:r>
      <w:r w:rsidR="008B1B08" w:rsidRPr="000046F7">
        <w:rPr>
          <w:szCs w:val="22"/>
          <w:lang w:val="en-US" w:bidi="th-TH"/>
        </w:rPr>
        <w:t>34</w:t>
      </w:r>
      <w:r w:rsidR="008B1B08" w:rsidRPr="000046F7">
        <w:rPr>
          <w:szCs w:val="22"/>
          <w:cs/>
          <w:lang w:val="en-US" w:bidi="th-TH"/>
        </w:rPr>
        <w:t>.</w:t>
      </w:r>
      <w:r w:rsidR="008B1B08" w:rsidRPr="000046F7">
        <w:rPr>
          <w:szCs w:val="22"/>
          <w:lang w:val="en-US" w:bidi="th-TH"/>
        </w:rPr>
        <w:t>43</w:t>
      </w:r>
      <w:r w:rsidR="008B1B08" w:rsidRPr="000046F7">
        <w:rPr>
          <w:szCs w:val="22"/>
          <w:cs/>
          <w:lang w:val="en-US" w:bidi="th-TH"/>
        </w:rPr>
        <w:t>%</w:t>
      </w:r>
      <w:r w:rsidR="001D2D0F" w:rsidRPr="000046F7">
        <w:rPr>
          <w:szCs w:val="22"/>
          <w:cs/>
          <w:lang w:val="en-US" w:bidi="th-TH"/>
        </w:rPr>
        <w:t xml:space="preserve"> </w:t>
      </w:r>
      <w:r w:rsidR="001D2D0F" w:rsidRPr="000046F7">
        <w:rPr>
          <w:szCs w:val="22"/>
          <w:lang w:val="en-US"/>
        </w:rPr>
        <w:t>and</w:t>
      </w:r>
      <w:r w:rsidR="008B1B08" w:rsidRPr="000046F7">
        <w:rPr>
          <w:szCs w:val="22"/>
          <w:lang w:val="en-US"/>
        </w:rPr>
        <w:t xml:space="preserve"> 15</w:t>
      </w:r>
      <w:r w:rsidR="008B1B08" w:rsidRPr="000046F7">
        <w:rPr>
          <w:szCs w:val="22"/>
          <w:cs/>
          <w:lang w:val="en-US" w:bidi="th-TH"/>
        </w:rPr>
        <w:t>.</w:t>
      </w:r>
      <w:r w:rsidR="008B1B08" w:rsidRPr="000046F7">
        <w:rPr>
          <w:szCs w:val="22"/>
          <w:lang w:val="en-US"/>
        </w:rPr>
        <w:t>02</w:t>
      </w:r>
      <w:r w:rsidR="008B1B08" w:rsidRPr="000046F7">
        <w:rPr>
          <w:szCs w:val="22"/>
          <w:cs/>
          <w:lang w:val="en-US" w:bidi="th-TH"/>
        </w:rPr>
        <w:t>%</w:t>
      </w:r>
      <w:r w:rsidR="001D2D0F" w:rsidRPr="000046F7">
        <w:rPr>
          <w:szCs w:val="22"/>
          <w:cs/>
          <w:lang w:val="en-US" w:bidi="th-TH"/>
        </w:rPr>
        <w:t xml:space="preserve"> </w:t>
      </w:r>
      <w:r w:rsidR="001D2D0F" w:rsidRPr="000046F7">
        <w:rPr>
          <w:szCs w:val="22"/>
          <w:lang w:val="en-US"/>
        </w:rPr>
        <w:t xml:space="preserve">of </w:t>
      </w:r>
      <w:r w:rsidR="00DD7858" w:rsidRPr="000046F7">
        <w:rPr>
          <w:szCs w:val="22"/>
          <w:lang w:val="en-US"/>
        </w:rPr>
        <w:t>shareholding</w:t>
      </w:r>
      <w:r w:rsidR="001D2D0F" w:rsidRPr="000046F7">
        <w:rPr>
          <w:szCs w:val="22"/>
          <w:lang w:val="en-US"/>
        </w:rPr>
        <w:t xml:space="preserve">, respectively </w:t>
      </w:r>
      <w:r w:rsidR="001D2D0F" w:rsidRPr="000046F7">
        <w:rPr>
          <w:i/>
          <w:iCs/>
          <w:szCs w:val="22"/>
          <w:cs/>
          <w:lang w:val="en-US" w:bidi="th-TH"/>
        </w:rPr>
        <w:t>(</w:t>
      </w:r>
      <w:r w:rsidR="001D2D0F" w:rsidRPr="000046F7">
        <w:rPr>
          <w:i/>
          <w:iCs/>
          <w:szCs w:val="22"/>
          <w:lang w:val="en-US"/>
        </w:rPr>
        <w:t xml:space="preserve">31 </w:t>
      </w:r>
      <w:r w:rsidR="00BF1FC7" w:rsidRPr="000046F7">
        <w:rPr>
          <w:i/>
          <w:iCs/>
          <w:szCs w:val="22"/>
          <w:lang w:val="en-US"/>
        </w:rPr>
        <w:t>December 202</w:t>
      </w:r>
      <w:r w:rsidR="002344BD" w:rsidRPr="000046F7">
        <w:rPr>
          <w:i/>
          <w:iCs/>
          <w:szCs w:val="22"/>
          <w:lang w:val="en-US" w:bidi="th-TH"/>
        </w:rPr>
        <w:t>4</w:t>
      </w:r>
      <w:r w:rsidR="001D2D0F" w:rsidRPr="000046F7">
        <w:rPr>
          <w:i/>
          <w:iCs/>
          <w:szCs w:val="22"/>
          <w:cs/>
          <w:lang w:val="en-US" w:bidi="th-TH"/>
        </w:rPr>
        <w:t xml:space="preserve">: </w:t>
      </w:r>
      <w:r w:rsidR="001D2D0F" w:rsidRPr="000046F7">
        <w:rPr>
          <w:i/>
          <w:iCs/>
          <w:szCs w:val="22"/>
          <w:lang w:val="en-US"/>
        </w:rPr>
        <w:t>Mr</w:t>
      </w:r>
      <w:r w:rsidR="001D2D0F" w:rsidRPr="000046F7">
        <w:rPr>
          <w:i/>
          <w:iCs/>
          <w:szCs w:val="22"/>
          <w:cs/>
          <w:lang w:val="en-US" w:bidi="th-TH"/>
        </w:rPr>
        <w:t xml:space="preserve">. </w:t>
      </w:r>
      <w:proofErr w:type="spellStart"/>
      <w:r w:rsidR="001D2D0F" w:rsidRPr="000046F7">
        <w:rPr>
          <w:i/>
          <w:iCs/>
          <w:szCs w:val="22"/>
          <w:lang w:val="en-US"/>
        </w:rPr>
        <w:t>P</w:t>
      </w:r>
      <w:r w:rsidR="009A0D57" w:rsidRPr="000046F7">
        <w:rPr>
          <w:i/>
          <w:iCs/>
          <w:szCs w:val="22"/>
          <w:lang w:val="en-US"/>
        </w:rPr>
        <w:t>hon</w:t>
      </w:r>
      <w:r w:rsidR="001D2D0F" w:rsidRPr="000046F7">
        <w:rPr>
          <w:i/>
          <w:iCs/>
          <w:szCs w:val="22"/>
          <w:lang w:val="en-US"/>
        </w:rPr>
        <w:t>sa</w:t>
      </w:r>
      <w:r w:rsidR="009A0D57" w:rsidRPr="000046F7">
        <w:rPr>
          <w:i/>
          <w:iCs/>
          <w:szCs w:val="22"/>
          <w:lang w:val="en-US"/>
        </w:rPr>
        <w:t>e</w:t>
      </w:r>
      <w:r w:rsidR="001D2D0F" w:rsidRPr="000046F7">
        <w:rPr>
          <w:i/>
          <w:iCs/>
          <w:szCs w:val="22"/>
          <w:lang w:val="en-US"/>
        </w:rPr>
        <w:t>ng</w:t>
      </w:r>
      <w:proofErr w:type="spellEnd"/>
      <w:r w:rsidR="001D2D0F" w:rsidRPr="000046F7">
        <w:rPr>
          <w:i/>
          <w:iCs/>
          <w:szCs w:val="22"/>
          <w:lang w:val="en-US"/>
        </w:rPr>
        <w:t xml:space="preserve"> </w:t>
      </w:r>
      <w:proofErr w:type="spellStart"/>
      <w:r w:rsidR="001D2D0F" w:rsidRPr="000046F7">
        <w:rPr>
          <w:i/>
          <w:iCs/>
          <w:szCs w:val="22"/>
          <w:lang w:val="en-US"/>
        </w:rPr>
        <w:t>Sae</w:t>
      </w:r>
      <w:proofErr w:type="spellEnd"/>
      <w:r w:rsidR="001D2D0F" w:rsidRPr="000046F7">
        <w:rPr>
          <w:i/>
          <w:iCs/>
          <w:szCs w:val="22"/>
          <w:cs/>
          <w:lang w:val="en-US" w:bidi="th-TH"/>
        </w:rPr>
        <w:t>-</w:t>
      </w:r>
      <w:r w:rsidR="001D2D0F" w:rsidRPr="000046F7">
        <w:rPr>
          <w:i/>
          <w:iCs/>
          <w:szCs w:val="22"/>
          <w:lang w:val="en-US"/>
        </w:rPr>
        <w:t>be and Ms</w:t>
      </w:r>
      <w:r w:rsidR="001D2D0F" w:rsidRPr="000046F7">
        <w:rPr>
          <w:i/>
          <w:iCs/>
          <w:szCs w:val="22"/>
          <w:cs/>
          <w:lang w:val="en-US" w:bidi="th-TH"/>
        </w:rPr>
        <w:t xml:space="preserve">. </w:t>
      </w:r>
      <w:proofErr w:type="spellStart"/>
      <w:r w:rsidR="001D2D0F" w:rsidRPr="000046F7">
        <w:rPr>
          <w:i/>
          <w:iCs/>
          <w:szCs w:val="22"/>
          <w:lang w:val="en-US"/>
        </w:rPr>
        <w:t>Amornrat</w:t>
      </w:r>
      <w:proofErr w:type="spellEnd"/>
      <w:r w:rsidR="001D2D0F" w:rsidRPr="000046F7">
        <w:rPr>
          <w:i/>
          <w:iCs/>
          <w:szCs w:val="22"/>
          <w:lang w:val="en-US"/>
        </w:rPr>
        <w:t xml:space="preserve"> </w:t>
      </w:r>
      <w:proofErr w:type="spellStart"/>
      <w:r w:rsidR="001D2D0F" w:rsidRPr="000046F7">
        <w:rPr>
          <w:i/>
          <w:iCs/>
          <w:szCs w:val="22"/>
          <w:lang w:val="en-US"/>
        </w:rPr>
        <w:t>Ket</w:t>
      </w:r>
      <w:r w:rsidR="006B5D72" w:rsidRPr="000046F7">
        <w:rPr>
          <w:i/>
          <w:iCs/>
          <w:szCs w:val="22"/>
          <w:lang w:val="en-US"/>
        </w:rPr>
        <w:t>w</w:t>
      </w:r>
      <w:r w:rsidR="001D2D0F" w:rsidRPr="000046F7">
        <w:rPr>
          <w:i/>
          <w:iCs/>
          <w:szCs w:val="22"/>
          <w:lang w:val="en-US"/>
        </w:rPr>
        <w:t>is</w:t>
      </w:r>
      <w:r w:rsidR="009A0D57" w:rsidRPr="000046F7">
        <w:rPr>
          <w:i/>
          <w:iCs/>
          <w:szCs w:val="22"/>
          <w:lang w:val="en-US"/>
        </w:rPr>
        <w:t>ate</w:t>
      </w:r>
      <w:proofErr w:type="spellEnd"/>
      <w:r w:rsidR="001D2D0F" w:rsidRPr="000046F7">
        <w:rPr>
          <w:i/>
          <w:iCs/>
          <w:szCs w:val="22"/>
          <w:lang w:val="en-US"/>
        </w:rPr>
        <w:t xml:space="preserve"> </w:t>
      </w:r>
      <w:r w:rsidR="006B5D72" w:rsidRPr="000046F7">
        <w:rPr>
          <w:i/>
          <w:iCs/>
          <w:szCs w:val="22"/>
          <w:lang w:val="en-US"/>
        </w:rPr>
        <w:t>with</w:t>
      </w:r>
      <w:r w:rsidR="001D2D0F" w:rsidRPr="000046F7">
        <w:rPr>
          <w:i/>
          <w:iCs/>
          <w:szCs w:val="22"/>
          <w:cs/>
          <w:lang w:val="en-US" w:bidi="th-TH"/>
        </w:rPr>
        <w:t xml:space="preserve"> </w:t>
      </w:r>
      <w:r w:rsidR="0082390F" w:rsidRPr="000046F7">
        <w:rPr>
          <w:i/>
          <w:iCs/>
          <w:szCs w:val="22"/>
          <w:lang w:val="en-US"/>
        </w:rPr>
        <w:t>34</w:t>
      </w:r>
      <w:r w:rsidR="0082390F" w:rsidRPr="000046F7">
        <w:rPr>
          <w:i/>
          <w:iCs/>
          <w:szCs w:val="22"/>
          <w:cs/>
          <w:lang w:val="en-US" w:bidi="th-TH"/>
        </w:rPr>
        <w:t>.</w:t>
      </w:r>
      <w:r w:rsidR="0082390F" w:rsidRPr="000046F7">
        <w:rPr>
          <w:i/>
          <w:iCs/>
          <w:szCs w:val="22"/>
          <w:lang w:val="en-US"/>
        </w:rPr>
        <w:t>43</w:t>
      </w:r>
      <w:r w:rsidR="001D2D0F" w:rsidRPr="000046F7">
        <w:rPr>
          <w:i/>
          <w:iCs/>
          <w:szCs w:val="22"/>
          <w:cs/>
          <w:lang w:val="en-US" w:bidi="th-TH"/>
        </w:rPr>
        <w:t xml:space="preserve">% </w:t>
      </w:r>
      <w:r w:rsidR="001D2D0F" w:rsidRPr="000046F7">
        <w:rPr>
          <w:i/>
          <w:iCs/>
          <w:szCs w:val="22"/>
          <w:lang w:val="en-US"/>
        </w:rPr>
        <w:t xml:space="preserve">and </w:t>
      </w:r>
      <w:r w:rsidR="0082390F" w:rsidRPr="000046F7">
        <w:rPr>
          <w:i/>
          <w:iCs/>
          <w:szCs w:val="22"/>
          <w:lang w:val="en-US"/>
        </w:rPr>
        <w:t>15</w:t>
      </w:r>
      <w:r w:rsidR="0082390F" w:rsidRPr="000046F7">
        <w:rPr>
          <w:i/>
          <w:iCs/>
          <w:szCs w:val="22"/>
          <w:cs/>
          <w:lang w:val="en-US" w:bidi="th-TH"/>
        </w:rPr>
        <w:t>.</w:t>
      </w:r>
      <w:r w:rsidR="0082390F" w:rsidRPr="000046F7">
        <w:rPr>
          <w:i/>
          <w:iCs/>
          <w:szCs w:val="22"/>
          <w:lang w:val="en-US"/>
        </w:rPr>
        <w:t>02</w:t>
      </w:r>
      <w:r w:rsidR="006B5D72" w:rsidRPr="000046F7">
        <w:rPr>
          <w:i/>
          <w:iCs/>
          <w:szCs w:val="22"/>
          <w:cs/>
          <w:lang w:val="en-US" w:bidi="th-TH"/>
        </w:rPr>
        <w:t>%</w:t>
      </w:r>
      <w:r w:rsidR="001D2D0F" w:rsidRPr="000046F7">
        <w:rPr>
          <w:i/>
          <w:iCs/>
          <w:szCs w:val="22"/>
          <w:cs/>
          <w:lang w:val="en-US" w:bidi="th-TH"/>
        </w:rPr>
        <w:t xml:space="preserve"> </w:t>
      </w:r>
      <w:r w:rsidR="006B5D72" w:rsidRPr="000046F7">
        <w:rPr>
          <w:i/>
          <w:iCs/>
          <w:szCs w:val="22"/>
          <w:lang w:val="en-US"/>
        </w:rPr>
        <w:t>shareholding</w:t>
      </w:r>
      <w:r w:rsidR="001D2D0F" w:rsidRPr="000046F7">
        <w:rPr>
          <w:i/>
          <w:iCs/>
          <w:szCs w:val="22"/>
          <w:lang w:val="en-US"/>
        </w:rPr>
        <w:t>, respectively</w:t>
      </w:r>
      <w:r w:rsidR="00552B9B" w:rsidRPr="000046F7">
        <w:rPr>
          <w:i/>
          <w:iCs/>
          <w:szCs w:val="22"/>
          <w:cs/>
          <w:lang w:val="en-US" w:bidi="th-TH"/>
        </w:rPr>
        <w:t>).</w:t>
      </w:r>
    </w:p>
    <w:p w14:paraId="42CDDF25" w14:textId="4B962D5B" w:rsidR="00EB6984" w:rsidRPr="000046F7" w:rsidRDefault="001D2D0F" w:rsidP="001D2D0F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0046F7">
        <w:rPr>
          <w:szCs w:val="22"/>
          <w:lang w:val="en-US"/>
        </w:rPr>
        <w:t>The principal activities of the Company are manufacture and distribution of beverage, fruit juice, fruit juice with basil seeds, fruit juice with chia seeds, coconut milk and soy milk</w:t>
      </w:r>
      <w:r w:rsidRPr="000046F7">
        <w:rPr>
          <w:szCs w:val="22"/>
          <w:cs/>
          <w:lang w:val="en-US" w:bidi="th-TH"/>
        </w:rPr>
        <w:t xml:space="preserve">. </w:t>
      </w:r>
    </w:p>
    <w:p w14:paraId="7A56EC13" w14:textId="1DA0E44A" w:rsidR="00046845" w:rsidRPr="000046F7" w:rsidRDefault="00046845" w:rsidP="003728BB">
      <w:pPr>
        <w:pStyle w:val="Heading1"/>
        <w:spacing w:before="0" w:after="0" w:line="240" w:lineRule="auto"/>
        <w:ind w:left="540" w:hanging="540"/>
        <w:rPr>
          <w:color w:val="0000FF"/>
          <w:sz w:val="22"/>
          <w:szCs w:val="22"/>
        </w:rPr>
      </w:pPr>
      <w:r w:rsidRPr="000046F7">
        <w:rPr>
          <w:sz w:val="22"/>
          <w:szCs w:val="22"/>
        </w:rPr>
        <w:t xml:space="preserve">Basis of preparation of </w:t>
      </w:r>
      <w:r w:rsidR="00691B7E" w:rsidRPr="000046F7">
        <w:rPr>
          <w:sz w:val="22"/>
          <w:szCs w:val="22"/>
        </w:rPr>
        <w:t xml:space="preserve">the </w:t>
      </w:r>
      <w:r w:rsidR="00F17F91" w:rsidRPr="000046F7">
        <w:rPr>
          <w:sz w:val="22"/>
          <w:szCs w:val="22"/>
        </w:rPr>
        <w:t xml:space="preserve">interim </w:t>
      </w:r>
      <w:r w:rsidRPr="000046F7">
        <w:rPr>
          <w:sz w:val="22"/>
          <w:szCs w:val="22"/>
        </w:rPr>
        <w:t>financial statements</w:t>
      </w:r>
      <w:r w:rsidR="007B67F9" w:rsidRPr="000046F7">
        <w:rPr>
          <w:bCs/>
          <w:sz w:val="22"/>
          <w:szCs w:val="22"/>
          <w:cs/>
          <w:lang w:bidi="th-TH"/>
        </w:rPr>
        <w:t xml:space="preserve"> </w:t>
      </w:r>
    </w:p>
    <w:p w14:paraId="47B4E9B7" w14:textId="77777777" w:rsidR="00067482" w:rsidRPr="000046F7" w:rsidRDefault="00067482" w:rsidP="007F033D">
      <w:pPr>
        <w:pStyle w:val="BodyText"/>
        <w:spacing w:after="0" w:line="240" w:lineRule="auto"/>
        <w:jc w:val="both"/>
        <w:rPr>
          <w:szCs w:val="22"/>
        </w:rPr>
      </w:pPr>
    </w:p>
    <w:p w14:paraId="49A34518" w14:textId="360E438F" w:rsidR="00F17F91" w:rsidRPr="000046F7" w:rsidRDefault="00F17F91" w:rsidP="0055453E">
      <w:pPr>
        <w:ind w:left="540"/>
        <w:jc w:val="both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 xml:space="preserve">The condensed interim financial statements are presented in the same format as the annual financial statements together with notes to the interim financial statements on a condensed basis </w:t>
      </w:r>
      <w:r w:rsidRPr="000046F7">
        <w:rPr>
          <w:color w:val="000000" w:themeColor="text1"/>
          <w:szCs w:val="22"/>
          <w:cs/>
          <w:lang w:bidi="th-TH"/>
        </w:rPr>
        <w:t>(“</w:t>
      </w:r>
      <w:r w:rsidRPr="000046F7">
        <w:rPr>
          <w:color w:val="000000" w:themeColor="text1"/>
          <w:szCs w:val="22"/>
        </w:rPr>
        <w:t>interim financial statements</w:t>
      </w:r>
      <w:r w:rsidRPr="000046F7">
        <w:rPr>
          <w:color w:val="000000" w:themeColor="text1"/>
          <w:szCs w:val="22"/>
          <w:cs/>
          <w:lang w:bidi="th-TH"/>
        </w:rPr>
        <w:t xml:space="preserve">”) </w:t>
      </w:r>
      <w:r w:rsidRPr="000046F7">
        <w:rPr>
          <w:color w:val="000000" w:themeColor="text1"/>
          <w:szCs w:val="22"/>
        </w:rPr>
        <w:t xml:space="preserve">in accordance with Thai Accounting Standard </w:t>
      </w:r>
      <w:r w:rsidRPr="000046F7">
        <w:rPr>
          <w:color w:val="000000" w:themeColor="text1"/>
          <w:szCs w:val="22"/>
          <w:cs/>
          <w:lang w:bidi="th-TH"/>
        </w:rPr>
        <w:t>(</w:t>
      </w:r>
      <w:r w:rsidRPr="000046F7">
        <w:rPr>
          <w:color w:val="000000" w:themeColor="text1"/>
          <w:szCs w:val="22"/>
        </w:rPr>
        <w:t>TAS</w:t>
      </w:r>
      <w:r w:rsidRPr="000046F7">
        <w:rPr>
          <w:color w:val="000000" w:themeColor="text1"/>
          <w:szCs w:val="22"/>
          <w:cs/>
          <w:lang w:bidi="th-TH"/>
        </w:rPr>
        <w:t xml:space="preserve">) </w:t>
      </w:r>
      <w:r w:rsidRPr="000046F7">
        <w:rPr>
          <w:color w:val="000000" w:themeColor="text1"/>
          <w:szCs w:val="22"/>
        </w:rPr>
        <w:t>No</w:t>
      </w:r>
      <w:r w:rsidRPr="000046F7">
        <w:rPr>
          <w:color w:val="000000" w:themeColor="text1"/>
          <w:szCs w:val="22"/>
          <w:cs/>
          <w:lang w:bidi="th-TH"/>
        </w:rPr>
        <w:t xml:space="preserve">. </w:t>
      </w:r>
      <w:r w:rsidRPr="000046F7">
        <w:rPr>
          <w:color w:val="000000" w:themeColor="text1"/>
          <w:szCs w:val="22"/>
        </w:rPr>
        <w:t xml:space="preserve">34 </w:t>
      </w:r>
      <w:r w:rsidRPr="000046F7">
        <w:rPr>
          <w:i/>
          <w:iCs/>
          <w:color w:val="000000" w:themeColor="text1"/>
          <w:szCs w:val="22"/>
        </w:rPr>
        <w:t>Interim Financial Reporting</w:t>
      </w:r>
      <w:r w:rsidRPr="000046F7">
        <w:rPr>
          <w:color w:val="000000" w:themeColor="text1"/>
          <w:szCs w:val="22"/>
        </w:rPr>
        <w:t>, guidelines promulgated by the Federation of Accounting Professions</w:t>
      </w:r>
      <w:r w:rsidR="00263FD9" w:rsidRPr="000046F7">
        <w:rPr>
          <w:color w:val="000000" w:themeColor="text1"/>
          <w:szCs w:val="22"/>
        </w:rPr>
        <w:t xml:space="preserve"> and applicable rules and regulations of the Thai Securities and Exchange Commission</w:t>
      </w:r>
      <w:r w:rsidR="009736D0" w:rsidRPr="000046F7">
        <w:rPr>
          <w:color w:val="000000" w:themeColor="text1"/>
          <w:szCs w:val="22"/>
          <w:cs/>
          <w:lang w:bidi="th-TH"/>
        </w:rPr>
        <w:t xml:space="preserve">. </w:t>
      </w:r>
      <w:r w:rsidRPr="000046F7">
        <w:rPr>
          <w:color w:val="000000" w:themeColor="text1"/>
          <w:szCs w:val="22"/>
        </w:rPr>
        <w:t xml:space="preserve">The interim financial statements focus on new activities, </w:t>
      </w:r>
      <w:proofErr w:type="gramStart"/>
      <w:r w:rsidRPr="000046F7">
        <w:rPr>
          <w:color w:val="000000" w:themeColor="text1"/>
          <w:szCs w:val="22"/>
        </w:rPr>
        <w:t>events</w:t>
      </w:r>
      <w:proofErr w:type="gramEnd"/>
      <w:r w:rsidRPr="000046F7">
        <w:rPr>
          <w:color w:val="000000" w:themeColor="text1"/>
          <w:szCs w:val="22"/>
        </w:rPr>
        <w:t xml:space="preserve"> and circumstances to avoid repetition of information previously reported in annual financial statements</w:t>
      </w:r>
      <w:r w:rsidRPr="000046F7">
        <w:rPr>
          <w:color w:val="000000" w:themeColor="text1"/>
          <w:szCs w:val="22"/>
          <w:cs/>
          <w:lang w:bidi="th-TH"/>
        </w:rPr>
        <w:t xml:space="preserve">. </w:t>
      </w:r>
      <w:r w:rsidRPr="000046F7">
        <w:rPr>
          <w:color w:val="000000" w:themeColor="text1"/>
          <w:szCs w:val="22"/>
        </w:rPr>
        <w:t xml:space="preserve">Accordingly, these interim financial statements should be read in conjunction with the financial statements of the Company for the year ended 31 </w:t>
      </w:r>
      <w:r w:rsidR="00BF1FC7" w:rsidRPr="000046F7">
        <w:rPr>
          <w:color w:val="000000" w:themeColor="text1"/>
          <w:szCs w:val="22"/>
        </w:rPr>
        <w:t>December 202</w:t>
      </w:r>
      <w:r w:rsidR="002344BD" w:rsidRPr="000046F7">
        <w:rPr>
          <w:color w:val="000000" w:themeColor="text1"/>
          <w:szCs w:val="22"/>
          <w:lang w:bidi="th-TH"/>
        </w:rPr>
        <w:t>4</w:t>
      </w:r>
      <w:r w:rsidRPr="000046F7">
        <w:rPr>
          <w:color w:val="000000" w:themeColor="text1"/>
          <w:szCs w:val="22"/>
          <w:cs/>
          <w:lang w:bidi="th-TH"/>
        </w:rPr>
        <w:t>.</w:t>
      </w:r>
    </w:p>
    <w:p w14:paraId="179E8B5A" w14:textId="77777777" w:rsidR="00F17F91" w:rsidRPr="000046F7" w:rsidRDefault="00F17F91" w:rsidP="00F17F91">
      <w:pPr>
        <w:spacing w:line="240" w:lineRule="auto"/>
        <w:jc w:val="thaiDistribute"/>
        <w:rPr>
          <w:spacing w:val="4"/>
          <w:szCs w:val="22"/>
          <w:lang w:val="en-US"/>
        </w:rPr>
      </w:pPr>
    </w:p>
    <w:p w14:paraId="1CC81F0F" w14:textId="64A0EB91" w:rsidR="001A0C0D" w:rsidRPr="000046F7" w:rsidRDefault="00F17F91" w:rsidP="00F17F91">
      <w:pPr>
        <w:spacing w:line="240" w:lineRule="auto"/>
        <w:ind w:left="540"/>
        <w:jc w:val="both"/>
        <w:rPr>
          <w:spacing w:val="4"/>
          <w:szCs w:val="22"/>
          <w:lang w:val="en-US"/>
        </w:rPr>
      </w:pPr>
      <w:r w:rsidRPr="000046F7">
        <w:rPr>
          <w:spacing w:val="4"/>
          <w:szCs w:val="22"/>
          <w:lang w:val="en-US"/>
        </w:rPr>
        <w:t>In preparing these interim financial statements, judgements and estimates are made by management in applying the accounting policies</w:t>
      </w:r>
      <w:r w:rsidRPr="000046F7">
        <w:rPr>
          <w:spacing w:val="4"/>
          <w:szCs w:val="22"/>
          <w:cs/>
          <w:lang w:val="en-US" w:bidi="th-TH"/>
        </w:rPr>
        <w:t xml:space="preserve">. </w:t>
      </w:r>
      <w:r w:rsidRPr="000046F7">
        <w:rPr>
          <w:spacing w:val="4"/>
          <w:szCs w:val="22"/>
          <w:lang w:val="en-US"/>
        </w:rPr>
        <w:t>Actual results may differ from these estimates</w:t>
      </w:r>
      <w:r w:rsidRPr="000046F7">
        <w:rPr>
          <w:spacing w:val="4"/>
          <w:szCs w:val="22"/>
          <w:cs/>
          <w:lang w:val="en-US" w:bidi="th-TH"/>
        </w:rPr>
        <w:t xml:space="preserve">. </w:t>
      </w:r>
      <w:r w:rsidRPr="000046F7">
        <w:rPr>
          <w:spacing w:val="4"/>
          <w:szCs w:val="22"/>
          <w:lang w:val="en-US"/>
        </w:rPr>
        <w:t xml:space="preserve">The accounting policies, methods of computation and the key sources of estimation uncertainty were the same as those that described in the financial statements for the year ended 31 </w:t>
      </w:r>
      <w:r w:rsidR="00BF1FC7" w:rsidRPr="000046F7">
        <w:rPr>
          <w:spacing w:val="4"/>
          <w:szCs w:val="22"/>
          <w:lang w:val="en-US"/>
        </w:rPr>
        <w:t>December 202</w:t>
      </w:r>
      <w:r w:rsidR="002344BD" w:rsidRPr="000046F7">
        <w:rPr>
          <w:spacing w:val="4"/>
          <w:szCs w:val="22"/>
          <w:lang w:val="en-US"/>
        </w:rPr>
        <w:t>4</w:t>
      </w:r>
      <w:r w:rsidR="00B229E2" w:rsidRPr="000046F7">
        <w:rPr>
          <w:spacing w:val="4"/>
          <w:szCs w:val="22"/>
          <w:lang w:val="en-US"/>
        </w:rPr>
        <w:t>.</w:t>
      </w:r>
    </w:p>
    <w:p w14:paraId="3B1C65ED" w14:textId="77777777" w:rsidR="00436D7E" w:rsidRPr="000046F7" w:rsidRDefault="00436D7E" w:rsidP="003E1A38">
      <w:pPr>
        <w:spacing w:line="240" w:lineRule="auto"/>
        <w:jc w:val="both"/>
        <w:rPr>
          <w:spacing w:val="4"/>
          <w:szCs w:val="22"/>
          <w:lang w:val="en-US"/>
        </w:rPr>
      </w:pPr>
    </w:p>
    <w:p w14:paraId="2D599BBA" w14:textId="1B8817FF" w:rsidR="003045F0" w:rsidRPr="000046F7" w:rsidRDefault="003045F0" w:rsidP="00392EEB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>Related parties</w:t>
      </w:r>
      <w:r w:rsidR="00144393" w:rsidRPr="000046F7">
        <w:rPr>
          <w:bCs/>
          <w:sz w:val="22"/>
          <w:szCs w:val="22"/>
          <w:cs/>
          <w:lang w:bidi="th-TH"/>
        </w:rPr>
        <w:t xml:space="preserve"> </w:t>
      </w:r>
    </w:p>
    <w:p w14:paraId="278753A0" w14:textId="44E6F0EC" w:rsidR="00813AE1" w:rsidRPr="000046F7" w:rsidRDefault="00813AE1" w:rsidP="003728BB">
      <w:pPr>
        <w:spacing w:line="240" w:lineRule="auto"/>
        <w:ind w:left="540"/>
        <w:jc w:val="both"/>
        <w:rPr>
          <w:szCs w:val="22"/>
        </w:rPr>
      </w:pPr>
    </w:p>
    <w:p w14:paraId="6AB56300" w14:textId="14A34E4B" w:rsidR="00B103F7" w:rsidRPr="000046F7" w:rsidRDefault="00B168CD" w:rsidP="00B103F7">
      <w:pPr>
        <w:spacing w:line="240" w:lineRule="auto"/>
        <w:ind w:left="547"/>
        <w:jc w:val="both"/>
        <w:rPr>
          <w:szCs w:val="22"/>
        </w:rPr>
      </w:pPr>
      <w:r w:rsidRPr="000046F7">
        <w:rPr>
          <w:szCs w:val="22"/>
        </w:rPr>
        <w:t xml:space="preserve">Related parties have no material changes in relationships and pricing policy during the </w:t>
      </w:r>
      <w:r w:rsidR="00D1062E" w:rsidRPr="000046F7">
        <w:rPr>
          <w:szCs w:val="22"/>
        </w:rPr>
        <w:t>three</w:t>
      </w:r>
      <w:r w:rsidRPr="000046F7">
        <w:rPr>
          <w:szCs w:val="22"/>
          <w:cs/>
          <w:lang w:bidi="th-TH"/>
        </w:rPr>
        <w:t>-</w:t>
      </w:r>
      <w:r w:rsidRPr="000046F7">
        <w:rPr>
          <w:szCs w:val="22"/>
        </w:rPr>
        <w:t xml:space="preserve">month period ended </w:t>
      </w:r>
      <w:r w:rsidR="00D1062E" w:rsidRPr="000046F7">
        <w:rPr>
          <w:szCs w:val="22"/>
        </w:rPr>
        <w:t xml:space="preserve">31 </w:t>
      </w:r>
      <w:r w:rsidR="00BF1FC7" w:rsidRPr="000046F7">
        <w:rPr>
          <w:szCs w:val="22"/>
        </w:rPr>
        <w:t>March 202</w:t>
      </w:r>
      <w:r w:rsidR="002344BD" w:rsidRPr="000046F7">
        <w:rPr>
          <w:szCs w:val="22"/>
          <w:lang w:bidi="th-TH"/>
        </w:rPr>
        <w:t>5</w:t>
      </w:r>
      <w:r w:rsidRPr="000046F7">
        <w:rPr>
          <w:szCs w:val="22"/>
          <w:cs/>
          <w:lang w:bidi="th-TH"/>
        </w:rPr>
        <w:t>.</w:t>
      </w:r>
    </w:p>
    <w:p w14:paraId="2FD69313" w14:textId="34C2B5A0" w:rsidR="00BE59FA" w:rsidRPr="000046F7" w:rsidRDefault="00BE59FA" w:rsidP="003655F2">
      <w:pPr>
        <w:spacing w:line="240" w:lineRule="auto"/>
        <w:jc w:val="both"/>
        <w:rPr>
          <w:i/>
          <w:iCs/>
          <w:color w:val="0000FF"/>
          <w:szCs w:val="22"/>
          <w:shd w:val="clear" w:color="auto" w:fill="D9D9D9"/>
          <w:lang w:bidi="th-TH"/>
        </w:rPr>
      </w:pPr>
    </w:p>
    <w:p w14:paraId="0EF9CB41" w14:textId="77777777" w:rsidR="005B0A60" w:rsidRPr="000046F7" w:rsidRDefault="005B0A60" w:rsidP="005B0A60">
      <w:pPr>
        <w:spacing w:line="240" w:lineRule="auto"/>
        <w:ind w:left="540"/>
        <w:jc w:val="both"/>
        <w:rPr>
          <w:i/>
          <w:iCs/>
          <w:szCs w:val="22"/>
          <w:shd w:val="clear" w:color="auto" w:fill="D9D9D9"/>
        </w:rPr>
      </w:pPr>
      <w:r w:rsidRPr="000046F7">
        <w:rPr>
          <w:szCs w:val="22"/>
          <w:lang w:bidi="th-TH"/>
        </w:rPr>
        <w:t>R</w:t>
      </w:r>
      <w:r w:rsidRPr="000046F7">
        <w:rPr>
          <w:szCs w:val="22"/>
        </w:rPr>
        <w:t xml:space="preserve">elated parties </w:t>
      </w:r>
      <w:r w:rsidRPr="000046F7">
        <w:rPr>
          <w:szCs w:val="22"/>
          <w:lang w:bidi="th-TH"/>
        </w:rPr>
        <w:t xml:space="preserve">that </w:t>
      </w:r>
      <w:r w:rsidRPr="000046F7">
        <w:rPr>
          <w:szCs w:val="22"/>
        </w:rPr>
        <w:t>the Company had significant transactions with during the year were as follows</w:t>
      </w:r>
      <w:r w:rsidRPr="000046F7">
        <w:rPr>
          <w:szCs w:val="22"/>
          <w:cs/>
          <w:lang w:bidi="th-TH"/>
        </w:rPr>
        <w:t>:</w:t>
      </w:r>
    </w:p>
    <w:p w14:paraId="1FF741C6" w14:textId="77777777" w:rsidR="005B0A60" w:rsidRPr="000046F7" w:rsidRDefault="005B0A60" w:rsidP="005B0A60">
      <w:pPr>
        <w:spacing w:line="240" w:lineRule="auto"/>
        <w:rPr>
          <w:szCs w:val="2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1872"/>
        <w:gridCol w:w="1573"/>
        <w:gridCol w:w="5825"/>
      </w:tblGrid>
      <w:tr w:rsidR="005B0A60" w:rsidRPr="000046F7" w14:paraId="6C69DF25" w14:textId="77777777" w:rsidTr="008B1B08">
        <w:trPr>
          <w:tblHeader/>
        </w:trPr>
        <w:tc>
          <w:tcPr>
            <w:tcW w:w="1872" w:type="dxa"/>
          </w:tcPr>
          <w:p w14:paraId="6BA31581" w14:textId="77777777" w:rsidR="005B0A60" w:rsidRPr="000046F7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Name of</w:t>
            </w:r>
            <w:r w:rsidRPr="000046F7">
              <w:rPr>
                <w:b/>
                <w:bCs/>
                <w:szCs w:val="22"/>
                <w:cs/>
                <w:lang w:bidi="th-TH"/>
              </w:rPr>
              <w:t xml:space="preserve"> </w:t>
            </w:r>
          </w:p>
          <w:p w14:paraId="6A7CE820" w14:textId="77777777" w:rsidR="005B0A60" w:rsidRPr="000046F7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related parties</w:t>
            </w:r>
          </w:p>
          <w:p w14:paraId="54E213FA" w14:textId="77777777" w:rsidR="005B0A60" w:rsidRPr="000046F7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rPr>
                <w:b/>
                <w:bCs/>
                <w:szCs w:val="22"/>
              </w:rPr>
            </w:pPr>
          </w:p>
        </w:tc>
        <w:tc>
          <w:tcPr>
            <w:tcW w:w="1573" w:type="dxa"/>
          </w:tcPr>
          <w:p w14:paraId="00253D6F" w14:textId="77777777" w:rsidR="005B0A60" w:rsidRPr="000046F7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Country of incorporation</w:t>
            </w:r>
            <w:r w:rsidRPr="000046F7">
              <w:rPr>
                <w:b/>
                <w:bCs/>
                <w:szCs w:val="22"/>
                <w:cs/>
                <w:lang w:bidi="th-TH"/>
              </w:rPr>
              <w:t xml:space="preserve">/ </w:t>
            </w:r>
            <w:r w:rsidRPr="000046F7">
              <w:rPr>
                <w:b/>
                <w:bCs/>
                <w:szCs w:val="22"/>
              </w:rPr>
              <w:t>nationality</w:t>
            </w:r>
          </w:p>
        </w:tc>
        <w:tc>
          <w:tcPr>
            <w:tcW w:w="5825" w:type="dxa"/>
          </w:tcPr>
          <w:p w14:paraId="2FB2761C" w14:textId="77777777" w:rsidR="005B0A60" w:rsidRPr="000046F7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Nature of relationships</w:t>
            </w:r>
          </w:p>
        </w:tc>
      </w:tr>
      <w:tr w:rsidR="005B0A60" w:rsidRPr="000046F7" w14:paraId="703C2476" w14:textId="77777777" w:rsidTr="008B1B08">
        <w:tc>
          <w:tcPr>
            <w:tcW w:w="1872" w:type="dxa"/>
          </w:tcPr>
          <w:p w14:paraId="34A287E7" w14:textId="77777777" w:rsidR="005B0A60" w:rsidRPr="000046F7" w:rsidRDefault="005B0A60" w:rsidP="008B1B08">
            <w:pPr>
              <w:pStyle w:val="block"/>
              <w:spacing w:after="0" w:line="240" w:lineRule="auto"/>
              <w:ind w:left="246" w:hanging="246"/>
              <w:rPr>
                <w:szCs w:val="22"/>
              </w:rPr>
            </w:pPr>
            <w:r w:rsidRPr="000046F7">
              <w:rPr>
                <w:szCs w:val="22"/>
              </w:rPr>
              <w:t>Key management personnel</w:t>
            </w:r>
          </w:p>
        </w:tc>
        <w:tc>
          <w:tcPr>
            <w:tcW w:w="1573" w:type="dxa"/>
          </w:tcPr>
          <w:p w14:paraId="5A446D54" w14:textId="77777777" w:rsidR="005B0A60" w:rsidRPr="000046F7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Cs w:val="22"/>
              </w:rPr>
            </w:pPr>
            <w:r w:rsidRPr="000046F7">
              <w:rPr>
                <w:szCs w:val="22"/>
              </w:rPr>
              <w:t>Thailand</w:t>
            </w:r>
          </w:p>
        </w:tc>
        <w:tc>
          <w:tcPr>
            <w:tcW w:w="5825" w:type="dxa"/>
          </w:tcPr>
          <w:p w14:paraId="0E230324" w14:textId="77777777" w:rsidR="005B0A60" w:rsidRPr="000046F7" w:rsidRDefault="005B0A60" w:rsidP="008B1B08">
            <w:pPr>
              <w:pStyle w:val="block"/>
              <w:spacing w:after="0" w:line="240" w:lineRule="auto"/>
              <w:ind w:left="230" w:hanging="230"/>
              <w:jc w:val="thaiDistribute"/>
              <w:rPr>
                <w:szCs w:val="22"/>
              </w:rPr>
            </w:pPr>
            <w:r w:rsidRPr="000046F7">
              <w:rPr>
                <w:szCs w:val="22"/>
              </w:rPr>
              <w:t>Persons having authority and responsibility for planning,</w:t>
            </w:r>
            <w:r w:rsidRPr="000046F7">
              <w:rPr>
                <w:szCs w:val="22"/>
              </w:rPr>
              <w:br/>
              <w:t xml:space="preserve">directing and controlling the activities of the entity, directly or indirectly, including any director </w:t>
            </w:r>
            <w:r w:rsidRPr="000046F7">
              <w:rPr>
                <w:szCs w:val="22"/>
                <w:cs/>
                <w:lang w:bidi="th-TH"/>
              </w:rPr>
              <w:t>(</w:t>
            </w:r>
            <w:r w:rsidRPr="000046F7">
              <w:rPr>
                <w:szCs w:val="22"/>
              </w:rPr>
              <w:t>whether executive or otherwise</w:t>
            </w:r>
            <w:r w:rsidRPr="000046F7">
              <w:rPr>
                <w:szCs w:val="22"/>
                <w:cs/>
                <w:lang w:bidi="th-TH"/>
              </w:rPr>
              <w:t xml:space="preserve">) </w:t>
            </w:r>
            <w:r w:rsidRPr="000046F7">
              <w:rPr>
                <w:szCs w:val="22"/>
              </w:rPr>
              <w:t>of the Company</w:t>
            </w:r>
            <w:r w:rsidRPr="000046F7">
              <w:rPr>
                <w:szCs w:val="22"/>
                <w:cs/>
                <w:lang w:bidi="th-TH"/>
              </w:rPr>
              <w:t>.</w:t>
            </w:r>
          </w:p>
        </w:tc>
      </w:tr>
    </w:tbl>
    <w:p w14:paraId="05100BAD" w14:textId="539C9056" w:rsidR="005B0A60" w:rsidRPr="000046F7" w:rsidRDefault="005B0A60" w:rsidP="004E7188">
      <w:pPr>
        <w:spacing w:line="240" w:lineRule="auto"/>
        <w:rPr>
          <w:szCs w:val="22"/>
        </w:rPr>
      </w:pPr>
    </w:p>
    <w:p w14:paraId="785D6F69" w14:textId="77777777" w:rsidR="0093710E" w:rsidRPr="000046F7" w:rsidRDefault="0093710E" w:rsidP="004E7188">
      <w:pPr>
        <w:spacing w:line="240" w:lineRule="auto"/>
        <w:rPr>
          <w:szCs w:val="22"/>
        </w:rPr>
      </w:pPr>
    </w:p>
    <w:p w14:paraId="035A76C2" w14:textId="77777777" w:rsidR="0093710E" w:rsidRPr="000046F7" w:rsidRDefault="0093710E" w:rsidP="004E7188">
      <w:pPr>
        <w:spacing w:line="240" w:lineRule="auto"/>
        <w:rPr>
          <w:szCs w:val="22"/>
        </w:rPr>
      </w:pPr>
    </w:p>
    <w:p w14:paraId="22A96ED7" w14:textId="77777777" w:rsidR="0093710E" w:rsidRPr="000046F7" w:rsidRDefault="0093710E" w:rsidP="004E7188">
      <w:pPr>
        <w:spacing w:line="240" w:lineRule="auto"/>
        <w:rPr>
          <w:szCs w:val="22"/>
        </w:rPr>
      </w:pP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0"/>
        <w:gridCol w:w="1650"/>
        <w:gridCol w:w="240"/>
        <w:gridCol w:w="1760"/>
      </w:tblGrid>
      <w:tr w:rsidR="003655F2" w:rsidRPr="000046F7" w14:paraId="233FB731" w14:textId="77777777" w:rsidTr="00EF64B7">
        <w:trPr>
          <w:trHeight w:val="253"/>
        </w:trPr>
        <w:tc>
          <w:tcPr>
            <w:tcW w:w="5710" w:type="dxa"/>
          </w:tcPr>
          <w:p w14:paraId="46F0DB17" w14:textId="1E371943" w:rsidR="003655F2" w:rsidRPr="000046F7" w:rsidRDefault="00C944C4" w:rsidP="003655F2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lastRenderedPageBreak/>
              <w:t>Three</w:t>
            </w:r>
            <w:r w:rsidR="003655F2" w:rsidRPr="000046F7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="003655F2" w:rsidRPr="000046F7">
              <w:rPr>
                <w:rFonts w:cs="Times New Roman"/>
                <w:b/>
                <w:bCs/>
                <w:i/>
                <w:iCs/>
                <w:szCs w:val="22"/>
              </w:rPr>
              <w:t>month period</w:t>
            </w:r>
            <w:r w:rsidR="003D164E" w:rsidRPr="000046F7">
              <w:rPr>
                <w:rFonts w:cs="Times New Roman"/>
                <w:b/>
                <w:bCs/>
                <w:i/>
                <w:iCs/>
                <w:szCs w:val="22"/>
              </w:rPr>
              <w:t>s</w:t>
            </w:r>
            <w:r w:rsidR="003655F2" w:rsidRPr="000046F7">
              <w:rPr>
                <w:rFonts w:cs="Times New Roman"/>
                <w:b/>
                <w:bCs/>
                <w:i/>
                <w:iCs/>
                <w:szCs w:val="22"/>
              </w:rPr>
              <w:t xml:space="preserve"> ended </w:t>
            </w: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t>31 March</w:t>
            </w:r>
          </w:p>
        </w:tc>
        <w:tc>
          <w:tcPr>
            <w:tcW w:w="1650" w:type="dxa"/>
          </w:tcPr>
          <w:p w14:paraId="2111D0B5" w14:textId="3527F1C7" w:rsidR="003655F2" w:rsidRPr="000046F7" w:rsidRDefault="00FF0668" w:rsidP="002344BD">
            <w:pPr>
              <w:pStyle w:val="acctmergecolhdg"/>
              <w:spacing w:line="240" w:lineRule="atLeast"/>
              <w:ind w:left="-78" w:right="-71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046F7">
              <w:rPr>
                <w:rFonts w:cs="Times New Roman"/>
                <w:b w:val="0"/>
                <w:bCs/>
                <w:szCs w:val="22"/>
                <w:lang w:bidi="th-TH"/>
              </w:rPr>
              <w:t>202</w:t>
            </w:r>
            <w:r w:rsidR="002344BD" w:rsidRPr="000046F7">
              <w:rPr>
                <w:rFonts w:cs="Times New Roman"/>
                <w:b w:val="0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438070F1" w14:textId="77777777" w:rsidR="003655F2" w:rsidRPr="000046F7" w:rsidRDefault="003655F2" w:rsidP="003655F2">
            <w:pPr>
              <w:pStyle w:val="acctmergecolhdg"/>
              <w:spacing w:line="240" w:lineRule="atLeast"/>
              <w:ind w:left="-78" w:right="-71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760" w:type="dxa"/>
          </w:tcPr>
          <w:p w14:paraId="3179A871" w14:textId="44E7DB55" w:rsidR="003655F2" w:rsidRPr="000046F7" w:rsidRDefault="00DC5B4F" w:rsidP="002344BD">
            <w:pPr>
              <w:pStyle w:val="acctmergecolhdg"/>
              <w:spacing w:line="240" w:lineRule="atLeast"/>
              <w:ind w:left="-78" w:right="-71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046F7">
              <w:rPr>
                <w:rFonts w:cs="Times New Roman"/>
                <w:b w:val="0"/>
                <w:bCs/>
                <w:szCs w:val="22"/>
                <w:lang w:bidi="th-TH"/>
              </w:rPr>
              <w:t>202</w:t>
            </w:r>
            <w:r w:rsidR="002257F0" w:rsidRPr="000046F7">
              <w:rPr>
                <w:rFonts w:cs="Times New Roman"/>
                <w:b w:val="0"/>
                <w:bCs/>
                <w:szCs w:val="22"/>
                <w:lang w:val="en-US" w:bidi="th-TH"/>
              </w:rPr>
              <w:t>4</w:t>
            </w:r>
          </w:p>
        </w:tc>
      </w:tr>
      <w:tr w:rsidR="00352E09" w:rsidRPr="000046F7" w14:paraId="0C0CC7B3" w14:textId="77777777" w:rsidTr="00EF64B7">
        <w:trPr>
          <w:trHeight w:val="253"/>
        </w:trPr>
        <w:tc>
          <w:tcPr>
            <w:tcW w:w="5710" w:type="dxa"/>
          </w:tcPr>
          <w:p w14:paraId="01E916BD" w14:textId="77777777" w:rsidR="00352E09" w:rsidRPr="000046F7" w:rsidRDefault="00352E09" w:rsidP="003A50C2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650" w:type="dxa"/>
            <w:gridSpan w:val="3"/>
          </w:tcPr>
          <w:p w14:paraId="6619EFAE" w14:textId="43906A12" w:rsidR="00352E09" w:rsidRPr="000046F7" w:rsidRDefault="00C3114A" w:rsidP="003A50C2">
            <w:pPr>
              <w:pStyle w:val="acctmergecolhdg"/>
              <w:spacing w:line="240" w:lineRule="atLeast"/>
              <w:ind w:right="-10"/>
              <w:rPr>
                <w:rFonts w:cs="Times New Roman"/>
                <w:b w:val="0"/>
                <w:bCs/>
                <w:szCs w:val="22"/>
              </w:rPr>
            </w:pPr>
            <w:r w:rsidRPr="000046F7">
              <w:rPr>
                <w:rFonts w:cs="Times New Roman"/>
                <w:b w:val="0"/>
                <w:bCs/>
                <w:i/>
                <w:iCs/>
                <w:szCs w:val="22"/>
                <w:cs/>
                <w:lang w:bidi="th-TH"/>
              </w:rPr>
              <w:t>(</w:t>
            </w:r>
            <w:r w:rsidRPr="000046F7">
              <w:rPr>
                <w:rFonts w:cs="Times New Roman"/>
                <w:b w:val="0"/>
                <w:bCs/>
                <w:i/>
                <w:iCs/>
                <w:szCs w:val="22"/>
                <w:lang w:bidi="th-TH"/>
              </w:rPr>
              <w:t>in Baht</w:t>
            </w:r>
            <w:r w:rsidRPr="000046F7">
              <w:rPr>
                <w:rFonts w:cs="Times New Roman"/>
                <w:b w:val="0"/>
                <w:bCs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352E09" w:rsidRPr="000046F7" w14:paraId="03AA3BC8" w14:textId="77777777" w:rsidTr="00EF64B7">
        <w:trPr>
          <w:trHeight w:val="253"/>
        </w:trPr>
        <w:tc>
          <w:tcPr>
            <w:tcW w:w="5710" w:type="dxa"/>
          </w:tcPr>
          <w:p w14:paraId="6155CE34" w14:textId="16D39648" w:rsidR="00352E09" w:rsidRPr="000046F7" w:rsidRDefault="00352E09" w:rsidP="00352E09">
            <w:pPr>
              <w:spacing w:line="240" w:lineRule="auto"/>
              <w:ind w:left="540" w:hanging="540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Key management personnel</w:t>
            </w:r>
            <w:r w:rsidRPr="000046F7">
              <w:rPr>
                <w:rFonts w:cs="Times New Roman"/>
                <w:bCs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650" w:type="dxa"/>
          </w:tcPr>
          <w:p w14:paraId="33D4993A" w14:textId="77777777" w:rsidR="00352E09" w:rsidRPr="000046F7" w:rsidRDefault="00352E09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7E0714F7" w14:textId="77777777" w:rsidR="00352E09" w:rsidRPr="000046F7" w:rsidRDefault="00352E09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60" w:type="dxa"/>
          </w:tcPr>
          <w:p w14:paraId="70BC5232" w14:textId="77777777" w:rsidR="00352E09" w:rsidRPr="000046F7" w:rsidRDefault="00352E09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C944C4" w:rsidRPr="000046F7" w14:paraId="608EEB1D" w14:textId="77777777" w:rsidTr="00EF64B7">
        <w:trPr>
          <w:trHeight w:val="253"/>
        </w:trPr>
        <w:tc>
          <w:tcPr>
            <w:tcW w:w="5710" w:type="dxa"/>
          </w:tcPr>
          <w:p w14:paraId="34C4259F" w14:textId="7D0E7104" w:rsidR="00C944C4" w:rsidRPr="000046F7" w:rsidRDefault="00C944C4" w:rsidP="00C944C4">
            <w:pPr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  <w:lang w:bidi="th-TH"/>
              </w:rPr>
              <w:t>Key management personnel compensation</w:t>
            </w:r>
          </w:p>
        </w:tc>
        <w:tc>
          <w:tcPr>
            <w:tcW w:w="1650" w:type="dxa"/>
          </w:tcPr>
          <w:p w14:paraId="63E426EA" w14:textId="2E12B20C" w:rsidR="00C944C4" w:rsidRPr="000046F7" w:rsidRDefault="00C944C4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42B5DD43" w14:textId="77777777" w:rsidR="00C944C4" w:rsidRPr="000046F7" w:rsidRDefault="00C944C4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60" w:type="dxa"/>
          </w:tcPr>
          <w:p w14:paraId="55F62FA7" w14:textId="1E45391F" w:rsidR="00C944C4" w:rsidRPr="000046F7" w:rsidRDefault="00C944C4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2344BD" w:rsidRPr="000046F7" w14:paraId="142596D6" w14:textId="77777777" w:rsidTr="00EF64B7">
        <w:trPr>
          <w:trHeight w:val="253"/>
        </w:trPr>
        <w:tc>
          <w:tcPr>
            <w:tcW w:w="5710" w:type="dxa"/>
          </w:tcPr>
          <w:p w14:paraId="65DEA262" w14:textId="1DA6976F" w:rsidR="002344BD" w:rsidRPr="000046F7" w:rsidRDefault="002344BD" w:rsidP="002344BD">
            <w:pPr>
              <w:tabs>
                <w:tab w:val="decimal" w:pos="1001"/>
              </w:tabs>
              <w:spacing w:line="240" w:lineRule="atLeast"/>
              <w:ind w:left="210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Short</w:t>
            </w:r>
            <w:r w:rsidRPr="000046F7">
              <w:rPr>
                <w:rFonts w:cs="Times New Roman"/>
                <w:b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Cs/>
                <w:szCs w:val="22"/>
              </w:rPr>
              <w:t>term employee benefits</w:t>
            </w:r>
          </w:p>
        </w:tc>
        <w:tc>
          <w:tcPr>
            <w:tcW w:w="1650" w:type="dxa"/>
          </w:tcPr>
          <w:p w14:paraId="29086431" w14:textId="270DEBBE" w:rsidR="002344BD" w:rsidRPr="00D363EB" w:rsidRDefault="00A51B2B" w:rsidP="00D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="Times New Roman"/>
                <w:szCs w:val="22"/>
              </w:rPr>
            </w:pPr>
            <w:r w:rsidRPr="00D363EB">
              <w:rPr>
                <w:rFonts w:cs="Times New Roman"/>
                <w:szCs w:val="22"/>
              </w:rPr>
              <w:t>7,397,357</w:t>
            </w:r>
          </w:p>
        </w:tc>
        <w:tc>
          <w:tcPr>
            <w:tcW w:w="240" w:type="dxa"/>
          </w:tcPr>
          <w:p w14:paraId="41F8766E" w14:textId="77777777" w:rsidR="002344BD" w:rsidRPr="000046F7" w:rsidRDefault="002344BD" w:rsidP="002344B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60" w:type="dxa"/>
          </w:tcPr>
          <w:p w14:paraId="73E43080" w14:textId="45DB9FE7" w:rsidR="002344BD" w:rsidRPr="000046F7" w:rsidRDefault="002344BD" w:rsidP="00D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="Times New Roman"/>
                <w:szCs w:val="22"/>
              </w:rPr>
            </w:pPr>
            <w:r w:rsidRPr="00D363EB">
              <w:rPr>
                <w:rFonts w:cs="Times New Roman"/>
                <w:szCs w:val="22"/>
              </w:rPr>
              <w:t>9,730,960</w:t>
            </w:r>
          </w:p>
        </w:tc>
      </w:tr>
      <w:tr w:rsidR="002344BD" w:rsidRPr="000046F7" w14:paraId="141D8B52" w14:textId="77777777" w:rsidTr="00EF64B7">
        <w:trPr>
          <w:trHeight w:val="253"/>
        </w:trPr>
        <w:tc>
          <w:tcPr>
            <w:tcW w:w="5710" w:type="dxa"/>
          </w:tcPr>
          <w:p w14:paraId="01185ECC" w14:textId="3243C2C5" w:rsidR="002344BD" w:rsidRPr="000046F7" w:rsidRDefault="002344BD" w:rsidP="002344BD">
            <w:pPr>
              <w:tabs>
                <w:tab w:val="left" w:pos="155"/>
              </w:tabs>
              <w:spacing w:line="240" w:lineRule="atLeast"/>
              <w:ind w:left="210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Post</w:t>
            </w:r>
            <w:r w:rsidRPr="000046F7">
              <w:rPr>
                <w:rFonts w:cs="Times New Roman"/>
                <w:b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Cs/>
                <w:szCs w:val="22"/>
              </w:rPr>
              <w:t>employment benefits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1EF95D6D" w14:textId="2777B2BE" w:rsidR="002344BD" w:rsidRPr="000046F7" w:rsidRDefault="00A51B2B" w:rsidP="00D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>149,364</w:t>
            </w:r>
          </w:p>
        </w:tc>
        <w:tc>
          <w:tcPr>
            <w:tcW w:w="240" w:type="dxa"/>
          </w:tcPr>
          <w:p w14:paraId="5F81E39B" w14:textId="77777777" w:rsidR="002344BD" w:rsidRPr="000046F7" w:rsidRDefault="002344BD" w:rsidP="002344B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1505A1D1" w14:textId="244CC884" w:rsidR="002344BD" w:rsidRPr="000046F7" w:rsidRDefault="002344BD" w:rsidP="00D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>138,689</w:t>
            </w:r>
          </w:p>
        </w:tc>
      </w:tr>
      <w:tr w:rsidR="002344BD" w:rsidRPr="000046F7" w14:paraId="18FF4C1A" w14:textId="77777777" w:rsidTr="00EF64B7">
        <w:trPr>
          <w:trHeight w:val="253"/>
        </w:trPr>
        <w:tc>
          <w:tcPr>
            <w:tcW w:w="5710" w:type="dxa"/>
          </w:tcPr>
          <w:p w14:paraId="4C768BB3" w14:textId="51FCD753" w:rsidR="002344BD" w:rsidRPr="000046F7" w:rsidRDefault="002344BD" w:rsidP="002344BD">
            <w:pPr>
              <w:spacing w:line="240" w:lineRule="auto"/>
              <w:ind w:left="156"/>
              <w:rPr>
                <w:rFonts w:cs="Times New Roman"/>
                <w:b/>
                <w:szCs w:val="22"/>
              </w:rPr>
            </w:pPr>
            <w:r w:rsidRPr="000046F7">
              <w:rPr>
                <w:rFonts w:cs="Times New Roman"/>
                <w:b/>
                <w:szCs w:val="22"/>
              </w:rPr>
              <w:t xml:space="preserve"> Total key management personnel </w:t>
            </w:r>
            <w:r w:rsidRPr="000046F7">
              <w:rPr>
                <w:rFonts w:cs="Times New Roman"/>
                <w:b/>
                <w:bCs/>
                <w:szCs w:val="22"/>
              </w:rPr>
              <w:t>compensation</w:t>
            </w: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</w:tcPr>
          <w:p w14:paraId="7ADA33BB" w14:textId="29E32136" w:rsidR="002344BD" w:rsidRPr="00047816" w:rsidRDefault="00A51B2B" w:rsidP="000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="Times New Roman"/>
                <w:b/>
                <w:bCs/>
                <w:szCs w:val="22"/>
              </w:rPr>
            </w:pPr>
            <w:r w:rsidRPr="00047816">
              <w:rPr>
                <w:rFonts w:cs="Times New Roman"/>
                <w:b/>
                <w:bCs/>
                <w:szCs w:val="22"/>
              </w:rPr>
              <w:t>7,546,721</w:t>
            </w:r>
          </w:p>
        </w:tc>
        <w:tc>
          <w:tcPr>
            <w:tcW w:w="240" w:type="dxa"/>
          </w:tcPr>
          <w:p w14:paraId="1FFF87BE" w14:textId="77777777" w:rsidR="002344BD" w:rsidRPr="000046F7" w:rsidRDefault="002344BD" w:rsidP="002344B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</w:tcPr>
          <w:p w14:paraId="290752C6" w14:textId="31817499" w:rsidR="002344BD" w:rsidRPr="000046F7" w:rsidRDefault="002344BD" w:rsidP="002344B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9,869,649</w:t>
            </w:r>
          </w:p>
        </w:tc>
      </w:tr>
    </w:tbl>
    <w:p w14:paraId="1B368B78" w14:textId="76C721B6" w:rsidR="000D1B4A" w:rsidRPr="000046F7" w:rsidRDefault="000D1B4A">
      <w:pPr>
        <w:spacing w:line="240" w:lineRule="auto"/>
        <w:rPr>
          <w:b/>
          <w:szCs w:val="22"/>
        </w:rPr>
      </w:pPr>
    </w:p>
    <w:p w14:paraId="30D1850A" w14:textId="3E2B3900" w:rsidR="00A74E8C" w:rsidRPr="000046F7" w:rsidRDefault="00A74E8C" w:rsidP="00A74E8C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>Trade accounts receivable</w:t>
      </w:r>
    </w:p>
    <w:p w14:paraId="52010C64" w14:textId="3E21F4C9" w:rsidR="006D2E99" w:rsidRPr="000046F7" w:rsidRDefault="00472E47" w:rsidP="00472E47">
      <w:pPr>
        <w:pStyle w:val="EnvelopeReturn"/>
        <w:ind w:left="6182" w:right="-1" w:firstLine="562"/>
        <w:jc w:val="left"/>
        <w:rPr>
          <w:rFonts w:cs="Times New Roman"/>
          <w:b/>
          <w:bCs/>
          <w:sz w:val="22"/>
          <w:szCs w:val="22"/>
          <w:lang w:val="pt-BR"/>
        </w:rPr>
      </w:pPr>
      <w:r w:rsidRPr="000046F7">
        <w:rPr>
          <w:rFonts w:cs="Times New Roman"/>
          <w:b/>
          <w:bCs/>
          <w:sz w:val="22"/>
          <w:szCs w:val="22"/>
          <w:cs/>
          <w:lang w:val="pt-BR"/>
        </w:rPr>
        <w:t xml:space="preserve">  </w:t>
      </w:r>
    </w:p>
    <w:tbl>
      <w:tblPr>
        <w:tblStyle w:val="TableGrid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0"/>
        <w:gridCol w:w="1672"/>
        <w:gridCol w:w="271"/>
        <w:gridCol w:w="1707"/>
      </w:tblGrid>
      <w:tr w:rsidR="00117722" w:rsidRPr="000046F7" w14:paraId="7EAE0772" w14:textId="77777777" w:rsidTr="00EF64B7">
        <w:trPr>
          <w:trHeight w:val="265"/>
        </w:trPr>
        <w:tc>
          <w:tcPr>
            <w:tcW w:w="3050" w:type="pct"/>
          </w:tcPr>
          <w:p w14:paraId="0D454188" w14:textId="77777777" w:rsidR="00117722" w:rsidRPr="000046F7" w:rsidRDefault="00117722" w:rsidP="00117722">
            <w:pPr>
              <w:spacing w:line="240" w:lineRule="auto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893" w:type="pct"/>
          </w:tcPr>
          <w:p w14:paraId="34EFB2C8" w14:textId="2B8689DB" w:rsidR="00117722" w:rsidRPr="000046F7" w:rsidRDefault="00C944C4" w:rsidP="00554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  <w:r w:rsidRPr="000046F7">
              <w:rPr>
                <w:szCs w:val="22"/>
              </w:rPr>
              <w:t>31 March</w:t>
            </w:r>
          </w:p>
        </w:tc>
        <w:tc>
          <w:tcPr>
            <w:tcW w:w="145" w:type="pct"/>
          </w:tcPr>
          <w:p w14:paraId="6AAA7B38" w14:textId="77777777" w:rsidR="00117722" w:rsidRPr="000046F7" w:rsidRDefault="00117722" w:rsidP="00554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12" w:type="pct"/>
          </w:tcPr>
          <w:p w14:paraId="29460802" w14:textId="35AF1174" w:rsidR="00117722" w:rsidRPr="000046F7" w:rsidRDefault="00117722" w:rsidP="00554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  <w:r w:rsidRPr="000046F7">
              <w:rPr>
                <w:szCs w:val="22"/>
                <w:rtl/>
                <w:cs/>
              </w:rPr>
              <w:t xml:space="preserve">31 </w:t>
            </w:r>
            <w:r w:rsidR="00ED6DCF" w:rsidRPr="000046F7">
              <w:rPr>
                <w:szCs w:val="22"/>
              </w:rPr>
              <w:t xml:space="preserve"> </w:t>
            </w:r>
            <w:r w:rsidRPr="000046F7">
              <w:rPr>
                <w:szCs w:val="22"/>
              </w:rPr>
              <w:t>December</w:t>
            </w:r>
          </w:p>
        </w:tc>
      </w:tr>
      <w:tr w:rsidR="00117722" w:rsidRPr="000046F7" w14:paraId="6026088C" w14:textId="77777777" w:rsidTr="00EF64B7">
        <w:trPr>
          <w:trHeight w:val="265"/>
        </w:trPr>
        <w:tc>
          <w:tcPr>
            <w:tcW w:w="3050" w:type="pct"/>
          </w:tcPr>
          <w:p w14:paraId="6754A17E" w14:textId="77777777" w:rsidR="00117722" w:rsidRPr="000046F7" w:rsidRDefault="00117722" w:rsidP="00117722">
            <w:pPr>
              <w:spacing w:line="240" w:lineRule="auto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893" w:type="pct"/>
          </w:tcPr>
          <w:p w14:paraId="34C453E3" w14:textId="287094EE" w:rsidR="00117722" w:rsidRPr="000046F7" w:rsidRDefault="00117722" w:rsidP="009F3E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rtl/>
                <w:cs/>
                <w:lang w:eastAsia="en-US"/>
              </w:rPr>
            </w:pPr>
            <w:r w:rsidRPr="000046F7">
              <w:rPr>
                <w:szCs w:val="22"/>
                <w:rtl/>
                <w:cs/>
              </w:rPr>
              <w:t>202</w:t>
            </w:r>
            <w:r w:rsidR="009F3EA1" w:rsidRPr="000046F7">
              <w:rPr>
                <w:szCs w:val="22"/>
                <w:rtl/>
                <w:lang w:eastAsia="en-US"/>
              </w:rPr>
              <w:t>5</w:t>
            </w:r>
          </w:p>
        </w:tc>
        <w:tc>
          <w:tcPr>
            <w:tcW w:w="145" w:type="pct"/>
          </w:tcPr>
          <w:p w14:paraId="6AD301A1" w14:textId="77777777" w:rsidR="00117722" w:rsidRPr="000046F7" w:rsidRDefault="00117722" w:rsidP="00554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12" w:type="pct"/>
          </w:tcPr>
          <w:p w14:paraId="3BF27958" w14:textId="547371A9" w:rsidR="00117722" w:rsidRPr="000046F7" w:rsidRDefault="00117722" w:rsidP="009F3E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rtl/>
                <w:cs/>
                <w:lang w:eastAsia="en-US"/>
              </w:rPr>
            </w:pPr>
            <w:r w:rsidRPr="000046F7">
              <w:rPr>
                <w:szCs w:val="22"/>
                <w:rtl/>
                <w:cs/>
              </w:rPr>
              <w:t>202</w:t>
            </w:r>
            <w:r w:rsidR="009F3EA1" w:rsidRPr="000046F7">
              <w:rPr>
                <w:szCs w:val="22"/>
                <w:rtl/>
                <w:lang w:eastAsia="en-US"/>
              </w:rPr>
              <w:t>4</w:t>
            </w:r>
          </w:p>
        </w:tc>
      </w:tr>
      <w:tr w:rsidR="006D2E99" w:rsidRPr="000046F7" w14:paraId="5F28E91D" w14:textId="77777777" w:rsidTr="00EF64B7">
        <w:trPr>
          <w:trHeight w:val="265"/>
        </w:trPr>
        <w:tc>
          <w:tcPr>
            <w:tcW w:w="3050" w:type="pct"/>
          </w:tcPr>
          <w:p w14:paraId="75608EA1" w14:textId="77777777" w:rsidR="006D2E99" w:rsidRPr="000046F7" w:rsidRDefault="006D2E99" w:rsidP="003D3D90">
            <w:pPr>
              <w:spacing w:line="240" w:lineRule="auto"/>
              <w:ind w:right="-108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1950" w:type="pct"/>
            <w:gridSpan w:val="3"/>
          </w:tcPr>
          <w:p w14:paraId="144CBE30" w14:textId="77777777" w:rsidR="006D2E99" w:rsidRPr="000046F7" w:rsidRDefault="006D2E99" w:rsidP="003D3D90">
            <w:pPr>
              <w:pStyle w:val="3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Times New Roman" w:hAnsi="Times New Roman"/>
                <w:i/>
                <w:iCs/>
                <w:cs/>
              </w:rPr>
            </w:pPr>
            <w:r w:rsidRPr="000046F7">
              <w:rPr>
                <w:rFonts w:ascii="Times New Roman" w:hAnsi="Times New Roman"/>
                <w:i/>
                <w:iCs/>
                <w:cs/>
                <w:lang w:val="en-US"/>
              </w:rPr>
              <w:t>(</w:t>
            </w:r>
            <w:r w:rsidRPr="000046F7">
              <w:rPr>
                <w:rFonts w:ascii="Times New Roman" w:hAnsi="Times New Roman"/>
                <w:i/>
                <w:iCs/>
                <w:cs/>
              </w:rPr>
              <w:t>in Baht</w:t>
            </w:r>
            <w:r w:rsidRPr="000046F7">
              <w:rPr>
                <w:rFonts w:ascii="Times New Roman" w:hAnsi="Times New Roman"/>
                <w:i/>
                <w:iCs/>
                <w:cs/>
                <w:lang w:val="en-US"/>
              </w:rPr>
              <w:t>)</w:t>
            </w:r>
          </w:p>
        </w:tc>
      </w:tr>
      <w:tr w:rsidR="006D2E99" w:rsidRPr="000046F7" w14:paraId="4E3701F5" w14:textId="77777777" w:rsidTr="00EF64B7">
        <w:trPr>
          <w:trHeight w:val="265"/>
        </w:trPr>
        <w:tc>
          <w:tcPr>
            <w:tcW w:w="3050" w:type="pct"/>
          </w:tcPr>
          <w:p w14:paraId="3F83E7C9" w14:textId="0EC4D185" w:rsidR="006D2E99" w:rsidRPr="000046F7" w:rsidRDefault="006D2E99" w:rsidP="006D2E99">
            <w:pPr>
              <w:spacing w:line="240" w:lineRule="auto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Within credit terms</w:t>
            </w:r>
          </w:p>
        </w:tc>
        <w:tc>
          <w:tcPr>
            <w:tcW w:w="893" w:type="pct"/>
          </w:tcPr>
          <w:p w14:paraId="425FD33A" w14:textId="6E909AE6" w:rsidR="006D2E99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  <w:r w:rsidRPr="000046F7">
              <w:rPr>
                <w:szCs w:val="22"/>
                <w:lang w:val="en-US"/>
              </w:rPr>
              <w:t>96,572,235</w:t>
            </w:r>
          </w:p>
        </w:tc>
        <w:tc>
          <w:tcPr>
            <w:tcW w:w="145" w:type="pct"/>
          </w:tcPr>
          <w:p w14:paraId="71371D4D" w14:textId="77777777" w:rsidR="006D2E99" w:rsidRPr="000046F7" w:rsidRDefault="006D2E99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6A6C0CE1" w14:textId="33306719" w:rsidR="006D2E99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  <w:r w:rsidRPr="000046F7">
              <w:rPr>
                <w:szCs w:val="22"/>
                <w:lang w:val="en-US"/>
              </w:rPr>
              <w:t>35,768,870</w:t>
            </w:r>
          </w:p>
        </w:tc>
      </w:tr>
      <w:tr w:rsidR="003655F2" w:rsidRPr="000046F7" w14:paraId="6966DAF5" w14:textId="77777777" w:rsidTr="00EF64B7">
        <w:trPr>
          <w:trHeight w:val="265"/>
        </w:trPr>
        <w:tc>
          <w:tcPr>
            <w:tcW w:w="3050" w:type="pct"/>
          </w:tcPr>
          <w:p w14:paraId="17BAFA01" w14:textId="5372F0D3" w:rsidR="003655F2" w:rsidRPr="000046F7" w:rsidRDefault="003655F2" w:rsidP="006D2E99">
            <w:pPr>
              <w:spacing w:line="240" w:lineRule="auto"/>
              <w:rPr>
                <w:szCs w:val="22"/>
              </w:rPr>
            </w:pPr>
            <w:r w:rsidRPr="000046F7">
              <w:rPr>
                <w:szCs w:val="22"/>
              </w:rPr>
              <w:t>Overdue</w:t>
            </w:r>
            <w:r w:rsidRPr="000046F7">
              <w:rPr>
                <w:szCs w:val="22"/>
                <w:cs/>
                <w:lang w:bidi="th-TH"/>
              </w:rPr>
              <w:t>:</w:t>
            </w:r>
          </w:p>
        </w:tc>
        <w:tc>
          <w:tcPr>
            <w:tcW w:w="893" w:type="pct"/>
          </w:tcPr>
          <w:p w14:paraId="7B15B6ED" w14:textId="77777777" w:rsidR="003655F2" w:rsidRPr="000046F7" w:rsidRDefault="003655F2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145" w:type="pct"/>
          </w:tcPr>
          <w:p w14:paraId="0B17A124" w14:textId="77777777" w:rsidR="003655F2" w:rsidRPr="000046F7" w:rsidRDefault="003655F2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248DA7B0" w14:textId="77777777" w:rsidR="003655F2" w:rsidRPr="000046F7" w:rsidRDefault="003655F2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</w:tr>
      <w:tr w:rsidR="006D2E99" w:rsidRPr="000046F7" w14:paraId="60D7A614" w14:textId="77777777" w:rsidTr="00EF64B7">
        <w:trPr>
          <w:trHeight w:val="265"/>
        </w:trPr>
        <w:tc>
          <w:tcPr>
            <w:tcW w:w="3050" w:type="pct"/>
          </w:tcPr>
          <w:p w14:paraId="687C6538" w14:textId="56ECCBF0" w:rsidR="001E2F6F" w:rsidRPr="000046F7" w:rsidRDefault="001E2F6F" w:rsidP="005B0A60">
            <w:pPr>
              <w:spacing w:line="240" w:lineRule="auto"/>
              <w:ind w:left="255"/>
              <w:rPr>
                <w:szCs w:val="22"/>
              </w:rPr>
            </w:pPr>
            <w:r w:rsidRPr="000046F7">
              <w:rPr>
                <w:szCs w:val="22"/>
                <w:lang w:bidi="th-TH"/>
              </w:rPr>
              <w:t xml:space="preserve">1 </w:t>
            </w:r>
            <w:r w:rsidR="00024429" w:rsidRPr="000046F7">
              <w:rPr>
                <w:szCs w:val="22"/>
                <w:lang w:bidi="th-TH"/>
              </w:rPr>
              <w:t>-</w:t>
            </w:r>
            <w:r w:rsidRPr="000046F7">
              <w:rPr>
                <w:szCs w:val="22"/>
                <w:cs/>
                <w:lang w:bidi="th-TH"/>
              </w:rPr>
              <w:t xml:space="preserve"> </w:t>
            </w:r>
            <w:r w:rsidRPr="000046F7">
              <w:rPr>
                <w:szCs w:val="22"/>
              </w:rPr>
              <w:t>30 days</w:t>
            </w:r>
          </w:p>
        </w:tc>
        <w:tc>
          <w:tcPr>
            <w:tcW w:w="893" w:type="pct"/>
          </w:tcPr>
          <w:p w14:paraId="07440943" w14:textId="4BF7D53F" w:rsidR="001E2F6F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 w:rsidRPr="000046F7">
              <w:rPr>
                <w:szCs w:val="22"/>
              </w:rPr>
              <w:t>9,534,626</w:t>
            </w:r>
          </w:p>
        </w:tc>
        <w:tc>
          <w:tcPr>
            <w:tcW w:w="145" w:type="pct"/>
          </w:tcPr>
          <w:p w14:paraId="582402BD" w14:textId="77777777" w:rsidR="006D2E99" w:rsidRPr="000046F7" w:rsidRDefault="006D2E99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7889FDB9" w14:textId="58EC3F43" w:rsidR="00F22243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 w:rsidRPr="000046F7">
              <w:rPr>
                <w:szCs w:val="22"/>
              </w:rPr>
              <w:t>6,896,810</w:t>
            </w:r>
          </w:p>
        </w:tc>
      </w:tr>
      <w:tr w:rsidR="00C944C4" w:rsidRPr="000046F7" w14:paraId="63100918" w14:textId="77777777" w:rsidTr="00EF64B7">
        <w:trPr>
          <w:trHeight w:val="265"/>
        </w:trPr>
        <w:tc>
          <w:tcPr>
            <w:tcW w:w="3050" w:type="pct"/>
          </w:tcPr>
          <w:p w14:paraId="50E9F7B5" w14:textId="4257E5AE" w:rsidR="00C944C4" w:rsidRPr="000046F7" w:rsidRDefault="00C944C4" w:rsidP="005B0A60">
            <w:pPr>
              <w:spacing w:line="240" w:lineRule="auto"/>
              <w:ind w:left="255"/>
              <w:rPr>
                <w:szCs w:val="22"/>
                <w:cs/>
                <w:lang w:bidi="th-TH"/>
              </w:rPr>
            </w:pPr>
            <w:r w:rsidRPr="000046F7">
              <w:rPr>
                <w:szCs w:val="22"/>
              </w:rPr>
              <w:t xml:space="preserve">31 </w:t>
            </w:r>
            <w:r w:rsidR="00024429" w:rsidRPr="000046F7">
              <w:rPr>
                <w:szCs w:val="22"/>
              </w:rPr>
              <w:t>-</w:t>
            </w:r>
            <w:r w:rsidRPr="000046F7">
              <w:rPr>
                <w:szCs w:val="22"/>
                <w:cs/>
                <w:lang w:bidi="th-TH"/>
              </w:rPr>
              <w:t xml:space="preserve"> </w:t>
            </w:r>
            <w:r w:rsidRPr="000046F7">
              <w:rPr>
                <w:szCs w:val="22"/>
              </w:rPr>
              <w:t>60 days</w:t>
            </w:r>
          </w:p>
        </w:tc>
        <w:tc>
          <w:tcPr>
            <w:tcW w:w="893" w:type="pct"/>
          </w:tcPr>
          <w:p w14:paraId="3AD0AB27" w14:textId="40CB6BA5" w:rsidR="00C944C4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 w:rsidRPr="000046F7">
              <w:rPr>
                <w:szCs w:val="22"/>
              </w:rPr>
              <w:t>526,801</w:t>
            </w:r>
          </w:p>
        </w:tc>
        <w:tc>
          <w:tcPr>
            <w:tcW w:w="145" w:type="pct"/>
          </w:tcPr>
          <w:p w14:paraId="7242CD2F" w14:textId="77777777" w:rsidR="00C944C4" w:rsidRPr="000046F7" w:rsidRDefault="00C944C4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07C671FF" w14:textId="6FE89F62" w:rsidR="00C944C4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 w:rsidRPr="000046F7">
              <w:rPr>
                <w:szCs w:val="22"/>
              </w:rPr>
              <w:t>30,</w:t>
            </w:r>
            <w:r w:rsidR="00785A2B" w:rsidRPr="000046F7">
              <w:rPr>
                <w:szCs w:val="22"/>
              </w:rPr>
              <w:t>440</w:t>
            </w:r>
          </w:p>
        </w:tc>
      </w:tr>
      <w:tr w:rsidR="00C944C4" w:rsidRPr="000046F7" w14:paraId="6BE82D90" w14:textId="77777777" w:rsidTr="00EF64B7">
        <w:trPr>
          <w:trHeight w:val="265"/>
        </w:trPr>
        <w:tc>
          <w:tcPr>
            <w:tcW w:w="3050" w:type="pct"/>
          </w:tcPr>
          <w:p w14:paraId="2ECAFAAF" w14:textId="446A94ED" w:rsidR="00C944C4" w:rsidRPr="000046F7" w:rsidRDefault="00C944C4" w:rsidP="005B0A60">
            <w:pPr>
              <w:spacing w:line="240" w:lineRule="auto"/>
              <w:ind w:left="255"/>
              <w:rPr>
                <w:szCs w:val="22"/>
              </w:rPr>
            </w:pPr>
            <w:r w:rsidRPr="000046F7">
              <w:rPr>
                <w:szCs w:val="22"/>
              </w:rPr>
              <w:t xml:space="preserve">More than </w:t>
            </w:r>
            <w:r w:rsidR="00C77838" w:rsidRPr="000046F7">
              <w:rPr>
                <w:szCs w:val="22"/>
              </w:rPr>
              <w:t>6</w:t>
            </w:r>
            <w:r w:rsidRPr="000046F7">
              <w:rPr>
                <w:szCs w:val="22"/>
              </w:rPr>
              <w:t>0 days</w:t>
            </w:r>
          </w:p>
        </w:tc>
        <w:tc>
          <w:tcPr>
            <w:tcW w:w="893" w:type="pct"/>
          </w:tcPr>
          <w:p w14:paraId="3BFFE7F6" w14:textId="0ACECA62" w:rsidR="00C944C4" w:rsidRPr="000046F7" w:rsidRDefault="009F3EA1" w:rsidP="009F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 w:rsidRPr="000046F7">
              <w:rPr>
                <w:szCs w:val="22"/>
              </w:rPr>
              <w:t xml:space="preserve">   2,701 </w:t>
            </w:r>
          </w:p>
        </w:tc>
        <w:tc>
          <w:tcPr>
            <w:tcW w:w="145" w:type="pct"/>
          </w:tcPr>
          <w:p w14:paraId="6372A0C8" w14:textId="77777777" w:rsidR="00C944C4" w:rsidRPr="000046F7" w:rsidRDefault="00C944C4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3F8EFF62" w14:textId="10925A88" w:rsidR="00C944C4" w:rsidRPr="000046F7" w:rsidRDefault="009F3EA1" w:rsidP="00ED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 w:rsidRPr="000046F7">
              <w:rPr>
                <w:szCs w:val="22"/>
              </w:rPr>
              <w:t>10,814</w:t>
            </w:r>
          </w:p>
        </w:tc>
      </w:tr>
      <w:tr w:rsidR="006D2E99" w:rsidRPr="000046F7" w14:paraId="3F2E224F" w14:textId="77777777" w:rsidTr="00EF64B7">
        <w:trPr>
          <w:trHeight w:val="265"/>
        </w:trPr>
        <w:tc>
          <w:tcPr>
            <w:tcW w:w="3050" w:type="pct"/>
          </w:tcPr>
          <w:p w14:paraId="0C3828DE" w14:textId="4372541E" w:rsidR="006D2E99" w:rsidRPr="000046F7" w:rsidRDefault="006D2E99" w:rsidP="006D2E99">
            <w:pPr>
              <w:spacing w:line="240" w:lineRule="auto"/>
              <w:rPr>
                <w:szCs w:val="22"/>
              </w:rPr>
            </w:pPr>
            <w:r w:rsidRPr="000046F7">
              <w:rPr>
                <w:b/>
                <w:bCs/>
                <w:szCs w:val="22"/>
              </w:rPr>
              <w:t>Total</w:t>
            </w:r>
          </w:p>
        </w:tc>
        <w:tc>
          <w:tcPr>
            <w:tcW w:w="893" w:type="pct"/>
            <w:tcBorders>
              <w:top w:val="single" w:sz="4" w:space="0" w:color="auto"/>
            </w:tcBorders>
          </w:tcPr>
          <w:p w14:paraId="6184825F" w14:textId="2488DEC7" w:rsidR="006D2E99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106,636,363</w:t>
            </w:r>
          </w:p>
        </w:tc>
        <w:tc>
          <w:tcPr>
            <w:tcW w:w="145" w:type="pct"/>
          </w:tcPr>
          <w:p w14:paraId="338A596B" w14:textId="77777777" w:rsidR="006D2E99" w:rsidRPr="000046F7" w:rsidRDefault="006D2E99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</w:tcPr>
          <w:p w14:paraId="5D952EB8" w14:textId="4ED0DA70" w:rsidR="006D2E99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42,706,934</w:t>
            </w:r>
          </w:p>
        </w:tc>
      </w:tr>
      <w:tr w:rsidR="006D2E99" w:rsidRPr="000046F7" w14:paraId="17EDAD93" w14:textId="77777777" w:rsidTr="00EF64B7">
        <w:trPr>
          <w:trHeight w:val="265"/>
        </w:trPr>
        <w:tc>
          <w:tcPr>
            <w:tcW w:w="3050" w:type="pct"/>
          </w:tcPr>
          <w:p w14:paraId="2F52F543" w14:textId="0EB534A9" w:rsidR="006D2E99" w:rsidRPr="000046F7" w:rsidRDefault="006D2E99" w:rsidP="006D2E99">
            <w:pPr>
              <w:spacing w:line="240" w:lineRule="auto"/>
              <w:rPr>
                <w:szCs w:val="22"/>
                <w:rtl/>
                <w:cs/>
              </w:rPr>
            </w:pPr>
            <w:r w:rsidRPr="000046F7">
              <w:rPr>
                <w:i/>
                <w:iCs/>
                <w:szCs w:val="22"/>
              </w:rPr>
              <w:t>Less</w:t>
            </w:r>
            <w:r w:rsidRPr="000046F7">
              <w:rPr>
                <w:szCs w:val="22"/>
              </w:rPr>
              <w:t xml:space="preserve"> allowance for</w:t>
            </w:r>
            <w:r w:rsidRPr="000046F7">
              <w:rPr>
                <w:szCs w:val="22"/>
                <w:cs/>
                <w:lang w:bidi="th-TH"/>
              </w:rPr>
              <w:t xml:space="preserve"> </w:t>
            </w:r>
            <w:r w:rsidRPr="000046F7">
              <w:rPr>
                <w:szCs w:val="22"/>
              </w:rPr>
              <w:t>expected credit loss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1C97DC57" w14:textId="4058939E" w:rsidR="006D2E99" w:rsidRPr="000046F7" w:rsidRDefault="009F3EA1" w:rsidP="00104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-</w:t>
            </w:r>
          </w:p>
        </w:tc>
        <w:tc>
          <w:tcPr>
            <w:tcW w:w="145" w:type="pct"/>
          </w:tcPr>
          <w:p w14:paraId="08ECB6A6" w14:textId="77777777" w:rsidR="006D2E99" w:rsidRPr="000046F7" w:rsidRDefault="006D2E99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</w:tcPr>
          <w:p w14:paraId="7C27A4E4" w14:textId="62B8C9EA" w:rsidR="006D2E99" w:rsidRPr="000046F7" w:rsidRDefault="009F3EA1" w:rsidP="0010478C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tLeast"/>
              <w:ind w:right="165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-</w:t>
            </w:r>
          </w:p>
        </w:tc>
      </w:tr>
      <w:tr w:rsidR="002D6F1E" w:rsidRPr="000046F7" w14:paraId="246158D2" w14:textId="77777777" w:rsidTr="00EF64B7">
        <w:trPr>
          <w:trHeight w:val="265"/>
        </w:trPr>
        <w:tc>
          <w:tcPr>
            <w:tcW w:w="3050" w:type="pct"/>
          </w:tcPr>
          <w:p w14:paraId="1428A5DD" w14:textId="3C8C3EAF" w:rsidR="002D6F1E" w:rsidRPr="000046F7" w:rsidRDefault="002D6F1E" w:rsidP="002D6F1E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Cs w:val="22"/>
                <w:rtl/>
                <w:cs/>
              </w:rPr>
            </w:pPr>
            <w:r w:rsidRPr="000046F7">
              <w:rPr>
                <w:b/>
                <w:bCs/>
                <w:szCs w:val="22"/>
              </w:rPr>
              <w:t>Net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766FD15E" w14:textId="4376C2D4" w:rsidR="002D6F1E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106,636,363</w:t>
            </w:r>
          </w:p>
        </w:tc>
        <w:tc>
          <w:tcPr>
            <w:tcW w:w="145" w:type="pct"/>
          </w:tcPr>
          <w:p w14:paraId="3AC00B4B" w14:textId="77777777" w:rsidR="002D6F1E" w:rsidRPr="000046F7" w:rsidRDefault="002D6F1E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</w:tcPr>
          <w:p w14:paraId="747E17BB" w14:textId="12C78C76" w:rsidR="002D6F1E" w:rsidRPr="000046F7" w:rsidRDefault="009F3EA1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42,706,934</w:t>
            </w:r>
          </w:p>
        </w:tc>
      </w:tr>
    </w:tbl>
    <w:p w14:paraId="7DCDFEEE" w14:textId="77777777" w:rsidR="003655F2" w:rsidRPr="000046F7" w:rsidRDefault="003655F2" w:rsidP="003655F2">
      <w:pPr>
        <w:pStyle w:val="Heading1"/>
        <w:numPr>
          <w:ilvl w:val="0"/>
          <w:numId w:val="0"/>
        </w:numPr>
        <w:spacing w:before="0" w:after="0" w:line="240" w:lineRule="auto"/>
        <w:ind w:left="540"/>
        <w:rPr>
          <w:sz w:val="22"/>
          <w:szCs w:val="22"/>
          <w:lang w:val="en-US"/>
        </w:rPr>
      </w:pPr>
    </w:p>
    <w:p w14:paraId="379653C6" w14:textId="2E98A0EC" w:rsidR="000103E2" w:rsidRPr="000046F7" w:rsidRDefault="000103E2" w:rsidP="000103E2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 xml:space="preserve">Property, </w:t>
      </w:r>
      <w:proofErr w:type="gramStart"/>
      <w:r w:rsidRPr="000046F7">
        <w:rPr>
          <w:sz w:val="22"/>
          <w:szCs w:val="22"/>
        </w:rPr>
        <w:t>plant</w:t>
      </w:r>
      <w:proofErr w:type="gramEnd"/>
      <w:r w:rsidRPr="000046F7">
        <w:rPr>
          <w:sz w:val="22"/>
          <w:szCs w:val="22"/>
        </w:rPr>
        <w:t xml:space="preserve"> and equipment</w:t>
      </w:r>
    </w:p>
    <w:p w14:paraId="30624345" w14:textId="77777777" w:rsidR="008C366A" w:rsidRPr="000046F7" w:rsidRDefault="008C366A" w:rsidP="008C366A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7A597EC8" w14:textId="2453BF72" w:rsidR="008C366A" w:rsidRPr="000046F7" w:rsidRDefault="000103E2" w:rsidP="008C366A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0046F7">
        <w:rPr>
          <w:szCs w:val="22"/>
        </w:rPr>
        <w:t xml:space="preserve">Acquisitions, disposals and transfers of property, </w:t>
      </w:r>
      <w:proofErr w:type="gramStart"/>
      <w:r w:rsidRPr="000046F7">
        <w:rPr>
          <w:szCs w:val="22"/>
        </w:rPr>
        <w:t>plant</w:t>
      </w:r>
      <w:proofErr w:type="gramEnd"/>
      <w:r w:rsidRPr="000046F7">
        <w:rPr>
          <w:szCs w:val="22"/>
        </w:rPr>
        <w:t xml:space="preserve"> and equipment during the </w:t>
      </w:r>
      <w:r w:rsidR="002F593A" w:rsidRPr="000046F7">
        <w:rPr>
          <w:szCs w:val="22"/>
        </w:rPr>
        <w:t>three</w:t>
      </w:r>
      <w:r w:rsidRPr="000046F7">
        <w:rPr>
          <w:szCs w:val="22"/>
          <w:cs/>
          <w:lang w:bidi="th-TH"/>
        </w:rPr>
        <w:t>-</w:t>
      </w:r>
      <w:r w:rsidRPr="000046F7">
        <w:rPr>
          <w:szCs w:val="22"/>
        </w:rPr>
        <w:t>month period</w:t>
      </w:r>
      <w:r w:rsidR="008C366A" w:rsidRPr="000046F7">
        <w:rPr>
          <w:szCs w:val="22"/>
          <w:cs/>
          <w:lang w:bidi="th-TH"/>
        </w:rPr>
        <w:t xml:space="preserve"> </w:t>
      </w:r>
    </w:p>
    <w:p w14:paraId="72144B9F" w14:textId="3E2FB9F4" w:rsidR="000103E2" w:rsidRPr="000046F7" w:rsidRDefault="000103E2" w:rsidP="008C366A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0046F7">
        <w:rPr>
          <w:szCs w:val="22"/>
        </w:rPr>
        <w:t>ended 3</w:t>
      </w:r>
      <w:r w:rsidR="00C944C4" w:rsidRPr="000046F7">
        <w:rPr>
          <w:szCs w:val="22"/>
        </w:rPr>
        <w:t xml:space="preserve">1 March </w:t>
      </w:r>
      <w:r w:rsidRPr="000046F7">
        <w:rPr>
          <w:szCs w:val="22"/>
        </w:rPr>
        <w:t>202</w:t>
      </w:r>
      <w:r w:rsidR="00E4301D" w:rsidRPr="000046F7">
        <w:rPr>
          <w:szCs w:val="22"/>
        </w:rPr>
        <w:t>5</w:t>
      </w:r>
      <w:r w:rsidRPr="000046F7">
        <w:rPr>
          <w:szCs w:val="22"/>
        </w:rPr>
        <w:t xml:space="preserve"> were as follows</w:t>
      </w:r>
      <w:r w:rsidRPr="000046F7">
        <w:rPr>
          <w:szCs w:val="22"/>
          <w:cs/>
          <w:lang w:bidi="th-TH"/>
        </w:rPr>
        <w:t>:</w:t>
      </w:r>
      <w:r w:rsidRPr="000046F7">
        <w:rPr>
          <w:szCs w:val="22"/>
        </w:rPr>
        <w:t> </w:t>
      </w:r>
    </w:p>
    <w:p w14:paraId="6633F6CF" w14:textId="77777777" w:rsidR="000103E2" w:rsidRPr="000046F7" w:rsidRDefault="000103E2" w:rsidP="008C366A">
      <w:pPr>
        <w:pStyle w:val="BodyText"/>
        <w:spacing w:after="0" w:line="240" w:lineRule="auto"/>
        <w:ind w:left="540"/>
        <w:jc w:val="thaiDistribute"/>
        <w:rPr>
          <w:szCs w:val="22"/>
          <w:lang w:val="en-US"/>
        </w:rPr>
      </w:pPr>
    </w:p>
    <w:tbl>
      <w:tblPr>
        <w:tblStyle w:val="TableGrid1"/>
        <w:tblW w:w="93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7"/>
        <w:gridCol w:w="236"/>
        <w:gridCol w:w="1652"/>
        <w:gridCol w:w="236"/>
        <w:gridCol w:w="1761"/>
      </w:tblGrid>
      <w:tr w:rsidR="000103E2" w:rsidRPr="000046F7" w14:paraId="10533D93" w14:textId="77777777" w:rsidTr="00AF45C1">
        <w:trPr>
          <w:trHeight w:val="275"/>
        </w:trPr>
        <w:tc>
          <w:tcPr>
            <w:tcW w:w="5487" w:type="dxa"/>
          </w:tcPr>
          <w:p w14:paraId="7DD6D47A" w14:textId="77777777" w:rsidR="000103E2" w:rsidRPr="000046F7" w:rsidRDefault="000103E2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35A240C3" w14:textId="77777777" w:rsidR="000103E2" w:rsidRPr="000046F7" w:rsidRDefault="000103E2" w:rsidP="0055645E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2" w:type="dxa"/>
          </w:tcPr>
          <w:p w14:paraId="2C9B36CF" w14:textId="361E3B87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181800"/>
                <w:szCs w:val="22"/>
              </w:rPr>
              <w:t>Acquisitions</w:t>
            </w:r>
          </w:p>
        </w:tc>
        <w:tc>
          <w:tcPr>
            <w:tcW w:w="236" w:type="dxa"/>
          </w:tcPr>
          <w:p w14:paraId="59925EFE" w14:textId="77777777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5F530E2A" w14:textId="3107005D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111100"/>
                <w:szCs w:val="22"/>
              </w:rPr>
              <w:t>Disposals and</w:t>
            </w:r>
          </w:p>
        </w:tc>
      </w:tr>
      <w:tr w:rsidR="000103E2" w:rsidRPr="000046F7" w14:paraId="155567B4" w14:textId="77777777" w:rsidTr="00AF45C1">
        <w:trPr>
          <w:trHeight w:val="275"/>
        </w:trPr>
        <w:tc>
          <w:tcPr>
            <w:tcW w:w="5487" w:type="dxa"/>
          </w:tcPr>
          <w:p w14:paraId="7F7542B0" w14:textId="77777777" w:rsidR="000103E2" w:rsidRPr="000046F7" w:rsidRDefault="000103E2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508C52DF" w14:textId="77777777" w:rsidR="000103E2" w:rsidRPr="000046F7" w:rsidRDefault="000103E2" w:rsidP="0055645E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2" w:type="dxa"/>
          </w:tcPr>
          <w:p w14:paraId="32541572" w14:textId="6F3C11D0" w:rsidR="000103E2" w:rsidRPr="000046F7" w:rsidRDefault="000103E2" w:rsidP="000103E2">
            <w:pPr>
              <w:spacing w:line="120" w:lineRule="atLeast"/>
              <w:jc w:val="center"/>
              <w:rPr>
                <w:color w:val="181800"/>
                <w:szCs w:val="22"/>
              </w:rPr>
            </w:pPr>
            <w:r w:rsidRPr="000046F7">
              <w:rPr>
                <w:color w:val="252500"/>
                <w:szCs w:val="22"/>
              </w:rPr>
              <w:t xml:space="preserve">and </w:t>
            </w:r>
            <w:r w:rsidRPr="000046F7">
              <w:rPr>
                <w:color w:val="343400"/>
                <w:szCs w:val="22"/>
              </w:rPr>
              <w:t xml:space="preserve">transfers </w:t>
            </w:r>
            <w:r w:rsidRPr="000046F7">
              <w:rPr>
                <w:color w:val="4F4F00"/>
                <w:szCs w:val="22"/>
              </w:rPr>
              <w:t>in</w:t>
            </w:r>
          </w:p>
        </w:tc>
        <w:tc>
          <w:tcPr>
            <w:tcW w:w="236" w:type="dxa"/>
          </w:tcPr>
          <w:p w14:paraId="5EC7877C" w14:textId="77777777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27A58E6B" w14:textId="6E8449DA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343400"/>
                <w:szCs w:val="22"/>
              </w:rPr>
              <w:t xml:space="preserve">transfers </w:t>
            </w:r>
            <w:r w:rsidRPr="000046F7">
              <w:rPr>
                <w:color w:val="3E3E00"/>
                <w:szCs w:val="22"/>
              </w:rPr>
              <w:t>out</w:t>
            </w:r>
          </w:p>
        </w:tc>
      </w:tr>
      <w:tr w:rsidR="000103E2" w:rsidRPr="000046F7" w14:paraId="61A1E2C8" w14:textId="77777777" w:rsidTr="00AF45C1">
        <w:trPr>
          <w:trHeight w:val="275"/>
        </w:trPr>
        <w:tc>
          <w:tcPr>
            <w:tcW w:w="5487" w:type="dxa"/>
          </w:tcPr>
          <w:p w14:paraId="646DDB7C" w14:textId="77777777" w:rsidR="000103E2" w:rsidRPr="000046F7" w:rsidRDefault="000103E2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658A0EE5" w14:textId="77777777" w:rsidR="000103E2" w:rsidRPr="000046F7" w:rsidRDefault="000103E2" w:rsidP="0055645E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2" w:type="dxa"/>
          </w:tcPr>
          <w:p w14:paraId="7C6A41C7" w14:textId="6412229C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000000"/>
                <w:szCs w:val="22"/>
                <w:cs/>
                <w:lang w:bidi="th-TH"/>
              </w:rPr>
              <w:t xml:space="preserve">- </w:t>
            </w:r>
            <w:r w:rsidRPr="000046F7">
              <w:rPr>
                <w:color w:val="232300"/>
                <w:szCs w:val="22"/>
              </w:rPr>
              <w:t xml:space="preserve">at </w:t>
            </w:r>
            <w:r w:rsidRPr="000046F7">
              <w:rPr>
                <w:color w:val="202000"/>
                <w:szCs w:val="22"/>
              </w:rPr>
              <w:t>cost</w:t>
            </w:r>
          </w:p>
        </w:tc>
        <w:tc>
          <w:tcPr>
            <w:tcW w:w="236" w:type="dxa"/>
          </w:tcPr>
          <w:p w14:paraId="136A604A" w14:textId="77777777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72FCA70F" w14:textId="55AC30B9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000000"/>
                <w:szCs w:val="22"/>
                <w:cs/>
                <w:lang w:bidi="th-TH"/>
              </w:rPr>
              <w:t xml:space="preserve">- </w:t>
            </w:r>
            <w:r w:rsidRPr="000046F7">
              <w:rPr>
                <w:color w:val="191900"/>
                <w:szCs w:val="22"/>
              </w:rPr>
              <w:t xml:space="preserve">net </w:t>
            </w:r>
            <w:r w:rsidRPr="000046F7">
              <w:rPr>
                <w:color w:val="141400"/>
                <w:szCs w:val="22"/>
              </w:rPr>
              <w:t xml:space="preserve">book </w:t>
            </w:r>
            <w:r w:rsidRPr="000046F7">
              <w:rPr>
                <w:color w:val="181800"/>
                <w:szCs w:val="22"/>
              </w:rPr>
              <w:t>value</w:t>
            </w:r>
          </w:p>
        </w:tc>
      </w:tr>
      <w:tr w:rsidR="000103E2" w:rsidRPr="000046F7" w14:paraId="19EE5CB4" w14:textId="77777777" w:rsidTr="00AF45C1">
        <w:trPr>
          <w:trHeight w:val="275"/>
        </w:trPr>
        <w:tc>
          <w:tcPr>
            <w:tcW w:w="5487" w:type="dxa"/>
          </w:tcPr>
          <w:p w14:paraId="1A860812" w14:textId="77777777" w:rsidR="000103E2" w:rsidRPr="000046F7" w:rsidRDefault="000103E2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22F06638" w14:textId="77777777" w:rsidR="000103E2" w:rsidRPr="000046F7" w:rsidRDefault="000103E2" w:rsidP="0055645E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  <w:rtl/>
                <w:cs/>
              </w:rPr>
            </w:pPr>
          </w:p>
        </w:tc>
        <w:tc>
          <w:tcPr>
            <w:tcW w:w="3649" w:type="dxa"/>
            <w:gridSpan w:val="3"/>
          </w:tcPr>
          <w:p w14:paraId="7B8E3759" w14:textId="77777777" w:rsidR="000103E2" w:rsidRPr="000046F7" w:rsidRDefault="000103E2" w:rsidP="0055645E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(</w:t>
            </w:r>
            <w:r w:rsidRPr="000046F7">
              <w:rPr>
                <w:bCs/>
                <w:i/>
                <w:iCs/>
                <w:szCs w:val="22"/>
              </w:rPr>
              <w:t>in Baht</w:t>
            </w:r>
            <w:r w:rsidRPr="000046F7">
              <w:rPr>
                <w:b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653D2D" w:rsidRPr="000046F7" w14:paraId="626F8A70" w14:textId="77777777" w:rsidTr="00AF45C1">
        <w:trPr>
          <w:trHeight w:val="275"/>
        </w:trPr>
        <w:tc>
          <w:tcPr>
            <w:tcW w:w="5487" w:type="dxa"/>
          </w:tcPr>
          <w:p w14:paraId="6B45CA2F" w14:textId="67303049" w:rsidR="00653D2D" w:rsidRPr="000046F7" w:rsidRDefault="00855F4A" w:rsidP="00653D2D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Land</w:t>
            </w:r>
            <w:r w:rsidR="00653D2D" w:rsidRPr="000046F7">
              <w:rPr>
                <w:szCs w:val="22"/>
              </w:rPr>
              <w:t xml:space="preserve"> and </w:t>
            </w:r>
            <w:r w:rsidRPr="000046F7">
              <w:rPr>
                <w:szCs w:val="22"/>
              </w:rPr>
              <w:t>land</w:t>
            </w:r>
            <w:r w:rsidR="00653D2D" w:rsidRPr="000046F7">
              <w:rPr>
                <w:szCs w:val="22"/>
              </w:rPr>
              <w:t xml:space="preserve"> improvement</w:t>
            </w:r>
          </w:p>
        </w:tc>
        <w:tc>
          <w:tcPr>
            <w:tcW w:w="236" w:type="dxa"/>
          </w:tcPr>
          <w:p w14:paraId="6F6A6376" w14:textId="77777777" w:rsidR="00653D2D" w:rsidRPr="000046F7" w:rsidRDefault="00653D2D" w:rsidP="00653D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</w:tcPr>
          <w:p w14:paraId="5F768AF2" w14:textId="129B66D6" w:rsidR="00653D2D" w:rsidRPr="000046F7" w:rsidRDefault="00E4301D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 w:rsidRPr="000046F7">
              <w:rPr>
                <w:szCs w:val="22"/>
              </w:rPr>
              <w:t>966,471</w:t>
            </w:r>
          </w:p>
        </w:tc>
        <w:tc>
          <w:tcPr>
            <w:tcW w:w="236" w:type="dxa"/>
          </w:tcPr>
          <w:p w14:paraId="61BD411A" w14:textId="77777777" w:rsidR="00653D2D" w:rsidRPr="000046F7" w:rsidRDefault="00653D2D" w:rsidP="00D9718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</w:tcPr>
          <w:p w14:paraId="34775E75" w14:textId="39C043A9" w:rsidR="00653D2D" w:rsidRPr="000046F7" w:rsidRDefault="008B1B08" w:rsidP="0019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tLeast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</w:tr>
      <w:tr w:rsidR="00855F4A" w:rsidRPr="000046F7" w14:paraId="09A8105B" w14:textId="77777777" w:rsidTr="00AF45C1">
        <w:trPr>
          <w:trHeight w:val="275"/>
        </w:trPr>
        <w:tc>
          <w:tcPr>
            <w:tcW w:w="5487" w:type="dxa"/>
          </w:tcPr>
          <w:p w14:paraId="3C9A319C" w14:textId="77777777" w:rsidR="00855F4A" w:rsidRPr="000046F7" w:rsidRDefault="00855F4A" w:rsidP="0055645E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Buildings and buildings improvement</w:t>
            </w:r>
          </w:p>
        </w:tc>
        <w:tc>
          <w:tcPr>
            <w:tcW w:w="236" w:type="dxa"/>
          </w:tcPr>
          <w:p w14:paraId="026E1394" w14:textId="77777777" w:rsidR="00855F4A" w:rsidRPr="000046F7" w:rsidRDefault="00855F4A" w:rsidP="0055645E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</w:tcPr>
          <w:p w14:paraId="53F1C970" w14:textId="1F7EAF85" w:rsidR="00E4301D" w:rsidRPr="000046F7" w:rsidRDefault="00E4301D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 w:rsidRPr="000046F7">
              <w:rPr>
                <w:szCs w:val="22"/>
              </w:rPr>
              <w:t>19,204,886</w:t>
            </w:r>
          </w:p>
        </w:tc>
        <w:tc>
          <w:tcPr>
            <w:tcW w:w="236" w:type="dxa"/>
          </w:tcPr>
          <w:p w14:paraId="7DC9C220" w14:textId="77777777" w:rsidR="00855F4A" w:rsidRPr="000046F7" w:rsidRDefault="00855F4A" w:rsidP="00D9718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</w:tcPr>
          <w:p w14:paraId="402940CF" w14:textId="6047ECD5" w:rsidR="00855F4A" w:rsidRPr="000046F7" w:rsidRDefault="008B1B08" w:rsidP="0019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tLeast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</w:tr>
      <w:tr w:rsidR="00653D2D" w:rsidRPr="000046F7" w14:paraId="450E9742" w14:textId="77777777" w:rsidTr="00AF45C1">
        <w:trPr>
          <w:trHeight w:val="275"/>
        </w:trPr>
        <w:tc>
          <w:tcPr>
            <w:tcW w:w="5487" w:type="dxa"/>
          </w:tcPr>
          <w:p w14:paraId="6C1EE604" w14:textId="6FC111C9" w:rsidR="00653D2D" w:rsidRPr="000046F7" w:rsidRDefault="00653D2D" w:rsidP="00653D2D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0046F7">
              <w:rPr>
                <w:szCs w:val="22"/>
              </w:rPr>
              <w:t>Machinery and equipment</w:t>
            </w:r>
          </w:p>
        </w:tc>
        <w:tc>
          <w:tcPr>
            <w:tcW w:w="236" w:type="dxa"/>
          </w:tcPr>
          <w:p w14:paraId="786B26E7" w14:textId="77777777" w:rsidR="00653D2D" w:rsidRPr="000046F7" w:rsidRDefault="00653D2D" w:rsidP="00653D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</w:tcPr>
          <w:p w14:paraId="41C06B12" w14:textId="2F43F3AB" w:rsidR="00653D2D" w:rsidRPr="000046F7" w:rsidRDefault="00E4301D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 w:rsidRPr="000046F7">
              <w:rPr>
                <w:szCs w:val="22"/>
              </w:rPr>
              <w:t>25,694,111</w:t>
            </w:r>
          </w:p>
        </w:tc>
        <w:tc>
          <w:tcPr>
            <w:tcW w:w="236" w:type="dxa"/>
          </w:tcPr>
          <w:p w14:paraId="0DD874D3" w14:textId="77777777" w:rsidR="00653D2D" w:rsidRPr="000046F7" w:rsidRDefault="00653D2D" w:rsidP="00D9718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</w:tcPr>
          <w:p w14:paraId="4406699D" w14:textId="21323C74" w:rsidR="00653D2D" w:rsidRPr="000046F7" w:rsidRDefault="008B1B08" w:rsidP="00DB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  <w:lang w:val="en-US" w:bidi="th-TH"/>
              </w:rPr>
            </w:pPr>
            <w:r w:rsidRPr="000046F7">
              <w:rPr>
                <w:szCs w:val="22"/>
                <w:cs/>
                <w:lang w:val="en-US" w:bidi="th-TH"/>
              </w:rPr>
              <w:t>(</w:t>
            </w:r>
            <w:r w:rsidR="00E4301D" w:rsidRPr="000046F7">
              <w:rPr>
                <w:szCs w:val="22"/>
                <w:lang w:val="en-US" w:bidi="th-TH"/>
              </w:rPr>
              <w:t>139,248</w:t>
            </w:r>
            <w:r w:rsidRPr="000046F7">
              <w:rPr>
                <w:szCs w:val="22"/>
                <w:cs/>
                <w:lang w:val="en-US" w:bidi="th-TH"/>
              </w:rPr>
              <w:t>)</w:t>
            </w:r>
          </w:p>
        </w:tc>
      </w:tr>
      <w:tr w:rsidR="000103E2" w:rsidRPr="000046F7" w14:paraId="4F323EF4" w14:textId="77777777" w:rsidTr="00AF45C1">
        <w:trPr>
          <w:trHeight w:val="275"/>
        </w:trPr>
        <w:tc>
          <w:tcPr>
            <w:tcW w:w="5487" w:type="dxa"/>
          </w:tcPr>
          <w:p w14:paraId="5BCD960B" w14:textId="25E807DA" w:rsidR="000103E2" w:rsidRPr="000046F7" w:rsidRDefault="00653D2D" w:rsidP="00653D2D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 xml:space="preserve">Furniture, </w:t>
            </w:r>
            <w:proofErr w:type="gramStart"/>
            <w:r w:rsidRPr="000046F7">
              <w:rPr>
                <w:szCs w:val="22"/>
              </w:rPr>
              <w:t>fixtures</w:t>
            </w:r>
            <w:proofErr w:type="gramEnd"/>
            <w:r w:rsidRPr="000046F7">
              <w:rPr>
                <w:szCs w:val="22"/>
              </w:rPr>
              <w:t xml:space="preserve"> and office equipment</w:t>
            </w:r>
          </w:p>
        </w:tc>
        <w:tc>
          <w:tcPr>
            <w:tcW w:w="236" w:type="dxa"/>
          </w:tcPr>
          <w:p w14:paraId="79020061" w14:textId="77777777" w:rsidR="000103E2" w:rsidRPr="000046F7" w:rsidRDefault="000103E2" w:rsidP="0055645E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</w:tcPr>
          <w:p w14:paraId="5CD58804" w14:textId="45EDCD13" w:rsidR="000103E2" w:rsidRPr="000046F7" w:rsidRDefault="00E4301D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  <w:cs/>
                <w:lang w:bidi="th-TH"/>
              </w:rPr>
            </w:pPr>
            <w:r w:rsidRPr="000046F7">
              <w:rPr>
                <w:szCs w:val="22"/>
                <w:lang w:bidi="th-TH"/>
              </w:rPr>
              <w:t>67,000</w:t>
            </w:r>
          </w:p>
        </w:tc>
        <w:tc>
          <w:tcPr>
            <w:tcW w:w="236" w:type="dxa"/>
          </w:tcPr>
          <w:p w14:paraId="06CFE82F" w14:textId="77777777" w:rsidR="000103E2" w:rsidRPr="000046F7" w:rsidRDefault="000103E2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710B07AC" w14:textId="0F9423EA" w:rsidR="00653D2D" w:rsidRPr="000046F7" w:rsidRDefault="00DB3FE3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 w:rsidRPr="000046F7">
              <w:rPr>
                <w:szCs w:val="22"/>
                <w:cs/>
                <w:lang w:bidi="th-TH"/>
              </w:rPr>
              <w:t>(</w:t>
            </w:r>
            <w:r w:rsidR="00E4301D" w:rsidRPr="000046F7">
              <w:rPr>
                <w:szCs w:val="22"/>
              </w:rPr>
              <w:t>1</w:t>
            </w:r>
            <w:r w:rsidRPr="000046F7">
              <w:rPr>
                <w:szCs w:val="22"/>
                <w:cs/>
                <w:lang w:bidi="th-TH"/>
              </w:rPr>
              <w:t>)</w:t>
            </w:r>
          </w:p>
        </w:tc>
      </w:tr>
      <w:tr w:rsidR="000103E2" w:rsidRPr="000046F7" w14:paraId="10B45E78" w14:textId="77777777" w:rsidTr="00AF45C1">
        <w:trPr>
          <w:trHeight w:val="275"/>
        </w:trPr>
        <w:tc>
          <w:tcPr>
            <w:tcW w:w="5487" w:type="dxa"/>
          </w:tcPr>
          <w:p w14:paraId="55A5FF04" w14:textId="58EC23D0" w:rsidR="000103E2" w:rsidRPr="000046F7" w:rsidRDefault="00653D2D" w:rsidP="0055645E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0046F7">
              <w:rPr>
                <w:szCs w:val="22"/>
              </w:rPr>
              <w:t>Assets under construction and installation</w:t>
            </w:r>
          </w:p>
        </w:tc>
        <w:tc>
          <w:tcPr>
            <w:tcW w:w="236" w:type="dxa"/>
          </w:tcPr>
          <w:p w14:paraId="5C351744" w14:textId="77777777" w:rsidR="000103E2" w:rsidRPr="000046F7" w:rsidRDefault="000103E2" w:rsidP="0055645E">
            <w:pPr>
              <w:pStyle w:val="acctfourfigures"/>
              <w:tabs>
                <w:tab w:val="clear" w:pos="765"/>
              </w:tabs>
              <w:spacing w:line="120" w:lineRule="atLeast"/>
              <w:jc w:val="right"/>
              <w:rPr>
                <w:szCs w:val="22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7BCA6B3C" w14:textId="3EEB2E62" w:rsidR="000103E2" w:rsidRPr="000046F7" w:rsidRDefault="00E4301D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 w:rsidRPr="000046F7">
              <w:rPr>
                <w:szCs w:val="22"/>
              </w:rPr>
              <w:t>91,046,534</w:t>
            </w:r>
          </w:p>
        </w:tc>
        <w:tc>
          <w:tcPr>
            <w:tcW w:w="236" w:type="dxa"/>
          </w:tcPr>
          <w:p w14:paraId="1F80CD57" w14:textId="77777777" w:rsidR="000103E2" w:rsidRPr="000046F7" w:rsidRDefault="000103E2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bCs/>
                <w:szCs w:val="22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2B5255DA" w14:textId="747E6925" w:rsidR="000103E2" w:rsidRPr="000046F7" w:rsidRDefault="008B1B08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 w:rsidRPr="000046F7">
              <w:rPr>
                <w:szCs w:val="22"/>
                <w:cs/>
                <w:lang w:bidi="th-TH"/>
              </w:rPr>
              <w:t>(</w:t>
            </w:r>
            <w:r w:rsidR="00E4301D" w:rsidRPr="000046F7">
              <w:rPr>
                <w:szCs w:val="22"/>
                <w:cs/>
                <w:lang w:bidi="th-TH"/>
              </w:rPr>
              <w:t>40</w:t>
            </w:r>
            <w:r w:rsidR="00545323" w:rsidRPr="000046F7">
              <w:rPr>
                <w:szCs w:val="22"/>
              </w:rPr>
              <w:t>,091,8</w:t>
            </w:r>
            <w:r w:rsidR="00545323" w:rsidRPr="000046F7">
              <w:rPr>
                <w:szCs w:val="22"/>
                <w:cs/>
                <w:lang w:bidi="th-TH"/>
              </w:rPr>
              <w:t>4</w:t>
            </w:r>
            <w:r w:rsidR="00E4301D" w:rsidRPr="000046F7">
              <w:rPr>
                <w:szCs w:val="22"/>
              </w:rPr>
              <w:t>7</w:t>
            </w:r>
            <w:r w:rsidRPr="000046F7">
              <w:rPr>
                <w:szCs w:val="22"/>
                <w:cs/>
                <w:lang w:bidi="th-TH"/>
              </w:rPr>
              <w:t>)</w:t>
            </w:r>
          </w:p>
        </w:tc>
      </w:tr>
      <w:tr w:rsidR="000103E2" w:rsidRPr="000046F7" w14:paraId="6E1BE96A" w14:textId="77777777" w:rsidTr="00AF45C1">
        <w:trPr>
          <w:trHeight w:val="275"/>
        </w:trPr>
        <w:tc>
          <w:tcPr>
            <w:tcW w:w="5487" w:type="dxa"/>
          </w:tcPr>
          <w:p w14:paraId="7298E600" w14:textId="57CFAAEF" w:rsidR="000103E2" w:rsidRPr="000046F7" w:rsidRDefault="000103E2" w:rsidP="0055645E">
            <w:pPr>
              <w:tabs>
                <w:tab w:val="left" w:pos="360"/>
              </w:tabs>
              <w:spacing w:line="120" w:lineRule="atLeast"/>
              <w:rPr>
                <w:b/>
                <w:bCs/>
                <w:szCs w:val="22"/>
                <w:rtl/>
                <w:cs/>
              </w:rPr>
            </w:pPr>
            <w:r w:rsidRPr="000046F7">
              <w:rPr>
                <w:b/>
                <w:bCs/>
                <w:szCs w:val="22"/>
              </w:rPr>
              <w:t>Total</w:t>
            </w:r>
          </w:p>
        </w:tc>
        <w:tc>
          <w:tcPr>
            <w:tcW w:w="236" w:type="dxa"/>
          </w:tcPr>
          <w:p w14:paraId="6EBC87FB" w14:textId="77777777" w:rsidR="000103E2" w:rsidRPr="000046F7" w:rsidRDefault="000103E2" w:rsidP="0055645E">
            <w:pPr>
              <w:spacing w:line="240" w:lineRule="auto"/>
              <w:ind w:left="-131" w:firstLine="23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</w:tcPr>
          <w:p w14:paraId="51B99D4C" w14:textId="72B5696A" w:rsidR="000103E2" w:rsidRPr="000046F7" w:rsidRDefault="00E4301D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b/>
                <w:bCs/>
                <w:szCs w:val="22"/>
                <w:cs/>
                <w:lang w:bidi="th-TH"/>
              </w:rPr>
            </w:pPr>
            <w:r w:rsidRPr="000046F7">
              <w:rPr>
                <w:b/>
                <w:bCs/>
                <w:szCs w:val="22"/>
                <w:lang w:bidi="th-TH"/>
              </w:rPr>
              <w:t>136,979,002</w:t>
            </w:r>
          </w:p>
        </w:tc>
        <w:tc>
          <w:tcPr>
            <w:tcW w:w="236" w:type="dxa"/>
          </w:tcPr>
          <w:p w14:paraId="58D442DA" w14:textId="77777777" w:rsidR="000103E2" w:rsidRPr="000046F7" w:rsidRDefault="000103E2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14:paraId="621581A8" w14:textId="59DF4DD8" w:rsidR="000103E2" w:rsidRPr="000046F7" w:rsidRDefault="008B1B08" w:rsidP="00E4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b/>
                <w:bCs/>
                <w:szCs w:val="22"/>
                <w:lang w:val="en-US" w:bidi="th-TH"/>
              </w:rPr>
            </w:pPr>
            <w:r w:rsidRPr="000046F7">
              <w:rPr>
                <w:b/>
                <w:bCs/>
                <w:szCs w:val="22"/>
                <w:cs/>
                <w:lang w:val="en-US" w:bidi="th-TH"/>
              </w:rPr>
              <w:t>(</w:t>
            </w:r>
            <w:r w:rsidR="00E4301D" w:rsidRPr="000046F7">
              <w:rPr>
                <w:b/>
                <w:bCs/>
                <w:szCs w:val="22"/>
                <w:lang w:val="en-US" w:bidi="th-TH"/>
              </w:rPr>
              <w:t>40,231,096</w:t>
            </w:r>
            <w:r w:rsidRPr="000046F7">
              <w:rPr>
                <w:b/>
                <w:bCs/>
                <w:szCs w:val="22"/>
                <w:cs/>
                <w:lang w:val="en-US" w:bidi="th-TH"/>
              </w:rPr>
              <w:t>)</w:t>
            </w:r>
          </w:p>
        </w:tc>
      </w:tr>
    </w:tbl>
    <w:p w14:paraId="4080FCAB" w14:textId="77777777" w:rsidR="00B83BD2" w:rsidRPr="000046F7" w:rsidRDefault="00B83BD2" w:rsidP="008C366A">
      <w:pPr>
        <w:pStyle w:val="BodyText"/>
        <w:spacing w:after="0" w:line="240" w:lineRule="auto"/>
        <w:ind w:left="540"/>
        <w:jc w:val="thaiDistribute"/>
        <w:rPr>
          <w:szCs w:val="22"/>
          <w:lang w:val="en-US"/>
        </w:rPr>
      </w:pPr>
    </w:p>
    <w:p w14:paraId="1819D363" w14:textId="5ADCCE66" w:rsidR="004A4218" w:rsidRPr="000046F7" w:rsidRDefault="00985DF9" w:rsidP="000103E2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>Interest</w:t>
      </w:r>
      <w:r w:rsidRPr="000046F7">
        <w:rPr>
          <w:bCs/>
          <w:sz w:val="22"/>
          <w:szCs w:val="22"/>
          <w:cs/>
          <w:lang w:bidi="th-TH"/>
        </w:rPr>
        <w:t>-</w:t>
      </w:r>
      <w:r w:rsidRPr="000046F7">
        <w:rPr>
          <w:sz w:val="22"/>
          <w:szCs w:val="22"/>
        </w:rPr>
        <w:t xml:space="preserve">bearing liabilities   </w:t>
      </w:r>
    </w:p>
    <w:p w14:paraId="6BC92621" w14:textId="260B54D8" w:rsidR="001E5996" w:rsidRPr="000046F7" w:rsidRDefault="00472E47" w:rsidP="00472E47">
      <w:pPr>
        <w:pStyle w:val="BodyText"/>
        <w:spacing w:after="0"/>
        <w:ind w:left="6744"/>
        <w:rPr>
          <w:szCs w:val="22"/>
          <w:lang w:val="en-US" w:bidi="th-TH"/>
        </w:rPr>
      </w:pPr>
      <w:r w:rsidRPr="000046F7">
        <w:rPr>
          <w:szCs w:val="22"/>
          <w:cs/>
          <w:lang w:val="fr-FR" w:bidi="th-TH"/>
        </w:rPr>
        <w:t xml:space="preserve">   </w:t>
      </w:r>
      <w:r w:rsidRPr="000046F7">
        <w:rPr>
          <w:szCs w:val="22"/>
          <w:lang w:val="en-US" w:bidi="th-TH"/>
        </w:rPr>
        <w:tab/>
      </w:r>
      <w:r w:rsidRPr="000046F7">
        <w:rPr>
          <w:szCs w:val="22"/>
          <w:cs/>
          <w:lang w:val="en-US" w:bidi="th-TH"/>
        </w:rPr>
        <w:t xml:space="preserve">          </w:t>
      </w:r>
    </w:p>
    <w:tbl>
      <w:tblPr>
        <w:tblStyle w:val="TableGrid2"/>
        <w:tblW w:w="93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7"/>
        <w:gridCol w:w="236"/>
        <w:gridCol w:w="1657"/>
        <w:gridCol w:w="250"/>
        <w:gridCol w:w="1742"/>
      </w:tblGrid>
      <w:tr w:rsidR="00FD52B4" w:rsidRPr="000046F7" w14:paraId="77CD9F56" w14:textId="77777777" w:rsidTr="00332CCF">
        <w:trPr>
          <w:tblHeader/>
        </w:trPr>
        <w:tc>
          <w:tcPr>
            <w:tcW w:w="5487" w:type="dxa"/>
          </w:tcPr>
          <w:p w14:paraId="41AB5D57" w14:textId="77777777" w:rsidR="00FD52B4" w:rsidRPr="000046F7" w:rsidRDefault="00FD52B4" w:rsidP="00090CD5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  <w:bookmarkStart w:id="0" w:name="_Hlk30148679"/>
          </w:p>
        </w:tc>
        <w:tc>
          <w:tcPr>
            <w:tcW w:w="236" w:type="dxa"/>
          </w:tcPr>
          <w:p w14:paraId="1420315F" w14:textId="5B5F3351" w:rsidR="00FD52B4" w:rsidRPr="000046F7" w:rsidRDefault="00FD52B4" w:rsidP="00090CD5">
            <w:pPr>
              <w:spacing w:line="240" w:lineRule="atLeast"/>
              <w:jc w:val="center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1657" w:type="dxa"/>
          </w:tcPr>
          <w:p w14:paraId="6628BA4E" w14:textId="4DDC3A97" w:rsidR="00FD52B4" w:rsidRPr="000046F7" w:rsidRDefault="00090CD5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31 March</w:t>
            </w:r>
          </w:p>
        </w:tc>
        <w:tc>
          <w:tcPr>
            <w:tcW w:w="250" w:type="dxa"/>
          </w:tcPr>
          <w:p w14:paraId="43802B29" w14:textId="77777777" w:rsidR="00FD52B4" w:rsidRPr="000046F7" w:rsidRDefault="00FD52B4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1742" w:type="dxa"/>
          </w:tcPr>
          <w:p w14:paraId="2704A228" w14:textId="3C0D67E3" w:rsidR="00FD52B4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31 December</w:t>
            </w:r>
          </w:p>
        </w:tc>
      </w:tr>
      <w:tr w:rsidR="001E59B6" w:rsidRPr="000046F7" w14:paraId="4884DF2E" w14:textId="77777777" w:rsidTr="00332CCF">
        <w:trPr>
          <w:tblHeader/>
        </w:trPr>
        <w:tc>
          <w:tcPr>
            <w:tcW w:w="5487" w:type="dxa"/>
          </w:tcPr>
          <w:p w14:paraId="624A3DF0" w14:textId="77777777" w:rsidR="001E59B6" w:rsidRPr="000046F7" w:rsidRDefault="001E59B6" w:rsidP="00090CD5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236" w:type="dxa"/>
          </w:tcPr>
          <w:p w14:paraId="553712C0" w14:textId="77777777" w:rsidR="001E59B6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1657" w:type="dxa"/>
          </w:tcPr>
          <w:p w14:paraId="3CD7458A" w14:textId="1BEC164E" w:rsidR="001E59B6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202</w:t>
            </w:r>
            <w:r w:rsidR="00E4301D" w:rsidRPr="000046F7">
              <w:rPr>
                <w:rFonts w:cs="Times New Roman"/>
                <w:bCs/>
                <w:szCs w:val="22"/>
              </w:rPr>
              <w:t>5</w:t>
            </w:r>
          </w:p>
        </w:tc>
        <w:tc>
          <w:tcPr>
            <w:tcW w:w="250" w:type="dxa"/>
          </w:tcPr>
          <w:p w14:paraId="2993874A" w14:textId="77777777" w:rsidR="001E59B6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1742" w:type="dxa"/>
          </w:tcPr>
          <w:p w14:paraId="1BB9F8A7" w14:textId="4F097471" w:rsidR="001E59B6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202</w:t>
            </w:r>
            <w:r w:rsidR="00E4301D" w:rsidRPr="000046F7">
              <w:rPr>
                <w:rFonts w:cs="Times New Roman"/>
                <w:bCs/>
                <w:szCs w:val="22"/>
              </w:rPr>
              <w:t>4</w:t>
            </w:r>
          </w:p>
        </w:tc>
      </w:tr>
      <w:tr w:rsidR="00FD52B4" w:rsidRPr="000046F7" w14:paraId="13215BF5" w14:textId="77777777" w:rsidTr="00332CCF">
        <w:trPr>
          <w:tblHeader/>
        </w:trPr>
        <w:tc>
          <w:tcPr>
            <w:tcW w:w="5487" w:type="dxa"/>
          </w:tcPr>
          <w:p w14:paraId="26669909" w14:textId="77777777" w:rsidR="00FD52B4" w:rsidRPr="000046F7" w:rsidRDefault="00FD52B4" w:rsidP="00090CD5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236" w:type="dxa"/>
          </w:tcPr>
          <w:p w14:paraId="15A3B3AB" w14:textId="77777777" w:rsidR="00FD52B4" w:rsidRPr="000046F7" w:rsidRDefault="00FD52B4" w:rsidP="00090CD5">
            <w:pPr>
              <w:spacing w:line="240" w:lineRule="atLeast"/>
              <w:ind w:left="-108" w:right="-108"/>
              <w:jc w:val="center"/>
              <w:rPr>
                <w:rFonts w:cs="Times New Roman"/>
                <w:b/>
                <w:i/>
                <w:iCs/>
                <w:szCs w:val="22"/>
                <w:rtl/>
                <w:cs/>
              </w:rPr>
            </w:pPr>
          </w:p>
        </w:tc>
        <w:tc>
          <w:tcPr>
            <w:tcW w:w="3649" w:type="dxa"/>
            <w:gridSpan w:val="3"/>
          </w:tcPr>
          <w:p w14:paraId="4909AC3C" w14:textId="3212C887" w:rsidR="00FD52B4" w:rsidRPr="000046F7" w:rsidRDefault="00FD52B4" w:rsidP="00090CD5">
            <w:pPr>
              <w:spacing w:line="240" w:lineRule="atLeast"/>
              <w:ind w:left="-108" w:right="-108"/>
              <w:jc w:val="center"/>
              <w:rPr>
                <w:rFonts w:cs="Times New Roman"/>
                <w:b/>
                <w:i/>
                <w:iCs/>
                <w:szCs w:val="22"/>
              </w:rPr>
            </w:pPr>
            <w:r w:rsidRPr="000046F7">
              <w:rPr>
                <w:rFonts w:cs="Times New Roman"/>
                <w:b/>
                <w:i/>
                <w:iCs/>
                <w:szCs w:val="22"/>
                <w:cs/>
                <w:lang w:bidi="th-TH"/>
              </w:rPr>
              <w:t xml:space="preserve"> (</w:t>
            </w:r>
            <w:r w:rsidRPr="000046F7">
              <w:rPr>
                <w:rFonts w:cs="Times New Roman"/>
                <w:bCs/>
                <w:i/>
                <w:iCs/>
                <w:szCs w:val="22"/>
              </w:rPr>
              <w:t>in Baht</w:t>
            </w:r>
            <w:r w:rsidRPr="000046F7">
              <w:rPr>
                <w:rFonts w:cs="Times New Roman"/>
                <w:b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FD52B4" w:rsidRPr="000046F7" w14:paraId="303591D2" w14:textId="77777777" w:rsidTr="002D26A1">
        <w:tc>
          <w:tcPr>
            <w:tcW w:w="5487" w:type="dxa"/>
          </w:tcPr>
          <w:p w14:paraId="01D17789" w14:textId="307FFBA2" w:rsidR="00FD52B4" w:rsidRPr="000046F7" w:rsidRDefault="00FD52B4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046F7">
              <w:rPr>
                <w:rFonts w:cs="Times New Roman"/>
                <w:b/>
                <w:bCs/>
                <w:i/>
                <w:iCs/>
                <w:szCs w:val="22"/>
                <w:lang w:val="en-US" w:bidi="th-TH"/>
              </w:rPr>
              <w:t>Current</w:t>
            </w:r>
          </w:p>
        </w:tc>
        <w:tc>
          <w:tcPr>
            <w:tcW w:w="236" w:type="dxa"/>
          </w:tcPr>
          <w:p w14:paraId="109FD3C5" w14:textId="77777777" w:rsidR="00FD52B4" w:rsidRPr="000046F7" w:rsidRDefault="00FD52B4" w:rsidP="00090CD5">
            <w:pPr>
              <w:spacing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1657" w:type="dxa"/>
          </w:tcPr>
          <w:p w14:paraId="5BE378B7" w14:textId="44306BAE" w:rsidR="00FD52B4" w:rsidRPr="000046F7" w:rsidRDefault="00FD52B4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Cs/>
                <w:szCs w:val="22"/>
                <w:cs/>
                <w:lang w:bidi="th-TH"/>
              </w:rPr>
            </w:pPr>
          </w:p>
        </w:tc>
        <w:tc>
          <w:tcPr>
            <w:tcW w:w="250" w:type="dxa"/>
          </w:tcPr>
          <w:p w14:paraId="409AFC4B" w14:textId="77777777" w:rsidR="00FD52B4" w:rsidRPr="000046F7" w:rsidRDefault="00FD52B4" w:rsidP="00090CD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14CDA4BD" w14:textId="77777777" w:rsidR="00FD52B4" w:rsidRPr="000046F7" w:rsidRDefault="00FD52B4" w:rsidP="00090CD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E04116" w:rsidRPr="000046F7" w14:paraId="1EA058CB" w14:textId="77777777" w:rsidTr="002D26A1">
        <w:tc>
          <w:tcPr>
            <w:tcW w:w="5487" w:type="dxa"/>
          </w:tcPr>
          <w:p w14:paraId="1227F0BF" w14:textId="386D4E2D" w:rsidR="00E04116" w:rsidRPr="000046F7" w:rsidRDefault="002E4AAD" w:rsidP="000D42AD">
            <w:pPr>
              <w:tabs>
                <w:tab w:val="left" w:pos="360"/>
              </w:tabs>
              <w:spacing w:line="240" w:lineRule="atLeast"/>
              <w:ind w:left="167" w:hanging="167"/>
              <w:rPr>
                <w:rFonts w:cs="Times New Roman"/>
                <w:szCs w:val="22"/>
                <w:rtl/>
                <w:cs/>
              </w:rPr>
            </w:pPr>
            <w:r w:rsidRPr="000046F7">
              <w:rPr>
                <w:rFonts w:cs="Times New Roman"/>
                <w:szCs w:val="22"/>
                <w:lang w:bidi="th-TH"/>
              </w:rPr>
              <w:t xml:space="preserve">Bank overdrafts and short-term borrowings </w:t>
            </w:r>
            <w:r w:rsidRPr="000046F7">
              <w:rPr>
                <w:rFonts w:cs="Times New Roman"/>
                <w:szCs w:val="22"/>
                <w:lang w:bidi="th-TH"/>
              </w:rPr>
              <w:br/>
              <w:t>from financial institution</w:t>
            </w:r>
            <w:r w:rsidR="00A35A2B" w:rsidRPr="000046F7">
              <w:rPr>
                <w:rFonts w:cs="Times New Roman"/>
                <w:szCs w:val="22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9F8F6D2" w14:textId="77777777" w:rsidR="00E04116" w:rsidRPr="000046F7" w:rsidRDefault="00E04116" w:rsidP="00090C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7" w:type="dxa"/>
          </w:tcPr>
          <w:p w14:paraId="7178A4DB" w14:textId="77777777" w:rsidR="000D42AD" w:rsidRPr="000046F7" w:rsidRDefault="000D42AD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</w:p>
          <w:p w14:paraId="214B7F7E" w14:textId="5EF584DD" w:rsidR="00E04116" w:rsidRPr="000046F7" w:rsidRDefault="00E4301D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  <w:r w:rsidRPr="000046F7">
              <w:rPr>
                <w:rFonts w:cs="Times New Roman"/>
                <w:szCs w:val="22"/>
                <w:lang w:val="en-US" w:bidi="th-TH"/>
              </w:rPr>
              <w:t>125,000,000</w:t>
            </w:r>
          </w:p>
        </w:tc>
        <w:tc>
          <w:tcPr>
            <w:tcW w:w="250" w:type="dxa"/>
          </w:tcPr>
          <w:p w14:paraId="6866CFC6" w14:textId="77777777" w:rsidR="00E04116" w:rsidRPr="000046F7" w:rsidRDefault="00E04116" w:rsidP="00090CD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4B208CEA" w14:textId="77777777" w:rsidR="000D42AD" w:rsidRPr="000046F7" w:rsidRDefault="000D42AD" w:rsidP="0042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</w:p>
          <w:p w14:paraId="4B3DD850" w14:textId="2D229FCF" w:rsidR="00E04116" w:rsidRPr="000046F7" w:rsidRDefault="0042793D" w:rsidP="0042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  <w:r w:rsidRPr="000046F7">
              <w:rPr>
                <w:rFonts w:cs="Times New Roman"/>
                <w:szCs w:val="22"/>
                <w:lang w:val="en-US" w:bidi="th-TH"/>
              </w:rPr>
              <w:t>104,583,830</w:t>
            </w:r>
          </w:p>
        </w:tc>
      </w:tr>
      <w:tr w:rsidR="002403C9" w:rsidRPr="000046F7" w14:paraId="2CB974CB" w14:textId="77777777" w:rsidTr="002D26A1">
        <w:tc>
          <w:tcPr>
            <w:tcW w:w="5487" w:type="dxa"/>
          </w:tcPr>
          <w:p w14:paraId="0D234FCB" w14:textId="4632C0BC" w:rsidR="002403C9" w:rsidRPr="000046F7" w:rsidRDefault="002403C9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  <w:lang w:bidi="th-TH"/>
              </w:rPr>
            </w:pPr>
            <w:r w:rsidRPr="000046F7">
              <w:rPr>
                <w:rFonts w:cs="Times New Roman"/>
                <w:szCs w:val="22"/>
              </w:rPr>
              <w:t>Current portion of long</w:t>
            </w:r>
            <w:r w:rsidRPr="000046F7">
              <w:rPr>
                <w:rFonts w:cs="Times New Roman"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szCs w:val="22"/>
              </w:rPr>
              <w:t>term loans from</w:t>
            </w:r>
          </w:p>
        </w:tc>
        <w:tc>
          <w:tcPr>
            <w:tcW w:w="236" w:type="dxa"/>
          </w:tcPr>
          <w:p w14:paraId="1EB8D632" w14:textId="77777777" w:rsidR="002403C9" w:rsidRPr="000046F7" w:rsidRDefault="002403C9" w:rsidP="00090C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7" w:type="dxa"/>
          </w:tcPr>
          <w:p w14:paraId="33FDFF87" w14:textId="77777777" w:rsidR="002403C9" w:rsidRPr="000046F7" w:rsidRDefault="002403C9" w:rsidP="00090CD5">
            <w:pPr>
              <w:tabs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32409CD6" w14:textId="77777777" w:rsidR="002403C9" w:rsidRPr="000046F7" w:rsidRDefault="002403C9" w:rsidP="00090CD5">
            <w:pPr>
              <w:pStyle w:val="acctfourfigures"/>
              <w:tabs>
                <w:tab w:val="clear" w:pos="765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73CD7975" w14:textId="77777777" w:rsidR="002403C9" w:rsidRPr="000046F7" w:rsidRDefault="002403C9" w:rsidP="00090CD5">
            <w:pPr>
              <w:tabs>
                <w:tab w:val="decimal" w:pos="1374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</w:tr>
      <w:tr w:rsidR="002403C9" w:rsidRPr="000046F7" w14:paraId="75950E8C" w14:textId="77777777" w:rsidTr="002D26A1">
        <w:tc>
          <w:tcPr>
            <w:tcW w:w="5487" w:type="dxa"/>
          </w:tcPr>
          <w:p w14:paraId="76887DC0" w14:textId="15C68F0A" w:rsidR="002403C9" w:rsidRPr="000046F7" w:rsidRDefault="002403C9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 xml:space="preserve">   financial institution </w:t>
            </w:r>
            <w:r w:rsidRPr="000046F7">
              <w:rPr>
                <w:rFonts w:cs="Times New Roman"/>
                <w:szCs w:val="22"/>
                <w:cs/>
                <w:lang w:bidi="th-TH"/>
              </w:rPr>
              <w:t xml:space="preserve">- </w:t>
            </w:r>
            <w:r w:rsidRPr="000046F7">
              <w:rPr>
                <w:rFonts w:cs="Times New Roman"/>
                <w:szCs w:val="22"/>
              </w:rPr>
              <w:t>secured</w:t>
            </w:r>
          </w:p>
        </w:tc>
        <w:tc>
          <w:tcPr>
            <w:tcW w:w="236" w:type="dxa"/>
          </w:tcPr>
          <w:p w14:paraId="6D4D25E2" w14:textId="77777777" w:rsidR="002403C9" w:rsidRPr="000046F7" w:rsidRDefault="002403C9" w:rsidP="00090C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7" w:type="dxa"/>
          </w:tcPr>
          <w:p w14:paraId="43B3481C" w14:textId="5EE123D2" w:rsidR="002403C9" w:rsidRPr="000046F7" w:rsidRDefault="002D26A1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cs/>
                <w:lang w:val="en-US" w:bidi="th-TH"/>
              </w:rPr>
            </w:pPr>
            <w:r w:rsidRPr="000046F7">
              <w:rPr>
                <w:rFonts w:cs="Times New Roman"/>
                <w:szCs w:val="22"/>
                <w:lang w:val="en-US" w:bidi="th-TH"/>
              </w:rPr>
              <w:t>4,212,000</w:t>
            </w:r>
          </w:p>
        </w:tc>
        <w:tc>
          <w:tcPr>
            <w:tcW w:w="250" w:type="dxa"/>
          </w:tcPr>
          <w:p w14:paraId="4FE2417F" w14:textId="77777777" w:rsidR="002403C9" w:rsidRPr="000046F7" w:rsidRDefault="002403C9" w:rsidP="00090CD5">
            <w:pPr>
              <w:pStyle w:val="acctfourfigures"/>
              <w:tabs>
                <w:tab w:val="clear" w:pos="765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35F7917C" w14:textId="1507DA3D" w:rsidR="002403C9" w:rsidRPr="000046F7" w:rsidRDefault="0042793D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>4,212,000</w:t>
            </w:r>
          </w:p>
        </w:tc>
      </w:tr>
      <w:tr w:rsidR="009F246C" w:rsidRPr="000046F7" w14:paraId="6EAF2016" w14:textId="77777777" w:rsidTr="002D26A1">
        <w:tc>
          <w:tcPr>
            <w:tcW w:w="5487" w:type="dxa"/>
          </w:tcPr>
          <w:p w14:paraId="68030809" w14:textId="545CD469" w:rsidR="009F246C" w:rsidRPr="000046F7" w:rsidRDefault="009F246C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 xml:space="preserve">Current portion of lease liabilities </w:t>
            </w:r>
          </w:p>
        </w:tc>
        <w:tc>
          <w:tcPr>
            <w:tcW w:w="236" w:type="dxa"/>
          </w:tcPr>
          <w:p w14:paraId="5DCD62E5" w14:textId="77777777" w:rsidR="009F246C" w:rsidRPr="000046F7" w:rsidRDefault="009F246C" w:rsidP="00090C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57583D6D" w14:textId="7A5BA7F5" w:rsidR="009F246C" w:rsidRPr="000046F7" w:rsidRDefault="0042793D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>1,321,074</w:t>
            </w:r>
          </w:p>
        </w:tc>
        <w:tc>
          <w:tcPr>
            <w:tcW w:w="250" w:type="dxa"/>
          </w:tcPr>
          <w:p w14:paraId="6F39579C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Cs/>
                <w:szCs w:val="22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5E2F3C9" w14:textId="06356919" w:rsidR="009F246C" w:rsidRPr="000046F7" w:rsidRDefault="0042793D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>910,469</w:t>
            </w:r>
          </w:p>
        </w:tc>
      </w:tr>
      <w:tr w:rsidR="009F246C" w:rsidRPr="000046F7" w14:paraId="25C14FBB" w14:textId="77777777" w:rsidTr="002D26A1">
        <w:tc>
          <w:tcPr>
            <w:tcW w:w="5487" w:type="dxa"/>
          </w:tcPr>
          <w:p w14:paraId="141A21F2" w14:textId="62ADCF9A" w:rsidR="009F246C" w:rsidRPr="000046F7" w:rsidRDefault="009F246C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Total current</w:t>
            </w:r>
          </w:p>
        </w:tc>
        <w:tc>
          <w:tcPr>
            <w:tcW w:w="236" w:type="dxa"/>
          </w:tcPr>
          <w:p w14:paraId="627C0693" w14:textId="77777777" w:rsidR="009F246C" w:rsidRPr="000046F7" w:rsidRDefault="009F246C" w:rsidP="00090CD5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4994F3B7" w14:textId="6E519988" w:rsidR="009F246C" w:rsidRPr="000046F7" w:rsidRDefault="0042793D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 w:rsidRPr="000046F7">
              <w:rPr>
                <w:rFonts w:cs="Times New Roman"/>
                <w:b/>
                <w:bCs/>
                <w:szCs w:val="22"/>
                <w:lang w:bidi="th-TH"/>
              </w:rPr>
              <w:t>130,533,074</w:t>
            </w:r>
          </w:p>
        </w:tc>
        <w:tc>
          <w:tcPr>
            <w:tcW w:w="250" w:type="dxa"/>
          </w:tcPr>
          <w:p w14:paraId="72569329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7E588A5F" w14:textId="51B8B151" w:rsidR="009F246C" w:rsidRPr="000046F7" w:rsidRDefault="0042793D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109,706,299</w:t>
            </w:r>
          </w:p>
        </w:tc>
      </w:tr>
      <w:tr w:rsidR="009F246C" w:rsidRPr="000046F7" w14:paraId="210D9A81" w14:textId="77777777" w:rsidTr="002D26A1">
        <w:tc>
          <w:tcPr>
            <w:tcW w:w="5487" w:type="dxa"/>
          </w:tcPr>
          <w:p w14:paraId="041C7E19" w14:textId="77777777" w:rsidR="009F246C" w:rsidRPr="000046F7" w:rsidRDefault="009F246C" w:rsidP="00090CD5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236" w:type="dxa"/>
          </w:tcPr>
          <w:p w14:paraId="04FEAC48" w14:textId="77777777" w:rsidR="009F246C" w:rsidRPr="000046F7" w:rsidRDefault="009F246C" w:rsidP="00090CD5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541E2B4B" w14:textId="4B152379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250" w:type="dxa"/>
          </w:tcPr>
          <w:p w14:paraId="246FCE84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70525180" w14:textId="129FB0E5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</w:tr>
      <w:tr w:rsidR="009F246C" w:rsidRPr="000046F7" w14:paraId="7DE1F382" w14:textId="77777777" w:rsidTr="002D26A1">
        <w:tc>
          <w:tcPr>
            <w:tcW w:w="5487" w:type="dxa"/>
          </w:tcPr>
          <w:p w14:paraId="21ED1C35" w14:textId="7FC163DE" w:rsidR="009F246C" w:rsidRPr="000046F7" w:rsidRDefault="009F246C" w:rsidP="00090CD5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</w:pP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lastRenderedPageBreak/>
              <w:t>Non</w:t>
            </w:r>
            <w:r w:rsidRPr="000046F7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t>current</w:t>
            </w:r>
          </w:p>
        </w:tc>
        <w:tc>
          <w:tcPr>
            <w:tcW w:w="236" w:type="dxa"/>
          </w:tcPr>
          <w:p w14:paraId="34158E8F" w14:textId="77777777" w:rsidR="009F246C" w:rsidRPr="000046F7" w:rsidRDefault="009F246C" w:rsidP="00090CD5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7" w:type="dxa"/>
          </w:tcPr>
          <w:p w14:paraId="205FF2D3" w14:textId="3923F909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250" w:type="dxa"/>
          </w:tcPr>
          <w:p w14:paraId="1BF34CC4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5FD4B2F3" w14:textId="4DF569D2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</w:tr>
      <w:tr w:rsidR="002D26A1" w:rsidRPr="000046F7" w14:paraId="794D462C" w14:textId="77777777" w:rsidTr="002D26A1">
        <w:tc>
          <w:tcPr>
            <w:tcW w:w="5487" w:type="dxa"/>
          </w:tcPr>
          <w:p w14:paraId="17393278" w14:textId="7874CA78" w:rsidR="002D26A1" w:rsidRPr="000046F7" w:rsidRDefault="002D26A1" w:rsidP="00090CD5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0046F7">
              <w:rPr>
                <w:rFonts w:cs="Times New Roman"/>
                <w:szCs w:val="22"/>
              </w:rPr>
              <w:t>Long</w:t>
            </w:r>
            <w:r w:rsidRPr="000046F7">
              <w:rPr>
                <w:rFonts w:cs="Times New Roman"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szCs w:val="22"/>
              </w:rPr>
              <w:t xml:space="preserve">term loans from financial institutions </w:t>
            </w:r>
            <w:r w:rsidRPr="000046F7">
              <w:rPr>
                <w:rFonts w:cs="Times New Roman"/>
                <w:szCs w:val="22"/>
                <w:cs/>
                <w:lang w:bidi="th-TH"/>
              </w:rPr>
              <w:t xml:space="preserve">- </w:t>
            </w:r>
            <w:r w:rsidRPr="000046F7">
              <w:rPr>
                <w:rFonts w:cs="Times New Roman"/>
                <w:szCs w:val="22"/>
              </w:rPr>
              <w:t>secured</w:t>
            </w:r>
          </w:p>
        </w:tc>
        <w:tc>
          <w:tcPr>
            <w:tcW w:w="236" w:type="dxa"/>
          </w:tcPr>
          <w:p w14:paraId="0851E427" w14:textId="77777777" w:rsidR="002D26A1" w:rsidRPr="000046F7" w:rsidRDefault="002D26A1" w:rsidP="00090CD5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7" w:type="dxa"/>
          </w:tcPr>
          <w:p w14:paraId="48AA6A19" w14:textId="27DFBD72" w:rsidR="002D26A1" w:rsidRPr="000046F7" w:rsidRDefault="0042793D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rtl/>
                <w:cs/>
              </w:rPr>
            </w:pPr>
            <w:r w:rsidRPr="000046F7">
              <w:rPr>
                <w:rFonts w:cs="Times New Roman"/>
                <w:szCs w:val="22"/>
              </w:rPr>
              <w:t>17,451,060</w:t>
            </w:r>
          </w:p>
        </w:tc>
        <w:tc>
          <w:tcPr>
            <w:tcW w:w="250" w:type="dxa"/>
          </w:tcPr>
          <w:p w14:paraId="4CB50C92" w14:textId="77777777" w:rsidR="002D26A1" w:rsidRPr="000046F7" w:rsidRDefault="002D26A1" w:rsidP="00090CD5">
            <w:pPr>
              <w:tabs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58B02A22" w14:textId="7818FFDC" w:rsidR="002D26A1" w:rsidRPr="000046F7" w:rsidRDefault="0042793D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szCs w:val="22"/>
                <w:cs/>
                <w:lang w:bidi="th-TH"/>
              </w:rPr>
            </w:pPr>
            <w:r w:rsidRPr="000046F7">
              <w:rPr>
                <w:rFonts w:cs="Times New Roman"/>
                <w:szCs w:val="22"/>
                <w:lang w:bidi="th-TH"/>
              </w:rPr>
              <w:t>18,504,060</w:t>
            </w:r>
          </w:p>
        </w:tc>
      </w:tr>
      <w:tr w:rsidR="009F246C" w:rsidRPr="000046F7" w14:paraId="0392BA4B" w14:textId="77777777" w:rsidTr="005F0F59">
        <w:tc>
          <w:tcPr>
            <w:tcW w:w="5487" w:type="dxa"/>
          </w:tcPr>
          <w:p w14:paraId="32ECEA39" w14:textId="739A1A58" w:rsidR="009F246C" w:rsidRPr="000046F7" w:rsidRDefault="00C465D7" w:rsidP="00090CD5">
            <w:pPr>
              <w:tabs>
                <w:tab w:val="left" w:pos="336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  <w:lang w:bidi="th-TH"/>
              </w:rPr>
              <w:t>Lease liabilities</w:t>
            </w:r>
          </w:p>
        </w:tc>
        <w:tc>
          <w:tcPr>
            <w:tcW w:w="236" w:type="dxa"/>
          </w:tcPr>
          <w:p w14:paraId="4D0B2A24" w14:textId="77777777" w:rsidR="009F246C" w:rsidRPr="000046F7" w:rsidRDefault="009F246C" w:rsidP="00090CD5">
            <w:pPr>
              <w:spacing w:line="240" w:lineRule="atLeast"/>
              <w:ind w:left="-131" w:firstLine="23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45E25FE1" w14:textId="754F2C4B" w:rsidR="009F246C" w:rsidRPr="000046F7" w:rsidRDefault="0042793D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bidi="th-TH"/>
              </w:rPr>
            </w:pPr>
            <w:r w:rsidRPr="000046F7">
              <w:rPr>
                <w:rFonts w:cs="Times New Roman"/>
                <w:szCs w:val="22"/>
                <w:lang w:bidi="th-TH"/>
              </w:rPr>
              <w:t>1,954,549</w:t>
            </w:r>
          </w:p>
        </w:tc>
        <w:tc>
          <w:tcPr>
            <w:tcW w:w="250" w:type="dxa"/>
          </w:tcPr>
          <w:p w14:paraId="1885060B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42459C87" w14:textId="7997A681" w:rsidR="009F246C" w:rsidRPr="000046F7" w:rsidRDefault="0042793D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/>
              </w:rPr>
            </w:pPr>
            <w:r w:rsidRPr="000046F7">
              <w:rPr>
                <w:rFonts w:cs="Times New Roman"/>
                <w:szCs w:val="22"/>
                <w:lang w:val="en-US"/>
              </w:rPr>
              <w:t>1,874,917</w:t>
            </w:r>
          </w:p>
        </w:tc>
      </w:tr>
      <w:tr w:rsidR="009F246C" w:rsidRPr="000046F7" w14:paraId="63A4DD8D" w14:textId="77777777" w:rsidTr="005F0F59">
        <w:tc>
          <w:tcPr>
            <w:tcW w:w="5487" w:type="dxa"/>
          </w:tcPr>
          <w:p w14:paraId="0CC4434D" w14:textId="52A4B019" w:rsidR="009F246C" w:rsidRPr="000046F7" w:rsidRDefault="009F246C" w:rsidP="00090CD5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Total non</w:t>
            </w:r>
            <w:r w:rsidRPr="000046F7">
              <w:rPr>
                <w:rFonts w:cs="Times New Roman"/>
                <w:b/>
                <w:b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/>
                <w:bCs/>
                <w:szCs w:val="22"/>
              </w:rPr>
              <w:t>current</w:t>
            </w:r>
          </w:p>
        </w:tc>
        <w:tc>
          <w:tcPr>
            <w:tcW w:w="236" w:type="dxa"/>
          </w:tcPr>
          <w:p w14:paraId="0E6F3E50" w14:textId="77777777" w:rsidR="009F246C" w:rsidRPr="000046F7" w:rsidRDefault="009F246C" w:rsidP="00090CD5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6056A78E" w14:textId="581064B5" w:rsidR="009F246C" w:rsidRPr="000046F7" w:rsidRDefault="0042793D" w:rsidP="0037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/>
                <w:bCs/>
                <w:szCs w:val="22"/>
                <w:lang w:bidi="th-TH"/>
              </w:rPr>
            </w:pPr>
            <w:r w:rsidRPr="000046F7">
              <w:rPr>
                <w:rFonts w:cs="Times New Roman"/>
                <w:b/>
                <w:bCs/>
                <w:szCs w:val="22"/>
                <w:lang w:bidi="th-TH"/>
              </w:rPr>
              <w:t>19,405,609</w:t>
            </w:r>
          </w:p>
        </w:tc>
        <w:tc>
          <w:tcPr>
            <w:tcW w:w="250" w:type="dxa"/>
          </w:tcPr>
          <w:p w14:paraId="7766D078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3E587C49" w14:textId="719108E5" w:rsidR="009F246C" w:rsidRPr="000046F7" w:rsidRDefault="0042793D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b/>
                <w:bCs/>
                <w:szCs w:val="22"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20,378,977</w:t>
            </w:r>
          </w:p>
        </w:tc>
      </w:tr>
      <w:bookmarkEnd w:id="0"/>
      <w:tr w:rsidR="0042793D" w:rsidRPr="000046F7" w14:paraId="7FD5878E" w14:textId="77777777" w:rsidTr="009111C7">
        <w:tc>
          <w:tcPr>
            <w:tcW w:w="5487" w:type="dxa"/>
          </w:tcPr>
          <w:p w14:paraId="7F7D1C1C" w14:textId="22B4A2F6" w:rsidR="0042793D" w:rsidRPr="000046F7" w:rsidRDefault="0042793D" w:rsidP="00C502AE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 xml:space="preserve">Total </w:t>
            </w:r>
          </w:p>
        </w:tc>
        <w:tc>
          <w:tcPr>
            <w:tcW w:w="236" w:type="dxa"/>
          </w:tcPr>
          <w:p w14:paraId="7DAC4CFD" w14:textId="77777777" w:rsidR="0042793D" w:rsidRPr="000046F7" w:rsidRDefault="0042793D" w:rsidP="00C502AE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61278A0" w14:textId="71577D4E" w:rsidR="0042793D" w:rsidRPr="000046F7" w:rsidRDefault="0042793D" w:rsidP="00C5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/>
                <w:bCs/>
                <w:szCs w:val="22"/>
                <w:lang w:bidi="th-TH"/>
              </w:rPr>
            </w:pPr>
            <w:r w:rsidRPr="000046F7">
              <w:rPr>
                <w:rFonts w:cs="Times New Roman"/>
                <w:b/>
                <w:bCs/>
                <w:szCs w:val="22"/>
                <w:cs/>
                <w:lang w:bidi="th-TH"/>
              </w:rPr>
              <w:t>149</w:t>
            </w:r>
            <w:r w:rsidRPr="000046F7">
              <w:rPr>
                <w:rFonts w:cs="Times New Roman"/>
                <w:b/>
                <w:bCs/>
                <w:szCs w:val="22"/>
                <w:lang w:bidi="th-TH"/>
              </w:rPr>
              <w:t>,938,683</w:t>
            </w:r>
          </w:p>
        </w:tc>
        <w:tc>
          <w:tcPr>
            <w:tcW w:w="250" w:type="dxa"/>
          </w:tcPr>
          <w:p w14:paraId="1DAA6F90" w14:textId="77777777" w:rsidR="0042793D" w:rsidRPr="000046F7" w:rsidRDefault="0042793D" w:rsidP="00C5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2E86AE32" w14:textId="75E554C3" w:rsidR="0042793D" w:rsidRPr="000046F7" w:rsidRDefault="0042793D" w:rsidP="00C5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b/>
                <w:bCs/>
                <w:szCs w:val="22"/>
                <w:lang w:bidi="th-TH"/>
              </w:rPr>
            </w:pPr>
            <w:r w:rsidRPr="000046F7">
              <w:rPr>
                <w:rFonts w:cs="Times New Roman"/>
                <w:b/>
                <w:bCs/>
                <w:szCs w:val="22"/>
                <w:lang w:bidi="th-TH"/>
              </w:rPr>
              <w:t>130,085,276</w:t>
            </w:r>
          </w:p>
        </w:tc>
      </w:tr>
    </w:tbl>
    <w:p w14:paraId="1F393AD6" w14:textId="7192D724" w:rsidR="000D1B4A" w:rsidRPr="000046F7" w:rsidRDefault="000D1B4A" w:rsidP="0055453E">
      <w:pPr>
        <w:spacing w:line="240" w:lineRule="auto"/>
        <w:rPr>
          <w:b/>
          <w:bCs/>
          <w:szCs w:val="22"/>
        </w:rPr>
      </w:pPr>
    </w:p>
    <w:p w14:paraId="02725ED1" w14:textId="74DA1BA9" w:rsidR="00005FC0" w:rsidRPr="000046F7" w:rsidRDefault="00005FC0" w:rsidP="00005FC0">
      <w:pPr>
        <w:widowControl w:val="0"/>
        <w:spacing w:line="240" w:lineRule="atLeast"/>
        <w:ind w:left="547" w:right="-342"/>
        <w:jc w:val="thaiDistribute"/>
        <w:rPr>
          <w:b/>
          <w:bCs/>
          <w:i/>
          <w:iCs/>
          <w:szCs w:val="22"/>
        </w:rPr>
      </w:pPr>
      <w:r w:rsidRPr="000046F7">
        <w:rPr>
          <w:b/>
          <w:bCs/>
          <w:i/>
          <w:iCs/>
          <w:szCs w:val="22"/>
        </w:rPr>
        <w:t>Long</w:t>
      </w:r>
      <w:r w:rsidRPr="000046F7">
        <w:rPr>
          <w:b/>
          <w:bCs/>
          <w:i/>
          <w:iCs/>
          <w:szCs w:val="22"/>
          <w:cs/>
          <w:lang w:bidi="th-TH"/>
        </w:rPr>
        <w:t>-</w:t>
      </w:r>
      <w:r w:rsidRPr="000046F7">
        <w:rPr>
          <w:b/>
          <w:bCs/>
          <w:i/>
          <w:iCs/>
          <w:szCs w:val="22"/>
        </w:rPr>
        <w:t>term loans from financial institution</w:t>
      </w:r>
    </w:p>
    <w:p w14:paraId="78AC1A04" w14:textId="77777777" w:rsidR="00005FC0" w:rsidRPr="000046F7" w:rsidRDefault="00005FC0" w:rsidP="00005FC0">
      <w:pPr>
        <w:widowControl w:val="0"/>
        <w:spacing w:line="240" w:lineRule="atLeast"/>
        <w:ind w:left="547" w:right="-342"/>
        <w:jc w:val="thaiDistribute"/>
        <w:rPr>
          <w:b/>
          <w:bCs/>
          <w:i/>
          <w:iCs/>
          <w:szCs w:val="22"/>
        </w:rPr>
      </w:pPr>
    </w:p>
    <w:p w14:paraId="7D6EFE18" w14:textId="4EDC05AE" w:rsidR="00005FC0" w:rsidRPr="000046F7" w:rsidRDefault="00005FC0" w:rsidP="00764F2A">
      <w:pPr>
        <w:spacing w:line="240" w:lineRule="atLeast"/>
        <w:ind w:left="547"/>
        <w:jc w:val="thaiDistribute"/>
        <w:rPr>
          <w:szCs w:val="22"/>
        </w:rPr>
      </w:pPr>
      <w:r w:rsidRPr="000046F7">
        <w:rPr>
          <w:szCs w:val="22"/>
        </w:rPr>
        <w:t>The movement of long</w:t>
      </w:r>
      <w:r w:rsidRPr="000046F7">
        <w:rPr>
          <w:szCs w:val="22"/>
          <w:cs/>
          <w:lang w:bidi="th-TH"/>
        </w:rPr>
        <w:t>-</w:t>
      </w:r>
      <w:r w:rsidRPr="000046F7">
        <w:rPr>
          <w:szCs w:val="22"/>
        </w:rPr>
        <w:t xml:space="preserve">term loans from financial institution for the </w:t>
      </w:r>
      <w:r w:rsidR="00764F2A" w:rsidRPr="000046F7">
        <w:rPr>
          <w:szCs w:val="22"/>
        </w:rPr>
        <w:t>three-</w:t>
      </w:r>
      <w:r w:rsidR="0042793D" w:rsidRPr="000046F7">
        <w:rPr>
          <w:szCs w:val="22"/>
        </w:rPr>
        <w:t>month period ended 31 March</w:t>
      </w:r>
      <w:r w:rsidR="00764F2A" w:rsidRPr="000046F7">
        <w:rPr>
          <w:szCs w:val="22"/>
        </w:rPr>
        <w:t xml:space="preserve"> </w:t>
      </w:r>
      <w:r w:rsidRPr="000046F7">
        <w:rPr>
          <w:szCs w:val="22"/>
        </w:rPr>
        <w:t>are as follows</w:t>
      </w:r>
      <w:r w:rsidRPr="000046F7">
        <w:rPr>
          <w:szCs w:val="22"/>
          <w:cs/>
          <w:lang w:bidi="th-TH"/>
        </w:rPr>
        <w:t>:</w:t>
      </w:r>
    </w:p>
    <w:p w14:paraId="2616CC31" w14:textId="77777777" w:rsidR="00005FC0" w:rsidRPr="000046F7" w:rsidRDefault="00005FC0" w:rsidP="00005FC0">
      <w:pPr>
        <w:spacing w:line="240" w:lineRule="atLeast"/>
        <w:ind w:left="547" w:right="-432"/>
        <w:jc w:val="thaiDistribute"/>
        <w:rPr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10"/>
        <w:gridCol w:w="1650"/>
        <w:gridCol w:w="240"/>
        <w:gridCol w:w="1670"/>
      </w:tblGrid>
      <w:tr w:rsidR="00005FC0" w:rsidRPr="000046F7" w14:paraId="2F692666" w14:textId="77777777" w:rsidTr="001B236F">
        <w:trPr>
          <w:trHeight w:val="253"/>
        </w:trPr>
        <w:tc>
          <w:tcPr>
            <w:tcW w:w="5710" w:type="dxa"/>
          </w:tcPr>
          <w:p w14:paraId="53A435D0" w14:textId="77777777" w:rsidR="00005FC0" w:rsidRPr="000046F7" w:rsidRDefault="00005FC0" w:rsidP="00637300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1650" w:type="dxa"/>
            <w:shd w:val="clear" w:color="auto" w:fill="auto"/>
          </w:tcPr>
          <w:p w14:paraId="5DB14760" w14:textId="2E9002E5" w:rsidR="00005FC0" w:rsidRPr="000046F7" w:rsidRDefault="00005FC0" w:rsidP="00637300">
            <w:pPr>
              <w:spacing w:line="120" w:lineRule="atLeast"/>
              <w:jc w:val="center"/>
              <w:rPr>
                <w:bCs/>
                <w:szCs w:val="22"/>
                <w:lang w:bidi="th-TH"/>
              </w:rPr>
            </w:pPr>
            <w:r w:rsidRPr="000046F7">
              <w:rPr>
                <w:bCs/>
                <w:szCs w:val="22"/>
              </w:rPr>
              <w:t>202</w:t>
            </w:r>
            <w:r w:rsidR="0042793D" w:rsidRPr="000046F7">
              <w:rPr>
                <w:bCs/>
                <w:szCs w:val="22"/>
              </w:rPr>
              <w:t>5</w:t>
            </w:r>
          </w:p>
        </w:tc>
        <w:tc>
          <w:tcPr>
            <w:tcW w:w="240" w:type="dxa"/>
          </w:tcPr>
          <w:p w14:paraId="750C0D68" w14:textId="77777777" w:rsidR="00005FC0" w:rsidRPr="000046F7" w:rsidRDefault="00005FC0" w:rsidP="00637300">
            <w:pPr>
              <w:spacing w:line="12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1670" w:type="dxa"/>
            <w:shd w:val="clear" w:color="auto" w:fill="auto"/>
          </w:tcPr>
          <w:p w14:paraId="6A6B3F52" w14:textId="1FBC1209" w:rsidR="00005FC0" w:rsidRPr="000046F7" w:rsidRDefault="00005FC0" w:rsidP="00637300">
            <w:pPr>
              <w:spacing w:line="120" w:lineRule="atLeast"/>
              <w:jc w:val="center"/>
              <w:rPr>
                <w:bCs/>
                <w:szCs w:val="22"/>
                <w:lang w:bidi="th-TH"/>
              </w:rPr>
            </w:pPr>
            <w:r w:rsidRPr="000046F7">
              <w:rPr>
                <w:bCs/>
                <w:szCs w:val="22"/>
              </w:rPr>
              <w:t>20</w:t>
            </w:r>
            <w:r w:rsidRPr="000046F7">
              <w:rPr>
                <w:b/>
                <w:szCs w:val="22"/>
                <w:cs/>
                <w:lang w:bidi="th-TH"/>
              </w:rPr>
              <w:t>2</w:t>
            </w:r>
            <w:r w:rsidR="0042793D" w:rsidRPr="000046F7">
              <w:rPr>
                <w:bCs/>
                <w:szCs w:val="22"/>
                <w:lang w:bidi="th-TH"/>
              </w:rPr>
              <w:t>4</w:t>
            </w:r>
          </w:p>
        </w:tc>
      </w:tr>
      <w:tr w:rsidR="00005FC0" w:rsidRPr="000046F7" w14:paraId="497FFACB" w14:textId="77777777" w:rsidTr="00872D70">
        <w:trPr>
          <w:trHeight w:val="253"/>
        </w:trPr>
        <w:tc>
          <w:tcPr>
            <w:tcW w:w="5710" w:type="dxa"/>
          </w:tcPr>
          <w:p w14:paraId="6FF2E953" w14:textId="77777777" w:rsidR="00005FC0" w:rsidRPr="000046F7" w:rsidRDefault="00005FC0" w:rsidP="00637300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560" w:type="dxa"/>
            <w:gridSpan w:val="3"/>
            <w:tcBorders>
              <w:left w:val="nil"/>
            </w:tcBorders>
          </w:tcPr>
          <w:p w14:paraId="54EDFFED" w14:textId="77777777" w:rsidR="00005FC0" w:rsidRPr="000046F7" w:rsidRDefault="00005FC0" w:rsidP="00637300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0046F7">
              <w:rPr>
                <w:i/>
                <w:iCs/>
                <w:szCs w:val="22"/>
                <w:cs/>
                <w:lang w:bidi="th-TH"/>
              </w:rPr>
              <w:t>(</w:t>
            </w:r>
            <w:r w:rsidRPr="000046F7">
              <w:rPr>
                <w:i/>
                <w:iCs/>
                <w:szCs w:val="22"/>
              </w:rPr>
              <w:t>in Baht</w:t>
            </w:r>
            <w:r w:rsidRPr="000046F7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005FC0" w:rsidRPr="000046F7" w14:paraId="4BEBA4DD" w14:textId="77777777" w:rsidTr="001B236F">
        <w:trPr>
          <w:trHeight w:val="253"/>
        </w:trPr>
        <w:tc>
          <w:tcPr>
            <w:tcW w:w="5710" w:type="dxa"/>
          </w:tcPr>
          <w:p w14:paraId="4DC51377" w14:textId="77777777" w:rsidR="00005FC0" w:rsidRPr="000046F7" w:rsidRDefault="00005FC0" w:rsidP="00637300">
            <w:pPr>
              <w:tabs>
                <w:tab w:val="left" w:pos="360"/>
              </w:tabs>
              <w:spacing w:line="120" w:lineRule="atLeast"/>
              <w:rPr>
                <w:i/>
                <w:iCs/>
                <w:szCs w:val="22"/>
                <w:rtl/>
                <w:cs/>
              </w:rPr>
            </w:pPr>
            <w:proofErr w:type="gramStart"/>
            <w:r w:rsidRPr="000046F7">
              <w:rPr>
                <w:szCs w:val="22"/>
              </w:rPr>
              <w:t>At</w:t>
            </w:r>
            <w:proofErr w:type="gramEnd"/>
            <w:r w:rsidRPr="000046F7">
              <w:rPr>
                <w:szCs w:val="22"/>
              </w:rPr>
              <w:t xml:space="preserve"> 1 January</w:t>
            </w:r>
          </w:p>
        </w:tc>
        <w:tc>
          <w:tcPr>
            <w:tcW w:w="1650" w:type="dxa"/>
          </w:tcPr>
          <w:p w14:paraId="1C888E48" w14:textId="3844D278" w:rsidR="00005FC0" w:rsidRPr="00872D70" w:rsidRDefault="004F1E34" w:rsidP="00AD66FF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</w:rPr>
            </w:pPr>
            <w:r w:rsidRPr="000046F7">
              <w:rPr>
                <w:szCs w:val="22"/>
              </w:rPr>
              <w:t>22,716,060</w:t>
            </w:r>
          </w:p>
        </w:tc>
        <w:tc>
          <w:tcPr>
            <w:tcW w:w="240" w:type="dxa"/>
          </w:tcPr>
          <w:p w14:paraId="3DC70FA9" w14:textId="77777777" w:rsidR="00005FC0" w:rsidRPr="000046F7" w:rsidRDefault="00005FC0" w:rsidP="006373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szCs w:val="22"/>
                <w:lang w:bidi="th-TH"/>
              </w:rPr>
            </w:pPr>
          </w:p>
        </w:tc>
        <w:tc>
          <w:tcPr>
            <w:tcW w:w="1670" w:type="dxa"/>
          </w:tcPr>
          <w:p w14:paraId="18B0A661" w14:textId="3E2B83E7" w:rsidR="00005FC0" w:rsidRPr="000046F7" w:rsidRDefault="0042793D" w:rsidP="00AD66FF">
            <w:pPr>
              <w:tabs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 w:rsidRPr="000046F7">
              <w:rPr>
                <w:szCs w:val="22"/>
                <w:lang w:bidi="th-TH"/>
              </w:rPr>
              <w:t>26,928,060</w:t>
            </w:r>
          </w:p>
        </w:tc>
      </w:tr>
      <w:tr w:rsidR="00005FC0" w:rsidRPr="000046F7" w14:paraId="33933C0A" w14:textId="77777777" w:rsidTr="001B236F">
        <w:trPr>
          <w:trHeight w:val="253"/>
        </w:trPr>
        <w:tc>
          <w:tcPr>
            <w:tcW w:w="5710" w:type="dxa"/>
            <w:shd w:val="clear" w:color="auto" w:fill="auto"/>
          </w:tcPr>
          <w:p w14:paraId="26E53A06" w14:textId="77777777" w:rsidR="00005FC0" w:rsidRPr="000046F7" w:rsidRDefault="00005FC0" w:rsidP="00637300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Repayment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FC595" w14:textId="1BFDC18F" w:rsidR="00005FC0" w:rsidRPr="00872D70" w:rsidRDefault="00005FC0" w:rsidP="00AD66FF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</w:rPr>
            </w:pPr>
            <w:r w:rsidRPr="000046F7">
              <w:rPr>
                <w:szCs w:val="22"/>
                <w:cs/>
                <w:lang w:bidi="th-TH"/>
              </w:rPr>
              <w:t>(</w:t>
            </w:r>
            <w:r w:rsidR="00CE50C3" w:rsidRPr="000046F7">
              <w:rPr>
                <w:szCs w:val="22"/>
              </w:rPr>
              <w:t>1,</w:t>
            </w:r>
            <w:r w:rsidR="009B0E9B" w:rsidRPr="000046F7">
              <w:rPr>
                <w:szCs w:val="22"/>
              </w:rPr>
              <w:t>053</w:t>
            </w:r>
            <w:r w:rsidR="00982C60" w:rsidRPr="000046F7">
              <w:rPr>
                <w:szCs w:val="22"/>
              </w:rPr>
              <w:t>,000</w:t>
            </w:r>
            <w:r w:rsidRPr="000046F7">
              <w:rPr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37BB0F6" w14:textId="77777777" w:rsidR="00005FC0" w:rsidRPr="000046F7" w:rsidRDefault="00005FC0" w:rsidP="00637300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szCs w:val="22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</w:tcPr>
          <w:p w14:paraId="3B4079F3" w14:textId="3938B9B0" w:rsidR="00005FC0" w:rsidRPr="000046F7" w:rsidRDefault="004F1E34" w:rsidP="00AD66FF">
            <w:pPr>
              <w:tabs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 w:rsidRPr="000046F7">
              <w:rPr>
                <w:szCs w:val="22"/>
                <w:lang w:bidi="th-TH"/>
              </w:rPr>
              <w:t>(1,053,000)</w:t>
            </w:r>
          </w:p>
        </w:tc>
      </w:tr>
      <w:tr w:rsidR="00005FC0" w:rsidRPr="000046F7" w14:paraId="32920F21" w14:textId="77777777" w:rsidTr="001B236F">
        <w:trPr>
          <w:trHeight w:val="253"/>
        </w:trPr>
        <w:tc>
          <w:tcPr>
            <w:tcW w:w="5710" w:type="dxa"/>
            <w:shd w:val="clear" w:color="auto" w:fill="auto"/>
          </w:tcPr>
          <w:p w14:paraId="32732087" w14:textId="1CFC73A6" w:rsidR="00005FC0" w:rsidRPr="000046F7" w:rsidRDefault="00005FC0" w:rsidP="00637300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  <w:proofErr w:type="gramStart"/>
            <w:r w:rsidRPr="000046F7">
              <w:rPr>
                <w:b/>
                <w:bCs/>
                <w:szCs w:val="22"/>
              </w:rPr>
              <w:t>At</w:t>
            </w:r>
            <w:proofErr w:type="gramEnd"/>
            <w:r w:rsidRPr="000046F7">
              <w:rPr>
                <w:b/>
                <w:bCs/>
                <w:szCs w:val="22"/>
              </w:rPr>
              <w:t xml:space="preserve"> 31 </w:t>
            </w:r>
            <w:r w:rsidR="00AD7469" w:rsidRPr="000046F7">
              <w:rPr>
                <w:b/>
                <w:bCs/>
                <w:szCs w:val="22"/>
              </w:rPr>
              <w:t>March</w:t>
            </w:r>
            <w:r w:rsidRPr="000046F7">
              <w:rPr>
                <w:b/>
                <w:bCs/>
                <w:szCs w:val="22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3AD2B" w14:textId="63AB9C22" w:rsidR="00005FC0" w:rsidRPr="00872D70" w:rsidRDefault="00005FC0" w:rsidP="001B236F">
            <w:pPr>
              <w:tabs>
                <w:tab w:val="decimal" w:pos="1374"/>
              </w:tabs>
              <w:spacing w:line="240" w:lineRule="atLeast"/>
              <w:ind w:right="333"/>
              <w:jc w:val="center"/>
              <w:rPr>
                <w:b/>
                <w:bCs/>
                <w:szCs w:val="22"/>
                <w:lang w:bidi="th-TH"/>
              </w:rPr>
            </w:pPr>
            <w:r w:rsidRPr="00872D70">
              <w:rPr>
                <w:b/>
                <w:bCs/>
                <w:szCs w:val="22"/>
              </w:rPr>
              <w:t>2</w:t>
            </w:r>
            <w:r w:rsidR="00F80716" w:rsidRPr="00872D70">
              <w:rPr>
                <w:b/>
                <w:bCs/>
                <w:szCs w:val="22"/>
              </w:rPr>
              <w:t>1</w:t>
            </w:r>
            <w:r w:rsidR="004F1E34" w:rsidRPr="00872D70">
              <w:rPr>
                <w:b/>
                <w:bCs/>
                <w:szCs w:val="22"/>
              </w:rPr>
              <w:t>,663,060</w:t>
            </w:r>
          </w:p>
        </w:tc>
        <w:tc>
          <w:tcPr>
            <w:tcW w:w="240" w:type="dxa"/>
            <w:shd w:val="clear" w:color="auto" w:fill="auto"/>
          </w:tcPr>
          <w:p w14:paraId="59070118" w14:textId="77777777" w:rsidR="00005FC0" w:rsidRPr="000046F7" w:rsidRDefault="00005FC0" w:rsidP="00637300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bCs/>
                <w:szCs w:val="22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1D194" w14:textId="42FABAD9" w:rsidR="00005FC0" w:rsidRPr="00C9576B" w:rsidRDefault="004F1E34" w:rsidP="00C9576B">
            <w:pPr>
              <w:tabs>
                <w:tab w:val="decimal" w:pos="1374"/>
              </w:tabs>
              <w:spacing w:line="240" w:lineRule="atLeast"/>
              <w:rPr>
                <w:b/>
                <w:bCs/>
                <w:szCs w:val="22"/>
                <w:lang w:bidi="th-TH"/>
              </w:rPr>
            </w:pPr>
            <w:r w:rsidRPr="00C9576B">
              <w:rPr>
                <w:b/>
                <w:bCs/>
                <w:szCs w:val="22"/>
                <w:cs/>
                <w:lang w:bidi="th-TH"/>
              </w:rPr>
              <w:t>25</w:t>
            </w:r>
            <w:r w:rsidRPr="00C9576B">
              <w:rPr>
                <w:b/>
                <w:bCs/>
                <w:szCs w:val="22"/>
                <w:lang w:bidi="th-TH"/>
              </w:rPr>
              <w:t>,875,060</w:t>
            </w:r>
          </w:p>
        </w:tc>
      </w:tr>
    </w:tbl>
    <w:p w14:paraId="0065D7F8" w14:textId="0405336D" w:rsidR="00FA008E" w:rsidRPr="000046F7" w:rsidRDefault="00C152FA" w:rsidP="001907F3">
      <w:pPr>
        <w:spacing w:line="240" w:lineRule="atLeast"/>
        <w:ind w:left="547" w:right="45"/>
        <w:jc w:val="thaiDistribute"/>
        <w:rPr>
          <w:szCs w:val="22"/>
        </w:rPr>
      </w:pPr>
      <w:r w:rsidRPr="000046F7">
        <w:rPr>
          <w:szCs w:val="22"/>
        </w:rPr>
        <w:tab/>
      </w:r>
    </w:p>
    <w:p w14:paraId="7EF28A6D" w14:textId="36B8EE83" w:rsidR="00BA679B" w:rsidRPr="000046F7" w:rsidRDefault="004B6BB6" w:rsidP="001B4958">
      <w:pPr>
        <w:ind w:left="540" w:right="45"/>
        <w:jc w:val="thaiDistribute"/>
        <w:rPr>
          <w:szCs w:val="22"/>
          <w:cs/>
          <w:lang w:bidi="th-TH"/>
        </w:rPr>
      </w:pPr>
      <w:r w:rsidRPr="000046F7">
        <w:rPr>
          <w:szCs w:val="22"/>
        </w:rPr>
        <w:t xml:space="preserve">As </w:t>
      </w:r>
      <w:proofErr w:type="gramStart"/>
      <w:r w:rsidRPr="000046F7">
        <w:rPr>
          <w:szCs w:val="22"/>
        </w:rPr>
        <w:t>at</w:t>
      </w:r>
      <w:proofErr w:type="gramEnd"/>
      <w:r w:rsidRPr="000046F7">
        <w:rPr>
          <w:szCs w:val="22"/>
        </w:rPr>
        <w:t xml:space="preserve"> </w:t>
      </w:r>
      <w:r w:rsidR="00090CD5" w:rsidRPr="000046F7">
        <w:rPr>
          <w:szCs w:val="22"/>
        </w:rPr>
        <w:t xml:space="preserve">31 March </w:t>
      </w:r>
      <w:r w:rsidRPr="000046F7">
        <w:rPr>
          <w:szCs w:val="22"/>
        </w:rPr>
        <w:t>202</w:t>
      </w:r>
      <w:r w:rsidR="00BA14F8" w:rsidRPr="000046F7">
        <w:rPr>
          <w:szCs w:val="22"/>
        </w:rPr>
        <w:t>5</w:t>
      </w:r>
      <w:r w:rsidR="00F17F91" w:rsidRPr="000046F7">
        <w:rPr>
          <w:szCs w:val="22"/>
        </w:rPr>
        <w:t>,</w:t>
      </w:r>
      <w:r w:rsidRPr="000046F7">
        <w:rPr>
          <w:szCs w:val="22"/>
        </w:rPr>
        <w:t xml:space="preserve"> the Company had unutilised credit facilities</w:t>
      </w:r>
      <w:r w:rsidR="00712583" w:rsidRPr="000046F7">
        <w:rPr>
          <w:szCs w:val="22"/>
          <w:lang w:val="en-US" w:bidi="th-TH"/>
        </w:rPr>
        <w:t xml:space="preserve"> </w:t>
      </w:r>
      <w:r w:rsidR="00AE1769" w:rsidRPr="000046F7">
        <w:rPr>
          <w:szCs w:val="22"/>
        </w:rPr>
        <w:t>excluding forward</w:t>
      </w:r>
      <w:r w:rsidR="00AE1769" w:rsidRPr="000046F7">
        <w:rPr>
          <w:szCs w:val="22"/>
          <w:cs/>
          <w:lang w:bidi="th-TH"/>
        </w:rPr>
        <w:t xml:space="preserve"> </w:t>
      </w:r>
      <w:r w:rsidR="00AE1769" w:rsidRPr="000046F7">
        <w:rPr>
          <w:szCs w:val="22"/>
        </w:rPr>
        <w:t>exchange contracts</w:t>
      </w:r>
      <w:r w:rsidR="00AE1769" w:rsidRPr="000046F7">
        <w:rPr>
          <w:szCs w:val="22"/>
          <w:cs/>
          <w:lang w:bidi="th-TH"/>
        </w:rPr>
        <w:t xml:space="preserve"> </w:t>
      </w:r>
      <w:r w:rsidRPr="000046F7">
        <w:rPr>
          <w:szCs w:val="22"/>
        </w:rPr>
        <w:t>totalling Baht</w:t>
      </w:r>
      <w:r w:rsidR="008B1B08" w:rsidRPr="000046F7">
        <w:rPr>
          <w:szCs w:val="22"/>
        </w:rPr>
        <w:t xml:space="preserve"> </w:t>
      </w:r>
      <w:r w:rsidR="003064DF" w:rsidRPr="000046F7">
        <w:rPr>
          <w:szCs w:val="22"/>
          <w:lang w:val="en-US" w:bidi="th-TH"/>
        </w:rPr>
        <w:t>525.00</w:t>
      </w:r>
      <w:r w:rsidR="00712583" w:rsidRPr="000046F7">
        <w:rPr>
          <w:szCs w:val="22"/>
          <w:lang w:val="en-US" w:bidi="th-TH"/>
        </w:rPr>
        <w:t xml:space="preserve"> million</w:t>
      </w:r>
      <w:r w:rsidR="0079245A" w:rsidRPr="000046F7">
        <w:rPr>
          <w:szCs w:val="22"/>
        </w:rPr>
        <w:t xml:space="preserve"> </w:t>
      </w:r>
      <w:r w:rsidRPr="000046F7">
        <w:rPr>
          <w:i/>
          <w:iCs/>
          <w:szCs w:val="22"/>
          <w:cs/>
          <w:lang w:bidi="th-TH"/>
        </w:rPr>
        <w:t>(</w:t>
      </w:r>
      <w:r w:rsidRPr="000046F7">
        <w:rPr>
          <w:i/>
          <w:iCs/>
          <w:szCs w:val="22"/>
        </w:rPr>
        <w:t>31 December 202</w:t>
      </w:r>
      <w:r w:rsidR="001B4958" w:rsidRPr="000046F7">
        <w:rPr>
          <w:i/>
          <w:iCs/>
          <w:szCs w:val="22"/>
          <w:cs/>
          <w:lang w:bidi="th-TH"/>
        </w:rPr>
        <w:t>4</w:t>
      </w:r>
      <w:r w:rsidRPr="000046F7">
        <w:rPr>
          <w:i/>
          <w:iCs/>
          <w:szCs w:val="22"/>
          <w:cs/>
          <w:lang w:bidi="th-TH"/>
        </w:rPr>
        <w:t xml:space="preserve">: </w:t>
      </w:r>
      <w:r w:rsidRPr="000046F7">
        <w:rPr>
          <w:i/>
          <w:iCs/>
          <w:szCs w:val="22"/>
        </w:rPr>
        <w:t xml:space="preserve">Baht </w:t>
      </w:r>
      <w:r w:rsidR="0034545A" w:rsidRPr="000046F7">
        <w:rPr>
          <w:i/>
          <w:iCs/>
          <w:szCs w:val="22"/>
        </w:rPr>
        <w:t>375.42</w:t>
      </w:r>
      <w:r w:rsidR="001B4958" w:rsidRPr="000046F7">
        <w:rPr>
          <w:i/>
          <w:iCs/>
          <w:szCs w:val="22"/>
        </w:rPr>
        <w:t xml:space="preserve"> millio</w:t>
      </w:r>
      <w:r w:rsidR="0034545A" w:rsidRPr="000046F7">
        <w:rPr>
          <w:i/>
          <w:iCs/>
          <w:szCs w:val="22"/>
        </w:rPr>
        <w:t>n</w:t>
      </w:r>
      <w:r w:rsidRPr="000046F7">
        <w:rPr>
          <w:i/>
          <w:iCs/>
          <w:szCs w:val="22"/>
        </w:rPr>
        <w:t>)</w:t>
      </w:r>
      <w:r w:rsidRPr="000046F7">
        <w:rPr>
          <w:szCs w:val="22"/>
          <w:cs/>
          <w:lang w:bidi="th-TH"/>
        </w:rPr>
        <w:t>.</w:t>
      </w:r>
    </w:p>
    <w:p w14:paraId="1FEE794B" w14:textId="16742807" w:rsidR="0043181C" w:rsidRPr="000046F7" w:rsidRDefault="0043181C" w:rsidP="00BA679B">
      <w:pPr>
        <w:spacing w:line="240" w:lineRule="auto"/>
        <w:rPr>
          <w:szCs w:val="22"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10"/>
        <w:gridCol w:w="1650"/>
        <w:gridCol w:w="236"/>
        <w:gridCol w:w="1674"/>
      </w:tblGrid>
      <w:tr w:rsidR="0036284F" w:rsidRPr="000046F7" w14:paraId="76FEA2DD" w14:textId="77777777" w:rsidTr="00BA79C0">
        <w:trPr>
          <w:trHeight w:val="253"/>
        </w:trPr>
        <w:tc>
          <w:tcPr>
            <w:tcW w:w="5710" w:type="dxa"/>
          </w:tcPr>
          <w:p w14:paraId="7B976AE1" w14:textId="4B0C890A" w:rsidR="0036284F" w:rsidRPr="000046F7" w:rsidRDefault="0036284F" w:rsidP="00637300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650" w:type="dxa"/>
            <w:shd w:val="clear" w:color="auto" w:fill="auto"/>
          </w:tcPr>
          <w:p w14:paraId="7AEC299A" w14:textId="2BEF9E24" w:rsidR="0036284F" w:rsidRPr="000046F7" w:rsidRDefault="008C1396" w:rsidP="00637300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31 March</w:t>
            </w:r>
          </w:p>
        </w:tc>
        <w:tc>
          <w:tcPr>
            <w:tcW w:w="236" w:type="dxa"/>
          </w:tcPr>
          <w:p w14:paraId="5105007D" w14:textId="77777777" w:rsidR="0036284F" w:rsidRPr="000046F7" w:rsidRDefault="0036284F" w:rsidP="00637300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674" w:type="dxa"/>
            <w:shd w:val="clear" w:color="auto" w:fill="auto"/>
          </w:tcPr>
          <w:p w14:paraId="47F0ABE1" w14:textId="44508115" w:rsidR="0036284F" w:rsidRPr="000046F7" w:rsidRDefault="008C1396" w:rsidP="00637300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31 December</w:t>
            </w:r>
          </w:p>
        </w:tc>
      </w:tr>
      <w:tr w:rsidR="0036284F" w:rsidRPr="000046F7" w14:paraId="6B9C9A58" w14:textId="77777777" w:rsidTr="00BA79C0">
        <w:trPr>
          <w:trHeight w:val="253"/>
        </w:trPr>
        <w:tc>
          <w:tcPr>
            <w:tcW w:w="5710" w:type="dxa"/>
          </w:tcPr>
          <w:p w14:paraId="21BAE71B" w14:textId="40F89AAE" w:rsidR="0036284F" w:rsidRPr="000046F7" w:rsidRDefault="00490833" w:rsidP="00637300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  <w:r w:rsidRPr="000046F7">
              <w:rPr>
                <w:b/>
                <w:bCs/>
                <w:i/>
                <w:iCs/>
                <w:szCs w:val="22"/>
              </w:rPr>
              <w:t>Secured interest</w:t>
            </w:r>
            <w:r w:rsidRPr="000046F7">
              <w:rPr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Pr="000046F7">
              <w:rPr>
                <w:b/>
                <w:bCs/>
                <w:i/>
                <w:iCs/>
                <w:szCs w:val="22"/>
              </w:rPr>
              <w:t>bearing liabilities</w:t>
            </w:r>
          </w:p>
        </w:tc>
        <w:tc>
          <w:tcPr>
            <w:tcW w:w="1650" w:type="dxa"/>
            <w:shd w:val="clear" w:color="auto" w:fill="auto"/>
          </w:tcPr>
          <w:p w14:paraId="1A40C32A" w14:textId="5CF24A69" w:rsidR="0036284F" w:rsidRPr="000046F7" w:rsidRDefault="0030206E" w:rsidP="00637300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202</w:t>
            </w:r>
            <w:r w:rsidR="0064466F" w:rsidRPr="000046F7">
              <w:rPr>
                <w:b/>
                <w:szCs w:val="22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418BD941" w14:textId="77777777" w:rsidR="0036284F" w:rsidRPr="000046F7" w:rsidRDefault="0036284F" w:rsidP="00637300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674" w:type="dxa"/>
            <w:shd w:val="clear" w:color="auto" w:fill="auto"/>
          </w:tcPr>
          <w:p w14:paraId="2D1A78E4" w14:textId="27783752" w:rsidR="0036284F" w:rsidRPr="000046F7" w:rsidRDefault="0030206E" w:rsidP="0064466F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20</w:t>
            </w:r>
            <w:r w:rsidRPr="000046F7">
              <w:rPr>
                <w:b/>
                <w:szCs w:val="22"/>
                <w:cs/>
                <w:lang w:bidi="th-TH"/>
              </w:rPr>
              <w:t>2</w:t>
            </w:r>
            <w:r w:rsidR="0064466F" w:rsidRPr="000046F7">
              <w:rPr>
                <w:b/>
                <w:szCs w:val="22"/>
                <w:cs/>
                <w:lang w:bidi="th-TH"/>
              </w:rPr>
              <w:t>4</w:t>
            </w:r>
          </w:p>
        </w:tc>
      </w:tr>
      <w:tr w:rsidR="0036284F" w:rsidRPr="000046F7" w14:paraId="09580C9A" w14:textId="77777777" w:rsidTr="00BA79C0">
        <w:trPr>
          <w:trHeight w:val="253"/>
        </w:trPr>
        <w:tc>
          <w:tcPr>
            <w:tcW w:w="5710" w:type="dxa"/>
          </w:tcPr>
          <w:p w14:paraId="71DA01CD" w14:textId="77777777" w:rsidR="0036284F" w:rsidRPr="000046F7" w:rsidRDefault="0036284F" w:rsidP="00637300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560" w:type="dxa"/>
            <w:gridSpan w:val="3"/>
            <w:tcBorders>
              <w:left w:val="nil"/>
            </w:tcBorders>
          </w:tcPr>
          <w:p w14:paraId="5383FB99" w14:textId="77777777" w:rsidR="0036284F" w:rsidRPr="000046F7" w:rsidRDefault="0036284F" w:rsidP="00637300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0046F7">
              <w:rPr>
                <w:i/>
                <w:iCs/>
                <w:szCs w:val="22"/>
                <w:cs/>
                <w:lang w:bidi="th-TH"/>
              </w:rPr>
              <w:t>(</w:t>
            </w:r>
            <w:r w:rsidRPr="000046F7">
              <w:rPr>
                <w:i/>
                <w:iCs/>
                <w:szCs w:val="22"/>
              </w:rPr>
              <w:t>in Baht</w:t>
            </w:r>
            <w:r w:rsidRPr="000046F7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36284F" w:rsidRPr="000046F7" w14:paraId="71ED4D78" w14:textId="77777777" w:rsidTr="00BA79C0">
        <w:trPr>
          <w:trHeight w:val="253"/>
        </w:trPr>
        <w:tc>
          <w:tcPr>
            <w:tcW w:w="5710" w:type="dxa"/>
          </w:tcPr>
          <w:p w14:paraId="73BC06A9" w14:textId="77777777" w:rsidR="0036284F" w:rsidRPr="000046F7" w:rsidRDefault="0036284F" w:rsidP="00637300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  <w:r w:rsidRPr="000046F7">
              <w:rPr>
                <w:szCs w:val="22"/>
                <w:lang w:val="en-US" w:bidi="th-TH"/>
              </w:rPr>
              <w:t xml:space="preserve">Property, </w:t>
            </w:r>
            <w:proofErr w:type="gramStart"/>
            <w:r w:rsidRPr="000046F7">
              <w:rPr>
                <w:szCs w:val="22"/>
                <w:lang w:val="en-US" w:bidi="th-TH"/>
              </w:rPr>
              <w:t>plant</w:t>
            </w:r>
            <w:proofErr w:type="gramEnd"/>
            <w:r w:rsidRPr="000046F7">
              <w:rPr>
                <w:szCs w:val="22"/>
                <w:lang w:val="en-US" w:bidi="th-TH"/>
              </w:rPr>
              <w:t xml:space="preserve"> and equipment</w:t>
            </w:r>
          </w:p>
        </w:tc>
        <w:tc>
          <w:tcPr>
            <w:tcW w:w="1650" w:type="dxa"/>
          </w:tcPr>
          <w:p w14:paraId="0F586940" w14:textId="594F2328" w:rsidR="0036284F" w:rsidRPr="000046F7" w:rsidRDefault="00120355" w:rsidP="00BA79C0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  <w:lang w:val="en-US" w:bidi="th-TH"/>
              </w:rPr>
            </w:pPr>
            <w:r w:rsidRPr="000046F7">
              <w:rPr>
                <w:szCs w:val="22"/>
                <w:cs/>
                <w:lang w:bidi="th-TH"/>
              </w:rPr>
              <w:t>25</w:t>
            </w:r>
            <w:r w:rsidRPr="000046F7">
              <w:rPr>
                <w:szCs w:val="22"/>
              </w:rPr>
              <w:t>,527,621</w:t>
            </w:r>
          </w:p>
        </w:tc>
        <w:tc>
          <w:tcPr>
            <w:tcW w:w="236" w:type="dxa"/>
          </w:tcPr>
          <w:p w14:paraId="4DCA666F" w14:textId="77777777" w:rsidR="0036284F" w:rsidRPr="000046F7" w:rsidRDefault="0036284F" w:rsidP="00637300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rPr>
                <w:szCs w:val="22"/>
                <w:lang w:val="en-US" w:bidi="th-TH"/>
              </w:rPr>
            </w:pPr>
          </w:p>
        </w:tc>
        <w:tc>
          <w:tcPr>
            <w:tcW w:w="1674" w:type="dxa"/>
          </w:tcPr>
          <w:p w14:paraId="68C89447" w14:textId="75069076" w:rsidR="0036284F" w:rsidRPr="000046F7" w:rsidRDefault="00120355" w:rsidP="00BA79C0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  <w:lang w:val="en-US" w:bidi="th-TH"/>
              </w:rPr>
            </w:pPr>
            <w:r w:rsidRPr="000046F7">
              <w:rPr>
                <w:szCs w:val="22"/>
              </w:rPr>
              <w:t>25,799,641</w:t>
            </w:r>
          </w:p>
        </w:tc>
      </w:tr>
    </w:tbl>
    <w:p w14:paraId="0D0171A2" w14:textId="31154009" w:rsidR="00090CD5" w:rsidRPr="000046F7" w:rsidRDefault="00090CD5" w:rsidP="00FD717F">
      <w:pPr>
        <w:tabs>
          <w:tab w:val="left" w:pos="540"/>
        </w:tabs>
        <w:jc w:val="both"/>
        <w:rPr>
          <w:szCs w:val="22"/>
          <w:lang w:val="en-US" w:bidi="th-TH"/>
        </w:rPr>
      </w:pPr>
    </w:p>
    <w:p w14:paraId="7B9C3A77" w14:textId="557C3F62" w:rsidR="00254E8D" w:rsidRPr="000046F7" w:rsidRDefault="00254E8D" w:rsidP="00254E8D">
      <w:pPr>
        <w:pStyle w:val="Heading1"/>
        <w:spacing w:before="0" w:after="0" w:line="240" w:lineRule="auto"/>
        <w:ind w:left="540" w:hanging="540"/>
        <w:rPr>
          <w:color w:val="000000" w:themeColor="text1"/>
          <w:sz w:val="22"/>
          <w:szCs w:val="22"/>
        </w:rPr>
      </w:pPr>
      <w:r w:rsidRPr="000046F7">
        <w:rPr>
          <w:color w:val="000000" w:themeColor="text1"/>
          <w:sz w:val="22"/>
          <w:szCs w:val="22"/>
        </w:rPr>
        <w:t>Segment information</w:t>
      </w:r>
      <w:r w:rsidRPr="000046F7">
        <w:rPr>
          <w:color w:val="000000" w:themeColor="text1"/>
          <w:sz w:val="22"/>
          <w:szCs w:val="22"/>
          <w:cs/>
          <w:lang w:bidi="th-TH"/>
        </w:rPr>
        <w:t xml:space="preserve"> </w:t>
      </w:r>
      <w:r w:rsidRPr="000046F7">
        <w:rPr>
          <w:color w:val="000000" w:themeColor="text1"/>
          <w:sz w:val="22"/>
          <w:szCs w:val="22"/>
        </w:rPr>
        <w:t xml:space="preserve">and disaggregation of </w:t>
      </w:r>
      <w:proofErr w:type="gramStart"/>
      <w:r w:rsidRPr="000046F7">
        <w:rPr>
          <w:color w:val="000000" w:themeColor="text1"/>
          <w:sz w:val="22"/>
          <w:szCs w:val="22"/>
        </w:rPr>
        <w:t>revenue</w:t>
      </w:r>
      <w:proofErr w:type="gramEnd"/>
      <w:r w:rsidRPr="000046F7">
        <w:rPr>
          <w:color w:val="000000" w:themeColor="text1"/>
          <w:sz w:val="22"/>
          <w:szCs w:val="22"/>
        </w:rPr>
        <w:t xml:space="preserve"> </w:t>
      </w:r>
    </w:p>
    <w:p w14:paraId="4E837872" w14:textId="77777777" w:rsidR="009F28DF" w:rsidRPr="000046F7" w:rsidRDefault="009F28DF" w:rsidP="002F17DE">
      <w:pPr>
        <w:tabs>
          <w:tab w:val="left" w:pos="540"/>
        </w:tabs>
        <w:jc w:val="both"/>
        <w:rPr>
          <w:szCs w:val="22"/>
        </w:rPr>
      </w:pPr>
    </w:p>
    <w:p w14:paraId="1F5A8B25" w14:textId="6EF5CB74" w:rsidR="009F28DF" w:rsidRPr="000046F7" w:rsidRDefault="009F28DF" w:rsidP="002F17DE">
      <w:pPr>
        <w:tabs>
          <w:tab w:val="left" w:pos="540"/>
        </w:tabs>
        <w:ind w:left="540"/>
        <w:jc w:val="both"/>
        <w:rPr>
          <w:szCs w:val="22"/>
        </w:rPr>
      </w:pPr>
      <w:r w:rsidRPr="000046F7">
        <w:rPr>
          <w:szCs w:val="22"/>
        </w:rPr>
        <w:t>The Company operates in a single line of business, namely the Beverage business, and has, therefore, only one reportable segment</w:t>
      </w:r>
      <w:r w:rsidRPr="000046F7">
        <w:rPr>
          <w:szCs w:val="22"/>
          <w:cs/>
          <w:lang w:bidi="th-TH"/>
        </w:rPr>
        <w:t xml:space="preserve">. </w:t>
      </w:r>
      <w:r w:rsidRPr="000046F7">
        <w:rPr>
          <w:szCs w:val="22"/>
        </w:rPr>
        <w:t xml:space="preserve">Revenue, </w:t>
      </w:r>
      <w:proofErr w:type="gramStart"/>
      <w:r w:rsidRPr="000046F7">
        <w:rPr>
          <w:szCs w:val="22"/>
        </w:rPr>
        <w:t>profit</w:t>
      </w:r>
      <w:proofErr w:type="gramEnd"/>
      <w:r w:rsidRPr="000046F7">
        <w:rPr>
          <w:szCs w:val="22"/>
        </w:rPr>
        <w:t xml:space="preserve"> and total assets on the financial statements involved in the Beverage business segment</w:t>
      </w:r>
      <w:r w:rsidRPr="000046F7">
        <w:rPr>
          <w:szCs w:val="22"/>
          <w:cs/>
          <w:lang w:bidi="th-TH"/>
        </w:rPr>
        <w:t>.</w:t>
      </w:r>
    </w:p>
    <w:p w14:paraId="22498BAE" w14:textId="77777777" w:rsidR="00310189" w:rsidRPr="000046F7" w:rsidRDefault="00310189" w:rsidP="003E5542">
      <w:pPr>
        <w:pStyle w:val="NormalWeb"/>
        <w:spacing w:before="0" w:beforeAutospacing="0" w:after="0" w:afterAutospacing="0"/>
        <w:ind w:left="540"/>
        <w:rPr>
          <w:color w:val="000000" w:themeColor="text1"/>
          <w:sz w:val="22"/>
          <w:szCs w:val="22"/>
        </w:rPr>
      </w:pPr>
    </w:p>
    <w:tbl>
      <w:tblPr>
        <w:tblStyle w:val="TableGrid1"/>
        <w:tblW w:w="93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70"/>
        <w:gridCol w:w="330"/>
        <w:gridCol w:w="1650"/>
        <w:gridCol w:w="236"/>
        <w:gridCol w:w="1744"/>
      </w:tblGrid>
      <w:tr w:rsidR="00310189" w:rsidRPr="000046F7" w14:paraId="021D2D4B" w14:textId="77777777" w:rsidTr="00BA79C0">
        <w:trPr>
          <w:trHeight w:val="253"/>
        </w:trPr>
        <w:tc>
          <w:tcPr>
            <w:tcW w:w="4410" w:type="dxa"/>
          </w:tcPr>
          <w:p w14:paraId="52E00464" w14:textId="6D11D95D" w:rsidR="00310189" w:rsidRPr="000046F7" w:rsidRDefault="00090CD5" w:rsidP="00310189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  <w:r w:rsidRPr="000046F7">
              <w:rPr>
                <w:b/>
                <w:bCs/>
                <w:i/>
                <w:iCs/>
                <w:color w:val="212100"/>
                <w:szCs w:val="22"/>
              </w:rPr>
              <w:t>Three</w:t>
            </w:r>
            <w:r w:rsidR="00310189" w:rsidRPr="000046F7">
              <w:rPr>
                <w:b/>
                <w:bCs/>
                <w:i/>
                <w:iCs/>
                <w:color w:val="252500"/>
                <w:szCs w:val="22"/>
                <w:cs/>
                <w:lang w:bidi="th-TH"/>
              </w:rPr>
              <w:t>-</w:t>
            </w:r>
            <w:r w:rsidR="00310189" w:rsidRPr="000046F7">
              <w:rPr>
                <w:b/>
                <w:bCs/>
                <w:i/>
                <w:iCs/>
                <w:color w:val="1E1E00"/>
                <w:szCs w:val="22"/>
              </w:rPr>
              <w:t xml:space="preserve">month </w:t>
            </w:r>
            <w:r w:rsidR="00310189" w:rsidRPr="000046F7">
              <w:rPr>
                <w:b/>
                <w:bCs/>
                <w:i/>
                <w:iCs/>
                <w:color w:val="1D1D00"/>
                <w:szCs w:val="22"/>
              </w:rPr>
              <w:t>period</w:t>
            </w:r>
            <w:r w:rsidR="00CA5535" w:rsidRPr="000046F7">
              <w:rPr>
                <w:b/>
                <w:bCs/>
                <w:i/>
                <w:iCs/>
                <w:color w:val="1D1D00"/>
                <w:szCs w:val="22"/>
              </w:rPr>
              <w:t>s</w:t>
            </w:r>
            <w:r w:rsidR="00310189" w:rsidRPr="000046F7">
              <w:rPr>
                <w:b/>
                <w:bCs/>
                <w:i/>
                <w:iCs/>
                <w:color w:val="1D1D00"/>
                <w:szCs w:val="22"/>
              </w:rPr>
              <w:t xml:space="preserve"> ended </w:t>
            </w:r>
            <w:r w:rsidR="00310189" w:rsidRPr="000046F7">
              <w:rPr>
                <w:b/>
                <w:bCs/>
                <w:i/>
                <w:iCs/>
                <w:color w:val="212100"/>
                <w:szCs w:val="22"/>
              </w:rPr>
              <w:t>3</w:t>
            </w:r>
            <w:r w:rsidRPr="000046F7">
              <w:rPr>
                <w:b/>
                <w:bCs/>
                <w:i/>
                <w:iCs/>
                <w:color w:val="212100"/>
                <w:szCs w:val="22"/>
              </w:rPr>
              <w:t xml:space="preserve">1 March </w:t>
            </w:r>
          </w:p>
        </w:tc>
        <w:tc>
          <w:tcPr>
            <w:tcW w:w="970" w:type="dxa"/>
          </w:tcPr>
          <w:p w14:paraId="7715613E" w14:textId="77777777" w:rsidR="00310189" w:rsidRPr="000046F7" w:rsidRDefault="00310189" w:rsidP="00310189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330" w:type="dxa"/>
          </w:tcPr>
          <w:p w14:paraId="3DBFDBC5" w14:textId="1D11E738" w:rsidR="00310189" w:rsidRPr="000046F7" w:rsidRDefault="00310189" w:rsidP="00310189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650" w:type="dxa"/>
          </w:tcPr>
          <w:p w14:paraId="045EDA54" w14:textId="553D2F76" w:rsidR="00310189" w:rsidRPr="000046F7" w:rsidRDefault="00310189" w:rsidP="00310189">
            <w:pPr>
              <w:spacing w:line="120" w:lineRule="atLeast"/>
              <w:jc w:val="center"/>
              <w:rPr>
                <w:bCs/>
                <w:szCs w:val="22"/>
                <w:lang w:val="en-US"/>
              </w:rPr>
            </w:pPr>
            <w:r w:rsidRPr="000046F7">
              <w:rPr>
                <w:bCs/>
                <w:szCs w:val="22"/>
              </w:rPr>
              <w:t>202</w:t>
            </w:r>
            <w:r w:rsidR="00120355" w:rsidRPr="000046F7">
              <w:rPr>
                <w:bCs/>
                <w:szCs w:val="22"/>
              </w:rPr>
              <w:t>5</w:t>
            </w:r>
          </w:p>
        </w:tc>
        <w:tc>
          <w:tcPr>
            <w:tcW w:w="236" w:type="dxa"/>
          </w:tcPr>
          <w:p w14:paraId="45EA801D" w14:textId="77777777" w:rsidR="00310189" w:rsidRPr="000046F7" w:rsidRDefault="00310189" w:rsidP="00310189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44" w:type="dxa"/>
          </w:tcPr>
          <w:p w14:paraId="5041A9D5" w14:textId="190C2AB5" w:rsidR="00310189" w:rsidRPr="000046F7" w:rsidRDefault="00310189" w:rsidP="00310189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202</w:t>
            </w:r>
            <w:r w:rsidR="00120355" w:rsidRPr="000046F7">
              <w:rPr>
                <w:bCs/>
                <w:szCs w:val="22"/>
              </w:rPr>
              <w:t>4</w:t>
            </w:r>
          </w:p>
        </w:tc>
      </w:tr>
      <w:tr w:rsidR="00310189" w:rsidRPr="000046F7" w14:paraId="0CFF7B81" w14:textId="77777777" w:rsidTr="00BA79C0">
        <w:trPr>
          <w:trHeight w:val="253"/>
        </w:trPr>
        <w:tc>
          <w:tcPr>
            <w:tcW w:w="4410" w:type="dxa"/>
          </w:tcPr>
          <w:p w14:paraId="785EA247" w14:textId="77777777" w:rsidR="00310189" w:rsidRPr="000046F7" w:rsidRDefault="00310189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970" w:type="dxa"/>
          </w:tcPr>
          <w:p w14:paraId="618484E3" w14:textId="77777777" w:rsidR="00310189" w:rsidRPr="000046F7" w:rsidRDefault="00310189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30" w:type="dxa"/>
          </w:tcPr>
          <w:p w14:paraId="4CE89C4C" w14:textId="538D8CC7" w:rsidR="00310189" w:rsidRPr="000046F7" w:rsidRDefault="00310189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630" w:type="dxa"/>
            <w:gridSpan w:val="3"/>
          </w:tcPr>
          <w:p w14:paraId="12C0E435" w14:textId="77777777" w:rsidR="00310189" w:rsidRPr="000046F7" w:rsidRDefault="00310189" w:rsidP="0055645E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0046F7">
              <w:rPr>
                <w:i/>
                <w:iCs/>
                <w:szCs w:val="22"/>
                <w:cs/>
                <w:lang w:bidi="th-TH"/>
              </w:rPr>
              <w:t>(</w:t>
            </w:r>
            <w:r w:rsidRPr="000046F7">
              <w:rPr>
                <w:i/>
                <w:iCs/>
                <w:szCs w:val="22"/>
              </w:rPr>
              <w:t>in Baht</w:t>
            </w:r>
            <w:r w:rsidRPr="000046F7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120355" w:rsidRPr="000046F7" w14:paraId="0369B9AB" w14:textId="77777777" w:rsidTr="00BA79C0">
        <w:trPr>
          <w:trHeight w:val="253"/>
        </w:trPr>
        <w:tc>
          <w:tcPr>
            <w:tcW w:w="4410" w:type="dxa"/>
          </w:tcPr>
          <w:p w14:paraId="0578D745" w14:textId="4A6D1C01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A</w:t>
            </w:r>
            <w:r w:rsidRPr="000046F7">
              <w:rPr>
                <w:szCs w:val="22"/>
                <w:lang w:val="en-US" w:bidi="th-TH"/>
              </w:rPr>
              <w:t>merica</w:t>
            </w:r>
          </w:p>
        </w:tc>
        <w:tc>
          <w:tcPr>
            <w:tcW w:w="970" w:type="dxa"/>
          </w:tcPr>
          <w:p w14:paraId="07E71968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</w:p>
        </w:tc>
        <w:tc>
          <w:tcPr>
            <w:tcW w:w="330" w:type="dxa"/>
          </w:tcPr>
          <w:p w14:paraId="4031CAD2" w14:textId="5F3EC0D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</w:p>
        </w:tc>
        <w:tc>
          <w:tcPr>
            <w:tcW w:w="1650" w:type="dxa"/>
          </w:tcPr>
          <w:p w14:paraId="513EB4A7" w14:textId="4C7A229E" w:rsidR="00120355" w:rsidRPr="00BA79C0" w:rsidRDefault="00120355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szCs w:val="22"/>
                <w:lang w:eastAsia="en-US" w:bidi="th-TH"/>
              </w:rPr>
            </w:pPr>
            <w:r w:rsidRPr="00BA79C0">
              <w:rPr>
                <w:szCs w:val="22"/>
                <w:lang w:eastAsia="en-US" w:bidi="th-TH"/>
              </w:rPr>
              <w:t>105,030,932</w:t>
            </w:r>
          </w:p>
        </w:tc>
        <w:tc>
          <w:tcPr>
            <w:tcW w:w="236" w:type="dxa"/>
          </w:tcPr>
          <w:p w14:paraId="6DA546C1" w14:textId="77777777" w:rsidR="00120355" w:rsidRPr="000046F7" w:rsidRDefault="00120355" w:rsidP="00120355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44" w:type="dxa"/>
          </w:tcPr>
          <w:p w14:paraId="78983D04" w14:textId="141725F5" w:rsidR="00120355" w:rsidRPr="000046F7" w:rsidRDefault="00120355" w:rsidP="00BA79C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  <w:r w:rsidRPr="00BA79C0">
              <w:rPr>
                <w:szCs w:val="22"/>
              </w:rPr>
              <w:t>105,877,605</w:t>
            </w:r>
          </w:p>
        </w:tc>
      </w:tr>
      <w:tr w:rsidR="00120355" w:rsidRPr="000046F7" w14:paraId="3E1CE501" w14:textId="77777777" w:rsidTr="00BA79C0">
        <w:trPr>
          <w:trHeight w:val="253"/>
        </w:trPr>
        <w:tc>
          <w:tcPr>
            <w:tcW w:w="4410" w:type="dxa"/>
          </w:tcPr>
          <w:p w14:paraId="21FEE9AC" w14:textId="706BA504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  <w:r w:rsidRPr="000046F7">
              <w:rPr>
                <w:szCs w:val="22"/>
              </w:rPr>
              <w:t>Asia</w:t>
            </w:r>
          </w:p>
        </w:tc>
        <w:tc>
          <w:tcPr>
            <w:tcW w:w="970" w:type="dxa"/>
          </w:tcPr>
          <w:p w14:paraId="4B572328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330" w:type="dxa"/>
          </w:tcPr>
          <w:p w14:paraId="0A04884D" w14:textId="6CAF73EB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1650" w:type="dxa"/>
          </w:tcPr>
          <w:p w14:paraId="6AEDA7C5" w14:textId="5D22A77C" w:rsidR="00120355" w:rsidRPr="00BA79C0" w:rsidRDefault="00120355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szCs w:val="22"/>
                <w:lang w:eastAsia="en-US" w:bidi="th-TH"/>
              </w:rPr>
            </w:pPr>
            <w:r w:rsidRPr="00BA79C0">
              <w:rPr>
                <w:szCs w:val="22"/>
                <w:lang w:eastAsia="en-US" w:bidi="th-TH"/>
              </w:rPr>
              <w:t>145,847,945</w:t>
            </w:r>
          </w:p>
        </w:tc>
        <w:tc>
          <w:tcPr>
            <w:tcW w:w="236" w:type="dxa"/>
          </w:tcPr>
          <w:p w14:paraId="3A4A1A71" w14:textId="77777777" w:rsidR="00120355" w:rsidRPr="000046F7" w:rsidRDefault="00120355" w:rsidP="00120355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44" w:type="dxa"/>
          </w:tcPr>
          <w:p w14:paraId="47E52DDA" w14:textId="4B039B91" w:rsidR="00120355" w:rsidRPr="000046F7" w:rsidRDefault="00120355" w:rsidP="00BA79C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  <w:r w:rsidRPr="00BA79C0">
              <w:rPr>
                <w:szCs w:val="22"/>
              </w:rPr>
              <w:t>149,833,511</w:t>
            </w:r>
          </w:p>
        </w:tc>
      </w:tr>
      <w:tr w:rsidR="00120355" w:rsidRPr="000046F7" w14:paraId="6A2FD92C" w14:textId="77777777" w:rsidTr="00BA79C0">
        <w:trPr>
          <w:trHeight w:val="253"/>
        </w:trPr>
        <w:tc>
          <w:tcPr>
            <w:tcW w:w="4410" w:type="dxa"/>
          </w:tcPr>
          <w:p w14:paraId="21DC53BE" w14:textId="77601CC5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  <w:r w:rsidRPr="000046F7">
              <w:rPr>
                <w:szCs w:val="22"/>
              </w:rPr>
              <w:t>Middle East</w:t>
            </w:r>
          </w:p>
        </w:tc>
        <w:tc>
          <w:tcPr>
            <w:tcW w:w="970" w:type="dxa"/>
          </w:tcPr>
          <w:p w14:paraId="1C856496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330" w:type="dxa"/>
          </w:tcPr>
          <w:p w14:paraId="447089B0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1650" w:type="dxa"/>
          </w:tcPr>
          <w:p w14:paraId="2C5EEB72" w14:textId="1433BD4B" w:rsidR="00120355" w:rsidRPr="00BA79C0" w:rsidRDefault="00120355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szCs w:val="22"/>
                <w:lang w:eastAsia="en-US" w:bidi="th-TH"/>
              </w:rPr>
            </w:pPr>
            <w:r w:rsidRPr="00BA79C0">
              <w:rPr>
                <w:szCs w:val="22"/>
                <w:lang w:eastAsia="en-US" w:bidi="th-TH"/>
              </w:rPr>
              <w:t>12,318,049</w:t>
            </w:r>
          </w:p>
        </w:tc>
        <w:tc>
          <w:tcPr>
            <w:tcW w:w="236" w:type="dxa"/>
          </w:tcPr>
          <w:p w14:paraId="507B4B55" w14:textId="77777777" w:rsidR="00120355" w:rsidRPr="000046F7" w:rsidRDefault="00120355" w:rsidP="00120355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44" w:type="dxa"/>
          </w:tcPr>
          <w:p w14:paraId="2505CA55" w14:textId="50198C06" w:rsidR="00120355" w:rsidRPr="000046F7" w:rsidRDefault="00120355" w:rsidP="00BA79C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  <w:r w:rsidRPr="00BA79C0">
              <w:rPr>
                <w:szCs w:val="22"/>
              </w:rPr>
              <w:t>36,049,895</w:t>
            </w:r>
          </w:p>
        </w:tc>
      </w:tr>
      <w:tr w:rsidR="00120355" w:rsidRPr="000046F7" w14:paraId="1EB1908F" w14:textId="77777777" w:rsidTr="00BA79C0">
        <w:trPr>
          <w:trHeight w:val="253"/>
        </w:trPr>
        <w:tc>
          <w:tcPr>
            <w:tcW w:w="4410" w:type="dxa"/>
          </w:tcPr>
          <w:p w14:paraId="351724B7" w14:textId="2139B82B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  <w:r w:rsidRPr="000046F7">
              <w:rPr>
                <w:szCs w:val="22"/>
              </w:rPr>
              <w:t>Others</w:t>
            </w:r>
          </w:p>
        </w:tc>
        <w:tc>
          <w:tcPr>
            <w:tcW w:w="970" w:type="dxa"/>
          </w:tcPr>
          <w:p w14:paraId="53E85F6A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330" w:type="dxa"/>
          </w:tcPr>
          <w:p w14:paraId="14A144AB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09D421D3" w14:textId="6045D3AC" w:rsidR="00120355" w:rsidRPr="00BA79C0" w:rsidRDefault="00120355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szCs w:val="22"/>
                <w:lang w:eastAsia="en-US" w:bidi="th-TH"/>
              </w:rPr>
            </w:pPr>
            <w:r w:rsidRPr="00BA79C0">
              <w:rPr>
                <w:szCs w:val="22"/>
                <w:lang w:eastAsia="en-US" w:bidi="th-TH"/>
              </w:rPr>
              <w:t>22,882,446</w:t>
            </w:r>
          </w:p>
        </w:tc>
        <w:tc>
          <w:tcPr>
            <w:tcW w:w="236" w:type="dxa"/>
          </w:tcPr>
          <w:p w14:paraId="2A225CFE" w14:textId="77777777" w:rsidR="00120355" w:rsidRPr="000046F7" w:rsidRDefault="00120355" w:rsidP="00120355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3563EBD" w14:textId="31587690" w:rsidR="00120355" w:rsidRPr="000046F7" w:rsidRDefault="00120355" w:rsidP="00BA79C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  <w:r w:rsidRPr="00BA79C0">
              <w:rPr>
                <w:szCs w:val="22"/>
              </w:rPr>
              <w:t>21,977,229</w:t>
            </w:r>
          </w:p>
        </w:tc>
      </w:tr>
      <w:tr w:rsidR="00120355" w:rsidRPr="000046F7" w14:paraId="6DF5416A" w14:textId="77777777" w:rsidTr="00BA79C0">
        <w:trPr>
          <w:trHeight w:val="253"/>
        </w:trPr>
        <w:tc>
          <w:tcPr>
            <w:tcW w:w="4410" w:type="dxa"/>
          </w:tcPr>
          <w:p w14:paraId="5AD4F6EB" w14:textId="77777777" w:rsidR="00120355" w:rsidRPr="000046F7" w:rsidRDefault="00120355" w:rsidP="00120355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  <w:r w:rsidRPr="000046F7">
              <w:rPr>
                <w:b/>
                <w:bCs/>
                <w:szCs w:val="22"/>
              </w:rPr>
              <w:t>Total</w:t>
            </w:r>
          </w:p>
        </w:tc>
        <w:tc>
          <w:tcPr>
            <w:tcW w:w="970" w:type="dxa"/>
          </w:tcPr>
          <w:p w14:paraId="3711755B" w14:textId="77777777" w:rsidR="00120355" w:rsidRPr="000046F7" w:rsidRDefault="00120355" w:rsidP="00120355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330" w:type="dxa"/>
          </w:tcPr>
          <w:p w14:paraId="758A24E9" w14:textId="6F52E981" w:rsidR="00120355" w:rsidRPr="000046F7" w:rsidRDefault="00120355" w:rsidP="00120355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</w:tcPr>
          <w:p w14:paraId="4FB6FEC5" w14:textId="0D57AFC6" w:rsidR="00120355" w:rsidRPr="00BA79C0" w:rsidRDefault="00120355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b/>
                <w:bCs/>
                <w:szCs w:val="22"/>
                <w:lang w:val="en-US" w:bidi="th-TH"/>
              </w:rPr>
            </w:pPr>
            <w:r w:rsidRPr="00BA79C0">
              <w:rPr>
                <w:b/>
                <w:bCs/>
                <w:szCs w:val="22"/>
                <w:lang w:eastAsia="en-US" w:bidi="th-TH"/>
              </w:rPr>
              <w:t>286,079,372</w:t>
            </w:r>
          </w:p>
        </w:tc>
        <w:tc>
          <w:tcPr>
            <w:tcW w:w="236" w:type="dxa"/>
          </w:tcPr>
          <w:p w14:paraId="3A58BCC9" w14:textId="77777777" w:rsidR="00120355" w:rsidRPr="000046F7" w:rsidRDefault="00120355" w:rsidP="00120355">
            <w:pPr>
              <w:tabs>
                <w:tab w:val="decimal" w:pos="1133"/>
              </w:tabs>
              <w:spacing w:line="240" w:lineRule="auto"/>
              <w:ind w:right="-146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794F301A" w14:textId="28815C9A" w:rsidR="00120355" w:rsidRPr="00CF24B5" w:rsidRDefault="00120355" w:rsidP="00CF24B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b/>
                <w:bCs/>
                <w:szCs w:val="22"/>
              </w:rPr>
            </w:pPr>
            <w:r w:rsidRPr="00CF24B5">
              <w:rPr>
                <w:b/>
                <w:bCs/>
                <w:szCs w:val="22"/>
              </w:rPr>
              <w:t>313,738,240</w:t>
            </w:r>
          </w:p>
        </w:tc>
      </w:tr>
    </w:tbl>
    <w:p w14:paraId="7A75A9CD" w14:textId="77777777" w:rsidR="00332CCF" w:rsidRPr="000046F7" w:rsidRDefault="00714221" w:rsidP="00672208">
      <w:pPr>
        <w:tabs>
          <w:tab w:val="left" w:pos="540"/>
        </w:tabs>
        <w:jc w:val="both"/>
        <w:rPr>
          <w:szCs w:val="22"/>
        </w:rPr>
      </w:pPr>
      <w:r w:rsidRPr="000046F7">
        <w:rPr>
          <w:szCs w:val="22"/>
        </w:rPr>
        <w:tab/>
      </w:r>
    </w:p>
    <w:p w14:paraId="69C6739D" w14:textId="0F002266" w:rsidR="00CF572E" w:rsidRPr="000046F7" w:rsidRDefault="00332CCF" w:rsidP="00672208">
      <w:pPr>
        <w:tabs>
          <w:tab w:val="left" w:pos="540"/>
        </w:tabs>
        <w:jc w:val="both"/>
        <w:rPr>
          <w:szCs w:val="22"/>
          <w:lang w:bidi="th-TH"/>
        </w:rPr>
      </w:pPr>
      <w:r w:rsidRPr="000046F7">
        <w:rPr>
          <w:szCs w:val="22"/>
        </w:rPr>
        <w:tab/>
      </w:r>
      <w:r w:rsidR="003E5C19" w:rsidRPr="000046F7">
        <w:rPr>
          <w:szCs w:val="22"/>
        </w:rPr>
        <w:t xml:space="preserve">All </w:t>
      </w:r>
      <w:r w:rsidR="00ED3978" w:rsidRPr="000046F7">
        <w:rPr>
          <w:szCs w:val="22"/>
        </w:rPr>
        <w:t>revenues of the Company are recognised</w:t>
      </w:r>
      <w:r w:rsidR="00A775A8" w:rsidRPr="000046F7">
        <w:rPr>
          <w:szCs w:val="22"/>
        </w:rPr>
        <w:t xml:space="preserve"> at a point in time</w:t>
      </w:r>
      <w:r w:rsidR="003D0824" w:rsidRPr="000046F7">
        <w:rPr>
          <w:szCs w:val="22"/>
          <w:cs/>
          <w:lang w:bidi="th-TH"/>
        </w:rPr>
        <w:t>.</w:t>
      </w:r>
    </w:p>
    <w:p w14:paraId="5B41618F" w14:textId="77777777" w:rsidR="00332CCF" w:rsidRPr="000046F7" w:rsidRDefault="00332CCF" w:rsidP="00672208">
      <w:pPr>
        <w:tabs>
          <w:tab w:val="left" w:pos="540"/>
        </w:tabs>
        <w:jc w:val="both"/>
        <w:rPr>
          <w:szCs w:val="22"/>
          <w:lang w:bidi="th-TH"/>
        </w:rPr>
      </w:pPr>
    </w:p>
    <w:p w14:paraId="56B2E364" w14:textId="026C41D5" w:rsidR="00494302" w:rsidRPr="000046F7" w:rsidRDefault="00FB6C39" w:rsidP="00494302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 xml:space="preserve">Income </w:t>
      </w:r>
      <w:r w:rsidR="006C59E2" w:rsidRPr="000046F7">
        <w:rPr>
          <w:sz w:val="22"/>
          <w:szCs w:val="22"/>
        </w:rPr>
        <w:t>t</w:t>
      </w:r>
      <w:r w:rsidRPr="000046F7">
        <w:rPr>
          <w:sz w:val="22"/>
          <w:szCs w:val="22"/>
        </w:rPr>
        <w:t>ax</w:t>
      </w:r>
      <w:r w:rsidR="00494302" w:rsidRPr="000046F7">
        <w:rPr>
          <w:sz w:val="22"/>
          <w:szCs w:val="22"/>
        </w:rPr>
        <w:br/>
      </w:r>
    </w:p>
    <w:p w14:paraId="7B230334" w14:textId="15E49DDD" w:rsidR="00083847" w:rsidRPr="000046F7" w:rsidRDefault="00494302" w:rsidP="00494302">
      <w:pPr>
        <w:pStyle w:val="BodyText"/>
        <w:spacing w:after="0"/>
        <w:ind w:left="540"/>
        <w:jc w:val="thaiDistribute"/>
        <w:rPr>
          <w:szCs w:val="22"/>
        </w:rPr>
      </w:pPr>
      <w:r w:rsidRPr="000046F7">
        <w:rPr>
          <w:szCs w:val="22"/>
        </w:rPr>
        <w:t>Income tax is recognised based on management’s best estimate of the weighted average annual income tax rate expected for the full financial year multiplied by the pre-tax income of the interim reporting period. The Company’s effective tax rate in respect of continuing operations for the three-</w:t>
      </w:r>
      <w:r w:rsidR="003C6DA2" w:rsidRPr="000046F7">
        <w:rPr>
          <w:szCs w:val="22"/>
        </w:rPr>
        <w:t>month period ended 31 March 2025 was 0.84</w:t>
      </w:r>
      <w:r w:rsidRPr="000046F7">
        <w:rPr>
          <w:szCs w:val="22"/>
        </w:rPr>
        <w:t xml:space="preserve">% </w:t>
      </w:r>
      <w:r w:rsidRPr="000046F7">
        <w:rPr>
          <w:i/>
          <w:iCs/>
          <w:szCs w:val="22"/>
        </w:rPr>
        <w:t>(202</w:t>
      </w:r>
      <w:r w:rsidR="003C6DA2" w:rsidRPr="000046F7">
        <w:rPr>
          <w:i/>
          <w:iCs/>
          <w:szCs w:val="22"/>
        </w:rPr>
        <w:t>4: 33.47</w:t>
      </w:r>
      <w:r w:rsidRPr="000046F7">
        <w:rPr>
          <w:i/>
          <w:iCs/>
          <w:szCs w:val="22"/>
        </w:rPr>
        <w:t>%)</w:t>
      </w:r>
      <w:r w:rsidRPr="000046F7">
        <w:rPr>
          <w:szCs w:val="22"/>
        </w:rPr>
        <w:t xml:space="preserve">. </w:t>
      </w:r>
    </w:p>
    <w:p w14:paraId="3A322EDA" w14:textId="77777777" w:rsidR="008F638A" w:rsidRPr="000046F7" w:rsidRDefault="008F638A" w:rsidP="00494302">
      <w:pPr>
        <w:pStyle w:val="BodyText"/>
        <w:spacing w:after="0"/>
        <w:ind w:left="540"/>
        <w:jc w:val="thaiDistribute"/>
        <w:rPr>
          <w:szCs w:val="22"/>
        </w:rPr>
      </w:pPr>
    </w:p>
    <w:p w14:paraId="5E3638B7" w14:textId="46A43587" w:rsidR="00A81DBD" w:rsidRPr="000046F7" w:rsidRDefault="00ED305D" w:rsidP="00477145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lastRenderedPageBreak/>
        <w:t xml:space="preserve">Financial instruments </w:t>
      </w:r>
    </w:p>
    <w:p w14:paraId="266AE524" w14:textId="33C08641" w:rsidR="001A5661" w:rsidRPr="000046F7" w:rsidRDefault="001A5661" w:rsidP="001A5661">
      <w:pPr>
        <w:pStyle w:val="index"/>
        <w:tabs>
          <w:tab w:val="clear" w:pos="747"/>
          <w:tab w:val="left" w:pos="540"/>
        </w:tabs>
        <w:spacing w:after="0" w:line="240" w:lineRule="auto"/>
        <w:ind w:left="720" w:firstLine="0"/>
        <w:outlineLvl w:val="0"/>
        <w:rPr>
          <w:szCs w:val="22"/>
          <w:cs/>
          <w:lang w:bidi="th-TH"/>
        </w:rPr>
      </w:pPr>
    </w:p>
    <w:p w14:paraId="122E9E98" w14:textId="04627EBA" w:rsidR="001A5661" w:rsidRPr="000046F7" w:rsidRDefault="001A5661" w:rsidP="003C621E">
      <w:pPr>
        <w:pStyle w:val="ListParagraph"/>
        <w:spacing w:line="240" w:lineRule="auto"/>
        <w:ind w:left="540"/>
        <w:jc w:val="both"/>
        <w:rPr>
          <w:b/>
          <w:bCs/>
          <w:i/>
          <w:iCs/>
          <w:color w:val="000000" w:themeColor="text1"/>
          <w:szCs w:val="22"/>
          <w:lang w:val="en-US"/>
        </w:rPr>
      </w:pPr>
      <w:r w:rsidRPr="000046F7">
        <w:rPr>
          <w:b/>
          <w:bCs/>
          <w:i/>
          <w:iCs/>
          <w:color w:val="000000" w:themeColor="text1"/>
          <w:szCs w:val="22"/>
          <w:lang w:val="en-US"/>
        </w:rPr>
        <w:t xml:space="preserve">Carrying amounts and fair values </w:t>
      </w:r>
    </w:p>
    <w:p w14:paraId="51A45E24" w14:textId="77777777" w:rsidR="003D0824" w:rsidRPr="000046F7" w:rsidRDefault="003D0824" w:rsidP="003C621E">
      <w:pPr>
        <w:pStyle w:val="ListParagraph"/>
        <w:spacing w:line="240" w:lineRule="auto"/>
        <w:ind w:left="540"/>
        <w:jc w:val="both"/>
        <w:rPr>
          <w:color w:val="000000" w:themeColor="text1"/>
          <w:szCs w:val="22"/>
          <w:lang w:val="en-US"/>
        </w:rPr>
      </w:pPr>
    </w:p>
    <w:p w14:paraId="340129A2" w14:textId="40C92FE6" w:rsidR="003C621E" w:rsidRPr="000046F7" w:rsidRDefault="003C621E" w:rsidP="003D0824">
      <w:pPr>
        <w:pStyle w:val="BodyText"/>
        <w:spacing w:after="0"/>
        <w:ind w:left="540"/>
        <w:jc w:val="thaiDistribute"/>
        <w:rPr>
          <w:color w:val="000000"/>
          <w:szCs w:val="22"/>
        </w:rPr>
      </w:pPr>
      <w:r w:rsidRPr="000046F7">
        <w:rPr>
          <w:szCs w:val="22"/>
        </w:rPr>
        <w:t xml:space="preserve">The following table shows the carrying amounts and fair values of financial </w:t>
      </w:r>
      <w:r w:rsidR="001A5D8A" w:rsidRPr="000046F7">
        <w:rPr>
          <w:szCs w:val="22"/>
        </w:rPr>
        <w:t xml:space="preserve">assets and </w:t>
      </w:r>
      <w:r w:rsidRPr="000046F7">
        <w:rPr>
          <w:szCs w:val="22"/>
        </w:rPr>
        <w:t>liabilities, including their levels in the fair value hierarchy</w:t>
      </w:r>
      <w:r w:rsidR="003D0824" w:rsidRPr="000046F7">
        <w:rPr>
          <w:szCs w:val="22"/>
        </w:rPr>
        <w:t xml:space="preserve">, but </w:t>
      </w:r>
      <w:r w:rsidRPr="000046F7">
        <w:rPr>
          <w:szCs w:val="22"/>
        </w:rPr>
        <w:t>does not include fair value information for financial assets and financial liabilities measured at amortised cost if the carrying amount is a reasonable approximation of fair value</w:t>
      </w:r>
      <w:r w:rsidRPr="000046F7">
        <w:rPr>
          <w:szCs w:val="22"/>
          <w:cs/>
          <w:lang w:bidi="th-TH"/>
        </w:rPr>
        <w:t>.</w:t>
      </w:r>
      <w:r w:rsidRPr="000046F7">
        <w:rPr>
          <w:color w:val="000000"/>
          <w:szCs w:val="22"/>
        </w:rPr>
        <w:t> </w:t>
      </w:r>
    </w:p>
    <w:tbl>
      <w:tblPr>
        <w:tblStyle w:val="TableGrid1"/>
        <w:tblW w:w="9240" w:type="dxa"/>
        <w:tblInd w:w="2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770"/>
        <w:gridCol w:w="990"/>
        <w:gridCol w:w="330"/>
        <w:gridCol w:w="1100"/>
        <w:gridCol w:w="1100"/>
        <w:gridCol w:w="1100"/>
        <w:gridCol w:w="1210"/>
      </w:tblGrid>
      <w:tr w:rsidR="00380F5D" w:rsidRPr="000046F7" w14:paraId="30C57162" w14:textId="194A9EDD" w:rsidTr="00033570">
        <w:tc>
          <w:tcPr>
            <w:tcW w:w="2640" w:type="dxa"/>
          </w:tcPr>
          <w:p w14:paraId="56DF816A" w14:textId="77777777" w:rsidR="00380F5D" w:rsidRPr="000046F7" w:rsidRDefault="00380F5D" w:rsidP="00BD173D">
            <w:pPr>
              <w:pStyle w:val="BodyText"/>
              <w:spacing w:after="0"/>
              <w:ind w:left="145" w:right="-405" w:hanging="145"/>
              <w:jc w:val="right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770" w:type="dxa"/>
          </w:tcPr>
          <w:p w14:paraId="235F8AC8" w14:textId="77777777" w:rsidR="00380F5D" w:rsidRPr="000046F7" w:rsidRDefault="00380F5D" w:rsidP="0004043E">
            <w:pPr>
              <w:pStyle w:val="BodyText"/>
              <w:spacing w:after="0"/>
              <w:ind w:right="-11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5774AABB" w14:textId="2BCAC26A" w:rsidR="00380F5D" w:rsidRPr="000046F7" w:rsidRDefault="00380F5D" w:rsidP="0004043E">
            <w:pPr>
              <w:pStyle w:val="BodyText"/>
              <w:spacing w:after="0"/>
              <w:ind w:right="-11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330" w:type="dxa"/>
          </w:tcPr>
          <w:p w14:paraId="3B08E0BB" w14:textId="77777777" w:rsidR="00380F5D" w:rsidRPr="000046F7" w:rsidRDefault="00380F5D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3300" w:type="dxa"/>
            <w:gridSpan w:val="3"/>
          </w:tcPr>
          <w:p w14:paraId="6A2A38F6" w14:textId="540410E4" w:rsidR="00380F5D" w:rsidRPr="000046F7" w:rsidRDefault="00380F5D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210" w:type="dxa"/>
          </w:tcPr>
          <w:p w14:paraId="5EBD4120" w14:textId="77777777" w:rsidR="00380F5D" w:rsidRPr="000046F7" w:rsidRDefault="00380F5D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</w:tr>
      <w:tr w:rsidR="00BF6E1E" w:rsidRPr="000046F7" w14:paraId="6548C96C" w14:textId="1D785559" w:rsidTr="00033570">
        <w:tc>
          <w:tcPr>
            <w:tcW w:w="2640" w:type="dxa"/>
          </w:tcPr>
          <w:p w14:paraId="576D1927" w14:textId="77777777" w:rsidR="00BF6E1E" w:rsidRPr="000046F7" w:rsidRDefault="00BF6E1E" w:rsidP="0055645E">
            <w:pPr>
              <w:pStyle w:val="BodyText"/>
              <w:spacing w:after="0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760" w:type="dxa"/>
            <w:gridSpan w:val="2"/>
          </w:tcPr>
          <w:p w14:paraId="0F6AD6D2" w14:textId="60B0D970" w:rsidR="00BF6E1E" w:rsidRPr="000046F7" w:rsidRDefault="00BF6E1E" w:rsidP="0004043E">
            <w:pPr>
              <w:pStyle w:val="BodyText"/>
              <w:spacing w:after="0"/>
              <w:ind w:left="-110" w:right="-110"/>
              <w:jc w:val="center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330" w:type="dxa"/>
          </w:tcPr>
          <w:p w14:paraId="11A35E89" w14:textId="77777777" w:rsidR="00BF6E1E" w:rsidRPr="000046F7" w:rsidRDefault="00BF6E1E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4510" w:type="dxa"/>
            <w:gridSpan w:val="4"/>
            <w:tcBorders>
              <w:bottom w:val="single" w:sz="4" w:space="0" w:color="auto"/>
            </w:tcBorders>
          </w:tcPr>
          <w:p w14:paraId="2C6F0050" w14:textId="5EA240F8" w:rsidR="00BF6E1E" w:rsidRPr="000046F7" w:rsidRDefault="00BF6E1E" w:rsidP="0055645E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Fair value</w:t>
            </w:r>
          </w:p>
        </w:tc>
      </w:tr>
      <w:tr w:rsidR="00755ADA" w:rsidRPr="000046F7" w14:paraId="48B5353C" w14:textId="396BD3C1" w:rsidTr="00033570">
        <w:tc>
          <w:tcPr>
            <w:tcW w:w="2640" w:type="dxa"/>
          </w:tcPr>
          <w:p w14:paraId="2E5746E3" w14:textId="77777777" w:rsidR="00755ADA" w:rsidRPr="000046F7" w:rsidRDefault="00755ADA" w:rsidP="0055645E">
            <w:pPr>
              <w:pStyle w:val="BodyText"/>
              <w:spacing w:after="0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</w:tcBorders>
          </w:tcPr>
          <w:p w14:paraId="622D2EC4" w14:textId="77777777" w:rsidR="00755ADA" w:rsidRPr="000046F7" w:rsidRDefault="00755ADA" w:rsidP="0055645E">
            <w:pPr>
              <w:pStyle w:val="BodyText"/>
              <w:spacing w:after="0"/>
              <w:ind w:left="-110" w:right="-110"/>
              <w:jc w:val="center"/>
              <w:rPr>
                <w:szCs w:val="22"/>
              </w:rPr>
            </w:pPr>
            <w:r w:rsidRPr="000046F7">
              <w:rPr>
                <w:szCs w:val="22"/>
              </w:rPr>
              <w:t>Hedging</w:t>
            </w:r>
          </w:p>
          <w:p w14:paraId="65473F0A" w14:textId="7A6812DB" w:rsidR="00755ADA" w:rsidRPr="000046F7" w:rsidRDefault="00755ADA" w:rsidP="0055645E">
            <w:pPr>
              <w:pStyle w:val="BodyText"/>
              <w:spacing w:after="0"/>
              <w:ind w:left="-110" w:right="-110"/>
              <w:jc w:val="center"/>
              <w:rPr>
                <w:szCs w:val="22"/>
              </w:rPr>
            </w:pPr>
            <w:r w:rsidRPr="000046F7">
              <w:rPr>
                <w:szCs w:val="22"/>
              </w:rPr>
              <w:t>instruments</w:t>
            </w:r>
          </w:p>
        </w:tc>
        <w:tc>
          <w:tcPr>
            <w:tcW w:w="330" w:type="dxa"/>
          </w:tcPr>
          <w:p w14:paraId="7E222DB5" w14:textId="77777777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3A7D578" w14:textId="436E6B96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6F4276A" w14:textId="77777777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8513000" w14:textId="4988FA39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8A77305" w14:textId="77777777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</w:tr>
      <w:tr w:rsidR="00755ADA" w:rsidRPr="000046F7" w14:paraId="68DEDA10" w14:textId="4AF473D6" w:rsidTr="00033570">
        <w:tc>
          <w:tcPr>
            <w:tcW w:w="2640" w:type="dxa"/>
          </w:tcPr>
          <w:p w14:paraId="5B0EA91D" w14:textId="77777777" w:rsidR="00755ADA" w:rsidRPr="000046F7" w:rsidRDefault="00755ADA" w:rsidP="0055645E">
            <w:pPr>
              <w:pStyle w:val="BodyText"/>
              <w:spacing w:after="0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760" w:type="dxa"/>
            <w:gridSpan w:val="2"/>
            <w:vMerge/>
          </w:tcPr>
          <w:p w14:paraId="5C7AA3F6" w14:textId="06737E20" w:rsidR="00755ADA" w:rsidRPr="000046F7" w:rsidRDefault="00755ADA" w:rsidP="0055645E">
            <w:pPr>
              <w:pStyle w:val="BodyText"/>
              <w:spacing w:after="0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330" w:type="dxa"/>
          </w:tcPr>
          <w:p w14:paraId="455E95E3" w14:textId="77777777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100" w:type="dxa"/>
          </w:tcPr>
          <w:p w14:paraId="22ACC4E2" w14:textId="00407F41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0046F7">
              <w:rPr>
                <w:szCs w:val="22"/>
              </w:rPr>
              <w:t>Level 1</w:t>
            </w:r>
          </w:p>
        </w:tc>
        <w:tc>
          <w:tcPr>
            <w:tcW w:w="1100" w:type="dxa"/>
          </w:tcPr>
          <w:p w14:paraId="22BD2EE2" w14:textId="4FFECF25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0046F7">
              <w:rPr>
                <w:szCs w:val="22"/>
              </w:rPr>
              <w:t>Level 2</w:t>
            </w:r>
          </w:p>
        </w:tc>
        <w:tc>
          <w:tcPr>
            <w:tcW w:w="1100" w:type="dxa"/>
          </w:tcPr>
          <w:p w14:paraId="5909D28A" w14:textId="442E38B6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0046F7">
              <w:rPr>
                <w:szCs w:val="22"/>
              </w:rPr>
              <w:t>Level 3</w:t>
            </w:r>
          </w:p>
        </w:tc>
        <w:tc>
          <w:tcPr>
            <w:tcW w:w="1210" w:type="dxa"/>
          </w:tcPr>
          <w:p w14:paraId="1F0CBDAC" w14:textId="01958751" w:rsidR="00755ADA" w:rsidRPr="000046F7" w:rsidRDefault="00755ADA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0046F7">
              <w:rPr>
                <w:szCs w:val="22"/>
              </w:rPr>
              <w:t>Total</w:t>
            </w:r>
          </w:p>
        </w:tc>
      </w:tr>
      <w:tr w:rsidR="00380F5D" w:rsidRPr="000046F7" w14:paraId="05219F44" w14:textId="46D53CA9" w:rsidTr="00033570">
        <w:tc>
          <w:tcPr>
            <w:tcW w:w="2640" w:type="dxa"/>
          </w:tcPr>
          <w:p w14:paraId="5D743D45" w14:textId="77777777" w:rsidR="00380F5D" w:rsidRPr="000046F7" w:rsidRDefault="00380F5D" w:rsidP="0055645E">
            <w:pPr>
              <w:pStyle w:val="BodyText"/>
              <w:spacing w:after="0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770" w:type="dxa"/>
          </w:tcPr>
          <w:p w14:paraId="7552D782" w14:textId="77777777" w:rsidR="00380F5D" w:rsidRPr="000046F7" w:rsidRDefault="00380F5D" w:rsidP="0055645E">
            <w:pPr>
              <w:pStyle w:val="BodyText"/>
              <w:spacing w:after="0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990" w:type="dxa"/>
          </w:tcPr>
          <w:p w14:paraId="4F5F5BEE" w14:textId="1CC2B97E" w:rsidR="00380F5D" w:rsidRPr="000046F7" w:rsidRDefault="00380F5D" w:rsidP="0055645E">
            <w:pPr>
              <w:pStyle w:val="BodyText"/>
              <w:spacing w:after="0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330" w:type="dxa"/>
          </w:tcPr>
          <w:p w14:paraId="672EC9B1" w14:textId="77777777" w:rsidR="00380F5D" w:rsidRPr="000046F7" w:rsidRDefault="00380F5D" w:rsidP="00A20A34">
            <w:pPr>
              <w:pStyle w:val="BodyText"/>
              <w:spacing w:after="0"/>
              <w:ind w:left="-97" w:right="-108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3300" w:type="dxa"/>
            <w:gridSpan w:val="3"/>
          </w:tcPr>
          <w:p w14:paraId="6E4FC410" w14:textId="58A904EC" w:rsidR="00380F5D" w:rsidRPr="000046F7" w:rsidRDefault="00380F5D" w:rsidP="00A20A34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0046F7">
              <w:rPr>
                <w:i/>
                <w:iCs/>
                <w:szCs w:val="22"/>
                <w:cs/>
                <w:lang w:bidi="th-TH"/>
              </w:rPr>
              <w:t>(</w:t>
            </w:r>
            <w:r w:rsidRPr="000046F7">
              <w:rPr>
                <w:i/>
                <w:iCs/>
                <w:szCs w:val="22"/>
              </w:rPr>
              <w:t>in Baht</w:t>
            </w:r>
            <w:r w:rsidRPr="000046F7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  <w:tc>
          <w:tcPr>
            <w:tcW w:w="1210" w:type="dxa"/>
          </w:tcPr>
          <w:p w14:paraId="7D84FCAD" w14:textId="77777777" w:rsidR="00380F5D" w:rsidRPr="000046F7" w:rsidRDefault="00380F5D" w:rsidP="00A20A34">
            <w:pPr>
              <w:pStyle w:val="BodyText"/>
              <w:spacing w:after="0"/>
              <w:ind w:left="-97" w:right="-108"/>
              <w:jc w:val="center"/>
              <w:rPr>
                <w:i/>
                <w:iCs/>
                <w:szCs w:val="22"/>
              </w:rPr>
            </w:pPr>
          </w:p>
        </w:tc>
      </w:tr>
      <w:tr w:rsidR="00033570" w:rsidRPr="000046F7" w14:paraId="6F2DBCED" w14:textId="71DE7E84" w:rsidTr="00033570">
        <w:tc>
          <w:tcPr>
            <w:tcW w:w="2640" w:type="dxa"/>
          </w:tcPr>
          <w:p w14:paraId="2E2E265F" w14:textId="1C5FAB2D" w:rsidR="00380F5D" w:rsidRPr="000046F7" w:rsidRDefault="00380F5D" w:rsidP="009736D0">
            <w:pPr>
              <w:pStyle w:val="BodyText"/>
              <w:spacing w:after="0"/>
              <w:ind w:left="-20" w:right="-405" w:hanging="90"/>
              <w:jc w:val="both"/>
              <w:rPr>
                <w:b/>
                <w:bCs/>
                <w:i/>
                <w:iCs/>
                <w:szCs w:val="22"/>
              </w:rPr>
            </w:pPr>
            <w:proofErr w:type="gramStart"/>
            <w:r w:rsidRPr="000046F7">
              <w:rPr>
                <w:b/>
                <w:bCs/>
                <w:i/>
                <w:iCs/>
                <w:color w:val="1D1D00"/>
                <w:szCs w:val="22"/>
              </w:rPr>
              <w:t>At</w:t>
            </w:r>
            <w:proofErr w:type="gramEnd"/>
            <w:r w:rsidRPr="000046F7">
              <w:rPr>
                <w:b/>
                <w:bCs/>
                <w:i/>
                <w:iCs/>
                <w:color w:val="1D1D00"/>
                <w:szCs w:val="22"/>
              </w:rPr>
              <w:t xml:space="preserve"> </w:t>
            </w:r>
            <w:r w:rsidRPr="000046F7">
              <w:rPr>
                <w:b/>
                <w:bCs/>
                <w:i/>
                <w:iCs/>
                <w:color w:val="262600"/>
                <w:szCs w:val="22"/>
              </w:rPr>
              <w:t xml:space="preserve">31 March </w:t>
            </w:r>
            <w:r w:rsidRPr="000046F7">
              <w:rPr>
                <w:b/>
                <w:bCs/>
                <w:i/>
                <w:iCs/>
                <w:color w:val="2A2A00"/>
                <w:szCs w:val="22"/>
              </w:rPr>
              <w:t>202</w:t>
            </w:r>
            <w:r w:rsidR="001A6628" w:rsidRPr="000046F7">
              <w:rPr>
                <w:b/>
                <w:bCs/>
                <w:i/>
                <w:iCs/>
                <w:color w:val="2A2A00"/>
                <w:szCs w:val="22"/>
              </w:rPr>
              <w:t>5</w:t>
            </w:r>
          </w:p>
        </w:tc>
        <w:tc>
          <w:tcPr>
            <w:tcW w:w="770" w:type="dxa"/>
          </w:tcPr>
          <w:p w14:paraId="23C67F4D" w14:textId="77777777" w:rsidR="00380F5D" w:rsidRPr="000046F7" w:rsidRDefault="00380F5D" w:rsidP="0055645E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990" w:type="dxa"/>
          </w:tcPr>
          <w:p w14:paraId="1243BA67" w14:textId="4953829C" w:rsidR="00380F5D" w:rsidRPr="000046F7" w:rsidRDefault="00380F5D" w:rsidP="0055645E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330" w:type="dxa"/>
          </w:tcPr>
          <w:p w14:paraId="5A641256" w14:textId="77777777" w:rsidR="00380F5D" w:rsidRPr="000046F7" w:rsidRDefault="00380F5D" w:rsidP="00A20A34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100" w:type="dxa"/>
          </w:tcPr>
          <w:p w14:paraId="3FD87C84" w14:textId="08FC8417" w:rsidR="00380F5D" w:rsidRPr="000046F7" w:rsidRDefault="00380F5D" w:rsidP="00A20A34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100" w:type="dxa"/>
          </w:tcPr>
          <w:p w14:paraId="756C2237" w14:textId="77777777" w:rsidR="00380F5D" w:rsidRPr="000046F7" w:rsidRDefault="00380F5D" w:rsidP="0055645E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100" w:type="dxa"/>
          </w:tcPr>
          <w:p w14:paraId="5A38D6BC" w14:textId="67103FCA" w:rsidR="00380F5D" w:rsidRPr="000046F7" w:rsidRDefault="00380F5D" w:rsidP="0055645E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210" w:type="dxa"/>
          </w:tcPr>
          <w:p w14:paraId="7FA88FF3" w14:textId="77777777" w:rsidR="00380F5D" w:rsidRPr="000046F7" w:rsidRDefault="00380F5D" w:rsidP="0055645E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</w:tr>
      <w:tr w:rsidR="00033570" w:rsidRPr="000046F7" w14:paraId="3AC826EE" w14:textId="00A7632E" w:rsidTr="00033570">
        <w:tc>
          <w:tcPr>
            <w:tcW w:w="2640" w:type="dxa"/>
            <w:hideMark/>
          </w:tcPr>
          <w:p w14:paraId="48B5BC4B" w14:textId="7459F7DB" w:rsidR="00380F5D" w:rsidRPr="000046F7" w:rsidRDefault="00380F5D" w:rsidP="001A6628">
            <w:pPr>
              <w:pStyle w:val="BodyText"/>
              <w:spacing w:after="0"/>
              <w:ind w:left="-20" w:right="-405" w:hanging="90"/>
              <w:jc w:val="both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i/>
                <w:iCs/>
                <w:color w:val="282800"/>
                <w:szCs w:val="22"/>
              </w:rPr>
              <w:t>Financial</w:t>
            </w:r>
            <w:r w:rsidR="001A6628" w:rsidRPr="000046F7">
              <w:rPr>
                <w:b/>
                <w:bCs/>
                <w:szCs w:val="22"/>
              </w:rPr>
              <w:t xml:space="preserve"> </w:t>
            </w:r>
            <w:r w:rsidR="001A6628" w:rsidRPr="000046F7">
              <w:rPr>
                <w:b/>
                <w:bCs/>
                <w:i/>
                <w:iCs/>
                <w:color w:val="252500"/>
                <w:szCs w:val="22"/>
              </w:rPr>
              <w:t>assets</w:t>
            </w:r>
          </w:p>
        </w:tc>
        <w:tc>
          <w:tcPr>
            <w:tcW w:w="770" w:type="dxa"/>
          </w:tcPr>
          <w:p w14:paraId="029347C9" w14:textId="77777777" w:rsidR="00380F5D" w:rsidRPr="000046F7" w:rsidRDefault="00380F5D" w:rsidP="0055645E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990" w:type="dxa"/>
          </w:tcPr>
          <w:p w14:paraId="2755CF1E" w14:textId="1AF9F75C" w:rsidR="00380F5D" w:rsidRPr="000046F7" w:rsidRDefault="00380F5D" w:rsidP="0055645E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330" w:type="dxa"/>
          </w:tcPr>
          <w:p w14:paraId="10E8B90D" w14:textId="77777777" w:rsidR="00380F5D" w:rsidRPr="000046F7" w:rsidRDefault="00380F5D" w:rsidP="00A20A34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100" w:type="dxa"/>
          </w:tcPr>
          <w:p w14:paraId="2DE1640E" w14:textId="4C205EFC" w:rsidR="00380F5D" w:rsidRPr="000046F7" w:rsidRDefault="00380F5D" w:rsidP="00A20A34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100" w:type="dxa"/>
          </w:tcPr>
          <w:p w14:paraId="7A400003" w14:textId="77777777" w:rsidR="00380F5D" w:rsidRPr="000046F7" w:rsidRDefault="00380F5D" w:rsidP="0055645E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100" w:type="dxa"/>
          </w:tcPr>
          <w:p w14:paraId="06D46062" w14:textId="50697F28" w:rsidR="00380F5D" w:rsidRPr="000046F7" w:rsidRDefault="00380F5D" w:rsidP="0055645E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210" w:type="dxa"/>
          </w:tcPr>
          <w:p w14:paraId="30947F9A" w14:textId="77777777" w:rsidR="00380F5D" w:rsidRPr="000046F7" w:rsidRDefault="00380F5D" w:rsidP="0055645E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</w:tr>
      <w:tr w:rsidR="00755ADA" w:rsidRPr="000046F7" w14:paraId="35E803F6" w14:textId="4BF01103" w:rsidTr="00033570">
        <w:tc>
          <w:tcPr>
            <w:tcW w:w="2640" w:type="dxa"/>
          </w:tcPr>
          <w:p w14:paraId="2B8A5AFE" w14:textId="2476323C" w:rsidR="00755ADA" w:rsidRPr="000046F7" w:rsidRDefault="00755ADA" w:rsidP="002B05A6">
            <w:pPr>
              <w:pStyle w:val="BodyText"/>
              <w:spacing w:after="0"/>
              <w:ind w:left="-20" w:right="-405" w:hanging="90"/>
              <w:jc w:val="both"/>
              <w:rPr>
                <w:szCs w:val="22"/>
              </w:rPr>
            </w:pPr>
            <w:r w:rsidRPr="000046F7">
              <w:rPr>
                <w:color w:val="242400"/>
                <w:szCs w:val="22"/>
              </w:rPr>
              <w:t xml:space="preserve">Forward </w:t>
            </w:r>
            <w:r w:rsidRPr="000046F7">
              <w:rPr>
                <w:color w:val="252500"/>
                <w:szCs w:val="22"/>
              </w:rPr>
              <w:t xml:space="preserve">exchange </w:t>
            </w:r>
            <w:r w:rsidRPr="000046F7">
              <w:rPr>
                <w:color w:val="191900"/>
                <w:szCs w:val="22"/>
              </w:rPr>
              <w:t>contracts</w:t>
            </w:r>
          </w:p>
        </w:tc>
        <w:tc>
          <w:tcPr>
            <w:tcW w:w="1760" w:type="dxa"/>
            <w:gridSpan w:val="2"/>
          </w:tcPr>
          <w:p w14:paraId="303856B3" w14:textId="78B2DA9D" w:rsidR="00755ADA" w:rsidRPr="000046F7" w:rsidRDefault="00755ADA" w:rsidP="008F638A">
            <w:pPr>
              <w:pStyle w:val="BodyText"/>
              <w:tabs>
                <w:tab w:val="clear" w:pos="907"/>
                <w:tab w:val="left" w:pos="885"/>
              </w:tabs>
              <w:spacing w:after="0"/>
              <w:ind w:right="-110"/>
              <w:jc w:val="center"/>
              <w:rPr>
                <w:szCs w:val="22"/>
                <w:lang w:bidi="th-TH"/>
              </w:rPr>
            </w:pPr>
            <w:r w:rsidRPr="000046F7">
              <w:rPr>
                <w:szCs w:val="22"/>
                <w:lang w:bidi="th-TH"/>
              </w:rPr>
              <w:t>358,451</w:t>
            </w:r>
          </w:p>
        </w:tc>
        <w:tc>
          <w:tcPr>
            <w:tcW w:w="330" w:type="dxa"/>
          </w:tcPr>
          <w:p w14:paraId="38BDF7B2" w14:textId="77777777" w:rsidR="00755ADA" w:rsidRPr="000046F7" w:rsidRDefault="00755ADA" w:rsidP="002B05A6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</w:p>
        </w:tc>
        <w:tc>
          <w:tcPr>
            <w:tcW w:w="1100" w:type="dxa"/>
          </w:tcPr>
          <w:p w14:paraId="7ACD6D53" w14:textId="0E9A965E" w:rsidR="00755ADA" w:rsidRPr="000046F7" w:rsidRDefault="00755ADA" w:rsidP="002B05A6">
            <w:pPr>
              <w:pStyle w:val="BodyText"/>
              <w:spacing w:after="0"/>
              <w:ind w:right="-110"/>
              <w:jc w:val="center"/>
              <w:rPr>
                <w:szCs w:val="22"/>
              </w:rPr>
            </w:pPr>
            <w:r w:rsidRPr="000046F7">
              <w:rPr>
                <w:szCs w:val="22"/>
                <w:lang w:bidi="th-TH"/>
              </w:rPr>
              <w:t xml:space="preserve">    </w:t>
            </w:r>
            <w:r w:rsidRPr="000046F7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100" w:type="dxa"/>
          </w:tcPr>
          <w:p w14:paraId="2A94B2B0" w14:textId="7EE5267B" w:rsidR="00755ADA" w:rsidRPr="000046F7" w:rsidRDefault="00755ADA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  <w:r w:rsidRPr="000046F7">
              <w:rPr>
                <w:szCs w:val="22"/>
                <w:lang w:bidi="th-TH"/>
              </w:rPr>
              <w:t>358,451</w:t>
            </w:r>
          </w:p>
        </w:tc>
        <w:tc>
          <w:tcPr>
            <w:tcW w:w="1100" w:type="dxa"/>
          </w:tcPr>
          <w:p w14:paraId="4A5D1E92" w14:textId="315BD4E7" w:rsidR="00755ADA" w:rsidRPr="000046F7" w:rsidRDefault="00755ADA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  <w:r w:rsidRPr="000046F7">
              <w:rPr>
                <w:szCs w:val="22"/>
                <w:lang w:bidi="th-TH"/>
              </w:rPr>
              <w:t xml:space="preserve">    </w:t>
            </w:r>
            <w:r w:rsidRPr="000046F7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210" w:type="dxa"/>
          </w:tcPr>
          <w:p w14:paraId="53C96BCE" w14:textId="5055714A" w:rsidR="00755ADA" w:rsidRPr="000046F7" w:rsidRDefault="00755ADA" w:rsidP="00AC3C29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  <w:r w:rsidRPr="000046F7">
              <w:rPr>
                <w:szCs w:val="22"/>
                <w:lang w:bidi="th-TH"/>
              </w:rPr>
              <w:t>358,451</w:t>
            </w:r>
          </w:p>
        </w:tc>
      </w:tr>
      <w:tr w:rsidR="00033570" w:rsidRPr="000046F7" w14:paraId="4CCED482" w14:textId="77777777" w:rsidTr="00033570">
        <w:tc>
          <w:tcPr>
            <w:tcW w:w="2640" w:type="dxa"/>
          </w:tcPr>
          <w:p w14:paraId="408C6BC5" w14:textId="77777777" w:rsidR="002B05A6" w:rsidRPr="000046F7" w:rsidRDefault="002B05A6" w:rsidP="002B05A6">
            <w:pPr>
              <w:pStyle w:val="BodyText"/>
              <w:spacing w:after="0"/>
              <w:ind w:left="-20" w:right="-405" w:hanging="90"/>
              <w:jc w:val="both"/>
              <w:rPr>
                <w:color w:val="242400"/>
                <w:szCs w:val="22"/>
              </w:rPr>
            </w:pPr>
          </w:p>
        </w:tc>
        <w:tc>
          <w:tcPr>
            <w:tcW w:w="770" w:type="dxa"/>
          </w:tcPr>
          <w:p w14:paraId="01336FA9" w14:textId="77777777" w:rsidR="002B05A6" w:rsidRPr="000046F7" w:rsidRDefault="002B05A6" w:rsidP="002B05A6">
            <w:pPr>
              <w:pStyle w:val="BodyText"/>
              <w:spacing w:after="0"/>
              <w:ind w:right="-20"/>
              <w:jc w:val="center"/>
              <w:rPr>
                <w:szCs w:val="22"/>
              </w:rPr>
            </w:pPr>
          </w:p>
        </w:tc>
        <w:tc>
          <w:tcPr>
            <w:tcW w:w="990" w:type="dxa"/>
          </w:tcPr>
          <w:p w14:paraId="660F38A2" w14:textId="3FB0EAFB" w:rsidR="002B05A6" w:rsidRPr="000046F7" w:rsidRDefault="002B05A6" w:rsidP="008F638A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</w:p>
        </w:tc>
        <w:tc>
          <w:tcPr>
            <w:tcW w:w="330" w:type="dxa"/>
          </w:tcPr>
          <w:p w14:paraId="70FC9769" w14:textId="77777777" w:rsidR="002B05A6" w:rsidRPr="000046F7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</w:p>
        </w:tc>
        <w:tc>
          <w:tcPr>
            <w:tcW w:w="1100" w:type="dxa"/>
          </w:tcPr>
          <w:p w14:paraId="25497AF3" w14:textId="77777777" w:rsidR="002B05A6" w:rsidRPr="000046F7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</w:rPr>
            </w:pPr>
          </w:p>
        </w:tc>
        <w:tc>
          <w:tcPr>
            <w:tcW w:w="1100" w:type="dxa"/>
          </w:tcPr>
          <w:p w14:paraId="0EFE9406" w14:textId="77777777" w:rsidR="002B05A6" w:rsidRPr="000046F7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1100" w:type="dxa"/>
          </w:tcPr>
          <w:p w14:paraId="57815231" w14:textId="77777777" w:rsidR="002B05A6" w:rsidRPr="000046F7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1210" w:type="dxa"/>
          </w:tcPr>
          <w:p w14:paraId="173AFB7E" w14:textId="77777777" w:rsidR="002B05A6" w:rsidRPr="000046F7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</w:p>
        </w:tc>
      </w:tr>
      <w:tr w:rsidR="00033570" w:rsidRPr="000046F7" w14:paraId="50301E60" w14:textId="77777777" w:rsidTr="000335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703B7DE9" w14:textId="4D470880" w:rsidR="002B05A6" w:rsidRPr="000046F7" w:rsidRDefault="002B05A6" w:rsidP="002B05A6">
            <w:pPr>
              <w:pStyle w:val="BodyText"/>
              <w:spacing w:after="0"/>
              <w:ind w:left="-20" w:right="-405" w:hanging="90"/>
              <w:jc w:val="both"/>
              <w:rPr>
                <w:b/>
                <w:bCs/>
                <w:i/>
                <w:iCs/>
                <w:szCs w:val="22"/>
              </w:rPr>
            </w:pPr>
            <w:proofErr w:type="gramStart"/>
            <w:r w:rsidRPr="000046F7">
              <w:rPr>
                <w:b/>
                <w:bCs/>
                <w:i/>
                <w:iCs/>
                <w:color w:val="1D1D00"/>
                <w:szCs w:val="22"/>
              </w:rPr>
              <w:t>At</w:t>
            </w:r>
            <w:proofErr w:type="gramEnd"/>
            <w:r w:rsidRPr="000046F7">
              <w:rPr>
                <w:b/>
                <w:bCs/>
                <w:i/>
                <w:iCs/>
                <w:color w:val="1D1D00"/>
                <w:szCs w:val="22"/>
              </w:rPr>
              <w:t xml:space="preserve"> </w:t>
            </w:r>
            <w:r w:rsidRPr="000046F7">
              <w:rPr>
                <w:b/>
                <w:bCs/>
                <w:i/>
                <w:iCs/>
                <w:color w:val="262600"/>
                <w:szCs w:val="22"/>
              </w:rPr>
              <w:t xml:space="preserve">31 December </w:t>
            </w:r>
            <w:r w:rsidRPr="000046F7">
              <w:rPr>
                <w:b/>
                <w:bCs/>
                <w:i/>
                <w:iCs/>
                <w:color w:val="2A2A00"/>
                <w:szCs w:val="22"/>
              </w:rPr>
              <w:t>202</w:t>
            </w:r>
            <w:r w:rsidR="001A6628" w:rsidRPr="000046F7">
              <w:rPr>
                <w:b/>
                <w:bCs/>
                <w:i/>
                <w:iCs/>
                <w:color w:val="2A2A00"/>
                <w:szCs w:val="22"/>
              </w:rPr>
              <w:t>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49FB99A8" w14:textId="77777777" w:rsidR="002B05A6" w:rsidRPr="000046F7" w:rsidRDefault="002B05A6" w:rsidP="002B05A6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5A48C2" w14:textId="7E6A2ADF" w:rsidR="002B05A6" w:rsidRPr="000046F7" w:rsidRDefault="002B05A6" w:rsidP="002B05A6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63A610B8" w14:textId="77777777" w:rsidR="002B05A6" w:rsidRPr="000046F7" w:rsidRDefault="002B05A6" w:rsidP="002B05A6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4DC3F4D" w14:textId="77777777" w:rsidR="002B05A6" w:rsidRPr="000046F7" w:rsidRDefault="002B05A6" w:rsidP="002B05A6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07572B8" w14:textId="77777777" w:rsidR="002B05A6" w:rsidRPr="000046F7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4BEDF85" w14:textId="77777777" w:rsidR="002B05A6" w:rsidRPr="000046F7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991F9FC" w14:textId="77777777" w:rsidR="002B05A6" w:rsidRPr="000046F7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</w:tr>
      <w:tr w:rsidR="00033570" w:rsidRPr="000046F7" w14:paraId="07447C58" w14:textId="77777777" w:rsidTr="000335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A1CF1" w14:textId="6387E3F5" w:rsidR="002B05A6" w:rsidRPr="000046F7" w:rsidRDefault="002B05A6" w:rsidP="002B05A6">
            <w:pPr>
              <w:pStyle w:val="BodyText"/>
              <w:spacing w:after="0"/>
              <w:ind w:left="-20" w:right="-405" w:hanging="90"/>
              <w:jc w:val="both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i/>
                <w:iCs/>
                <w:color w:val="282800"/>
                <w:szCs w:val="22"/>
              </w:rPr>
              <w:t xml:space="preserve">Financial </w:t>
            </w:r>
            <w:r w:rsidR="001A6628" w:rsidRPr="000046F7">
              <w:rPr>
                <w:b/>
                <w:bCs/>
                <w:i/>
                <w:iCs/>
                <w:color w:val="252500"/>
                <w:szCs w:val="22"/>
              </w:rPr>
              <w:t>liabilities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787AE6B2" w14:textId="77777777" w:rsidR="002B05A6" w:rsidRPr="000046F7" w:rsidRDefault="002B05A6" w:rsidP="002B05A6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5421C" w14:textId="3F7EA489" w:rsidR="002B05A6" w:rsidRPr="000046F7" w:rsidRDefault="002B05A6" w:rsidP="002B05A6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50C60FFA" w14:textId="77777777" w:rsidR="002B05A6" w:rsidRPr="000046F7" w:rsidRDefault="002B05A6" w:rsidP="002B05A6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95FC18F" w14:textId="77777777" w:rsidR="002B05A6" w:rsidRPr="000046F7" w:rsidRDefault="002B05A6" w:rsidP="002B05A6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917FB0" w14:textId="77777777" w:rsidR="002B05A6" w:rsidRPr="000046F7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DC5CA0" w14:textId="77777777" w:rsidR="002B05A6" w:rsidRPr="000046F7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9DA5039" w14:textId="77777777" w:rsidR="002B05A6" w:rsidRPr="000046F7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</w:tr>
      <w:tr w:rsidR="00755ADA" w:rsidRPr="000046F7" w14:paraId="2423DBA6" w14:textId="77777777" w:rsidTr="000335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6962E314" w14:textId="77777777" w:rsidR="00755ADA" w:rsidRPr="000046F7" w:rsidRDefault="00755ADA" w:rsidP="002B05A6">
            <w:pPr>
              <w:pStyle w:val="BodyText"/>
              <w:spacing w:after="0"/>
              <w:ind w:left="-20" w:right="-405" w:hanging="90"/>
              <w:jc w:val="both"/>
              <w:rPr>
                <w:szCs w:val="22"/>
              </w:rPr>
            </w:pPr>
            <w:r w:rsidRPr="000046F7">
              <w:rPr>
                <w:color w:val="242400"/>
                <w:szCs w:val="22"/>
              </w:rPr>
              <w:t xml:space="preserve">Forward </w:t>
            </w:r>
            <w:r w:rsidRPr="000046F7">
              <w:rPr>
                <w:color w:val="252500"/>
                <w:szCs w:val="22"/>
              </w:rPr>
              <w:t xml:space="preserve">exchange </w:t>
            </w:r>
            <w:r w:rsidRPr="000046F7">
              <w:rPr>
                <w:color w:val="191900"/>
                <w:szCs w:val="22"/>
              </w:rPr>
              <w:t>contracts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E6F6E" w14:textId="29D46109" w:rsidR="00755ADA" w:rsidRPr="000046F7" w:rsidRDefault="00755ADA" w:rsidP="008F638A">
            <w:pPr>
              <w:pStyle w:val="BodyText"/>
              <w:spacing w:after="0"/>
              <w:ind w:right="-110"/>
              <w:jc w:val="center"/>
              <w:rPr>
                <w:szCs w:val="22"/>
              </w:rPr>
            </w:pPr>
            <w:r w:rsidRPr="000046F7">
              <w:rPr>
                <w:szCs w:val="22"/>
              </w:rPr>
              <w:t>(410,833)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6BF5776B" w14:textId="77777777" w:rsidR="00755ADA" w:rsidRPr="000046F7" w:rsidRDefault="00755ADA" w:rsidP="002B05A6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2F3475F" w14:textId="2E66C713" w:rsidR="00755ADA" w:rsidRPr="000046F7" w:rsidRDefault="00755ADA" w:rsidP="002B05A6">
            <w:pPr>
              <w:pStyle w:val="BodyText"/>
              <w:spacing w:after="0"/>
              <w:ind w:right="-110"/>
              <w:jc w:val="center"/>
              <w:rPr>
                <w:szCs w:val="22"/>
              </w:rPr>
            </w:pPr>
            <w:r w:rsidRPr="000046F7">
              <w:rPr>
                <w:szCs w:val="22"/>
                <w:lang w:bidi="th-TH"/>
              </w:rPr>
              <w:t xml:space="preserve">    </w:t>
            </w:r>
            <w:r w:rsidRPr="000046F7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A05D8F6" w14:textId="5DCE3919" w:rsidR="00755ADA" w:rsidRPr="000046F7" w:rsidRDefault="00755ADA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  <w:r w:rsidRPr="000046F7">
              <w:rPr>
                <w:szCs w:val="22"/>
              </w:rPr>
              <w:t>(410,833)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D6119DB" w14:textId="63FCB585" w:rsidR="00755ADA" w:rsidRPr="000046F7" w:rsidRDefault="00755ADA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  <w:r w:rsidRPr="000046F7">
              <w:rPr>
                <w:szCs w:val="22"/>
                <w:lang w:bidi="th-TH"/>
              </w:rPr>
              <w:t xml:space="preserve">    </w:t>
            </w:r>
            <w:r w:rsidRPr="000046F7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1299AC9" w14:textId="10C9F7D4" w:rsidR="00755ADA" w:rsidRPr="000046F7" w:rsidRDefault="00755ADA" w:rsidP="002B05A6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  <w:r w:rsidRPr="000046F7">
              <w:rPr>
                <w:szCs w:val="22"/>
              </w:rPr>
              <w:t>(410,833)</w:t>
            </w:r>
          </w:p>
        </w:tc>
      </w:tr>
    </w:tbl>
    <w:p w14:paraId="5D8DD6F7" w14:textId="4348331F" w:rsidR="00714221" w:rsidRPr="000046F7" w:rsidRDefault="00714221" w:rsidP="00714221">
      <w:pPr>
        <w:pStyle w:val="NormalWeb"/>
        <w:spacing w:before="0" w:beforeAutospacing="0" w:after="0" w:afterAutospacing="0"/>
        <w:rPr>
          <w:b/>
          <w:bCs/>
          <w:color w:val="232300"/>
          <w:sz w:val="22"/>
          <w:szCs w:val="22"/>
        </w:rPr>
      </w:pPr>
    </w:p>
    <w:p w14:paraId="781BDE97" w14:textId="77777777" w:rsidR="00985DF9" w:rsidRPr="000046F7" w:rsidRDefault="00985DF9" w:rsidP="00477145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>Commitments with non</w:t>
      </w:r>
      <w:r w:rsidRPr="000046F7">
        <w:rPr>
          <w:bCs/>
          <w:sz w:val="22"/>
          <w:szCs w:val="22"/>
          <w:cs/>
          <w:lang w:bidi="th-TH"/>
        </w:rPr>
        <w:t>-</w:t>
      </w:r>
      <w:r w:rsidRPr="000046F7">
        <w:rPr>
          <w:sz w:val="22"/>
          <w:szCs w:val="22"/>
        </w:rPr>
        <w:t>related parties</w:t>
      </w:r>
    </w:p>
    <w:p w14:paraId="262E591E" w14:textId="77777777" w:rsidR="00405F19" w:rsidRPr="000046F7" w:rsidRDefault="00405F19" w:rsidP="00845A9C">
      <w:pPr>
        <w:pStyle w:val="BodyText"/>
        <w:spacing w:after="0" w:line="240" w:lineRule="auto"/>
        <w:rPr>
          <w:szCs w:val="22"/>
        </w:rPr>
      </w:pPr>
    </w:p>
    <w:tbl>
      <w:tblPr>
        <w:tblStyle w:val="TableGrid1"/>
        <w:tblW w:w="8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0"/>
        <w:gridCol w:w="1100"/>
        <w:gridCol w:w="440"/>
        <w:gridCol w:w="1650"/>
      </w:tblGrid>
      <w:tr w:rsidR="00B84051" w:rsidRPr="000046F7" w14:paraId="5406DA4E" w14:textId="77777777" w:rsidTr="00340020">
        <w:trPr>
          <w:trHeight w:val="263"/>
        </w:trPr>
        <w:tc>
          <w:tcPr>
            <w:tcW w:w="5710" w:type="dxa"/>
          </w:tcPr>
          <w:p w14:paraId="62B20CE7" w14:textId="536FF388" w:rsidR="00B84051" w:rsidRPr="000046F7" w:rsidRDefault="001A643A" w:rsidP="00845A9C">
            <w:pPr>
              <w:pStyle w:val="acctfourfigures"/>
              <w:spacing w:line="240" w:lineRule="auto"/>
              <w:rPr>
                <w:szCs w:val="22"/>
              </w:rPr>
            </w:pPr>
            <w:proofErr w:type="gramStart"/>
            <w:r w:rsidRPr="000046F7">
              <w:rPr>
                <w:b/>
                <w:bCs/>
                <w:i/>
                <w:iCs/>
                <w:color w:val="1D1D00"/>
                <w:szCs w:val="22"/>
              </w:rPr>
              <w:t>At</w:t>
            </w:r>
            <w:proofErr w:type="gramEnd"/>
            <w:r w:rsidRPr="000046F7">
              <w:rPr>
                <w:b/>
                <w:bCs/>
                <w:i/>
                <w:iCs/>
                <w:color w:val="1D1D00"/>
                <w:szCs w:val="22"/>
              </w:rPr>
              <w:t xml:space="preserve"> </w:t>
            </w:r>
            <w:r w:rsidRPr="000046F7">
              <w:rPr>
                <w:b/>
                <w:bCs/>
                <w:i/>
                <w:iCs/>
                <w:color w:val="262600"/>
                <w:szCs w:val="22"/>
              </w:rPr>
              <w:t>3</w:t>
            </w:r>
            <w:r w:rsidR="00E7147C" w:rsidRPr="000046F7">
              <w:rPr>
                <w:b/>
                <w:bCs/>
                <w:i/>
                <w:iCs/>
                <w:color w:val="262600"/>
                <w:szCs w:val="22"/>
              </w:rPr>
              <w:t xml:space="preserve">1 March </w:t>
            </w:r>
            <w:r w:rsidRPr="000046F7">
              <w:rPr>
                <w:b/>
                <w:bCs/>
                <w:i/>
                <w:iCs/>
                <w:color w:val="2A2A00"/>
                <w:szCs w:val="22"/>
              </w:rPr>
              <w:t>202</w:t>
            </w:r>
            <w:r w:rsidR="001A6628" w:rsidRPr="000046F7">
              <w:rPr>
                <w:b/>
                <w:bCs/>
                <w:i/>
                <w:iCs/>
                <w:color w:val="2A2A00"/>
                <w:szCs w:val="22"/>
              </w:rPr>
              <w:t>5</w:t>
            </w:r>
          </w:p>
        </w:tc>
        <w:tc>
          <w:tcPr>
            <w:tcW w:w="1100" w:type="dxa"/>
          </w:tcPr>
          <w:p w14:paraId="07256301" w14:textId="3F725919" w:rsidR="00B84051" w:rsidRPr="000046F7" w:rsidRDefault="00B84051" w:rsidP="001A643A">
            <w:pPr>
              <w:pStyle w:val="acctmergecolhdg"/>
              <w:spacing w:line="240" w:lineRule="auto"/>
              <w:jc w:val="left"/>
              <w:rPr>
                <w:b w:val="0"/>
                <w:bCs/>
                <w:szCs w:val="22"/>
              </w:rPr>
            </w:pPr>
          </w:p>
        </w:tc>
        <w:tc>
          <w:tcPr>
            <w:tcW w:w="440" w:type="dxa"/>
          </w:tcPr>
          <w:p w14:paraId="4053CA3F" w14:textId="77777777" w:rsidR="00B84051" w:rsidRPr="000046F7" w:rsidRDefault="00B84051" w:rsidP="00845A9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650" w:type="dxa"/>
          </w:tcPr>
          <w:p w14:paraId="6982A528" w14:textId="15E2CD53" w:rsidR="00B84051" w:rsidRPr="000046F7" w:rsidRDefault="00B84051" w:rsidP="001A643A">
            <w:pPr>
              <w:pStyle w:val="acctmergecolhdg"/>
              <w:spacing w:line="240" w:lineRule="auto"/>
              <w:jc w:val="left"/>
              <w:rPr>
                <w:b w:val="0"/>
                <w:bCs/>
                <w:szCs w:val="22"/>
              </w:rPr>
            </w:pPr>
          </w:p>
        </w:tc>
      </w:tr>
      <w:tr w:rsidR="00C06062" w:rsidRPr="000046F7" w14:paraId="6151413B" w14:textId="77777777" w:rsidTr="00340020">
        <w:trPr>
          <w:trHeight w:val="263"/>
        </w:trPr>
        <w:tc>
          <w:tcPr>
            <w:tcW w:w="5710" w:type="dxa"/>
          </w:tcPr>
          <w:p w14:paraId="5DE52089" w14:textId="77777777" w:rsidR="00C06062" w:rsidRPr="000046F7" w:rsidRDefault="00C06062" w:rsidP="008C601A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00" w:type="dxa"/>
          </w:tcPr>
          <w:p w14:paraId="42A6C361" w14:textId="106178C6" w:rsidR="00C06062" w:rsidRPr="000046F7" w:rsidRDefault="00C06062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440" w:type="dxa"/>
          </w:tcPr>
          <w:p w14:paraId="12A24505" w14:textId="77777777" w:rsidR="00C06062" w:rsidRPr="000046F7" w:rsidRDefault="00C06062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650" w:type="dxa"/>
          </w:tcPr>
          <w:p w14:paraId="2ADC5262" w14:textId="20B9BBAC" w:rsidR="00C06062" w:rsidRPr="000046F7" w:rsidRDefault="00C06062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  <w:r w:rsidRPr="000046F7">
              <w:rPr>
                <w:i/>
                <w:iCs/>
                <w:szCs w:val="22"/>
                <w:cs/>
                <w:lang w:val="en-US" w:bidi="th-TH"/>
              </w:rPr>
              <w:t>(</w:t>
            </w:r>
            <w:r w:rsidRPr="000046F7">
              <w:rPr>
                <w:i/>
                <w:iCs/>
                <w:szCs w:val="22"/>
                <w:lang w:val="en-US"/>
              </w:rPr>
              <w:t>in Baht</w:t>
            </w:r>
            <w:r w:rsidRPr="000046F7">
              <w:rPr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B84051" w:rsidRPr="000046F7" w14:paraId="6FA444DD" w14:textId="77777777" w:rsidTr="00340020">
        <w:trPr>
          <w:trHeight w:val="263"/>
        </w:trPr>
        <w:tc>
          <w:tcPr>
            <w:tcW w:w="5710" w:type="dxa"/>
          </w:tcPr>
          <w:p w14:paraId="46571354" w14:textId="68C2C29E" w:rsidR="00B84051" w:rsidRPr="000046F7" w:rsidRDefault="00533C0E" w:rsidP="008C601A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0046F7">
              <w:rPr>
                <w:b/>
                <w:bCs/>
                <w:i/>
                <w:iCs/>
                <w:szCs w:val="22"/>
                <w:lang w:val="en-US"/>
              </w:rPr>
              <w:t>Capital</w:t>
            </w:r>
            <w:r w:rsidR="008C601A" w:rsidRPr="000046F7">
              <w:rPr>
                <w:b/>
                <w:bCs/>
                <w:i/>
                <w:iCs/>
                <w:szCs w:val="22"/>
                <w:lang w:val="en-US"/>
              </w:rPr>
              <w:t xml:space="preserve"> commitment</w:t>
            </w:r>
            <w:r w:rsidR="003D0824" w:rsidRPr="000046F7">
              <w:rPr>
                <w:b/>
                <w:bCs/>
                <w:i/>
                <w:iCs/>
                <w:szCs w:val="22"/>
                <w:lang w:val="en-US"/>
              </w:rPr>
              <w:t>s</w:t>
            </w:r>
          </w:p>
        </w:tc>
        <w:tc>
          <w:tcPr>
            <w:tcW w:w="1100" w:type="dxa"/>
          </w:tcPr>
          <w:p w14:paraId="57900FA1" w14:textId="77777777" w:rsidR="00B84051" w:rsidRPr="000046F7" w:rsidRDefault="00B84051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440" w:type="dxa"/>
          </w:tcPr>
          <w:p w14:paraId="4CB47D10" w14:textId="77777777" w:rsidR="00B84051" w:rsidRPr="000046F7" w:rsidRDefault="00B84051" w:rsidP="008C601A">
            <w:pPr>
              <w:pStyle w:val="acctfourfigures"/>
              <w:shd w:val="clear" w:color="auto" w:fill="FFFFFF"/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650" w:type="dxa"/>
          </w:tcPr>
          <w:p w14:paraId="432EA607" w14:textId="77777777" w:rsidR="00B84051" w:rsidRPr="000046F7" w:rsidRDefault="00B84051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</w:tr>
      <w:tr w:rsidR="00C3357A" w:rsidRPr="000046F7" w14:paraId="5043F687" w14:textId="77777777" w:rsidTr="00340020">
        <w:trPr>
          <w:trHeight w:val="263"/>
        </w:trPr>
        <w:tc>
          <w:tcPr>
            <w:tcW w:w="5710" w:type="dxa"/>
          </w:tcPr>
          <w:p w14:paraId="3F8A7924" w14:textId="0F6DB2C0" w:rsidR="00C3357A" w:rsidRPr="000046F7" w:rsidRDefault="00C3357A" w:rsidP="00050D8D">
            <w:pPr>
              <w:shd w:val="clear" w:color="auto" w:fill="FFFFFF"/>
              <w:spacing w:line="240" w:lineRule="auto"/>
              <w:rPr>
                <w:szCs w:val="22"/>
                <w:lang w:val="en-US"/>
              </w:rPr>
            </w:pPr>
            <w:r w:rsidRPr="000046F7">
              <w:rPr>
                <w:szCs w:val="22"/>
                <w:lang w:val="en-US"/>
              </w:rPr>
              <w:t>Buildings and equipment</w:t>
            </w:r>
          </w:p>
        </w:tc>
        <w:tc>
          <w:tcPr>
            <w:tcW w:w="1100" w:type="dxa"/>
          </w:tcPr>
          <w:p w14:paraId="46800D19" w14:textId="77777777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szCs w:val="22"/>
                <w:cs/>
                <w:lang w:bidi="th-TH"/>
              </w:rPr>
            </w:pPr>
          </w:p>
        </w:tc>
        <w:tc>
          <w:tcPr>
            <w:tcW w:w="440" w:type="dxa"/>
          </w:tcPr>
          <w:p w14:paraId="38F0D484" w14:textId="1A3D8E12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szCs w:val="22"/>
                <w:cs/>
                <w:lang w:bidi="th-TH"/>
              </w:rPr>
            </w:pPr>
          </w:p>
        </w:tc>
        <w:tc>
          <w:tcPr>
            <w:tcW w:w="1650" w:type="dxa"/>
          </w:tcPr>
          <w:p w14:paraId="3F84447B" w14:textId="67A4FC6F" w:rsidR="00C3357A" w:rsidRPr="000046F7" w:rsidRDefault="001A6628" w:rsidP="00486750">
            <w:pPr>
              <w:spacing w:line="240" w:lineRule="auto"/>
              <w:ind w:left="-131" w:firstLine="23"/>
              <w:jc w:val="right"/>
              <w:rPr>
                <w:szCs w:val="22"/>
                <w:cs/>
                <w:lang w:eastAsia="en-US" w:bidi="th-TH"/>
              </w:rPr>
            </w:pPr>
            <w:r w:rsidRPr="000046F7">
              <w:rPr>
                <w:szCs w:val="22"/>
                <w:lang w:eastAsia="en-US" w:bidi="th-TH"/>
              </w:rPr>
              <w:t>77,650,587</w:t>
            </w:r>
          </w:p>
        </w:tc>
      </w:tr>
      <w:tr w:rsidR="00C3357A" w:rsidRPr="000046F7" w14:paraId="4BF725B3" w14:textId="77777777" w:rsidTr="00340020">
        <w:trPr>
          <w:trHeight w:val="263"/>
        </w:trPr>
        <w:tc>
          <w:tcPr>
            <w:tcW w:w="5710" w:type="dxa"/>
          </w:tcPr>
          <w:p w14:paraId="5FF17652" w14:textId="12B11CAA" w:rsidR="00C3357A" w:rsidRPr="000046F7" w:rsidRDefault="00C3357A" w:rsidP="00050D8D">
            <w:pPr>
              <w:shd w:val="clear" w:color="auto" w:fill="FFFFFF"/>
              <w:spacing w:line="240" w:lineRule="auto"/>
              <w:rPr>
                <w:szCs w:val="22"/>
                <w:lang w:val="en-US" w:bidi="th-TH"/>
              </w:rPr>
            </w:pPr>
            <w:r w:rsidRPr="000046F7">
              <w:rPr>
                <w:szCs w:val="22"/>
                <w:lang w:val="en-US" w:bidi="th-TH"/>
              </w:rPr>
              <w:t>Software license</w:t>
            </w:r>
            <w:r w:rsidR="003D0824" w:rsidRPr="000046F7">
              <w:rPr>
                <w:szCs w:val="22"/>
                <w:lang w:val="en-US" w:bidi="th-TH"/>
              </w:rPr>
              <w:t>s</w:t>
            </w:r>
          </w:p>
        </w:tc>
        <w:tc>
          <w:tcPr>
            <w:tcW w:w="1100" w:type="dxa"/>
          </w:tcPr>
          <w:p w14:paraId="47A50801" w14:textId="77777777" w:rsidR="00C3357A" w:rsidRPr="000046F7" w:rsidRDefault="00C3357A" w:rsidP="001A643A">
            <w:pPr>
              <w:tabs>
                <w:tab w:val="decimal" w:pos="641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440" w:type="dxa"/>
          </w:tcPr>
          <w:p w14:paraId="026BEB18" w14:textId="68B6CB60" w:rsidR="00C3357A" w:rsidRPr="000046F7" w:rsidRDefault="00C3357A" w:rsidP="001A643A">
            <w:pPr>
              <w:tabs>
                <w:tab w:val="decimal" w:pos="641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4F1AA34A" w14:textId="1A5B4A73" w:rsidR="00C3357A" w:rsidRPr="000046F7" w:rsidRDefault="001A6628" w:rsidP="00486750">
            <w:pPr>
              <w:spacing w:line="240" w:lineRule="auto"/>
              <w:ind w:left="-131" w:firstLine="23"/>
              <w:jc w:val="right"/>
              <w:rPr>
                <w:szCs w:val="22"/>
                <w:lang w:eastAsia="en-US"/>
              </w:rPr>
            </w:pPr>
            <w:r w:rsidRPr="000046F7">
              <w:rPr>
                <w:szCs w:val="22"/>
                <w:lang w:eastAsia="en-US"/>
              </w:rPr>
              <w:t>2,220,000</w:t>
            </w:r>
          </w:p>
        </w:tc>
      </w:tr>
      <w:tr w:rsidR="00C3357A" w:rsidRPr="000046F7" w14:paraId="24E6FD84" w14:textId="77777777" w:rsidTr="00340020">
        <w:trPr>
          <w:trHeight w:val="263"/>
        </w:trPr>
        <w:tc>
          <w:tcPr>
            <w:tcW w:w="5710" w:type="dxa"/>
          </w:tcPr>
          <w:p w14:paraId="2C4ACD3D" w14:textId="3BDDD04B" w:rsidR="00C3357A" w:rsidRPr="000046F7" w:rsidRDefault="00C3357A" w:rsidP="00050D8D">
            <w:pPr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  <w:r w:rsidRPr="000046F7">
              <w:rPr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00" w:type="dxa"/>
          </w:tcPr>
          <w:p w14:paraId="513CC921" w14:textId="7998253B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440" w:type="dxa"/>
          </w:tcPr>
          <w:p w14:paraId="23FCD8C6" w14:textId="77777777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650" w:type="dxa"/>
          </w:tcPr>
          <w:p w14:paraId="56F234F8" w14:textId="34C553E2" w:rsidR="00C3357A" w:rsidRPr="000046F7" w:rsidRDefault="001A6628" w:rsidP="00486750">
            <w:pPr>
              <w:spacing w:line="240" w:lineRule="auto"/>
              <w:ind w:left="-131" w:firstLine="23"/>
              <w:jc w:val="right"/>
              <w:rPr>
                <w:b/>
                <w:bCs/>
                <w:szCs w:val="22"/>
              </w:rPr>
            </w:pPr>
            <w:r w:rsidRPr="000046F7">
              <w:rPr>
                <w:b/>
                <w:bCs/>
                <w:szCs w:val="22"/>
              </w:rPr>
              <w:t>79,870,587</w:t>
            </w:r>
          </w:p>
        </w:tc>
      </w:tr>
      <w:tr w:rsidR="00F94136" w:rsidRPr="000046F7" w14:paraId="6B086030" w14:textId="77777777" w:rsidTr="00340020">
        <w:trPr>
          <w:trHeight w:val="263"/>
        </w:trPr>
        <w:tc>
          <w:tcPr>
            <w:tcW w:w="5710" w:type="dxa"/>
          </w:tcPr>
          <w:p w14:paraId="349693FF" w14:textId="77777777" w:rsidR="00F94136" w:rsidRPr="000046F7" w:rsidRDefault="00F94136" w:rsidP="00F94136">
            <w:pPr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00" w:type="dxa"/>
          </w:tcPr>
          <w:p w14:paraId="0FB87D19" w14:textId="77777777" w:rsidR="00F94136" w:rsidRPr="000046F7" w:rsidRDefault="00F94136" w:rsidP="000B5540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0"/>
              </w:tabs>
              <w:spacing w:line="240" w:lineRule="auto"/>
              <w:ind w:right="11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440" w:type="dxa"/>
          </w:tcPr>
          <w:p w14:paraId="33A3EB4B" w14:textId="77777777" w:rsidR="00F94136" w:rsidRPr="000046F7" w:rsidRDefault="00F94136" w:rsidP="00F94136">
            <w:pPr>
              <w:pStyle w:val="acctfourfigures"/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650" w:type="dxa"/>
            <w:tcBorders>
              <w:top w:val="double" w:sz="4" w:space="0" w:color="auto"/>
            </w:tcBorders>
          </w:tcPr>
          <w:p w14:paraId="32867377" w14:textId="77777777" w:rsidR="00F94136" w:rsidRPr="000046F7" w:rsidRDefault="00F94136" w:rsidP="00C3357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</w:p>
        </w:tc>
      </w:tr>
      <w:tr w:rsidR="00F94136" w:rsidRPr="000046F7" w14:paraId="6196B396" w14:textId="77777777" w:rsidTr="00340020">
        <w:trPr>
          <w:trHeight w:val="263"/>
        </w:trPr>
        <w:tc>
          <w:tcPr>
            <w:tcW w:w="5710" w:type="dxa"/>
          </w:tcPr>
          <w:p w14:paraId="4B61925D" w14:textId="0B912076" w:rsidR="00F94136" w:rsidRPr="000046F7" w:rsidRDefault="00F94136" w:rsidP="00F94136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0046F7">
              <w:rPr>
                <w:b/>
                <w:bCs/>
                <w:i/>
                <w:iCs/>
                <w:szCs w:val="22"/>
                <w:lang w:val="en-US"/>
              </w:rPr>
              <w:t xml:space="preserve">Other </w:t>
            </w:r>
            <w:r w:rsidR="00356621" w:rsidRPr="000046F7">
              <w:rPr>
                <w:b/>
                <w:bCs/>
                <w:i/>
                <w:iCs/>
                <w:szCs w:val="22"/>
                <w:lang w:val="en-US"/>
              </w:rPr>
              <w:t>Leases</w:t>
            </w:r>
          </w:p>
        </w:tc>
        <w:tc>
          <w:tcPr>
            <w:tcW w:w="1100" w:type="dxa"/>
          </w:tcPr>
          <w:p w14:paraId="7938CFE0" w14:textId="77777777" w:rsidR="00F94136" w:rsidRPr="000046F7" w:rsidRDefault="00F94136" w:rsidP="000B5540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0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440" w:type="dxa"/>
          </w:tcPr>
          <w:p w14:paraId="138BB944" w14:textId="77777777" w:rsidR="00F94136" w:rsidRPr="000046F7" w:rsidRDefault="00F94136" w:rsidP="00F94136">
            <w:pPr>
              <w:pStyle w:val="acctfourfigures"/>
              <w:shd w:val="clear" w:color="auto" w:fill="FFFFFF"/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650" w:type="dxa"/>
          </w:tcPr>
          <w:p w14:paraId="724F26F7" w14:textId="77777777" w:rsidR="00F94136" w:rsidRPr="000046F7" w:rsidRDefault="00F94136" w:rsidP="00C3357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</w:p>
        </w:tc>
      </w:tr>
      <w:tr w:rsidR="00C3357A" w:rsidRPr="000046F7" w14:paraId="37A07CD4" w14:textId="77777777" w:rsidTr="00340020">
        <w:trPr>
          <w:trHeight w:val="263"/>
        </w:trPr>
        <w:tc>
          <w:tcPr>
            <w:tcW w:w="5710" w:type="dxa"/>
          </w:tcPr>
          <w:p w14:paraId="6D746405" w14:textId="29A7B353" w:rsidR="00C3357A" w:rsidRPr="000046F7" w:rsidRDefault="00356621" w:rsidP="00050D8D">
            <w:pPr>
              <w:shd w:val="clear" w:color="auto" w:fill="FFFFFF"/>
              <w:spacing w:line="240" w:lineRule="auto"/>
              <w:rPr>
                <w:szCs w:val="22"/>
                <w:lang w:val="en-US" w:bidi="th-TH"/>
              </w:rPr>
            </w:pPr>
            <w:r w:rsidRPr="000046F7">
              <w:rPr>
                <w:szCs w:val="22"/>
                <w:lang w:val="en-US"/>
              </w:rPr>
              <w:t>L</w:t>
            </w:r>
            <w:r w:rsidR="00C3357A" w:rsidRPr="000046F7">
              <w:rPr>
                <w:szCs w:val="22"/>
                <w:lang w:val="en-US"/>
              </w:rPr>
              <w:t xml:space="preserve">eases </w:t>
            </w:r>
            <w:r w:rsidR="00C3357A" w:rsidRPr="000046F7">
              <w:rPr>
                <w:szCs w:val="22"/>
                <w:lang w:val="en-US" w:bidi="th-TH"/>
              </w:rPr>
              <w:t xml:space="preserve">and </w:t>
            </w:r>
            <w:r w:rsidR="00214BE6" w:rsidRPr="000046F7">
              <w:rPr>
                <w:szCs w:val="22"/>
                <w:lang w:val="en-US" w:bidi="th-TH"/>
              </w:rPr>
              <w:t>service commitment</w:t>
            </w:r>
          </w:p>
        </w:tc>
        <w:tc>
          <w:tcPr>
            <w:tcW w:w="1100" w:type="dxa"/>
          </w:tcPr>
          <w:p w14:paraId="6F25F8B8" w14:textId="77777777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440" w:type="dxa"/>
          </w:tcPr>
          <w:p w14:paraId="1D7304E9" w14:textId="702FA6FC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1650" w:type="dxa"/>
          </w:tcPr>
          <w:p w14:paraId="22768386" w14:textId="77F0D5A4" w:rsidR="00C3357A" w:rsidRPr="000046F7" w:rsidRDefault="001A6628" w:rsidP="00486750">
            <w:pPr>
              <w:spacing w:line="240" w:lineRule="auto"/>
              <w:ind w:left="-131" w:firstLine="23"/>
              <w:jc w:val="right"/>
              <w:rPr>
                <w:szCs w:val="22"/>
                <w:lang w:eastAsia="en-US" w:bidi="th-TH"/>
              </w:rPr>
            </w:pPr>
            <w:r w:rsidRPr="000046F7">
              <w:rPr>
                <w:szCs w:val="22"/>
                <w:lang w:eastAsia="en-US" w:bidi="th-TH"/>
              </w:rPr>
              <w:t>213,500</w:t>
            </w:r>
          </w:p>
        </w:tc>
      </w:tr>
      <w:tr w:rsidR="00C3357A" w:rsidRPr="000046F7" w14:paraId="263748E1" w14:textId="77777777" w:rsidTr="00340020">
        <w:trPr>
          <w:trHeight w:val="263"/>
        </w:trPr>
        <w:tc>
          <w:tcPr>
            <w:tcW w:w="5710" w:type="dxa"/>
          </w:tcPr>
          <w:p w14:paraId="1BAE1052" w14:textId="77777777" w:rsidR="00C3357A" w:rsidRPr="000046F7" w:rsidRDefault="00C3357A" w:rsidP="006929F5">
            <w:pPr>
              <w:pStyle w:val="Heading1"/>
              <w:numPr>
                <w:ilvl w:val="0"/>
                <w:numId w:val="0"/>
              </w:numPr>
              <w:spacing w:before="0" w:after="0" w:line="240" w:lineRule="auto"/>
              <w:rPr>
                <w:b w:val="0"/>
                <w:bCs/>
                <w:sz w:val="22"/>
                <w:szCs w:val="22"/>
              </w:rPr>
            </w:pPr>
            <w:r w:rsidRPr="000046F7">
              <w:rPr>
                <w:bCs/>
                <w:sz w:val="22"/>
                <w:szCs w:val="22"/>
              </w:rPr>
              <w:t>Total</w:t>
            </w:r>
          </w:p>
        </w:tc>
        <w:tc>
          <w:tcPr>
            <w:tcW w:w="1100" w:type="dxa"/>
          </w:tcPr>
          <w:p w14:paraId="31DAAA2E" w14:textId="77777777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440" w:type="dxa"/>
          </w:tcPr>
          <w:p w14:paraId="56FBC70F" w14:textId="4E4E6DE4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</w:tcPr>
          <w:p w14:paraId="52EB415C" w14:textId="322BE6DB" w:rsidR="00C3357A" w:rsidRPr="000046F7" w:rsidRDefault="001A6628" w:rsidP="00486750">
            <w:pPr>
              <w:spacing w:line="240" w:lineRule="auto"/>
              <w:ind w:left="-131" w:firstLine="23"/>
              <w:jc w:val="right"/>
              <w:rPr>
                <w:b/>
                <w:bCs/>
                <w:szCs w:val="22"/>
                <w:cs/>
                <w:lang w:bidi="th-TH"/>
              </w:rPr>
            </w:pPr>
            <w:r w:rsidRPr="000046F7">
              <w:rPr>
                <w:b/>
                <w:bCs/>
                <w:szCs w:val="22"/>
                <w:lang w:bidi="th-TH"/>
              </w:rPr>
              <w:t>213,500</w:t>
            </w:r>
          </w:p>
        </w:tc>
      </w:tr>
    </w:tbl>
    <w:p w14:paraId="279E7435" w14:textId="16CED7DC" w:rsidR="005E12A7" w:rsidRPr="000046F7" w:rsidRDefault="005E12A7" w:rsidP="00612903">
      <w:pPr>
        <w:pStyle w:val="BodyText"/>
        <w:spacing w:after="0"/>
        <w:jc w:val="thaiDistribute"/>
        <w:rPr>
          <w:szCs w:val="22"/>
        </w:rPr>
      </w:pPr>
    </w:p>
    <w:p w14:paraId="61E1F00B" w14:textId="77777777" w:rsidR="004235F5" w:rsidRPr="000046F7" w:rsidRDefault="004235F5" w:rsidP="004235F5">
      <w:pPr>
        <w:pStyle w:val="Heading1"/>
        <w:spacing w:before="0" w:after="0" w:line="240" w:lineRule="auto"/>
        <w:ind w:left="540" w:hanging="540"/>
        <w:jc w:val="both"/>
        <w:rPr>
          <w:sz w:val="22"/>
          <w:szCs w:val="22"/>
        </w:rPr>
      </w:pPr>
      <w:r w:rsidRPr="000046F7">
        <w:rPr>
          <w:sz w:val="22"/>
          <w:szCs w:val="22"/>
        </w:rPr>
        <w:t xml:space="preserve">Event after the reporting period </w:t>
      </w:r>
    </w:p>
    <w:p w14:paraId="410D158F" w14:textId="6CFF6FF7" w:rsidR="00332CCF" w:rsidRPr="000046F7" w:rsidRDefault="00332CCF" w:rsidP="00332CCF">
      <w:pPr>
        <w:spacing w:before="100" w:beforeAutospacing="1" w:after="100" w:afterAutospacing="1"/>
        <w:ind w:left="540"/>
        <w:jc w:val="thaiDistribute"/>
        <w:rPr>
          <w:szCs w:val="22"/>
          <w:lang w:val="en-US" w:eastAsia="en-GB"/>
        </w:rPr>
      </w:pPr>
      <w:r w:rsidRPr="000046F7">
        <w:rPr>
          <w:szCs w:val="22"/>
          <w:lang w:val="en-US" w:eastAsia="en-GB"/>
        </w:rPr>
        <w:t xml:space="preserve">At the Annual general meeting of the shareholders of the Company held on </w:t>
      </w:r>
      <w:r w:rsidRPr="000046F7">
        <w:rPr>
          <w:szCs w:val="22"/>
          <w:cs/>
          <w:lang w:val="en-US" w:eastAsia="en-GB" w:bidi="th-TH"/>
        </w:rPr>
        <w:t>2</w:t>
      </w:r>
      <w:r w:rsidRPr="000046F7">
        <w:rPr>
          <w:szCs w:val="22"/>
          <w:lang w:val="en-US" w:eastAsia="en-GB"/>
        </w:rPr>
        <w:t>5</w:t>
      </w:r>
      <w:r w:rsidRPr="000046F7">
        <w:rPr>
          <w:szCs w:val="22"/>
          <w:cs/>
          <w:lang w:val="en-US" w:eastAsia="en-GB" w:bidi="th-TH"/>
        </w:rPr>
        <w:t xml:space="preserve"> </w:t>
      </w:r>
      <w:r w:rsidRPr="000046F7">
        <w:rPr>
          <w:szCs w:val="22"/>
          <w:lang w:val="en-US" w:eastAsia="en-GB"/>
        </w:rPr>
        <w:t>April</w:t>
      </w:r>
      <w:r w:rsidRPr="000046F7">
        <w:rPr>
          <w:szCs w:val="22"/>
          <w:cs/>
          <w:lang w:val="en-US" w:eastAsia="en-GB" w:bidi="th-TH"/>
        </w:rPr>
        <w:t xml:space="preserve"> 202</w:t>
      </w:r>
      <w:r w:rsidRPr="000046F7">
        <w:rPr>
          <w:szCs w:val="22"/>
          <w:lang w:val="en-US" w:eastAsia="en-GB"/>
        </w:rPr>
        <w:t>5, the following important resolutions were</w:t>
      </w:r>
      <w:r w:rsidRPr="000046F7">
        <w:rPr>
          <w:szCs w:val="22"/>
          <w:cs/>
          <w:lang w:val="en-US" w:eastAsia="en-GB"/>
        </w:rPr>
        <w:t xml:space="preserve"> </w:t>
      </w:r>
      <w:r w:rsidRPr="000046F7">
        <w:rPr>
          <w:szCs w:val="22"/>
          <w:lang w:val="en-US" w:eastAsia="en-GB"/>
        </w:rPr>
        <w:t>approved:</w:t>
      </w:r>
    </w:p>
    <w:p w14:paraId="2E00EE7C" w14:textId="66A2A73F" w:rsidR="00332CCF" w:rsidRPr="000046F7" w:rsidRDefault="00332CCF" w:rsidP="00332CCF">
      <w:pPr>
        <w:numPr>
          <w:ilvl w:val="0"/>
          <w:numId w:val="34"/>
        </w:numPr>
        <w:tabs>
          <w:tab w:val="num" w:pos="1080"/>
        </w:tabs>
        <w:spacing w:before="100" w:beforeAutospacing="1" w:after="100" w:afterAutospacing="1" w:line="240" w:lineRule="auto"/>
        <w:ind w:left="990" w:hanging="450"/>
        <w:jc w:val="thaiDistribute"/>
        <w:rPr>
          <w:szCs w:val="22"/>
          <w:lang w:val="en-US" w:eastAsia="en-GB"/>
        </w:rPr>
      </w:pPr>
      <w:r w:rsidRPr="000046F7">
        <w:rPr>
          <w:szCs w:val="22"/>
          <w:lang w:val="en-US" w:eastAsia="en-GB"/>
        </w:rPr>
        <w:t>Dividend payment from the 2024 operating results at a rate of 0.06 Baht per share, totaling Baht 40.20 million. The dividend will be paid to the shareholders on 1</w:t>
      </w:r>
      <w:r w:rsidRPr="000046F7">
        <w:rPr>
          <w:szCs w:val="22"/>
          <w:cs/>
          <w:lang w:val="en-US" w:eastAsia="en-GB" w:bidi="th-TH"/>
        </w:rPr>
        <w:t>6</w:t>
      </w:r>
      <w:r w:rsidRPr="000046F7">
        <w:rPr>
          <w:szCs w:val="22"/>
          <w:lang w:val="en-US" w:eastAsia="en-GB"/>
        </w:rPr>
        <w:t xml:space="preserve"> May 202</w:t>
      </w:r>
      <w:r w:rsidRPr="000046F7">
        <w:rPr>
          <w:szCs w:val="22"/>
          <w:cs/>
          <w:lang w:val="en-US" w:eastAsia="en-GB" w:bidi="th-TH"/>
        </w:rPr>
        <w:t>5.</w:t>
      </w:r>
    </w:p>
    <w:p w14:paraId="74C9D539" w14:textId="77777777" w:rsidR="00332CCF" w:rsidRPr="000046F7" w:rsidRDefault="00332CCF" w:rsidP="00332CCF">
      <w:pPr>
        <w:numPr>
          <w:ilvl w:val="0"/>
          <w:numId w:val="34"/>
        </w:numPr>
        <w:spacing w:before="100" w:beforeAutospacing="1" w:after="100" w:afterAutospacing="1" w:line="240" w:lineRule="auto"/>
        <w:ind w:left="990" w:hanging="450"/>
        <w:jc w:val="thaiDistribute"/>
        <w:rPr>
          <w:bCs/>
          <w:szCs w:val="22"/>
        </w:rPr>
      </w:pPr>
      <w:r w:rsidRPr="000046F7">
        <w:rPr>
          <w:bCs/>
          <w:szCs w:val="22"/>
        </w:rPr>
        <w:t>The issuance and offering of 10.95 million units of warrants to purchase the Company’s common shares for the Company’s executives and employees (Employee Stock Option Program (ESOP)).</w:t>
      </w:r>
    </w:p>
    <w:p w14:paraId="17BEE218" w14:textId="58E7DF10" w:rsidR="0055453E" w:rsidRPr="000046F7" w:rsidRDefault="00332CCF" w:rsidP="00332CCF">
      <w:pPr>
        <w:numPr>
          <w:ilvl w:val="0"/>
          <w:numId w:val="34"/>
        </w:numPr>
        <w:tabs>
          <w:tab w:val="left" w:pos="1710"/>
        </w:tabs>
        <w:spacing w:before="100" w:beforeAutospacing="1" w:after="100" w:afterAutospacing="1" w:line="240" w:lineRule="auto"/>
        <w:ind w:left="990" w:hanging="450"/>
        <w:jc w:val="thaiDistribute"/>
        <w:rPr>
          <w:bCs/>
          <w:szCs w:val="22"/>
        </w:rPr>
      </w:pPr>
      <w:r w:rsidRPr="000046F7">
        <w:rPr>
          <w:bCs/>
          <w:szCs w:val="22"/>
        </w:rPr>
        <w:t xml:space="preserve">An increase in the Company’s registered capital by Baht 5.47 million from the previous registered capital of Baht 335.00 million to a new registered capital of Baht 340.47 million by issuing 10.95 million new common shares with a par value of 0.50 Baht per </w:t>
      </w:r>
      <w:proofErr w:type="gramStart"/>
      <w:r w:rsidRPr="000046F7">
        <w:rPr>
          <w:bCs/>
          <w:szCs w:val="22"/>
        </w:rPr>
        <w:t>share, and</w:t>
      </w:r>
      <w:proofErr w:type="gramEnd"/>
      <w:r w:rsidRPr="000046F7">
        <w:rPr>
          <w:bCs/>
          <w:szCs w:val="22"/>
        </w:rPr>
        <w:t xml:space="preserve"> allocating these newly issued shares to support the ESOP for the Company’s executives and employees.</w:t>
      </w:r>
      <w:r w:rsidR="00515D9B" w:rsidRPr="000046F7">
        <w:rPr>
          <w:bCs/>
          <w:szCs w:val="22"/>
        </w:rPr>
        <w:t xml:space="preserve"> </w:t>
      </w:r>
      <w:r w:rsidR="00515D9B" w:rsidRPr="000046F7">
        <w:rPr>
          <w:szCs w:val="22"/>
        </w:rPr>
        <w:t>The Company has completed the registration of the capital increase with the Department of Business</w:t>
      </w:r>
      <w:r w:rsidR="00216878" w:rsidRPr="000046F7">
        <w:rPr>
          <w:szCs w:val="22"/>
        </w:rPr>
        <w:t xml:space="preserve"> </w:t>
      </w:r>
      <w:r w:rsidR="00515D9B" w:rsidRPr="000046F7">
        <w:rPr>
          <w:szCs w:val="22"/>
        </w:rPr>
        <w:t xml:space="preserve">Development </w:t>
      </w:r>
      <w:r w:rsidR="002912A8" w:rsidRPr="000046F7">
        <w:rPr>
          <w:szCs w:val="22"/>
        </w:rPr>
        <w:t>in</w:t>
      </w:r>
      <w:r w:rsidR="00515D9B" w:rsidRPr="000046F7">
        <w:rPr>
          <w:szCs w:val="22"/>
        </w:rPr>
        <w:t> May 2025.</w:t>
      </w:r>
    </w:p>
    <w:sectPr w:rsidR="0055453E" w:rsidRPr="000046F7" w:rsidSect="00D1062E">
      <w:headerReference w:type="default" r:id="rId13"/>
      <w:footerReference w:type="default" r:id="rId14"/>
      <w:pgSz w:w="11907" w:h="16840" w:code="9"/>
      <w:pgMar w:top="691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143D7" w14:textId="77777777" w:rsidR="00D46779" w:rsidRDefault="00D46779">
      <w:r>
        <w:separator/>
      </w:r>
    </w:p>
  </w:endnote>
  <w:endnote w:type="continuationSeparator" w:id="0">
    <w:p w14:paraId="4EA5FBA5" w14:textId="77777777" w:rsidR="00D46779" w:rsidRDefault="00D4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D7A" w14:textId="52404EFC" w:rsidR="002403C9" w:rsidRPr="00D1062E" w:rsidRDefault="002403C9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D1062E">
      <w:rPr>
        <w:i w:val="0"/>
        <w:iCs w:val="0"/>
        <w:color w:val="auto"/>
        <w:sz w:val="22"/>
        <w:szCs w:val="22"/>
      </w:rPr>
      <w:fldChar w:fldCharType="begin"/>
    </w:r>
    <w:r w:rsidRPr="00D1062E">
      <w:rPr>
        <w:i w:val="0"/>
        <w:iCs w:val="0"/>
        <w:color w:val="auto"/>
        <w:sz w:val="22"/>
        <w:szCs w:val="22"/>
      </w:rPr>
      <w:instrText xml:space="preserve"> PAGE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>Arabic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 xml:space="preserve">MERGEFORMAT </w:instrText>
    </w:r>
    <w:r w:rsidRPr="00D1062E">
      <w:rPr>
        <w:i w:val="0"/>
        <w:iCs w:val="0"/>
        <w:color w:val="auto"/>
        <w:sz w:val="22"/>
        <w:szCs w:val="22"/>
      </w:rPr>
      <w:fldChar w:fldCharType="separate"/>
    </w:r>
    <w:r w:rsidR="00A51B2B">
      <w:rPr>
        <w:i w:val="0"/>
        <w:iCs w:val="0"/>
        <w:noProof/>
        <w:color w:val="auto"/>
        <w:sz w:val="22"/>
        <w:szCs w:val="22"/>
      </w:rPr>
      <w:t>11</w:t>
    </w:r>
    <w:r w:rsidRPr="00D1062E">
      <w:rPr>
        <w:i w:val="0"/>
        <w:iCs w:val="0"/>
        <w:color w:val="auto"/>
        <w:sz w:val="22"/>
        <w:szCs w:val="22"/>
      </w:rPr>
      <w:fldChar w:fldCharType="end"/>
    </w:r>
    <w:r w:rsidRPr="00D1062E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F95E8" w14:textId="2DFF4661" w:rsidR="002403C9" w:rsidRPr="00D1062E" w:rsidRDefault="002403C9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D1062E">
      <w:rPr>
        <w:i w:val="0"/>
        <w:iCs w:val="0"/>
        <w:color w:val="auto"/>
        <w:sz w:val="22"/>
        <w:szCs w:val="22"/>
      </w:rPr>
      <w:fldChar w:fldCharType="begin"/>
    </w:r>
    <w:r w:rsidRPr="00D1062E">
      <w:rPr>
        <w:i w:val="0"/>
        <w:iCs w:val="0"/>
        <w:color w:val="auto"/>
        <w:sz w:val="22"/>
        <w:szCs w:val="22"/>
      </w:rPr>
      <w:instrText xml:space="preserve"> PAGE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>Arabic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 xml:space="preserve">MERGEFORMAT </w:instrText>
    </w:r>
    <w:r w:rsidRPr="00D1062E">
      <w:rPr>
        <w:i w:val="0"/>
        <w:iCs w:val="0"/>
        <w:color w:val="auto"/>
        <w:sz w:val="22"/>
        <w:szCs w:val="22"/>
      </w:rPr>
      <w:fldChar w:fldCharType="separate"/>
    </w:r>
    <w:r w:rsidR="00A51B2B">
      <w:rPr>
        <w:i w:val="0"/>
        <w:iCs w:val="0"/>
        <w:noProof/>
        <w:color w:val="auto"/>
        <w:sz w:val="22"/>
        <w:szCs w:val="22"/>
      </w:rPr>
      <w:t>14</w:t>
    </w:r>
    <w:r w:rsidRPr="00D1062E">
      <w:rPr>
        <w:i w:val="0"/>
        <w:iCs w:val="0"/>
        <w:color w:val="auto"/>
        <w:sz w:val="22"/>
        <w:szCs w:val="22"/>
      </w:rPr>
      <w:fldChar w:fldCharType="end"/>
    </w:r>
    <w:r w:rsidRPr="00D1062E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C9B9B" w14:textId="77777777" w:rsidR="00D46779" w:rsidRDefault="00D46779">
      <w:r>
        <w:separator/>
      </w:r>
    </w:p>
  </w:footnote>
  <w:footnote w:type="continuationSeparator" w:id="0">
    <w:p w14:paraId="63F01F42" w14:textId="77777777" w:rsidR="00D46779" w:rsidRDefault="00D46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2FA46" w14:textId="77777777" w:rsidR="002403C9" w:rsidRPr="00E36B26" w:rsidRDefault="002403C9" w:rsidP="00DA5C0D">
    <w:pPr>
      <w:pStyle w:val="acctmainheading"/>
      <w:tabs>
        <w:tab w:val="left" w:pos="7810"/>
      </w:tabs>
      <w:spacing w:after="0" w:line="240" w:lineRule="atLeast"/>
    </w:pPr>
    <w:r w:rsidRPr="00E36B26">
      <w:t>Royal Plus Public Company Limited</w:t>
    </w:r>
  </w:p>
  <w:p w14:paraId="274C47AE" w14:textId="77777777" w:rsidR="002403C9" w:rsidRPr="00E36B26" w:rsidRDefault="002403C9" w:rsidP="00DA5C0D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</w:rPr>
      <w:t>Notes to the condensed interim financial statements</w:t>
    </w:r>
  </w:p>
  <w:p w14:paraId="055634E2" w14:textId="2BD7B240" w:rsidR="002403C9" w:rsidRPr="00E36B26" w:rsidRDefault="002403C9" w:rsidP="00D919CA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  <w:lang w:val="en-US"/>
      </w:rPr>
      <w:t>For the three</w:t>
    </w:r>
    <w:r w:rsidRPr="00E36B26">
      <w:rPr>
        <w:bCs/>
        <w:sz w:val="24"/>
        <w:szCs w:val="24"/>
        <w:cs/>
        <w:lang w:val="en-US" w:bidi="th-TH"/>
      </w:rPr>
      <w:t>-</w:t>
    </w:r>
    <w:r w:rsidRPr="00E36B26">
      <w:rPr>
        <w:sz w:val="24"/>
        <w:szCs w:val="24"/>
        <w:lang w:val="en-US"/>
      </w:rPr>
      <w:t>month period ended</w:t>
    </w:r>
    <w:r w:rsidRPr="00E36B26">
      <w:rPr>
        <w:bCs/>
        <w:sz w:val="24"/>
        <w:szCs w:val="24"/>
        <w:cs/>
        <w:lang w:val="en-US" w:bidi="th-TH"/>
      </w:rPr>
      <w:t xml:space="preserve"> </w:t>
    </w:r>
    <w:r w:rsidRPr="00E36B26">
      <w:rPr>
        <w:sz w:val="24"/>
        <w:szCs w:val="24"/>
        <w:lang w:val="en-US"/>
      </w:rPr>
      <w:t>31 March 202</w:t>
    </w:r>
    <w:r w:rsidR="00FB446D">
      <w:rPr>
        <w:sz w:val="24"/>
        <w:szCs w:val="30"/>
        <w:lang w:val="en-US" w:bidi="th-TH"/>
      </w:rPr>
      <w:t>5</w:t>
    </w:r>
    <w:r w:rsidRPr="00E36B26">
      <w:rPr>
        <w:sz w:val="24"/>
        <w:szCs w:val="30"/>
        <w:cs/>
        <w:lang w:val="en-US" w:bidi="th-TH"/>
      </w:rPr>
      <w:t xml:space="preserve"> </w:t>
    </w:r>
    <w:r w:rsidRPr="00E36B26">
      <w:rPr>
        <w:bCs/>
        <w:sz w:val="24"/>
        <w:szCs w:val="24"/>
        <w:cs/>
        <w:lang w:val="en-US" w:bidi="th-TH"/>
      </w:rPr>
      <w:t>(</w:t>
    </w:r>
    <w:r w:rsidRPr="00E36B26">
      <w:rPr>
        <w:sz w:val="24"/>
        <w:szCs w:val="30"/>
        <w:lang w:val="en-US" w:bidi="th-TH"/>
      </w:rPr>
      <w:t>Unaudited</w:t>
    </w:r>
    <w:r w:rsidRPr="00E36B26">
      <w:rPr>
        <w:bCs/>
        <w:sz w:val="24"/>
        <w:szCs w:val="24"/>
        <w:cs/>
        <w:lang w:val="en-US" w:bidi="th-TH"/>
      </w:rPr>
      <w:t>)</w:t>
    </w:r>
  </w:p>
  <w:p w14:paraId="60E8B29C" w14:textId="77777777" w:rsidR="002403C9" w:rsidRPr="00DA5C0D" w:rsidRDefault="002403C9" w:rsidP="00F32F65">
    <w:pPr>
      <w:pStyle w:val="Header"/>
      <w:jc w:val="left"/>
      <w:rPr>
        <w:b/>
        <w:i w:val="0"/>
        <w:sz w:val="24"/>
        <w:szCs w:val="24"/>
        <w:lang w:val="en-US" w:bidi="th-TH"/>
      </w:rPr>
    </w:pPr>
  </w:p>
  <w:p w14:paraId="5A18FD63" w14:textId="77777777" w:rsidR="002403C9" w:rsidRPr="0062185D" w:rsidRDefault="002403C9" w:rsidP="00F32F65">
    <w:pPr>
      <w:pStyle w:val="Header"/>
      <w:jc w:val="lef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84F73" w14:textId="77777777" w:rsidR="002403C9" w:rsidRPr="004F0C83" w:rsidRDefault="002403C9" w:rsidP="00DA5C0D">
    <w:pPr>
      <w:pStyle w:val="acctmainheading"/>
      <w:tabs>
        <w:tab w:val="left" w:pos="7810"/>
      </w:tabs>
      <w:spacing w:after="0" w:line="240" w:lineRule="atLeast"/>
    </w:pPr>
    <w:r w:rsidRPr="004F0C83">
      <w:t>Royal Plus Public Company Limited</w:t>
    </w:r>
  </w:p>
  <w:p w14:paraId="7AECD4D4" w14:textId="77777777" w:rsidR="002403C9" w:rsidRPr="004F0C83" w:rsidRDefault="002403C9" w:rsidP="00DA5C0D">
    <w:pPr>
      <w:pStyle w:val="acctmainheading"/>
      <w:spacing w:after="0" w:line="240" w:lineRule="atLeast"/>
      <w:rPr>
        <w:sz w:val="24"/>
        <w:szCs w:val="24"/>
        <w:lang w:val="en-US"/>
      </w:rPr>
    </w:pPr>
    <w:r w:rsidRPr="004F0C83">
      <w:rPr>
        <w:sz w:val="24"/>
        <w:szCs w:val="24"/>
      </w:rPr>
      <w:t>Notes to the condensed interim financial statements</w:t>
    </w:r>
  </w:p>
  <w:p w14:paraId="6AADB223" w14:textId="2479036F" w:rsidR="002403C9" w:rsidRPr="004F0C83" w:rsidRDefault="002403C9" w:rsidP="00D919CA">
    <w:pPr>
      <w:pStyle w:val="acctmainheading"/>
      <w:spacing w:after="0" w:line="240" w:lineRule="atLeast"/>
      <w:rPr>
        <w:sz w:val="24"/>
        <w:szCs w:val="24"/>
        <w:lang w:val="en-US"/>
      </w:rPr>
    </w:pPr>
    <w:r w:rsidRPr="004F0C83">
      <w:rPr>
        <w:sz w:val="24"/>
        <w:szCs w:val="24"/>
        <w:lang w:val="en-US"/>
      </w:rPr>
      <w:t>For the three</w:t>
    </w:r>
    <w:r w:rsidRPr="004F0C83">
      <w:rPr>
        <w:bCs/>
        <w:sz w:val="24"/>
        <w:szCs w:val="24"/>
        <w:cs/>
        <w:lang w:val="en-US" w:bidi="th-TH"/>
      </w:rPr>
      <w:t>-</w:t>
    </w:r>
    <w:r w:rsidRPr="004F0C83">
      <w:rPr>
        <w:sz w:val="24"/>
        <w:szCs w:val="24"/>
        <w:lang w:val="en-US"/>
      </w:rPr>
      <w:t>month period ended</w:t>
    </w:r>
    <w:r w:rsidRPr="004F0C83">
      <w:rPr>
        <w:bCs/>
        <w:sz w:val="24"/>
        <w:szCs w:val="24"/>
        <w:cs/>
        <w:lang w:val="en-US" w:bidi="th-TH"/>
      </w:rPr>
      <w:t xml:space="preserve"> </w:t>
    </w:r>
    <w:r w:rsidRPr="004F0C83">
      <w:rPr>
        <w:sz w:val="24"/>
        <w:szCs w:val="24"/>
        <w:lang w:val="en-US"/>
      </w:rPr>
      <w:t>31 March 202</w:t>
    </w:r>
    <w:r w:rsidR="00FB446D">
      <w:rPr>
        <w:sz w:val="24"/>
        <w:szCs w:val="24"/>
        <w:lang w:val="en-US"/>
      </w:rPr>
      <w:t>5</w:t>
    </w:r>
    <w:r w:rsidRPr="004F0C83">
      <w:rPr>
        <w:sz w:val="24"/>
        <w:szCs w:val="30"/>
        <w:cs/>
        <w:lang w:val="en-US" w:bidi="th-TH"/>
      </w:rPr>
      <w:t xml:space="preserve"> </w:t>
    </w:r>
    <w:r w:rsidRPr="004F0C83">
      <w:rPr>
        <w:bCs/>
        <w:sz w:val="24"/>
        <w:szCs w:val="24"/>
        <w:cs/>
        <w:lang w:val="en-US" w:bidi="th-TH"/>
      </w:rPr>
      <w:t>(</w:t>
    </w:r>
    <w:r w:rsidRPr="004F0C83">
      <w:rPr>
        <w:sz w:val="24"/>
        <w:szCs w:val="30"/>
        <w:lang w:val="en-US" w:bidi="th-TH"/>
      </w:rPr>
      <w:t>Unaudited</w:t>
    </w:r>
    <w:r w:rsidRPr="004F0C83">
      <w:rPr>
        <w:bCs/>
        <w:sz w:val="24"/>
        <w:szCs w:val="24"/>
        <w:cs/>
        <w:lang w:val="en-US" w:bidi="th-TH"/>
      </w:rPr>
      <w:t>)</w:t>
    </w:r>
  </w:p>
  <w:p w14:paraId="2497E2ED" w14:textId="77777777" w:rsidR="002403C9" w:rsidRPr="004F0C83" w:rsidRDefault="002403C9" w:rsidP="00F32F65">
    <w:pPr>
      <w:pStyle w:val="Header"/>
      <w:jc w:val="left"/>
      <w:rPr>
        <w:b/>
        <w:i w:val="0"/>
        <w:sz w:val="24"/>
        <w:szCs w:val="24"/>
        <w:lang w:val="en-US" w:bidi="th-TH"/>
      </w:rPr>
    </w:pPr>
  </w:p>
  <w:p w14:paraId="71E95B63" w14:textId="77777777" w:rsidR="002403C9" w:rsidRPr="004F0C83" w:rsidRDefault="002403C9" w:rsidP="00F32F65">
    <w:pPr>
      <w:pStyle w:val="Header"/>
      <w:jc w:val="lef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1484A8F"/>
    <w:multiLevelType w:val="multilevel"/>
    <w:tmpl w:val="1FD0D81E"/>
    <w:lvl w:ilvl="0">
      <w:start w:val="1"/>
      <w:numFmt w:val="decimal"/>
      <w:lvlText w:val="%1."/>
      <w:lvlJc w:val="left"/>
      <w:pPr>
        <w:tabs>
          <w:tab w:val="num" w:pos="2676"/>
        </w:tabs>
        <w:ind w:left="2676" w:hanging="360"/>
      </w:pPr>
    </w:lvl>
    <w:lvl w:ilvl="1">
      <w:start w:val="1"/>
      <w:numFmt w:val="decimal"/>
      <w:lvlText w:val="%2."/>
      <w:lvlJc w:val="left"/>
      <w:pPr>
        <w:tabs>
          <w:tab w:val="num" w:pos="3396"/>
        </w:tabs>
        <w:ind w:left="3396" w:hanging="360"/>
      </w:pPr>
    </w:lvl>
    <w:lvl w:ilvl="2">
      <w:start w:val="1"/>
      <w:numFmt w:val="decimal"/>
      <w:lvlText w:val="%3."/>
      <w:lvlJc w:val="left"/>
      <w:pPr>
        <w:tabs>
          <w:tab w:val="num" w:pos="4116"/>
        </w:tabs>
        <w:ind w:left="4116" w:hanging="360"/>
      </w:pPr>
    </w:lvl>
    <w:lvl w:ilvl="3">
      <w:start w:val="1"/>
      <w:numFmt w:val="decimal"/>
      <w:lvlText w:val="%4."/>
      <w:lvlJc w:val="left"/>
      <w:pPr>
        <w:tabs>
          <w:tab w:val="num" w:pos="4836"/>
        </w:tabs>
        <w:ind w:left="4836" w:hanging="360"/>
      </w:pPr>
    </w:lvl>
    <w:lvl w:ilvl="4">
      <w:start w:val="1"/>
      <w:numFmt w:val="decimal"/>
      <w:lvlText w:val="%5."/>
      <w:lvlJc w:val="left"/>
      <w:pPr>
        <w:tabs>
          <w:tab w:val="num" w:pos="5556"/>
        </w:tabs>
        <w:ind w:left="5556" w:hanging="360"/>
      </w:pPr>
    </w:lvl>
    <w:lvl w:ilvl="5">
      <w:start w:val="1"/>
      <w:numFmt w:val="decimal"/>
      <w:lvlText w:val="%6."/>
      <w:lvlJc w:val="left"/>
      <w:pPr>
        <w:tabs>
          <w:tab w:val="num" w:pos="6276"/>
        </w:tabs>
        <w:ind w:left="6276" w:hanging="360"/>
      </w:pPr>
    </w:lvl>
    <w:lvl w:ilvl="6">
      <w:start w:val="1"/>
      <w:numFmt w:val="decimal"/>
      <w:lvlText w:val="%7."/>
      <w:lvlJc w:val="left"/>
      <w:pPr>
        <w:tabs>
          <w:tab w:val="num" w:pos="6996"/>
        </w:tabs>
        <w:ind w:left="6996" w:hanging="360"/>
      </w:pPr>
    </w:lvl>
    <w:lvl w:ilvl="7">
      <w:start w:val="1"/>
      <w:numFmt w:val="decimal"/>
      <w:lvlText w:val="%8."/>
      <w:lvlJc w:val="left"/>
      <w:pPr>
        <w:tabs>
          <w:tab w:val="num" w:pos="7716"/>
        </w:tabs>
        <w:ind w:left="7716" w:hanging="360"/>
      </w:pPr>
    </w:lvl>
    <w:lvl w:ilvl="8">
      <w:start w:val="1"/>
      <w:numFmt w:val="decimal"/>
      <w:lvlText w:val="%9."/>
      <w:lvlJc w:val="left"/>
      <w:pPr>
        <w:tabs>
          <w:tab w:val="num" w:pos="8436"/>
        </w:tabs>
        <w:ind w:left="8436" w:hanging="360"/>
      </w:pPr>
    </w:lvl>
  </w:abstractNum>
  <w:abstractNum w:abstractNumId="1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D5672"/>
    <w:multiLevelType w:val="hybridMultilevel"/>
    <w:tmpl w:val="F01ADF36"/>
    <w:lvl w:ilvl="0" w:tplc="F962C55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2118787957">
    <w:abstractNumId w:val="5"/>
  </w:num>
  <w:num w:numId="2" w16cid:durableId="862859391">
    <w:abstractNumId w:val="13"/>
  </w:num>
  <w:num w:numId="3" w16cid:durableId="798114128">
    <w:abstractNumId w:val="9"/>
  </w:num>
  <w:num w:numId="4" w16cid:durableId="256527125">
    <w:abstractNumId w:val="8"/>
  </w:num>
  <w:num w:numId="5" w16cid:durableId="1382830621">
    <w:abstractNumId w:val="15"/>
  </w:num>
  <w:num w:numId="6" w16cid:durableId="1060712561">
    <w:abstractNumId w:val="10"/>
  </w:num>
  <w:num w:numId="7" w16cid:durableId="1967391461">
    <w:abstractNumId w:val="2"/>
  </w:num>
  <w:num w:numId="8" w16cid:durableId="522480784">
    <w:abstractNumId w:val="6"/>
  </w:num>
  <w:num w:numId="9" w16cid:durableId="160237286">
    <w:abstractNumId w:val="7"/>
  </w:num>
  <w:num w:numId="10" w16cid:durableId="1764566345">
    <w:abstractNumId w:val="3"/>
  </w:num>
  <w:num w:numId="11" w16cid:durableId="1359548774">
    <w:abstractNumId w:val="4"/>
  </w:num>
  <w:num w:numId="12" w16cid:durableId="49886715">
    <w:abstractNumId w:val="9"/>
  </w:num>
  <w:num w:numId="13" w16cid:durableId="1727336272">
    <w:abstractNumId w:val="9"/>
  </w:num>
  <w:num w:numId="14" w16cid:durableId="1547329917">
    <w:abstractNumId w:val="9"/>
  </w:num>
  <w:num w:numId="15" w16cid:durableId="10838814">
    <w:abstractNumId w:val="9"/>
  </w:num>
  <w:num w:numId="16" w16cid:durableId="830603427">
    <w:abstractNumId w:val="9"/>
  </w:num>
  <w:num w:numId="17" w16cid:durableId="92216284">
    <w:abstractNumId w:val="9"/>
  </w:num>
  <w:num w:numId="18" w16cid:durableId="591741365">
    <w:abstractNumId w:val="9"/>
  </w:num>
  <w:num w:numId="19" w16cid:durableId="550382386">
    <w:abstractNumId w:val="0"/>
  </w:num>
  <w:num w:numId="20" w16cid:durableId="2090616038">
    <w:abstractNumId w:val="9"/>
  </w:num>
  <w:num w:numId="21" w16cid:durableId="100632038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23488819">
    <w:abstractNumId w:val="9"/>
  </w:num>
  <w:num w:numId="23" w16cid:durableId="227502666">
    <w:abstractNumId w:val="9"/>
  </w:num>
  <w:num w:numId="24" w16cid:durableId="2084251424">
    <w:abstractNumId w:val="1"/>
  </w:num>
  <w:num w:numId="25" w16cid:durableId="1811941073">
    <w:abstractNumId w:val="11"/>
  </w:num>
  <w:num w:numId="26" w16cid:durableId="396898920">
    <w:abstractNumId w:val="9"/>
  </w:num>
  <w:num w:numId="27" w16cid:durableId="605230505">
    <w:abstractNumId w:val="9"/>
  </w:num>
  <w:num w:numId="28" w16cid:durableId="960956936">
    <w:abstractNumId w:val="9"/>
  </w:num>
  <w:num w:numId="29" w16cid:durableId="1677345194">
    <w:abstractNumId w:val="9"/>
  </w:num>
  <w:num w:numId="30" w16cid:durableId="912664557">
    <w:abstractNumId w:val="9"/>
  </w:num>
  <w:num w:numId="31" w16cid:durableId="275791780">
    <w:abstractNumId w:val="14"/>
  </w:num>
  <w:num w:numId="32" w16cid:durableId="136748362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3210359">
    <w:abstractNumId w:val="9"/>
  </w:num>
  <w:num w:numId="34" w16cid:durableId="7363248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632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6F7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5FC0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70"/>
    <w:rsid w:val="0001509E"/>
    <w:rsid w:val="00015579"/>
    <w:rsid w:val="000155AF"/>
    <w:rsid w:val="000155F9"/>
    <w:rsid w:val="00015668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08B"/>
    <w:rsid w:val="000203A5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429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CD2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75"/>
    <w:rsid w:val="000312D7"/>
    <w:rsid w:val="00031A44"/>
    <w:rsid w:val="00031ACE"/>
    <w:rsid w:val="00032079"/>
    <w:rsid w:val="0003234A"/>
    <w:rsid w:val="000326A0"/>
    <w:rsid w:val="0003340D"/>
    <w:rsid w:val="000334E4"/>
    <w:rsid w:val="00033570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54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333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816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4DE7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A16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CD5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5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BD7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8A2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4F5B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5FCC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298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B4A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2AD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562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78C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69BB"/>
    <w:rsid w:val="00107940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4D6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722"/>
    <w:rsid w:val="001179CA"/>
    <w:rsid w:val="00117B7E"/>
    <w:rsid w:val="00117E6E"/>
    <w:rsid w:val="00120355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73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BDC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9D7"/>
    <w:rsid w:val="00141D2C"/>
    <w:rsid w:val="00142078"/>
    <w:rsid w:val="0014240A"/>
    <w:rsid w:val="0014243F"/>
    <w:rsid w:val="00142BA0"/>
    <w:rsid w:val="00142C35"/>
    <w:rsid w:val="00142D95"/>
    <w:rsid w:val="00143177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8FD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85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78B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7F3"/>
    <w:rsid w:val="00190A9C"/>
    <w:rsid w:val="00190ADA"/>
    <w:rsid w:val="00190AE4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A77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7C"/>
    <w:rsid w:val="001A0BA5"/>
    <w:rsid w:val="001A0BD8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D8A"/>
    <w:rsid w:val="001A5F50"/>
    <w:rsid w:val="001A605E"/>
    <w:rsid w:val="001A61CA"/>
    <w:rsid w:val="001A643A"/>
    <w:rsid w:val="001A649E"/>
    <w:rsid w:val="001A651A"/>
    <w:rsid w:val="001A6628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6F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58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51F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D0F"/>
    <w:rsid w:val="001D2EF4"/>
    <w:rsid w:val="001D341C"/>
    <w:rsid w:val="001D391B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D2D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E7B0E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1E1"/>
    <w:rsid w:val="001F2363"/>
    <w:rsid w:val="001F23AB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564"/>
    <w:rsid w:val="001F799E"/>
    <w:rsid w:val="001F7C3B"/>
    <w:rsid w:val="001F7D50"/>
    <w:rsid w:val="001F7F7A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1F07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705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E6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878"/>
    <w:rsid w:val="002169E1"/>
    <w:rsid w:val="00216ADF"/>
    <w:rsid w:val="00216E5C"/>
    <w:rsid w:val="00217164"/>
    <w:rsid w:val="00217177"/>
    <w:rsid w:val="00217255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7F0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1B6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4BD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577"/>
    <w:rsid w:val="00236807"/>
    <w:rsid w:val="00236E4D"/>
    <w:rsid w:val="00236F65"/>
    <w:rsid w:val="002371EE"/>
    <w:rsid w:val="002377AC"/>
    <w:rsid w:val="002377EA"/>
    <w:rsid w:val="00237DAA"/>
    <w:rsid w:val="00237DC3"/>
    <w:rsid w:val="00237EB5"/>
    <w:rsid w:val="00237ED2"/>
    <w:rsid w:val="00237FC7"/>
    <w:rsid w:val="002403C9"/>
    <w:rsid w:val="00240479"/>
    <w:rsid w:val="00240BD1"/>
    <w:rsid w:val="00240BF3"/>
    <w:rsid w:val="00240CF8"/>
    <w:rsid w:val="00240D7D"/>
    <w:rsid w:val="00240F9E"/>
    <w:rsid w:val="00241249"/>
    <w:rsid w:val="002415F5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A88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8D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7BE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39DD"/>
    <w:rsid w:val="002639E4"/>
    <w:rsid w:val="00263FD9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5E"/>
    <w:rsid w:val="00266D65"/>
    <w:rsid w:val="00266F84"/>
    <w:rsid w:val="0026707B"/>
    <w:rsid w:val="002671CF"/>
    <w:rsid w:val="00267916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CE7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6D14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2A8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B4C"/>
    <w:rsid w:val="00294DD5"/>
    <w:rsid w:val="0029505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5A6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DF4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EAA"/>
    <w:rsid w:val="002B7F22"/>
    <w:rsid w:val="002B7FA9"/>
    <w:rsid w:val="002B7FF6"/>
    <w:rsid w:val="002C0342"/>
    <w:rsid w:val="002C0A36"/>
    <w:rsid w:val="002C0A3A"/>
    <w:rsid w:val="002C0B98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C3A"/>
    <w:rsid w:val="002C2D9D"/>
    <w:rsid w:val="002C3088"/>
    <w:rsid w:val="002C3201"/>
    <w:rsid w:val="002C35D3"/>
    <w:rsid w:val="002C3E60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6A1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AAD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3C"/>
    <w:rsid w:val="002F0183"/>
    <w:rsid w:val="002F0448"/>
    <w:rsid w:val="002F0846"/>
    <w:rsid w:val="002F08E6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93A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6E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4DF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256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659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393"/>
    <w:rsid w:val="003218B6"/>
    <w:rsid w:val="003221D1"/>
    <w:rsid w:val="0032253A"/>
    <w:rsid w:val="003225AB"/>
    <w:rsid w:val="00322CE3"/>
    <w:rsid w:val="0032339C"/>
    <w:rsid w:val="003238DE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18E9"/>
    <w:rsid w:val="00332652"/>
    <w:rsid w:val="003328B8"/>
    <w:rsid w:val="0033297B"/>
    <w:rsid w:val="00332B00"/>
    <w:rsid w:val="00332B94"/>
    <w:rsid w:val="00332C34"/>
    <w:rsid w:val="00332CCF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27C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5FCB"/>
    <w:rsid w:val="003362A6"/>
    <w:rsid w:val="00336500"/>
    <w:rsid w:val="00336AEB"/>
    <w:rsid w:val="00336FA4"/>
    <w:rsid w:val="003372C2"/>
    <w:rsid w:val="00337538"/>
    <w:rsid w:val="00337B1E"/>
    <w:rsid w:val="00337FF1"/>
    <w:rsid w:val="00340006"/>
    <w:rsid w:val="00340020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45A"/>
    <w:rsid w:val="003456F8"/>
    <w:rsid w:val="0034580E"/>
    <w:rsid w:val="003459E9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621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0DDC"/>
    <w:rsid w:val="00361484"/>
    <w:rsid w:val="00361669"/>
    <w:rsid w:val="0036176A"/>
    <w:rsid w:val="003617AD"/>
    <w:rsid w:val="003618DF"/>
    <w:rsid w:val="00361AA8"/>
    <w:rsid w:val="00361AAB"/>
    <w:rsid w:val="00361B34"/>
    <w:rsid w:val="00362020"/>
    <w:rsid w:val="00362579"/>
    <w:rsid w:val="003626EA"/>
    <w:rsid w:val="0036274D"/>
    <w:rsid w:val="0036284F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2FDB"/>
    <w:rsid w:val="003731B1"/>
    <w:rsid w:val="003732C5"/>
    <w:rsid w:val="00373342"/>
    <w:rsid w:val="0037376D"/>
    <w:rsid w:val="003737E3"/>
    <w:rsid w:val="003739ED"/>
    <w:rsid w:val="00373B0C"/>
    <w:rsid w:val="00373B45"/>
    <w:rsid w:val="00373B90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5FDB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0F5D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7C4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BF1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407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9E3"/>
    <w:rsid w:val="00396ABB"/>
    <w:rsid w:val="00396B47"/>
    <w:rsid w:val="00396DE7"/>
    <w:rsid w:val="00396F72"/>
    <w:rsid w:val="00397235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5D5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0652"/>
    <w:rsid w:val="003B10ED"/>
    <w:rsid w:val="003B1A22"/>
    <w:rsid w:val="003B2005"/>
    <w:rsid w:val="003B21B6"/>
    <w:rsid w:val="003B233F"/>
    <w:rsid w:val="003B2787"/>
    <w:rsid w:val="003B2789"/>
    <w:rsid w:val="003B28B8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6DA2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4E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122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03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1DE"/>
    <w:rsid w:val="003E129F"/>
    <w:rsid w:val="003E1622"/>
    <w:rsid w:val="003E1725"/>
    <w:rsid w:val="003E1764"/>
    <w:rsid w:val="003E1841"/>
    <w:rsid w:val="003E1A38"/>
    <w:rsid w:val="003E1D5C"/>
    <w:rsid w:val="003E250A"/>
    <w:rsid w:val="003E2600"/>
    <w:rsid w:val="003E26A7"/>
    <w:rsid w:val="003E283B"/>
    <w:rsid w:val="003E28ED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542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BCA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42"/>
    <w:rsid w:val="003F529E"/>
    <w:rsid w:val="003F52A3"/>
    <w:rsid w:val="003F5420"/>
    <w:rsid w:val="003F5606"/>
    <w:rsid w:val="003F59A3"/>
    <w:rsid w:val="003F5A49"/>
    <w:rsid w:val="003F5C46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43C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580"/>
    <w:rsid w:val="004067AB"/>
    <w:rsid w:val="00406F21"/>
    <w:rsid w:val="0040727F"/>
    <w:rsid w:val="00407319"/>
    <w:rsid w:val="004075FE"/>
    <w:rsid w:val="004077B0"/>
    <w:rsid w:val="00407A2F"/>
    <w:rsid w:val="00407C79"/>
    <w:rsid w:val="00410805"/>
    <w:rsid w:val="004109EF"/>
    <w:rsid w:val="00410A7A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31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A2C"/>
    <w:rsid w:val="00422BBD"/>
    <w:rsid w:val="00422FAE"/>
    <w:rsid w:val="00423045"/>
    <w:rsid w:val="004233E9"/>
    <w:rsid w:val="0042346D"/>
    <w:rsid w:val="004235C7"/>
    <w:rsid w:val="004235F5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2793D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81C"/>
    <w:rsid w:val="00431902"/>
    <w:rsid w:val="00431B05"/>
    <w:rsid w:val="00431E57"/>
    <w:rsid w:val="0043206C"/>
    <w:rsid w:val="00432086"/>
    <w:rsid w:val="00432210"/>
    <w:rsid w:val="004324F2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D7E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4A3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09E"/>
    <w:rsid w:val="004742DA"/>
    <w:rsid w:val="004747AC"/>
    <w:rsid w:val="004753C6"/>
    <w:rsid w:val="00475485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5BE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D5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750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33"/>
    <w:rsid w:val="004908A0"/>
    <w:rsid w:val="0049095A"/>
    <w:rsid w:val="00490A51"/>
    <w:rsid w:val="00490D00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02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05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1A2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38A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0B4C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916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54A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8C2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188"/>
    <w:rsid w:val="004E7276"/>
    <w:rsid w:val="004E7518"/>
    <w:rsid w:val="004E7845"/>
    <w:rsid w:val="004E7B9D"/>
    <w:rsid w:val="004E7C6B"/>
    <w:rsid w:val="004E7D0C"/>
    <w:rsid w:val="004E7DAA"/>
    <w:rsid w:val="004F00F2"/>
    <w:rsid w:val="004F0364"/>
    <w:rsid w:val="004F0366"/>
    <w:rsid w:val="004F08E1"/>
    <w:rsid w:val="004F0943"/>
    <w:rsid w:val="004F0C83"/>
    <w:rsid w:val="004F0E3B"/>
    <w:rsid w:val="004F0F03"/>
    <w:rsid w:val="004F0F11"/>
    <w:rsid w:val="004F113B"/>
    <w:rsid w:val="004F1413"/>
    <w:rsid w:val="004F14C1"/>
    <w:rsid w:val="004F178F"/>
    <w:rsid w:val="004F17CE"/>
    <w:rsid w:val="004F1A14"/>
    <w:rsid w:val="004F1AFC"/>
    <w:rsid w:val="004F1B6E"/>
    <w:rsid w:val="004F1DF2"/>
    <w:rsid w:val="004F1E34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34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D9B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6F2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35A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72F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323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B9B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3E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5E"/>
    <w:rsid w:val="005564DE"/>
    <w:rsid w:val="00556814"/>
    <w:rsid w:val="00556B1C"/>
    <w:rsid w:val="00556E2F"/>
    <w:rsid w:val="0055704F"/>
    <w:rsid w:val="005577E1"/>
    <w:rsid w:val="00557AA8"/>
    <w:rsid w:val="00557BBC"/>
    <w:rsid w:val="00557C32"/>
    <w:rsid w:val="00557C80"/>
    <w:rsid w:val="00557D57"/>
    <w:rsid w:val="00557F7D"/>
    <w:rsid w:val="00560083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087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83D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8AC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0A6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BFB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492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52A"/>
    <w:rsid w:val="005D6666"/>
    <w:rsid w:val="005D6CB5"/>
    <w:rsid w:val="005D6D0D"/>
    <w:rsid w:val="005D75A5"/>
    <w:rsid w:val="005D78D6"/>
    <w:rsid w:val="005D793A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5D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983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0F59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E1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9D9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C59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19C5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80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22A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399B"/>
    <w:rsid w:val="0064413F"/>
    <w:rsid w:val="00644581"/>
    <w:rsid w:val="0064466F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A53"/>
    <w:rsid w:val="00647EEC"/>
    <w:rsid w:val="00650101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51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998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08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C82"/>
    <w:rsid w:val="00675D82"/>
    <w:rsid w:val="00675E5C"/>
    <w:rsid w:val="00675EE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550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06B9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72E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5D72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E"/>
    <w:rsid w:val="006C32E1"/>
    <w:rsid w:val="006C339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9E2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3CC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41A"/>
    <w:rsid w:val="006D76B8"/>
    <w:rsid w:val="006D77CF"/>
    <w:rsid w:val="006D7AB3"/>
    <w:rsid w:val="006D7D89"/>
    <w:rsid w:val="006E0045"/>
    <w:rsid w:val="006E02E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6ED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299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0C3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D93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5D1"/>
    <w:rsid w:val="0071198B"/>
    <w:rsid w:val="00711A63"/>
    <w:rsid w:val="00711BE6"/>
    <w:rsid w:val="00711D9E"/>
    <w:rsid w:val="00712313"/>
    <w:rsid w:val="0071258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221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2A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2F82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54DC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01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54C"/>
    <w:rsid w:val="007546BF"/>
    <w:rsid w:val="00754A9C"/>
    <w:rsid w:val="00754AB0"/>
    <w:rsid w:val="00754D96"/>
    <w:rsid w:val="007550DB"/>
    <w:rsid w:val="007551F9"/>
    <w:rsid w:val="00755284"/>
    <w:rsid w:val="0075556B"/>
    <w:rsid w:val="00755ADA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8C6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4F2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5F5D"/>
    <w:rsid w:val="00776012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A2B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45A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7F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63F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1E90"/>
    <w:rsid w:val="007A21A3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5C5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92D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0D1C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374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70DD"/>
    <w:rsid w:val="007E7345"/>
    <w:rsid w:val="007E764D"/>
    <w:rsid w:val="007E7F4E"/>
    <w:rsid w:val="007E7FA5"/>
    <w:rsid w:val="007F0022"/>
    <w:rsid w:val="007F00A7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5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85B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AED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0F"/>
    <w:rsid w:val="0082391D"/>
    <w:rsid w:val="00823A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0717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8D"/>
    <w:rsid w:val="008472C0"/>
    <w:rsid w:val="00847660"/>
    <w:rsid w:val="008476D4"/>
    <w:rsid w:val="008478EB"/>
    <w:rsid w:val="00847B95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337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4A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A6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3FC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968"/>
    <w:rsid w:val="00871ACD"/>
    <w:rsid w:val="00871C77"/>
    <w:rsid w:val="00871F48"/>
    <w:rsid w:val="00872108"/>
    <w:rsid w:val="00872167"/>
    <w:rsid w:val="00872296"/>
    <w:rsid w:val="008726AD"/>
    <w:rsid w:val="00872D70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643E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207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4D"/>
    <w:rsid w:val="008B187D"/>
    <w:rsid w:val="008B1AD1"/>
    <w:rsid w:val="008B1B08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396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1FB5"/>
    <w:rsid w:val="008D215D"/>
    <w:rsid w:val="008D2A83"/>
    <w:rsid w:val="008D2C38"/>
    <w:rsid w:val="008D2E5A"/>
    <w:rsid w:val="008D3221"/>
    <w:rsid w:val="008D33AA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4F9B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7F8"/>
    <w:rsid w:val="008F2B77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38A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54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1C7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12E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B98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19A1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0E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72A"/>
    <w:rsid w:val="009409E4"/>
    <w:rsid w:val="00940C53"/>
    <w:rsid w:val="00940D79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0F68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65C"/>
    <w:rsid w:val="00976C85"/>
    <w:rsid w:val="00976D03"/>
    <w:rsid w:val="00976F20"/>
    <w:rsid w:val="00976FAE"/>
    <w:rsid w:val="0097704C"/>
    <w:rsid w:val="00977125"/>
    <w:rsid w:val="009775B3"/>
    <w:rsid w:val="00977744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60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6CE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6AEB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303B"/>
    <w:rsid w:val="00993762"/>
    <w:rsid w:val="009937BF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6E7F"/>
    <w:rsid w:val="009972AB"/>
    <w:rsid w:val="009973D2"/>
    <w:rsid w:val="0099746D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0D57"/>
    <w:rsid w:val="009A101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122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2C6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812"/>
    <w:rsid w:val="009A5B60"/>
    <w:rsid w:val="009A5E40"/>
    <w:rsid w:val="009A5EF9"/>
    <w:rsid w:val="009A608E"/>
    <w:rsid w:val="009A60DD"/>
    <w:rsid w:val="009A65AC"/>
    <w:rsid w:val="009A697B"/>
    <w:rsid w:val="009A697F"/>
    <w:rsid w:val="009A6BE2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B0"/>
    <w:rsid w:val="009B08E7"/>
    <w:rsid w:val="009B0A5C"/>
    <w:rsid w:val="009B0E9B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2EB4"/>
    <w:rsid w:val="009C39B4"/>
    <w:rsid w:val="009C3AD9"/>
    <w:rsid w:val="009C3F03"/>
    <w:rsid w:val="009C4141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1AB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451"/>
    <w:rsid w:val="009D35CC"/>
    <w:rsid w:val="009D3787"/>
    <w:rsid w:val="009D37B5"/>
    <w:rsid w:val="009D3C31"/>
    <w:rsid w:val="009D3FB7"/>
    <w:rsid w:val="009D3FC7"/>
    <w:rsid w:val="009D3FD6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51F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115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3EA1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15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97"/>
    <w:rsid w:val="00A01FB8"/>
    <w:rsid w:val="00A02738"/>
    <w:rsid w:val="00A027F7"/>
    <w:rsid w:val="00A0288B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A2B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B2B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3F49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97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636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8D2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2A2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2D3"/>
    <w:rsid w:val="00A843F9"/>
    <w:rsid w:val="00A8444B"/>
    <w:rsid w:val="00A84825"/>
    <w:rsid w:val="00A84AD5"/>
    <w:rsid w:val="00A84B91"/>
    <w:rsid w:val="00A84C53"/>
    <w:rsid w:val="00A84C94"/>
    <w:rsid w:val="00A85586"/>
    <w:rsid w:val="00A858F0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97EB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914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2BA"/>
    <w:rsid w:val="00AB6601"/>
    <w:rsid w:val="00AB68EE"/>
    <w:rsid w:val="00AB6B72"/>
    <w:rsid w:val="00AB7137"/>
    <w:rsid w:val="00AB72F7"/>
    <w:rsid w:val="00AB7494"/>
    <w:rsid w:val="00AB7C36"/>
    <w:rsid w:val="00AB7F75"/>
    <w:rsid w:val="00AC0316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1A"/>
    <w:rsid w:val="00AC36F4"/>
    <w:rsid w:val="00AC3708"/>
    <w:rsid w:val="00AC3C29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6ECF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6FF"/>
    <w:rsid w:val="00AD67FA"/>
    <w:rsid w:val="00AD6802"/>
    <w:rsid w:val="00AD6BDE"/>
    <w:rsid w:val="00AD6BF0"/>
    <w:rsid w:val="00AD6CBA"/>
    <w:rsid w:val="00AD71A7"/>
    <w:rsid w:val="00AD72D5"/>
    <w:rsid w:val="00AD7340"/>
    <w:rsid w:val="00AD7469"/>
    <w:rsid w:val="00AD749F"/>
    <w:rsid w:val="00AD781F"/>
    <w:rsid w:val="00AE0025"/>
    <w:rsid w:val="00AE01C5"/>
    <w:rsid w:val="00AE049D"/>
    <w:rsid w:val="00AE061F"/>
    <w:rsid w:val="00AE0663"/>
    <w:rsid w:val="00AE07E4"/>
    <w:rsid w:val="00AE091F"/>
    <w:rsid w:val="00AE0E29"/>
    <w:rsid w:val="00AE10DF"/>
    <w:rsid w:val="00AE111B"/>
    <w:rsid w:val="00AE1306"/>
    <w:rsid w:val="00AE1769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E78F5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5C1"/>
    <w:rsid w:val="00AF47BD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604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5B9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0B4"/>
    <w:rsid w:val="00B212C9"/>
    <w:rsid w:val="00B2132E"/>
    <w:rsid w:val="00B213E4"/>
    <w:rsid w:val="00B216D9"/>
    <w:rsid w:val="00B2184B"/>
    <w:rsid w:val="00B22154"/>
    <w:rsid w:val="00B2250C"/>
    <w:rsid w:val="00B22830"/>
    <w:rsid w:val="00B229E2"/>
    <w:rsid w:val="00B22EAE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3E2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1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84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48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3ED"/>
    <w:rsid w:val="00B4791F"/>
    <w:rsid w:val="00B47A22"/>
    <w:rsid w:val="00B47C90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AAD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308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1F30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7EB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3DD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16E"/>
    <w:rsid w:val="00B723E9"/>
    <w:rsid w:val="00B7245B"/>
    <w:rsid w:val="00B7257A"/>
    <w:rsid w:val="00B72A61"/>
    <w:rsid w:val="00B72AFC"/>
    <w:rsid w:val="00B72B2C"/>
    <w:rsid w:val="00B730DD"/>
    <w:rsid w:val="00B736B7"/>
    <w:rsid w:val="00B7371C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0F88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BD2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4F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BA2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79B"/>
    <w:rsid w:val="00BA6BC5"/>
    <w:rsid w:val="00BA6CE7"/>
    <w:rsid w:val="00BA719D"/>
    <w:rsid w:val="00BA74DC"/>
    <w:rsid w:val="00BA7546"/>
    <w:rsid w:val="00BA7627"/>
    <w:rsid w:val="00BA7674"/>
    <w:rsid w:val="00BA7910"/>
    <w:rsid w:val="00BA79C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B6A"/>
    <w:rsid w:val="00BD0C08"/>
    <w:rsid w:val="00BD0E44"/>
    <w:rsid w:val="00BD105C"/>
    <w:rsid w:val="00BD106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CBF"/>
    <w:rsid w:val="00BD4E2C"/>
    <w:rsid w:val="00BD4E57"/>
    <w:rsid w:val="00BD4ECD"/>
    <w:rsid w:val="00BD4F23"/>
    <w:rsid w:val="00BD514B"/>
    <w:rsid w:val="00BD5169"/>
    <w:rsid w:val="00BD5496"/>
    <w:rsid w:val="00BD54E2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91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66A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1FC7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6E1E"/>
    <w:rsid w:val="00BF706F"/>
    <w:rsid w:val="00BF7132"/>
    <w:rsid w:val="00BF72B9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2FA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23"/>
    <w:rsid w:val="00C22E65"/>
    <w:rsid w:val="00C22FF5"/>
    <w:rsid w:val="00C230E2"/>
    <w:rsid w:val="00C236D3"/>
    <w:rsid w:val="00C236FF"/>
    <w:rsid w:val="00C23908"/>
    <w:rsid w:val="00C23B2C"/>
    <w:rsid w:val="00C23B78"/>
    <w:rsid w:val="00C23EFE"/>
    <w:rsid w:val="00C23FCF"/>
    <w:rsid w:val="00C2447B"/>
    <w:rsid w:val="00C24572"/>
    <w:rsid w:val="00C248D6"/>
    <w:rsid w:val="00C249D1"/>
    <w:rsid w:val="00C24AD4"/>
    <w:rsid w:val="00C24D4F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4A"/>
    <w:rsid w:val="00C3117B"/>
    <w:rsid w:val="00C31331"/>
    <w:rsid w:val="00C31411"/>
    <w:rsid w:val="00C3185F"/>
    <w:rsid w:val="00C31B08"/>
    <w:rsid w:val="00C31B69"/>
    <w:rsid w:val="00C31D5F"/>
    <w:rsid w:val="00C31E8B"/>
    <w:rsid w:val="00C32108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CE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2F07"/>
    <w:rsid w:val="00C430B0"/>
    <w:rsid w:val="00C43160"/>
    <w:rsid w:val="00C43187"/>
    <w:rsid w:val="00C43862"/>
    <w:rsid w:val="00C43B0D"/>
    <w:rsid w:val="00C43B2D"/>
    <w:rsid w:val="00C43CBC"/>
    <w:rsid w:val="00C43DB2"/>
    <w:rsid w:val="00C4430B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5D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7BD"/>
    <w:rsid w:val="00C6080F"/>
    <w:rsid w:val="00C60EFA"/>
    <w:rsid w:val="00C6109B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838"/>
    <w:rsid w:val="00C779C5"/>
    <w:rsid w:val="00C77A0D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4C4"/>
    <w:rsid w:val="00C9455C"/>
    <w:rsid w:val="00C94888"/>
    <w:rsid w:val="00C95272"/>
    <w:rsid w:val="00C952E2"/>
    <w:rsid w:val="00C9576B"/>
    <w:rsid w:val="00C95AA4"/>
    <w:rsid w:val="00C95CFF"/>
    <w:rsid w:val="00C95D67"/>
    <w:rsid w:val="00C96035"/>
    <w:rsid w:val="00C960A2"/>
    <w:rsid w:val="00C96277"/>
    <w:rsid w:val="00C96499"/>
    <w:rsid w:val="00C96D12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60D"/>
    <w:rsid w:val="00CA3D10"/>
    <w:rsid w:val="00CA3F57"/>
    <w:rsid w:val="00CA40EE"/>
    <w:rsid w:val="00CA42BA"/>
    <w:rsid w:val="00CA460E"/>
    <w:rsid w:val="00CA462C"/>
    <w:rsid w:val="00CA4878"/>
    <w:rsid w:val="00CA49E5"/>
    <w:rsid w:val="00CA4EF0"/>
    <w:rsid w:val="00CA5323"/>
    <w:rsid w:val="00CA53F7"/>
    <w:rsid w:val="00CA5535"/>
    <w:rsid w:val="00CA56DF"/>
    <w:rsid w:val="00CA5966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0E8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6E5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A95"/>
    <w:rsid w:val="00CC5B90"/>
    <w:rsid w:val="00CC5D22"/>
    <w:rsid w:val="00CC5D45"/>
    <w:rsid w:val="00CC6283"/>
    <w:rsid w:val="00CC68BE"/>
    <w:rsid w:val="00CC68D3"/>
    <w:rsid w:val="00CC6964"/>
    <w:rsid w:val="00CC6C9D"/>
    <w:rsid w:val="00CC6D43"/>
    <w:rsid w:val="00CC6EDA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A5C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950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0C3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4B5"/>
    <w:rsid w:val="00CF252F"/>
    <w:rsid w:val="00CF2708"/>
    <w:rsid w:val="00CF29BC"/>
    <w:rsid w:val="00CF2AAF"/>
    <w:rsid w:val="00CF3949"/>
    <w:rsid w:val="00CF3C70"/>
    <w:rsid w:val="00CF4152"/>
    <w:rsid w:val="00CF4327"/>
    <w:rsid w:val="00CF45CF"/>
    <w:rsid w:val="00CF4BB4"/>
    <w:rsid w:val="00CF4EA8"/>
    <w:rsid w:val="00CF5372"/>
    <w:rsid w:val="00CF569C"/>
    <w:rsid w:val="00CF572E"/>
    <w:rsid w:val="00CF580B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19B3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2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A1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032"/>
    <w:rsid w:val="00D26177"/>
    <w:rsid w:val="00D263AF"/>
    <w:rsid w:val="00D26536"/>
    <w:rsid w:val="00D266E8"/>
    <w:rsid w:val="00D26856"/>
    <w:rsid w:val="00D268CB"/>
    <w:rsid w:val="00D26A09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6FB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3EB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779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6AA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4D78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19CA"/>
    <w:rsid w:val="00D91BAE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183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B4E"/>
    <w:rsid w:val="00DA2DC2"/>
    <w:rsid w:val="00DA3217"/>
    <w:rsid w:val="00DA3553"/>
    <w:rsid w:val="00DA35B4"/>
    <w:rsid w:val="00DA3756"/>
    <w:rsid w:val="00DA3823"/>
    <w:rsid w:val="00DA3CD7"/>
    <w:rsid w:val="00DA3D29"/>
    <w:rsid w:val="00DA3D63"/>
    <w:rsid w:val="00DA3DC8"/>
    <w:rsid w:val="00DA3E24"/>
    <w:rsid w:val="00DA3F46"/>
    <w:rsid w:val="00DA3F88"/>
    <w:rsid w:val="00DA42BB"/>
    <w:rsid w:val="00DA43A7"/>
    <w:rsid w:val="00DA48BE"/>
    <w:rsid w:val="00DA49BE"/>
    <w:rsid w:val="00DA4AD2"/>
    <w:rsid w:val="00DA4D5B"/>
    <w:rsid w:val="00DA4E42"/>
    <w:rsid w:val="00DA4E68"/>
    <w:rsid w:val="00DA4E74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3FE3"/>
    <w:rsid w:val="00DB40C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3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B4F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858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56"/>
    <w:rsid w:val="00DF17B4"/>
    <w:rsid w:val="00DF1DF7"/>
    <w:rsid w:val="00DF1F38"/>
    <w:rsid w:val="00DF1FB0"/>
    <w:rsid w:val="00DF1FBA"/>
    <w:rsid w:val="00DF27F7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25C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553"/>
    <w:rsid w:val="00E20747"/>
    <w:rsid w:val="00E2091B"/>
    <w:rsid w:val="00E20DE1"/>
    <w:rsid w:val="00E20ED2"/>
    <w:rsid w:val="00E21244"/>
    <w:rsid w:val="00E21771"/>
    <w:rsid w:val="00E21783"/>
    <w:rsid w:val="00E21A07"/>
    <w:rsid w:val="00E21ACD"/>
    <w:rsid w:val="00E21CFB"/>
    <w:rsid w:val="00E21E72"/>
    <w:rsid w:val="00E21EA8"/>
    <w:rsid w:val="00E22562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807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828"/>
    <w:rsid w:val="00E35953"/>
    <w:rsid w:val="00E35A0F"/>
    <w:rsid w:val="00E35B28"/>
    <w:rsid w:val="00E35BBA"/>
    <w:rsid w:val="00E35EE3"/>
    <w:rsid w:val="00E35F50"/>
    <w:rsid w:val="00E35FD9"/>
    <w:rsid w:val="00E367E4"/>
    <w:rsid w:val="00E36998"/>
    <w:rsid w:val="00E36B26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1D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9C9"/>
    <w:rsid w:val="00E45A77"/>
    <w:rsid w:val="00E45D51"/>
    <w:rsid w:val="00E45F39"/>
    <w:rsid w:val="00E45FAE"/>
    <w:rsid w:val="00E462B1"/>
    <w:rsid w:val="00E464A1"/>
    <w:rsid w:val="00E46539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474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7C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AE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6FF0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1B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09E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6DEC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8B9"/>
    <w:rsid w:val="00EC1A49"/>
    <w:rsid w:val="00EC1CE4"/>
    <w:rsid w:val="00EC1E81"/>
    <w:rsid w:val="00EC1FEE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6DCF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CB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592C"/>
    <w:rsid w:val="00EF64B7"/>
    <w:rsid w:val="00EF6624"/>
    <w:rsid w:val="00EF6793"/>
    <w:rsid w:val="00EF6DA6"/>
    <w:rsid w:val="00EF6DFD"/>
    <w:rsid w:val="00EF714D"/>
    <w:rsid w:val="00EF7233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97F"/>
    <w:rsid w:val="00F05A97"/>
    <w:rsid w:val="00F05E24"/>
    <w:rsid w:val="00F063AB"/>
    <w:rsid w:val="00F06590"/>
    <w:rsid w:val="00F067C2"/>
    <w:rsid w:val="00F068A8"/>
    <w:rsid w:val="00F06ABB"/>
    <w:rsid w:val="00F06EAC"/>
    <w:rsid w:val="00F06F81"/>
    <w:rsid w:val="00F0729F"/>
    <w:rsid w:val="00F072D2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1EFC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3F7C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1F5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63F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2D1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6F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716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40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6F49"/>
    <w:rsid w:val="00F870F4"/>
    <w:rsid w:val="00F87307"/>
    <w:rsid w:val="00F87365"/>
    <w:rsid w:val="00F875B1"/>
    <w:rsid w:val="00F87A83"/>
    <w:rsid w:val="00F9017D"/>
    <w:rsid w:val="00F9027F"/>
    <w:rsid w:val="00F902F0"/>
    <w:rsid w:val="00F90919"/>
    <w:rsid w:val="00F90B1B"/>
    <w:rsid w:val="00F90B91"/>
    <w:rsid w:val="00F90DF3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114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08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4EA"/>
    <w:rsid w:val="00FB27BD"/>
    <w:rsid w:val="00FB289B"/>
    <w:rsid w:val="00FB2AF5"/>
    <w:rsid w:val="00FB2B30"/>
    <w:rsid w:val="00FB2E68"/>
    <w:rsid w:val="00FB2F72"/>
    <w:rsid w:val="00FB35BB"/>
    <w:rsid w:val="00FB36AB"/>
    <w:rsid w:val="00FB384B"/>
    <w:rsid w:val="00FB3A54"/>
    <w:rsid w:val="00FB3DFE"/>
    <w:rsid w:val="00FB3E5F"/>
    <w:rsid w:val="00FB42B0"/>
    <w:rsid w:val="00FB4420"/>
    <w:rsid w:val="00FB446D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C39"/>
    <w:rsid w:val="00FB6D0E"/>
    <w:rsid w:val="00FB6DEA"/>
    <w:rsid w:val="00FB7239"/>
    <w:rsid w:val="00FB724C"/>
    <w:rsid w:val="00FB7260"/>
    <w:rsid w:val="00FB771D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0FE2"/>
    <w:rsid w:val="00FC1083"/>
    <w:rsid w:val="00FC112C"/>
    <w:rsid w:val="00FC16DA"/>
    <w:rsid w:val="00FC1798"/>
    <w:rsid w:val="00FC1ABB"/>
    <w:rsid w:val="00FC1B49"/>
    <w:rsid w:val="00FC1F8C"/>
    <w:rsid w:val="00FC201F"/>
    <w:rsid w:val="00FC22CF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15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17F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71"/>
    <w:rsid w:val="00FE12AF"/>
    <w:rsid w:val="00FE1599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7C6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6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33D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,Body Char Char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,Body Char Char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uiPriority w:val="99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ui-provider">
    <w:name w:val="ui-provider"/>
    <w:basedOn w:val="DefaultParagraphFont"/>
    <w:rsid w:val="00494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B8C553852F64CB53DC5C379BF6345" ma:contentTypeVersion="4" ma:contentTypeDescription="Create a new document." ma:contentTypeScope="" ma:versionID="315c4fce4f5f53087c4d1961e5e57ec8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88ed27c9054dde42e952c656bb42fe19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33002F-92D2-4E2F-AD51-A4EC4AD2AE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61F82-0D5B-4FA3-9F41-78249BE954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887568-BF49-4414-81A6-CCA1499E32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95DAFB-9AE8-411E-BCBE-95B712FC4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196</TotalTime>
  <Pages>5</Pages>
  <Words>1208</Words>
  <Characters>7475</Characters>
  <Application>Microsoft Office Word</Application>
  <DocSecurity>0</DocSecurity>
  <Lines>575</Lines>
  <Paragraphs>280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Nattha, Suwannapratheep</cp:lastModifiedBy>
  <cp:revision>61</cp:revision>
  <cp:lastPrinted>2024-05-07T11:43:00Z</cp:lastPrinted>
  <dcterms:created xsi:type="dcterms:W3CDTF">2025-04-29T05:26:00Z</dcterms:created>
  <dcterms:modified xsi:type="dcterms:W3CDTF">2025-05-07T05:55:00Z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0x0101006D6B8C553852F64CB53DC5C379BF6345</vt:lpwstr>
  </property>
</Properties>
</file>