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B1154" w14:textId="77777777" w:rsidR="00873B33" w:rsidRPr="00780BAB" w:rsidRDefault="00620ECE" w:rsidP="00907BC5">
      <w:pPr>
        <w:tabs>
          <w:tab w:val="left" w:pos="720"/>
          <w:tab w:val="left" w:pos="1080"/>
        </w:tabs>
        <w:ind w:right="-28"/>
        <w:jc w:val="both"/>
        <w:rPr>
          <w:rFonts w:asciiTheme="majorBidi" w:hAnsiTheme="majorBidi" w:cstheme="majorBidi"/>
          <w:b/>
          <w:bCs/>
          <w:sz w:val="36"/>
          <w:szCs w:val="36"/>
        </w:rPr>
      </w:pPr>
      <w:r w:rsidRPr="00780BAB">
        <w:rPr>
          <w:rFonts w:asciiTheme="majorBidi" w:hAnsiTheme="majorBidi" w:cstheme="majorBidi"/>
          <w:b/>
          <w:bCs/>
          <w:sz w:val="36"/>
          <w:szCs w:val="36"/>
          <w:cs/>
        </w:rPr>
        <w:t>บริษัท เรดดี้แพลนเน็ต จำกัด (มหาชน)</w:t>
      </w:r>
      <w:r w:rsidRPr="00780BAB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9B4A8D" w:rsidRPr="00780BAB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2FF48395" w14:textId="77777777" w:rsidR="00877065" w:rsidRPr="00780BAB" w:rsidRDefault="00877065" w:rsidP="003A00D8">
      <w:pPr>
        <w:tabs>
          <w:tab w:val="left" w:pos="720"/>
          <w:tab w:val="left" w:pos="1080"/>
        </w:tabs>
        <w:ind w:right="-28"/>
        <w:rPr>
          <w:rFonts w:asciiTheme="majorBidi" w:hAnsiTheme="majorBidi" w:cstheme="majorBidi"/>
          <w:b/>
          <w:bCs/>
          <w:sz w:val="36"/>
          <w:szCs w:val="36"/>
        </w:rPr>
      </w:pPr>
      <w:r w:rsidRPr="00780BAB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5268AA38" w14:textId="52F2F721" w:rsidR="00873B33" w:rsidRPr="00780BAB" w:rsidRDefault="00A66906" w:rsidP="003A00D8">
      <w:pPr>
        <w:tabs>
          <w:tab w:val="left" w:pos="720"/>
          <w:tab w:val="left" w:pos="1080"/>
        </w:tabs>
        <w:ind w:right="-28"/>
        <w:rPr>
          <w:rFonts w:asciiTheme="majorBidi" w:hAnsiTheme="majorBidi" w:cstheme="majorBidi"/>
          <w:b/>
          <w:bCs/>
          <w:sz w:val="36"/>
          <w:szCs w:val="36"/>
        </w:rPr>
      </w:pPr>
      <w:r w:rsidRPr="00780BAB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5823D6" w:rsidRPr="005823D6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780BAB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1211B5">
        <w:rPr>
          <w:rFonts w:asciiTheme="majorBidi" w:eastAsiaTheme="minorEastAsia" w:hAnsiTheme="majorBidi" w:cstheme="majorBidi" w:hint="cs"/>
          <w:b/>
          <w:bCs/>
          <w:sz w:val="36"/>
          <w:szCs w:val="36"/>
          <w:cs/>
          <w:lang w:eastAsia="ja-JP"/>
        </w:rPr>
        <w:t>มีนาคม</w:t>
      </w:r>
      <w:r w:rsidR="009910CA" w:rsidRPr="00780BAB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5823D6" w:rsidRPr="005823D6">
        <w:rPr>
          <w:rFonts w:asciiTheme="majorBidi" w:hAnsiTheme="majorBidi" w:cstheme="majorBidi"/>
          <w:b/>
          <w:bCs/>
          <w:sz w:val="36"/>
          <w:szCs w:val="36"/>
        </w:rPr>
        <w:t>2568</w:t>
      </w:r>
      <w:r w:rsidR="0062289A" w:rsidRPr="00780BAB">
        <w:rPr>
          <w:rFonts w:asciiTheme="majorBidi" w:hAnsiTheme="majorBidi" w:cstheme="majorBidi"/>
          <w:b/>
          <w:bCs/>
          <w:sz w:val="36"/>
          <w:szCs w:val="36"/>
        </w:rPr>
        <w:t xml:space="preserve"> (</w:t>
      </w:r>
      <w:r w:rsidR="0062289A" w:rsidRPr="00780BAB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ยังไม่ได้ตรวจสอบ)</w:t>
      </w:r>
    </w:p>
    <w:p w14:paraId="1456FDF0" w14:textId="77777777" w:rsidR="00873B33" w:rsidRPr="00780BAB" w:rsidRDefault="009B4A8D" w:rsidP="00AF6625">
      <w:pPr>
        <w:numPr>
          <w:ilvl w:val="0"/>
          <w:numId w:val="1"/>
        </w:numPr>
        <w:spacing w:before="360"/>
        <w:ind w:left="540" w:right="-25" w:hanging="540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6858A0A0" w14:textId="34BF9106" w:rsidR="00B50E4A" w:rsidRPr="00780BAB" w:rsidRDefault="00B50E4A" w:rsidP="00860DBF">
      <w:pPr>
        <w:ind w:left="562" w:right="-29"/>
        <w:jc w:val="thaiDistribute"/>
        <w:rPr>
          <w:rFonts w:asciiTheme="majorBidi" w:hAnsiTheme="majorBidi" w:cstheme="majorBidi"/>
          <w:spacing w:val="-8"/>
        </w:rPr>
      </w:pPr>
      <w:r w:rsidRPr="00780BAB">
        <w:rPr>
          <w:rFonts w:asciiTheme="majorBidi" w:hAnsiTheme="majorBidi" w:cstheme="majorBidi"/>
          <w:spacing w:val="-8"/>
          <w:cs/>
        </w:rPr>
        <w:t>บริษัท เรดดี้แพลนเน็ต จำกัด (มหาชน) (“บริษัท”) เป็นนิติบุคคลที่จัดตั้งขึ้นในประเทศไทย</w:t>
      </w:r>
      <w:r w:rsidR="00562B1D" w:rsidRPr="00780BAB">
        <w:rPr>
          <w:rFonts w:asciiTheme="majorBidi" w:hAnsiTheme="majorBidi" w:cstheme="majorBidi"/>
          <w:spacing w:val="-8"/>
        </w:rPr>
        <w:br/>
      </w:r>
      <w:r w:rsidRPr="00780BAB">
        <w:rPr>
          <w:rFonts w:asciiTheme="majorBidi" w:hAnsiTheme="majorBidi" w:cstheme="majorBidi"/>
          <w:spacing w:val="-8"/>
          <w:cs/>
        </w:rPr>
        <w:t xml:space="preserve">เมื่อวันที่ </w:t>
      </w:r>
      <w:r w:rsidR="005823D6" w:rsidRPr="005823D6">
        <w:rPr>
          <w:rFonts w:asciiTheme="majorBidi" w:hAnsiTheme="majorBidi" w:cstheme="majorBidi"/>
          <w:spacing w:val="-8"/>
        </w:rPr>
        <w:t>1</w:t>
      </w:r>
      <w:r w:rsidRPr="00780BAB">
        <w:rPr>
          <w:rFonts w:asciiTheme="majorBidi" w:hAnsiTheme="majorBidi" w:cstheme="majorBidi"/>
          <w:spacing w:val="-8"/>
          <w:cs/>
        </w:rPr>
        <w:t xml:space="preserve"> สิงหาคม </w:t>
      </w:r>
      <w:r w:rsidR="005823D6" w:rsidRPr="005823D6">
        <w:rPr>
          <w:rFonts w:asciiTheme="majorBidi" w:hAnsiTheme="majorBidi" w:cstheme="majorBidi"/>
          <w:spacing w:val="-8"/>
        </w:rPr>
        <w:t>2543</w:t>
      </w:r>
      <w:r w:rsidRPr="00780BAB">
        <w:rPr>
          <w:rFonts w:asciiTheme="majorBidi" w:hAnsiTheme="majorBidi" w:cstheme="majorBidi"/>
          <w:spacing w:val="-8"/>
          <w:cs/>
        </w:rPr>
        <w:t xml:space="preserve"> และมีที่อยู่จดทะเบียนตั้งอยู่ที่ </w:t>
      </w:r>
      <w:r w:rsidR="005823D6" w:rsidRPr="005823D6">
        <w:rPr>
          <w:rFonts w:asciiTheme="majorBidi" w:hAnsiTheme="majorBidi" w:cstheme="majorBidi"/>
          <w:spacing w:val="-8"/>
        </w:rPr>
        <w:t>51</w:t>
      </w:r>
      <w:r w:rsidRPr="00780BAB">
        <w:rPr>
          <w:rFonts w:asciiTheme="majorBidi" w:hAnsiTheme="majorBidi" w:cstheme="majorBidi"/>
          <w:spacing w:val="-8"/>
          <w:cs/>
        </w:rPr>
        <w:t xml:space="preserve"> อาคารเมเจอร์ ทาวเวอร์ พระราม </w:t>
      </w:r>
      <w:r w:rsidR="005823D6" w:rsidRPr="005823D6">
        <w:rPr>
          <w:rFonts w:asciiTheme="majorBidi" w:hAnsiTheme="majorBidi" w:cstheme="majorBidi"/>
          <w:spacing w:val="-8"/>
        </w:rPr>
        <w:t>9</w:t>
      </w:r>
      <w:r w:rsidRPr="00780BAB">
        <w:rPr>
          <w:rFonts w:asciiTheme="majorBidi" w:hAnsiTheme="majorBidi" w:cstheme="majorBidi"/>
          <w:spacing w:val="-8"/>
          <w:cs/>
        </w:rPr>
        <w:t xml:space="preserve"> </w:t>
      </w:r>
      <w:r w:rsidR="006B39B8" w:rsidRPr="00780BAB">
        <w:rPr>
          <w:rFonts w:asciiTheme="majorBidi" w:hAnsiTheme="majorBidi" w:cstheme="majorBidi"/>
          <w:spacing w:val="-8"/>
        </w:rPr>
        <w:t>-</w:t>
      </w:r>
      <w:r w:rsidRPr="00780BAB">
        <w:rPr>
          <w:rFonts w:asciiTheme="majorBidi" w:hAnsiTheme="majorBidi" w:cstheme="majorBidi"/>
          <w:spacing w:val="-8"/>
          <w:cs/>
        </w:rPr>
        <w:t xml:space="preserve"> รามคำแหง</w:t>
      </w:r>
      <w:r w:rsidR="00562B1D" w:rsidRPr="00780BAB">
        <w:rPr>
          <w:rFonts w:asciiTheme="majorBidi" w:hAnsiTheme="majorBidi" w:cstheme="majorBidi"/>
          <w:spacing w:val="-8"/>
        </w:rPr>
        <w:br/>
      </w:r>
      <w:r w:rsidRPr="00780BAB">
        <w:rPr>
          <w:rFonts w:asciiTheme="majorBidi" w:hAnsiTheme="majorBidi" w:cstheme="majorBidi"/>
          <w:spacing w:val="-8"/>
          <w:cs/>
        </w:rPr>
        <w:t xml:space="preserve">ชั้น </w:t>
      </w:r>
      <w:r w:rsidR="005823D6" w:rsidRPr="005823D6">
        <w:rPr>
          <w:rFonts w:asciiTheme="majorBidi" w:hAnsiTheme="majorBidi" w:cstheme="majorBidi"/>
          <w:spacing w:val="-8"/>
        </w:rPr>
        <w:t>17</w:t>
      </w:r>
      <w:r w:rsidRPr="00780BAB">
        <w:rPr>
          <w:rFonts w:asciiTheme="majorBidi" w:hAnsiTheme="majorBidi" w:cstheme="majorBidi"/>
          <w:spacing w:val="-8"/>
          <w:cs/>
        </w:rPr>
        <w:t xml:space="preserve"> ห้อง </w:t>
      </w:r>
      <w:r w:rsidR="005823D6" w:rsidRPr="005823D6">
        <w:rPr>
          <w:rFonts w:asciiTheme="majorBidi" w:hAnsiTheme="majorBidi" w:cstheme="majorBidi"/>
          <w:spacing w:val="-8"/>
        </w:rPr>
        <w:t>1701</w:t>
      </w:r>
      <w:r w:rsidRPr="00780BAB">
        <w:rPr>
          <w:rFonts w:asciiTheme="majorBidi" w:hAnsiTheme="majorBidi" w:cstheme="majorBidi"/>
          <w:spacing w:val="-8"/>
          <w:cs/>
        </w:rPr>
        <w:t xml:space="preserve"> - </w:t>
      </w:r>
      <w:r w:rsidR="005823D6" w:rsidRPr="005823D6">
        <w:rPr>
          <w:rFonts w:asciiTheme="majorBidi" w:hAnsiTheme="majorBidi" w:cstheme="majorBidi"/>
          <w:spacing w:val="-8"/>
        </w:rPr>
        <w:t>1706</w:t>
      </w:r>
      <w:r w:rsidRPr="00780BAB">
        <w:rPr>
          <w:rFonts w:asciiTheme="majorBidi" w:hAnsiTheme="majorBidi" w:cstheme="majorBidi"/>
          <w:spacing w:val="-8"/>
          <w:cs/>
        </w:rPr>
        <w:t xml:space="preserve"> ถนนพระราม </w:t>
      </w:r>
      <w:r w:rsidR="005823D6" w:rsidRPr="005823D6">
        <w:rPr>
          <w:rFonts w:asciiTheme="majorBidi" w:hAnsiTheme="majorBidi" w:cstheme="majorBidi"/>
          <w:spacing w:val="-8"/>
        </w:rPr>
        <w:t>9</w:t>
      </w:r>
      <w:r w:rsidRPr="00780BAB">
        <w:rPr>
          <w:rFonts w:asciiTheme="majorBidi" w:hAnsiTheme="majorBidi" w:cstheme="majorBidi"/>
          <w:spacing w:val="-8"/>
          <w:cs/>
        </w:rPr>
        <w:t xml:space="preserve">  แขวงหัวหมาก เขตบางกะปิ กรุงเทพมหานคร </w:t>
      </w:r>
      <w:r w:rsidR="005823D6" w:rsidRPr="005823D6">
        <w:rPr>
          <w:rFonts w:asciiTheme="majorBidi" w:hAnsiTheme="majorBidi" w:cstheme="majorBidi"/>
          <w:spacing w:val="-8"/>
        </w:rPr>
        <w:t>10240</w:t>
      </w:r>
      <w:r w:rsidRPr="00780BAB">
        <w:rPr>
          <w:rFonts w:asciiTheme="majorBidi" w:hAnsiTheme="majorBidi" w:cstheme="majorBidi"/>
          <w:spacing w:val="-8"/>
          <w:cs/>
        </w:rPr>
        <w:t xml:space="preserve"> ประเทศไทยธุรกิจหลักของบริษัท ได้แก่ การให้บริการแพลตฟอร์มการขายและการตลาดดิจิทัลแบบรวมเป็นหนึ่งเดียว</w:t>
      </w:r>
      <w:r w:rsidR="00562B1D" w:rsidRPr="00780BAB">
        <w:rPr>
          <w:rFonts w:asciiTheme="majorBidi" w:hAnsiTheme="majorBidi" w:cstheme="majorBidi"/>
          <w:spacing w:val="-8"/>
        </w:rPr>
        <w:br/>
      </w:r>
      <w:r w:rsidRPr="00780BAB">
        <w:rPr>
          <w:rFonts w:asciiTheme="majorBidi" w:hAnsiTheme="majorBidi" w:cstheme="majorBidi"/>
          <w:spacing w:val="-8"/>
          <w:cs/>
        </w:rPr>
        <w:t>ที่ครอบคลุมด้านเว็บไซต์ โฆษณาออนไลน์ และระบบบริหารความสัมพันธ์ลูกค้า โดยให้บริการผ่านแพลตฟอร์มที่บริษัทเป็นผู้พัฒนาขึ้นเองพร้อมทีมงานผู้เชี่ยวชาญในการให้คำปรึกษา</w:t>
      </w:r>
      <w:r w:rsidRPr="00780BAB">
        <w:rPr>
          <w:rFonts w:asciiTheme="majorBidi" w:hAnsiTheme="majorBidi" w:cstheme="majorBidi"/>
          <w:spacing w:val="-8"/>
        </w:rPr>
        <w:t xml:space="preserve"> </w:t>
      </w:r>
      <w:r w:rsidRPr="00780BAB">
        <w:rPr>
          <w:rFonts w:asciiTheme="majorBidi" w:hAnsiTheme="majorBidi" w:cstheme="majorBidi"/>
          <w:spacing w:val="-8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5823D6" w:rsidRPr="005823D6">
        <w:rPr>
          <w:rFonts w:asciiTheme="majorBidi" w:hAnsiTheme="majorBidi" w:cstheme="majorBidi"/>
          <w:spacing w:val="-8"/>
        </w:rPr>
        <w:t>22</w:t>
      </w:r>
      <w:r w:rsidRPr="00780BAB">
        <w:rPr>
          <w:rFonts w:asciiTheme="majorBidi" w:hAnsiTheme="majorBidi" w:cstheme="majorBidi"/>
          <w:spacing w:val="-8"/>
          <w:cs/>
        </w:rPr>
        <w:t xml:space="preserve"> กุมภาพันธ์ </w:t>
      </w:r>
      <w:r w:rsidR="005823D6" w:rsidRPr="005823D6">
        <w:rPr>
          <w:rFonts w:asciiTheme="majorBidi" w:hAnsiTheme="majorBidi" w:cstheme="majorBidi"/>
          <w:spacing w:val="-8"/>
        </w:rPr>
        <w:t>2566</w:t>
      </w:r>
    </w:p>
    <w:p w14:paraId="2B16FC0F" w14:textId="77777777" w:rsidR="00A30FD1" w:rsidRPr="00780BAB" w:rsidRDefault="00064AFA" w:rsidP="004A1C4A">
      <w:pPr>
        <w:spacing w:before="240"/>
        <w:ind w:left="567" w:right="-25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 xml:space="preserve">บริษัท และบริษัทย่อย รวมกันเรียกว่า “กลุ่มบริษัท” </w:t>
      </w:r>
    </w:p>
    <w:p w14:paraId="2BD08E70" w14:textId="5F7F7DB4" w:rsidR="00FB08DE" w:rsidRPr="00780BAB" w:rsidRDefault="00FB08DE" w:rsidP="004A1C4A">
      <w:pPr>
        <w:spacing w:before="240"/>
        <w:ind w:left="567" w:right="-25"/>
        <w:jc w:val="thaiDistribute"/>
        <w:rPr>
          <w:rFonts w:asciiTheme="majorBidi" w:hAnsiTheme="majorBidi" w:cstheme="majorBidi"/>
          <w:cs/>
        </w:rPr>
      </w:pPr>
      <w:r w:rsidRPr="00780BAB">
        <w:rPr>
          <w:rFonts w:asciiTheme="majorBidi" w:hAnsiTheme="majorBidi" w:cstheme="majorBidi"/>
          <w:cs/>
        </w:rPr>
        <w:t xml:space="preserve">รายละเอียดของบริษัทย่อย </w:t>
      </w:r>
      <w:r w:rsidR="0030681E" w:rsidRPr="00780BAB">
        <w:rPr>
          <w:rFonts w:asciiTheme="majorBidi" w:hAnsiTheme="majorBidi" w:cstheme="majorBidi"/>
          <w:cs/>
        </w:rPr>
        <w:t xml:space="preserve">ณ วันที่ </w:t>
      </w:r>
      <w:r w:rsidR="005823D6" w:rsidRPr="005823D6">
        <w:rPr>
          <w:rFonts w:asciiTheme="majorBidi" w:hAnsiTheme="majorBidi" w:cstheme="majorBidi"/>
        </w:rPr>
        <w:t>31</w:t>
      </w:r>
      <w:r w:rsidR="001211B5" w:rsidRPr="001211B5">
        <w:rPr>
          <w:rFonts w:asciiTheme="majorBidi" w:hAnsiTheme="majorBidi" w:cstheme="majorBidi"/>
        </w:rPr>
        <w:t xml:space="preserve"> </w:t>
      </w:r>
      <w:r w:rsidR="001211B5" w:rsidRPr="001211B5">
        <w:rPr>
          <w:rFonts w:asciiTheme="majorBidi" w:hAnsiTheme="majorBidi" w:cs="Angsana New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</w:rPr>
        <w:t>2568</w:t>
      </w:r>
      <w:r w:rsidR="001211B5" w:rsidRPr="001211B5">
        <w:rPr>
          <w:rFonts w:asciiTheme="majorBidi" w:hAnsiTheme="majorBidi" w:cstheme="majorBidi"/>
        </w:rPr>
        <w:t xml:space="preserve"> </w:t>
      </w:r>
      <w:r w:rsidR="0030681E" w:rsidRPr="00780BAB">
        <w:rPr>
          <w:rFonts w:asciiTheme="majorBidi" w:hAnsiTheme="majorBidi" w:cstheme="majorBidi"/>
          <w:cs/>
        </w:rPr>
        <w:t xml:space="preserve">และวันที่ </w:t>
      </w:r>
      <w:r w:rsidR="005823D6" w:rsidRPr="005823D6">
        <w:rPr>
          <w:rFonts w:asciiTheme="majorBidi" w:hAnsiTheme="majorBidi" w:cstheme="majorBidi"/>
        </w:rPr>
        <w:t>31</w:t>
      </w:r>
      <w:r w:rsidR="0030681E" w:rsidRPr="00780BAB">
        <w:rPr>
          <w:rFonts w:asciiTheme="majorBidi" w:hAnsiTheme="majorBidi" w:cstheme="majorBidi"/>
        </w:rPr>
        <w:t xml:space="preserve"> </w:t>
      </w:r>
      <w:r w:rsidR="0030681E" w:rsidRPr="00780BAB">
        <w:rPr>
          <w:rFonts w:asciiTheme="majorBidi" w:hAnsiTheme="majorBidi" w:cstheme="majorBidi"/>
          <w:cs/>
        </w:rPr>
        <w:t xml:space="preserve">ธันวาคม </w:t>
      </w:r>
      <w:r w:rsidR="005823D6" w:rsidRPr="005823D6">
        <w:rPr>
          <w:rFonts w:asciiTheme="majorBidi" w:hAnsiTheme="majorBidi" w:cstheme="majorBidi"/>
        </w:rPr>
        <w:t>256</w:t>
      </w:r>
      <w:r w:rsidR="005823D6" w:rsidRPr="005823D6">
        <w:rPr>
          <w:rFonts w:asciiTheme="majorBidi" w:eastAsiaTheme="minorEastAsia" w:hAnsiTheme="majorBidi" w:cstheme="majorBidi" w:hint="eastAsia"/>
          <w:lang w:eastAsia="ja-JP"/>
        </w:rPr>
        <w:t>7</w:t>
      </w:r>
      <w:r w:rsidR="0030681E" w:rsidRPr="00780BAB">
        <w:rPr>
          <w:rFonts w:asciiTheme="majorBidi" w:hAnsiTheme="majorBidi" w:cstheme="majorBidi"/>
        </w:rPr>
        <w:t xml:space="preserve"> </w:t>
      </w:r>
      <w:r w:rsidRPr="00780BAB">
        <w:rPr>
          <w:rFonts w:asciiTheme="majorBidi" w:hAnsiTheme="majorBidi" w:cstheme="majorBidi"/>
          <w:cs/>
        </w:rPr>
        <w:t>มีดังนี้</w:t>
      </w:r>
    </w:p>
    <w:tbl>
      <w:tblPr>
        <w:tblW w:w="4851" w:type="pct"/>
        <w:tblInd w:w="378" w:type="dxa"/>
        <w:tblLook w:val="0000" w:firstRow="0" w:lastRow="0" w:firstColumn="0" w:lastColumn="0" w:noHBand="0" w:noVBand="0"/>
      </w:tblPr>
      <w:tblGrid>
        <w:gridCol w:w="3430"/>
        <w:gridCol w:w="2023"/>
        <w:gridCol w:w="1279"/>
        <w:gridCol w:w="1184"/>
        <w:gridCol w:w="1053"/>
      </w:tblGrid>
      <w:tr w:rsidR="00B90C54" w:rsidRPr="00780BAB" w14:paraId="075D9C34" w14:textId="77777777" w:rsidTr="002A73C6">
        <w:trPr>
          <w:cantSplit/>
          <w:trHeight w:hRule="exact" w:val="369"/>
        </w:trPr>
        <w:tc>
          <w:tcPr>
            <w:tcW w:w="1912" w:type="pct"/>
            <w:vMerge w:val="restart"/>
            <w:vAlign w:val="center"/>
          </w:tcPr>
          <w:p w14:paraId="7AF520FF" w14:textId="77777777" w:rsidR="00064AFA" w:rsidRPr="00780BAB" w:rsidRDefault="00064AFA" w:rsidP="00064AFA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8" w:type="pct"/>
            <w:vMerge w:val="restart"/>
          </w:tcPr>
          <w:p w14:paraId="28FFCD53" w14:textId="77777777" w:rsidR="00064AFA" w:rsidRPr="00780BAB" w:rsidRDefault="00064AFA" w:rsidP="00064AFA">
            <w:pPr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713" w:type="pct"/>
          </w:tcPr>
          <w:p w14:paraId="7874B833" w14:textId="77777777" w:rsidR="00064AFA" w:rsidRPr="00780BAB" w:rsidRDefault="00064AFA" w:rsidP="00064AFA">
            <w:pPr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จัดตั้งขึ้นใน</w:t>
            </w:r>
          </w:p>
        </w:tc>
        <w:tc>
          <w:tcPr>
            <w:tcW w:w="1247" w:type="pct"/>
            <w:gridSpan w:val="2"/>
          </w:tcPr>
          <w:p w14:paraId="30CB6E92" w14:textId="77777777" w:rsidR="00064AFA" w:rsidRPr="00780BAB" w:rsidRDefault="00FB08DE" w:rsidP="00064AFA">
            <w:pPr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สัดส่วนการ</w:t>
            </w:r>
            <w:r w:rsidR="00064AFA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</w:t>
            </w:r>
            <w:r w:rsidR="00C33AE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6B7B3D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64AFA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="006B7B3D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B90C54" w:rsidRPr="00780BAB" w14:paraId="0238D376" w14:textId="77777777" w:rsidTr="00F07C06">
        <w:trPr>
          <w:cantSplit/>
          <w:trHeight w:hRule="exact" w:val="1143"/>
        </w:trPr>
        <w:tc>
          <w:tcPr>
            <w:tcW w:w="1912" w:type="pct"/>
            <w:vMerge/>
          </w:tcPr>
          <w:p w14:paraId="2D3E1D1B" w14:textId="77777777" w:rsidR="00064AFA" w:rsidRPr="00780BAB" w:rsidRDefault="00064AFA" w:rsidP="00064AF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8" w:type="pct"/>
            <w:vMerge/>
          </w:tcPr>
          <w:p w14:paraId="42EF60B6" w14:textId="77777777" w:rsidR="00064AFA" w:rsidRPr="00780BAB" w:rsidRDefault="00064AFA" w:rsidP="00064AFA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3" w:type="pct"/>
          </w:tcPr>
          <w:p w14:paraId="745E0007" w14:textId="77777777" w:rsidR="00064AFA" w:rsidRPr="00780BAB" w:rsidRDefault="00064AFA" w:rsidP="00064AFA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</w:t>
            </w:r>
          </w:p>
        </w:tc>
        <w:tc>
          <w:tcPr>
            <w:tcW w:w="660" w:type="pct"/>
          </w:tcPr>
          <w:p w14:paraId="10BDAC06" w14:textId="084E5770" w:rsidR="00F07C06" w:rsidRPr="00780BAB" w:rsidRDefault="00F07C06" w:rsidP="00F07C06">
            <w:pPr>
              <w:tabs>
                <w:tab w:val="left" w:pos="360"/>
                <w:tab w:val="left" w:pos="1440"/>
              </w:tabs>
              <w:ind w:right="-87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ณ วันที่</w:t>
            </w:r>
          </w:p>
          <w:p w14:paraId="496134F5" w14:textId="06CA4311" w:rsidR="001211B5" w:rsidRDefault="005823D6" w:rsidP="00064AFA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eastAsiaTheme="minorEastAsia" w:hAnsiTheme="majorBidi" w:cs="Angsana New"/>
                <w:b/>
                <w:bCs/>
                <w:spacing w:val="-8"/>
                <w:sz w:val="28"/>
                <w:szCs w:val="28"/>
                <w:lang w:eastAsia="ja-JP"/>
              </w:rPr>
            </w:pPr>
            <w:r w:rsidRPr="005823D6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>31</w:t>
            </w:r>
            <w:r w:rsidR="001211B5" w:rsidRPr="001211B5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 xml:space="preserve"> </w:t>
            </w:r>
            <w:r w:rsidR="001211B5" w:rsidRPr="001211B5">
              <w:rPr>
                <w:rFonts w:asciiTheme="majorBidi" w:hAnsiTheme="majorBidi" w:cs="Angsana New"/>
                <w:b/>
                <w:bCs/>
                <w:spacing w:val="-8"/>
                <w:sz w:val="28"/>
                <w:szCs w:val="28"/>
                <w:cs/>
              </w:rPr>
              <w:t xml:space="preserve">มีนาคม </w:t>
            </w:r>
          </w:p>
          <w:p w14:paraId="55340B8C" w14:textId="405568B1" w:rsidR="00064AFA" w:rsidRPr="00780BAB" w:rsidRDefault="005823D6" w:rsidP="00064AFA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>2568</w:t>
            </w:r>
          </w:p>
        </w:tc>
        <w:tc>
          <w:tcPr>
            <w:tcW w:w="587" w:type="pct"/>
          </w:tcPr>
          <w:p w14:paraId="232F28CF" w14:textId="585914DA" w:rsidR="00F07C06" w:rsidRPr="00780BAB" w:rsidRDefault="00F07C06" w:rsidP="002A73C6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ณ วันที่</w:t>
            </w:r>
          </w:p>
          <w:p w14:paraId="2D813D13" w14:textId="5735A303" w:rsidR="007E5767" w:rsidRPr="00780BAB" w:rsidRDefault="005823D6" w:rsidP="002A73C6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>31</w:t>
            </w:r>
            <w:r w:rsidR="002A73C6" w:rsidRPr="00780BAB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 xml:space="preserve"> </w:t>
            </w:r>
            <w:r w:rsidR="007E5767" w:rsidRPr="00780BAB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ธันวาคม</w:t>
            </w:r>
          </w:p>
          <w:p w14:paraId="48ABCF34" w14:textId="7B68FD26" w:rsidR="00064AFA" w:rsidRPr="001211B5" w:rsidRDefault="005823D6" w:rsidP="00064AFA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B90C54" w:rsidRPr="00780BAB" w14:paraId="37B46EF4" w14:textId="77777777" w:rsidTr="002A73C6">
        <w:trPr>
          <w:trHeight w:val="459"/>
        </w:trPr>
        <w:tc>
          <w:tcPr>
            <w:tcW w:w="1912" w:type="pct"/>
          </w:tcPr>
          <w:p w14:paraId="591519FA" w14:textId="4210744B" w:rsidR="00B50E4A" w:rsidRPr="00780BAB" w:rsidRDefault="005823D6" w:rsidP="0075394C">
            <w:pPr>
              <w:tabs>
                <w:tab w:val="left" w:pos="0"/>
                <w:tab w:val="left" w:pos="612"/>
              </w:tabs>
              <w:ind w:firstLine="165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</w:t>
            </w:r>
            <w:r w:rsidR="00B50E4A" w:rsidRPr="00780BAB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. </w:t>
            </w:r>
            <w:r w:rsidR="00B50E4A" w:rsidRPr="00780BA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  <w:r w:rsidR="00B50E4A" w:rsidRPr="00780BA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 </w:t>
            </w:r>
            <w:r w:rsidR="00B50E4A" w:rsidRPr="00780BA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เรดดี้แพลนเน็ต ทราเว</w:t>
            </w:r>
            <w:r w:rsidR="00BA7D5C" w:rsidRPr="00780BA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</w:t>
            </w:r>
            <w:r w:rsidR="00B50E4A" w:rsidRPr="00780BA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เทค</w:t>
            </w:r>
            <w:r w:rsidR="00B50E4A" w:rsidRPr="00780BA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 </w:t>
            </w:r>
            <w:r w:rsidR="00B50E4A" w:rsidRPr="00780BA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28" w:type="pct"/>
          </w:tcPr>
          <w:p w14:paraId="199269EF" w14:textId="77777777" w:rsidR="00B50E4A" w:rsidRPr="00780BAB" w:rsidRDefault="00B50E4A" w:rsidP="00B50E4A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ให้</w:t>
            </w:r>
            <w:r w:rsidR="004B78B0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บริการแพลตฟอร์มการจองโรงแรมโดยตรงสำหรับโรงแรมและรีสอร์ต</w:t>
            </w:r>
          </w:p>
        </w:tc>
        <w:tc>
          <w:tcPr>
            <w:tcW w:w="713" w:type="pct"/>
          </w:tcPr>
          <w:p w14:paraId="20F6C5B3" w14:textId="77777777" w:rsidR="00B50E4A" w:rsidRPr="00780BAB" w:rsidRDefault="00B50E4A" w:rsidP="00B50E4A">
            <w:pPr>
              <w:ind w:left="-18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660" w:type="pct"/>
          </w:tcPr>
          <w:p w14:paraId="360B2FA2" w14:textId="1622D42B" w:rsidR="00B50E4A" w:rsidRPr="00780BAB" w:rsidRDefault="005823D6" w:rsidP="00B50E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587" w:type="pct"/>
          </w:tcPr>
          <w:p w14:paraId="662F17E4" w14:textId="0DA16746" w:rsidR="00B50E4A" w:rsidRPr="00780BAB" w:rsidRDefault="005823D6" w:rsidP="00B50E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B90C54" w:rsidRPr="00780BAB" w14:paraId="1E3F97C0" w14:textId="77777777" w:rsidTr="002A73C6">
        <w:trPr>
          <w:trHeight w:val="459"/>
        </w:trPr>
        <w:tc>
          <w:tcPr>
            <w:tcW w:w="1912" w:type="pct"/>
          </w:tcPr>
          <w:p w14:paraId="20115A6A" w14:textId="078C3976" w:rsidR="00B50E4A" w:rsidRPr="00780BAB" w:rsidRDefault="005823D6" w:rsidP="0059638D">
            <w:pPr>
              <w:tabs>
                <w:tab w:val="left" w:pos="252"/>
                <w:tab w:val="left" w:pos="612"/>
              </w:tabs>
              <w:ind w:firstLine="165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50E4A"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B50E4A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เรดดี้แพลนเน็ต แมกซ์ จำกัด</w:t>
            </w:r>
            <w:r w:rsidR="00B50E4A" w:rsidRPr="00780BA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Pr="005823D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B50E4A" w:rsidRPr="00780BA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28" w:type="pct"/>
          </w:tcPr>
          <w:p w14:paraId="54C64AD4" w14:textId="77777777" w:rsidR="00B50E4A" w:rsidRPr="00780BAB" w:rsidRDefault="00B50E4A" w:rsidP="00B50E4A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ให้บริการสื่อโฆษณาบนอินเตอร์เน็ต</w:t>
            </w:r>
          </w:p>
          <w:p w14:paraId="56319B4E" w14:textId="77777777" w:rsidR="00CF4DB1" w:rsidRPr="00780BAB" w:rsidRDefault="00CF4DB1" w:rsidP="00B50E4A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3" w:type="pct"/>
          </w:tcPr>
          <w:p w14:paraId="481FD594" w14:textId="77777777" w:rsidR="00B50E4A" w:rsidRPr="00780BAB" w:rsidRDefault="00B50E4A" w:rsidP="00B50E4A">
            <w:pPr>
              <w:ind w:left="-18" w:firstLine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660" w:type="pct"/>
          </w:tcPr>
          <w:p w14:paraId="08516B3B" w14:textId="53B5A2AB" w:rsidR="00B50E4A" w:rsidRPr="00780BAB" w:rsidRDefault="005823D6" w:rsidP="00B50E4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587" w:type="pct"/>
          </w:tcPr>
          <w:p w14:paraId="368B6F74" w14:textId="6217EAD8" w:rsidR="00B50E4A" w:rsidRPr="00780BAB" w:rsidRDefault="005823D6" w:rsidP="00B50E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</w:tbl>
    <w:p w14:paraId="08AD55BA" w14:textId="77999437" w:rsidR="00064AFA" w:rsidRPr="00780BAB" w:rsidRDefault="00394005" w:rsidP="00394005">
      <w:pPr>
        <w:numPr>
          <w:ilvl w:val="0"/>
          <w:numId w:val="6"/>
        </w:numPr>
        <w:ind w:right="277" w:hanging="180"/>
        <w:rPr>
          <w:rFonts w:asciiTheme="majorBidi" w:hAnsiTheme="majorBidi" w:cstheme="majorBidi"/>
          <w:sz w:val="22"/>
          <w:szCs w:val="22"/>
        </w:rPr>
      </w:pPr>
      <w:r w:rsidRPr="00780BAB">
        <w:rPr>
          <w:rFonts w:asciiTheme="majorBidi" w:hAnsiTheme="majorBidi" w:cstheme="majorBidi"/>
          <w:sz w:val="22"/>
          <w:szCs w:val="22"/>
        </w:rPr>
        <w:t> </w:t>
      </w:r>
      <w:r w:rsidR="00EF04A1" w:rsidRPr="00780BAB">
        <w:rPr>
          <w:rFonts w:asciiTheme="majorBidi" w:hAnsiTheme="majorBidi" w:cstheme="majorBidi"/>
          <w:sz w:val="22"/>
          <w:szCs w:val="22"/>
          <w:cs/>
        </w:rPr>
        <w:t xml:space="preserve">ณ </w:t>
      </w:r>
      <w:r w:rsidR="00B50E4A" w:rsidRPr="00780BAB">
        <w:rPr>
          <w:rFonts w:asciiTheme="majorBidi" w:hAnsiTheme="majorBidi" w:cstheme="majorBidi"/>
          <w:sz w:val="22"/>
          <w:szCs w:val="22"/>
          <w:cs/>
        </w:rPr>
        <w:t xml:space="preserve">วันที่ </w:t>
      </w:r>
      <w:r w:rsidR="005823D6" w:rsidRPr="005823D6">
        <w:rPr>
          <w:rFonts w:asciiTheme="majorBidi" w:hAnsiTheme="majorBidi" w:cstheme="majorBidi"/>
          <w:sz w:val="22"/>
          <w:szCs w:val="22"/>
        </w:rPr>
        <w:t>31</w:t>
      </w:r>
      <w:r w:rsidR="001211B5" w:rsidRPr="001211B5">
        <w:rPr>
          <w:rFonts w:asciiTheme="majorBidi" w:hAnsiTheme="majorBidi" w:cstheme="majorBidi"/>
          <w:sz w:val="22"/>
          <w:szCs w:val="22"/>
        </w:rPr>
        <w:t xml:space="preserve"> </w:t>
      </w:r>
      <w:r w:rsidR="001211B5" w:rsidRPr="001211B5">
        <w:rPr>
          <w:rFonts w:asciiTheme="majorBidi" w:hAnsiTheme="majorBidi" w:cs="Angsana New"/>
          <w:sz w:val="22"/>
          <w:szCs w:val="22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  <w:sz w:val="22"/>
          <w:szCs w:val="22"/>
        </w:rPr>
        <w:t>2568</w:t>
      </w:r>
      <w:r w:rsidR="001211B5" w:rsidRPr="001211B5">
        <w:rPr>
          <w:rFonts w:asciiTheme="majorBidi" w:hAnsiTheme="majorBidi" w:cstheme="majorBidi"/>
          <w:sz w:val="22"/>
          <w:szCs w:val="22"/>
        </w:rPr>
        <w:t xml:space="preserve"> </w:t>
      </w:r>
      <w:r w:rsidR="00EF04A1" w:rsidRPr="00780BAB">
        <w:rPr>
          <w:rFonts w:asciiTheme="majorBidi" w:hAnsiTheme="majorBidi" w:cstheme="majorBidi"/>
          <w:sz w:val="22"/>
          <w:szCs w:val="22"/>
          <w:cs/>
        </w:rPr>
        <w:t>บริษัท เรดดี้แพลนเน็ต แมกซ์ จำกัด</w:t>
      </w:r>
      <w:r w:rsidR="00EF04A1" w:rsidRPr="00780BAB">
        <w:rPr>
          <w:rFonts w:asciiTheme="majorBidi" w:hAnsiTheme="majorBidi" w:cstheme="majorBidi"/>
          <w:sz w:val="22"/>
          <w:szCs w:val="22"/>
        </w:rPr>
        <w:t xml:space="preserve"> </w:t>
      </w:r>
      <w:r w:rsidR="00EF04A1" w:rsidRPr="00780BAB">
        <w:rPr>
          <w:rFonts w:asciiTheme="majorBidi" w:hAnsiTheme="majorBidi" w:cstheme="majorBidi"/>
          <w:sz w:val="22"/>
          <w:szCs w:val="22"/>
          <w:cs/>
        </w:rPr>
        <w:t>อยู่ระหว่างการหยุดดำเนินกิจการ</w:t>
      </w:r>
    </w:p>
    <w:p w14:paraId="7CBE8427" w14:textId="77777777" w:rsidR="003A00D8" w:rsidRPr="00780BAB" w:rsidRDefault="003A00D8" w:rsidP="004D267B">
      <w:pPr>
        <w:spacing w:line="260" w:lineRule="atLeast"/>
        <w:ind w:left="720"/>
        <w:jc w:val="thaiDistribute"/>
        <w:rPr>
          <w:rFonts w:asciiTheme="majorBidi" w:eastAsia="Times New Roman" w:hAnsiTheme="majorBidi" w:cstheme="majorBidi"/>
          <w:color w:val="FF0000"/>
          <w:cs/>
        </w:rPr>
        <w:sectPr w:rsidR="003A00D8" w:rsidRPr="00780BAB" w:rsidSect="007D5545">
          <w:headerReference w:type="default" r:id="rId8"/>
          <w:pgSz w:w="11909" w:h="16834" w:code="9"/>
          <w:pgMar w:top="1440" w:right="1224" w:bottom="720" w:left="1440" w:header="864" w:footer="432" w:gutter="0"/>
          <w:pgNumType w:start="10"/>
          <w:cols w:space="720"/>
          <w:noEndnote/>
          <w:docGrid w:linePitch="435"/>
        </w:sectPr>
      </w:pPr>
    </w:p>
    <w:p w14:paraId="33E0C63A" w14:textId="77777777" w:rsidR="00D131FB" w:rsidRPr="00780BAB" w:rsidRDefault="00877065" w:rsidP="00306659">
      <w:pPr>
        <w:numPr>
          <w:ilvl w:val="0"/>
          <w:numId w:val="1"/>
        </w:numPr>
        <w:ind w:left="547" w:hanging="547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lastRenderedPageBreak/>
        <w:t>เกณฑ์การจัดทำและนำเสนองบการเงินระหว่างกาลรวมและเฉพาะกิจการ</w:t>
      </w:r>
    </w:p>
    <w:p w14:paraId="512174DD" w14:textId="6518B54E" w:rsidR="007A5BD6" w:rsidRPr="00FD1548" w:rsidRDefault="00877065" w:rsidP="00A41A2E">
      <w:pPr>
        <w:numPr>
          <w:ilvl w:val="1"/>
          <w:numId w:val="1"/>
        </w:numPr>
        <w:spacing w:after="240"/>
        <w:ind w:left="1080" w:right="130" w:hanging="518"/>
        <w:jc w:val="thaiDistribute"/>
        <w:rPr>
          <w:rFonts w:asciiTheme="majorBidi" w:hAnsiTheme="majorBidi" w:cstheme="majorBidi"/>
        </w:rPr>
      </w:pPr>
      <w:r w:rsidRPr="00FD1548">
        <w:rPr>
          <w:rFonts w:asciiTheme="majorBidi" w:hAnsiTheme="majorBidi" w:cstheme="majorBidi"/>
          <w:spacing w:val="-2"/>
          <w:cs/>
        </w:rPr>
        <w:t>งบการเงินระหว่างกาลรวมและ</w:t>
      </w:r>
      <w:r w:rsidR="005941C7" w:rsidRPr="00FD1548">
        <w:rPr>
          <w:rFonts w:asciiTheme="majorBidi" w:hAnsiTheme="majorBidi" w:cstheme="majorBidi"/>
          <w:spacing w:val="-2"/>
          <w:cs/>
        </w:rPr>
        <w:t>งบการเงินระหว่างกาล</w:t>
      </w:r>
      <w:r w:rsidRPr="00FD1548">
        <w:rPr>
          <w:rFonts w:asciiTheme="majorBidi" w:hAnsiTheme="majorBidi" w:cstheme="majorBidi"/>
          <w:spacing w:val="-2"/>
          <w:cs/>
        </w:rPr>
        <w:t>เฉพาะกิจการนี้ได้จัดทำขึ้นในสกุลเงิน</w:t>
      </w:r>
      <w:r w:rsidRPr="00FD1548">
        <w:rPr>
          <w:rFonts w:asciiTheme="majorBidi" w:hAnsiTheme="majorBidi" w:cstheme="majorBidi"/>
          <w:cs/>
        </w:rPr>
        <w:t xml:space="preserve">บาทและตามมาตรฐานการบัญชีฉบับที่ </w:t>
      </w:r>
      <w:r w:rsidR="005823D6" w:rsidRPr="005823D6">
        <w:rPr>
          <w:rFonts w:asciiTheme="majorBidi" w:hAnsiTheme="majorBidi" w:cstheme="majorBidi"/>
        </w:rPr>
        <w:t>34</w:t>
      </w:r>
      <w:r w:rsidRPr="00FD1548">
        <w:rPr>
          <w:rFonts w:asciiTheme="majorBidi" w:hAnsiTheme="majorBidi" w:cstheme="majorBidi"/>
        </w:rPr>
        <w:t xml:space="preserve"> </w:t>
      </w:r>
      <w:r w:rsidRPr="00FD1548">
        <w:rPr>
          <w:rFonts w:asciiTheme="majorBidi" w:hAnsiTheme="majorBidi" w:cstheme="majorBidi"/>
          <w:cs/>
        </w:rPr>
        <w:t>เรื่อง “</w:t>
      </w:r>
      <w:r w:rsidR="00F713F1" w:rsidRPr="00FD1548">
        <w:rPr>
          <w:rFonts w:asciiTheme="majorBidi" w:hAnsiTheme="majorBidi" w:cstheme="majorBidi"/>
          <w:cs/>
        </w:rPr>
        <w:t>การ</w:t>
      </w:r>
      <w:r w:rsidRPr="00FD1548">
        <w:rPr>
          <w:rFonts w:asciiTheme="majorBidi" w:hAnsiTheme="majorBidi" w:cstheme="majorBidi"/>
          <w:cs/>
        </w:rPr>
        <w:t>รายงานทางการเงินระหว่างกาล” และวิธีปฏิบัติ</w:t>
      </w:r>
      <w:r w:rsidRPr="00FD1548">
        <w:rPr>
          <w:rFonts w:asciiTheme="majorBidi" w:hAnsiTheme="majorBidi" w:cstheme="majorBidi"/>
          <w:spacing w:val="-8"/>
          <w:cs/>
        </w:rPr>
        <w:t>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4B6832" w:rsidRPr="00FD1548">
        <w:rPr>
          <w:rFonts w:asciiTheme="majorBidi" w:hAnsiTheme="majorBidi" w:cstheme="majorBidi"/>
        </w:rPr>
        <w:t xml:space="preserve"> </w:t>
      </w:r>
      <w:r w:rsidR="001F2C9B" w:rsidRPr="00FD1548">
        <w:rPr>
          <w:rFonts w:asciiTheme="majorBidi" w:hAnsiTheme="majorBidi" w:cstheme="majorBidi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B8D1B4E" w14:textId="77777777" w:rsidR="00DB282B" w:rsidRPr="00FD1548" w:rsidRDefault="001412D2" w:rsidP="00A41A2E">
      <w:pPr>
        <w:numPr>
          <w:ilvl w:val="1"/>
          <w:numId w:val="1"/>
        </w:numPr>
        <w:spacing w:after="240"/>
        <w:ind w:left="1080" w:right="130" w:hanging="518"/>
        <w:jc w:val="thaiDistribute"/>
        <w:rPr>
          <w:rFonts w:asciiTheme="majorBidi" w:hAnsiTheme="majorBidi" w:cstheme="majorBidi"/>
        </w:rPr>
      </w:pPr>
      <w:r w:rsidRPr="00FD1548">
        <w:rPr>
          <w:rFonts w:asciiTheme="majorBidi" w:hAnsiTheme="majorBidi" w:cstheme="majorBidi"/>
          <w:cs/>
        </w:rPr>
        <w:t>กลุ่มบริษัทจัดทำงบการเงินระหว่างกาลตามกฎหมายเป็นภาษาไทยตามมาตรฐานการรายงานทางการเงิน อย่างไรก็ตาม เพื่อความสะดวกของผู้อ่านงบการเงิน กลุ่ม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3F5D2AB8" w14:textId="63E2BD3B" w:rsidR="00DB282B" w:rsidRPr="00780BAB" w:rsidRDefault="00877065" w:rsidP="002539A0">
      <w:pPr>
        <w:numPr>
          <w:ilvl w:val="1"/>
          <w:numId w:val="1"/>
        </w:numPr>
        <w:spacing w:after="240"/>
        <w:ind w:left="1080" w:right="130" w:hanging="518"/>
        <w:jc w:val="thaiDistribute"/>
        <w:rPr>
          <w:rFonts w:asciiTheme="majorBidi" w:hAnsiTheme="majorBidi" w:cstheme="majorBidi"/>
          <w:spacing w:val="-6"/>
        </w:rPr>
      </w:pPr>
      <w:r w:rsidRPr="00FD1548">
        <w:rPr>
          <w:rFonts w:asciiTheme="majorBidi" w:hAnsiTheme="majorBidi" w:cstheme="majorBidi"/>
          <w:cs/>
        </w:rPr>
        <w:t xml:space="preserve">งบฐานะการเงินรวมและงบฐานะการเงินเฉพาะกิจการ ณ วันที่ </w:t>
      </w:r>
      <w:r w:rsidR="005823D6" w:rsidRPr="005823D6">
        <w:rPr>
          <w:rFonts w:asciiTheme="majorBidi" w:hAnsiTheme="majorBidi" w:cstheme="majorBidi"/>
        </w:rPr>
        <w:t>31</w:t>
      </w:r>
      <w:r w:rsidRPr="00FD1548">
        <w:rPr>
          <w:rFonts w:asciiTheme="majorBidi" w:hAnsiTheme="majorBidi" w:cstheme="majorBidi"/>
          <w:cs/>
        </w:rPr>
        <w:t xml:space="preserve"> ธันวาคม </w:t>
      </w:r>
      <w:r w:rsidR="005823D6" w:rsidRPr="005823D6">
        <w:rPr>
          <w:rFonts w:asciiTheme="majorBidi" w:hAnsiTheme="majorBidi" w:cstheme="majorBidi"/>
        </w:rPr>
        <w:t>256</w:t>
      </w:r>
      <w:r w:rsidR="005823D6" w:rsidRPr="005823D6">
        <w:rPr>
          <w:rFonts w:asciiTheme="majorBidi" w:eastAsiaTheme="minorEastAsia" w:hAnsiTheme="majorBidi" w:cstheme="majorBidi" w:hint="eastAsia"/>
          <w:lang w:eastAsia="ja-JP"/>
        </w:rPr>
        <w:t>7</w:t>
      </w:r>
      <w:r w:rsidR="004B6832" w:rsidRPr="00FD1548">
        <w:rPr>
          <w:rFonts w:asciiTheme="majorBidi" w:hAnsiTheme="majorBidi" w:cstheme="majorBidi"/>
        </w:rPr>
        <w:t xml:space="preserve"> </w:t>
      </w:r>
      <w:r w:rsidRPr="00FD1548">
        <w:rPr>
          <w:rFonts w:asciiTheme="majorBidi" w:hAnsiTheme="majorBidi" w:cstheme="majorBidi"/>
          <w:cs/>
        </w:rPr>
        <w:t>ซึ่งนำมาแสดงเปรียบเทียบได้มาจากงบการเงินรวมและเฉพาะกิจการของบริษัทสำหรับปีสิ้นสุดวันเดียวกันซึ่งได้ตรวจสอบแล้ว</w:t>
      </w:r>
      <w:r w:rsidR="008A0C69" w:rsidRPr="00780BAB">
        <w:rPr>
          <w:rFonts w:asciiTheme="majorBidi" w:hAnsiTheme="majorBidi" w:cstheme="majorBidi"/>
          <w:spacing w:val="-6"/>
        </w:rPr>
        <w:t xml:space="preserve"> </w:t>
      </w:r>
    </w:p>
    <w:p w14:paraId="743CB533" w14:textId="4DD022B8" w:rsidR="00DB282B" w:rsidRPr="00780BAB" w:rsidRDefault="00877065" w:rsidP="0045423F">
      <w:pPr>
        <w:numPr>
          <w:ilvl w:val="1"/>
          <w:numId w:val="1"/>
        </w:numPr>
        <w:spacing w:after="240"/>
        <w:ind w:left="1107" w:right="136" w:hanging="567"/>
        <w:jc w:val="thaiDistribute"/>
        <w:rPr>
          <w:rFonts w:asciiTheme="majorBidi" w:hAnsiTheme="majorBidi" w:cstheme="majorBidi"/>
          <w:spacing w:val="-4"/>
        </w:rPr>
      </w:pPr>
      <w:r w:rsidRPr="00780BAB">
        <w:rPr>
          <w:rFonts w:asciiTheme="majorBidi" w:hAnsiTheme="majorBidi" w:cstheme="majorBidi"/>
          <w:spacing w:val="-4"/>
          <w:cs/>
        </w:rPr>
        <w:t>ผลการดำเนินงานซึ่งยังไม่ได้ตรวจสอบที่ปรา</w:t>
      </w:r>
      <w:r w:rsidR="008E4C37" w:rsidRPr="00780BAB">
        <w:rPr>
          <w:rFonts w:asciiTheme="majorBidi" w:hAnsiTheme="majorBidi" w:cstheme="majorBidi"/>
          <w:spacing w:val="-4"/>
          <w:cs/>
        </w:rPr>
        <w:t>กฎ</w:t>
      </w:r>
      <w:r w:rsidRPr="00780BAB">
        <w:rPr>
          <w:rFonts w:asciiTheme="majorBidi" w:hAnsiTheme="majorBidi" w:cstheme="majorBidi"/>
          <w:spacing w:val="-4"/>
          <w:cs/>
        </w:rPr>
        <w:t>ใน</w:t>
      </w:r>
      <w:r w:rsidR="00403803" w:rsidRPr="00780BAB">
        <w:rPr>
          <w:rFonts w:asciiTheme="majorBidi" w:hAnsiTheme="majorBidi" w:cstheme="majorBidi"/>
          <w:spacing w:val="-4"/>
          <w:cs/>
        </w:rPr>
        <w:t>งวดสามเดือนสิ้นสุด</w:t>
      </w:r>
      <w:r w:rsidR="00403803" w:rsidRPr="0045165F">
        <w:rPr>
          <w:rFonts w:asciiTheme="majorBidi" w:hAnsiTheme="majorBidi" w:cstheme="majorBidi"/>
          <w:spacing w:val="2"/>
          <w:cs/>
        </w:rPr>
        <w:t xml:space="preserve">วันที่ </w:t>
      </w:r>
      <w:r w:rsidR="005823D6" w:rsidRPr="005823D6">
        <w:rPr>
          <w:rFonts w:asciiTheme="majorBidi" w:hAnsiTheme="majorBidi" w:cstheme="majorBidi"/>
          <w:spacing w:val="2"/>
        </w:rPr>
        <w:t>31</w:t>
      </w:r>
      <w:r w:rsidR="00E708B1" w:rsidRPr="00E708B1">
        <w:rPr>
          <w:rFonts w:asciiTheme="majorBidi" w:hAnsiTheme="majorBidi" w:cstheme="majorBidi"/>
          <w:spacing w:val="2"/>
        </w:rPr>
        <w:t xml:space="preserve"> </w:t>
      </w:r>
      <w:r w:rsidR="00E708B1" w:rsidRPr="00E708B1">
        <w:rPr>
          <w:rFonts w:asciiTheme="majorBidi" w:hAnsiTheme="majorBidi" w:cs="Angsana New"/>
          <w:spacing w:val="2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  <w:spacing w:val="2"/>
        </w:rPr>
        <w:t>2568</w:t>
      </w:r>
      <w:r w:rsidR="00E708B1" w:rsidRPr="00E708B1">
        <w:rPr>
          <w:rFonts w:asciiTheme="majorBidi" w:hAnsiTheme="majorBidi" w:cstheme="majorBidi"/>
          <w:spacing w:val="2"/>
        </w:rPr>
        <w:t xml:space="preserve"> </w:t>
      </w:r>
      <w:r w:rsidRPr="0045165F">
        <w:rPr>
          <w:rFonts w:asciiTheme="majorBidi" w:hAnsiTheme="majorBidi" w:cstheme="majorBidi"/>
          <w:spacing w:val="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580055FE" w14:textId="18B095C2" w:rsidR="00DB282B" w:rsidRPr="00780BAB" w:rsidRDefault="00877065" w:rsidP="00A275AE">
      <w:pPr>
        <w:numPr>
          <w:ilvl w:val="1"/>
          <w:numId w:val="1"/>
        </w:numPr>
        <w:spacing w:after="240"/>
        <w:ind w:left="1080" w:right="136" w:hanging="522"/>
        <w:jc w:val="thaiDistribute"/>
        <w:rPr>
          <w:rFonts w:asciiTheme="majorBidi" w:hAnsiTheme="majorBidi" w:cstheme="majorBidi"/>
          <w:spacing w:val="-4"/>
        </w:rPr>
      </w:pPr>
      <w:r w:rsidRPr="00780BAB">
        <w:rPr>
          <w:rFonts w:asciiTheme="majorBidi" w:hAnsiTheme="majorBidi" w:cstheme="majorBidi"/>
          <w:spacing w:val="-4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Pr="0046107A">
        <w:rPr>
          <w:rFonts w:asciiTheme="majorBidi" w:hAnsiTheme="majorBidi" w:cstheme="majorBidi"/>
          <w:spacing w:val="-10"/>
          <w:cs/>
        </w:rPr>
        <w:t xml:space="preserve">งบการเงินระหว่างกาล ดังนั้น </w:t>
      </w:r>
      <w:r w:rsidR="00591077" w:rsidRPr="0046107A">
        <w:rPr>
          <w:rFonts w:asciiTheme="majorBidi" w:hAnsiTheme="majorBidi" w:cstheme="majorBidi"/>
          <w:spacing w:val="-10"/>
          <w:cs/>
        </w:rPr>
        <w:t xml:space="preserve">งบการเงินระหว่างกาลสำหรับงวดสามเดือนสิ้นสุดวันที่ </w:t>
      </w:r>
      <w:r w:rsidR="005823D6" w:rsidRPr="005823D6">
        <w:rPr>
          <w:rFonts w:asciiTheme="majorBidi" w:hAnsiTheme="majorBidi" w:cstheme="majorBidi"/>
          <w:spacing w:val="-10"/>
        </w:rPr>
        <w:t>31</w:t>
      </w:r>
      <w:r w:rsidR="00E708B1" w:rsidRPr="0046107A">
        <w:rPr>
          <w:rFonts w:asciiTheme="majorBidi" w:hAnsiTheme="majorBidi" w:cstheme="majorBidi"/>
          <w:spacing w:val="-10"/>
        </w:rPr>
        <w:t xml:space="preserve"> </w:t>
      </w:r>
      <w:r w:rsidR="00E708B1" w:rsidRPr="0046107A">
        <w:rPr>
          <w:rFonts w:asciiTheme="majorBidi" w:hAnsiTheme="majorBidi" w:cs="Angsana New"/>
          <w:spacing w:val="-10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  <w:spacing w:val="-10"/>
        </w:rPr>
        <w:t>2568</w:t>
      </w:r>
      <w:r w:rsidR="005A629E" w:rsidRPr="00780BAB">
        <w:rPr>
          <w:rFonts w:asciiTheme="majorBidi" w:hAnsiTheme="majorBidi" w:cstheme="majorBidi"/>
          <w:spacing w:val="-4"/>
        </w:rPr>
        <w:t xml:space="preserve"> </w:t>
      </w:r>
      <w:r w:rsidRPr="00046124">
        <w:rPr>
          <w:rFonts w:asciiTheme="majorBidi" w:hAnsiTheme="majorBidi" w:cstheme="majorBidi"/>
          <w:spacing w:val="-6"/>
          <w:cs/>
        </w:rPr>
        <w:t xml:space="preserve">จึงควรอ่านประกอบกับงบการเงินสำหรับปีสิ้นสุดวันที่ </w:t>
      </w:r>
      <w:r w:rsidR="005823D6" w:rsidRPr="005823D6">
        <w:rPr>
          <w:rFonts w:asciiTheme="majorBidi" w:hAnsiTheme="majorBidi" w:cstheme="majorBidi"/>
          <w:spacing w:val="-6"/>
        </w:rPr>
        <w:t>31</w:t>
      </w:r>
      <w:r w:rsidRPr="00046124">
        <w:rPr>
          <w:rFonts w:asciiTheme="majorBidi" w:hAnsiTheme="majorBidi" w:cstheme="majorBidi"/>
          <w:spacing w:val="-6"/>
          <w:cs/>
        </w:rPr>
        <w:t xml:space="preserve"> ธันวาคม </w:t>
      </w:r>
      <w:r w:rsidR="005823D6" w:rsidRPr="005823D6">
        <w:rPr>
          <w:rFonts w:asciiTheme="majorBidi" w:hAnsiTheme="majorBidi" w:cstheme="majorBidi"/>
          <w:spacing w:val="-6"/>
        </w:rPr>
        <w:t>2567</w:t>
      </w:r>
      <w:r w:rsidRPr="00046124">
        <w:rPr>
          <w:rFonts w:asciiTheme="majorBidi" w:hAnsiTheme="majorBidi" w:cstheme="majorBidi"/>
          <w:spacing w:val="-6"/>
          <w:cs/>
        </w:rPr>
        <w:t xml:space="preserve"> ซึ่งได้มีการตรวจสอบ</w:t>
      </w:r>
      <w:r w:rsidRPr="00780BAB">
        <w:rPr>
          <w:rFonts w:asciiTheme="majorBidi" w:hAnsiTheme="majorBidi" w:cstheme="majorBidi"/>
          <w:spacing w:val="-4"/>
          <w:cs/>
        </w:rPr>
        <w:t>แล้ว</w:t>
      </w:r>
    </w:p>
    <w:p w14:paraId="1FEFE3D7" w14:textId="0147777F" w:rsidR="00877065" w:rsidRPr="00780BAB" w:rsidRDefault="00877065" w:rsidP="005575F2">
      <w:pPr>
        <w:numPr>
          <w:ilvl w:val="1"/>
          <w:numId w:val="1"/>
        </w:numPr>
        <w:ind w:left="1080" w:right="130" w:hanging="518"/>
        <w:jc w:val="thaiDistribute"/>
        <w:rPr>
          <w:rFonts w:asciiTheme="majorBidi" w:hAnsiTheme="majorBidi" w:cstheme="majorBidi"/>
          <w:spacing w:val="-4"/>
        </w:rPr>
      </w:pPr>
      <w:r w:rsidRPr="00780BAB">
        <w:rPr>
          <w:rFonts w:asciiTheme="majorBidi" w:hAnsiTheme="majorBidi" w:cstheme="majorBidi"/>
          <w:spacing w:val="-4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Pr="00691D17">
        <w:rPr>
          <w:rFonts w:asciiTheme="majorBidi" w:hAnsiTheme="majorBidi" w:cstheme="majorBidi"/>
          <w:spacing w:val="-8"/>
          <w:cs/>
        </w:rPr>
        <w:t>ระหว่างกาลรวมนี้แล้ว งบการเงินระหว่างกาลรวม</w:t>
      </w:r>
      <w:r w:rsidR="00620ECE" w:rsidRPr="00691D17">
        <w:rPr>
          <w:rFonts w:asciiTheme="majorBidi" w:hAnsiTheme="majorBidi" w:cstheme="majorBidi"/>
          <w:spacing w:val="-8"/>
          <w:cs/>
        </w:rPr>
        <w:t>สำหรับ</w:t>
      </w:r>
      <w:r w:rsidR="00250DA6" w:rsidRPr="00691D17">
        <w:rPr>
          <w:rFonts w:asciiTheme="majorBidi" w:hAnsiTheme="majorBidi" w:cstheme="majorBidi"/>
          <w:spacing w:val="-8"/>
          <w:cs/>
        </w:rPr>
        <w:t>งวดสามเดือนสิ้นสุด</w:t>
      </w:r>
      <w:r w:rsidR="006529FE" w:rsidRPr="00691D17">
        <w:rPr>
          <w:rFonts w:asciiTheme="majorBidi" w:hAnsiTheme="majorBidi" w:cstheme="majorBidi"/>
          <w:spacing w:val="-8"/>
        </w:rPr>
        <w:t xml:space="preserve"> </w:t>
      </w:r>
      <w:r w:rsidR="00250DA6" w:rsidRPr="00691D17">
        <w:rPr>
          <w:rFonts w:asciiTheme="majorBidi" w:hAnsiTheme="majorBidi" w:cstheme="majorBidi"/>
          <w:spacing w:val="-8"/>
          <w:cs/>
        </w:rPr>
        <w:t xml:space="preserve">วันที่ </w:t>
      </w:r>
      <w:r w:rsidR="005823D6" w:rsidRPr="005823D6">
        <w:rPr>
          <w:rFonts w:asciiTheme="majorBidi" w:hAnsiTheme="majorBidi" w:cstheme="majorBidi"/>
          <w:spacing w:val="-8"/>
        </w:rPr>
        <w:t>31</w:t>
      </w:r>
      <w:r w:rsidR="00E708B1" w:rsidRPr="00691D17">
        <w:rPr>
          <w:rFonts w:asciiTheme="majorBidi" w:hAnsiTheme="majorBidi" w:cstheme="majorBidi"/>
          <w:spacing w:val="-8"/>
        </w:rPr>
        <w:t xml:space="preserve"> </w:t>
      </w:r>
      <w:r w:rsidR="00E708B1" w:rsidRPr="00691D17">
        <w:rPr>
          <w:rFonts w:asciiTheme="majorBidi" w:hAnsiTheme="majorBidi" w:cs="Angsana New"/>
          <w:spacing w:val="-8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  <w:spacing w:val="2"/>
        </w:rPr>
        <w:t>2568</w:t>
      </w:r>
      <w:r w:rsidR="00EA1B9F" w:rsidRPr="0045165F">
        <w:rPr>
          <w:rFonts w:asciiTheme="majorBidi" w:hAnsiTheme="majorBidi" w:cstheme="majorBidi"/>
          <w:spacing w:val="2"/>
        </w:rPr>
        <w:t xml:space="preserve"> </w:t>
      </w:r>
      <w:r w:rsidRPr="00911773">
        <w:rPr>
          <w:rFonts w:asciiTheme="majorBidi" w:hAnsiTheme="majorBidi" w:cstheme="majorBidi"/>
          <w:spacing w:val="4"/>
          <w:cs/>
        </w:rPr>
        <w:t>ได้จัดทำขึ้นโดยรวมงบการเงินระหว่างกาลของบริษัทย่อย</w:t>
      </w:r>
      <w:r w:rsidR="00620ECE" w:rsidRPr="00911773">
        <w:rPr>
          <w:rFonts w:asciiTheme="majorBidi" w:hAnsiTheme="majorBidi" w:cstheme="majorBidi"/>
          <w:spacing w:val="4"/>
          <w:cs/>
        </w:rPr>
        <w:t>สำหรับ</w:t>
      </w:r>
      <w:r w:rsidR="006529FE" w:rsidRPr="00911773">
        <w:rPr>
          <w:rFonts w:asciiTheme="majorBidi" w:hAnsiTheme="majorBidi" w:cstheme="majorBidi"/>
          <w:spacing w:val="4"/>
          <w:cs/>
        </w:rPr>
        <w:t xml:space="preserve">งวดสามเดือนสิ้นสุดวันที่ </w:t>
      </w:r>
      <w:r w:rsidR="005823D6" w:rsidRPr="005823D6">
        <w:rPr>
          <w:rFonts w:asciiTheme="majorBidi" w:hAnsiTheme="majorBidi" w:cstheme="majorBidi"/>
          <w:spacing w:val="4"/>
        </w:rPr>
        <w:t>31</w:t>
      </w:r>
      <w:r w:rsidR="00E708B1" w:rsidRPr="00911773">
        <w:rPr>
          <w:rFonts w:asciiTheme="majorBidi" w:hAnsiTheme="majorBidi" w:cstheme="majorBidi"/>
          <w:spacing w:val="4"/>
        </w:rPr>
        <w:t xml:space="preserve"> </w:t>
      </w:r>
      <w:r w:rsidR="00E708B1" w:rsidRPr="00E708B1">
        <w:rPr>
          <w:rFonts w:asciiTheme="majorBidi" w:hAnsiTheme="majorBidi" w:cs="Angsana New"/>
          <w:spacing w:val="2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  <w:spacing w:val="2"/>
        </w:rPr>
        <w:t>2568</w:t>
      </w:r>
      <w:r w:rsidR="00E708B1" w:rsidRPr="00E708B1">
        <w:rPr>
          <w:rFonts w:asciiTheme="majorBidi" w:hAnsiTheme="majorBidi" w:cstheme="majorBidi"/>
          <w:spacing w:val="2"/>
        </w:rPr>
        <w:t xml:space="preserve"> </w:t>
      </w:r>
      <w:r w:rsidRPr="0045165F">
        <w:rPr>
          <w:rFonts w:asciiTheme="majorBidi" w:hAnsiTheme="majorBidi" w:cstheme="majorBidi"/>
          <w:spacing w:val="2"/>
          <w:cs/>
        </w:rPr>
        <w:t>ซึ่งได้สอบทานแล้ว</w:t>
      </w:r>
    </w:p>
    <w:p w14:paraId="2B180970" w14:textId="77777777" w:rsidR="00E36F4F" w:rsidRPr="00A4370D" w:rsidRDefault="005575F2" w:rsidP="00E36F4F">
      <w:pPr>
        <w:numPr>
          <w:ilvl w:val="1"/>
          <w:numId w:val="1"/>
        </w:numPr>
        <w:ind w:left="1080" w:right="130" w:hanging="518"/>
        <w:jc w:val="thaiDistribute"/>
        <w:rPr>
          <w:rFonts w:asciiTheme="majorBidi" w:eastAsia="Calibri" w:hAnsiTheme="majorBidi" w:cstheme="majorBidi"/>
          <w:lang w:bidi="ar-SA"/>
        </w:rPr>
      </w:pPr>
      <w:r w:rsidRPr="00780BAB">
        <w:rPr>
          <w:rFonts w:asciiTheme="majorBidi" w:hAnsiTheme="majorBidi" w:cstheme="majorBidi"/>
          <w:color w:val="FF0000"/>
          <w:spacing w:val="-4"/>
          <w:cs/>
        </w:rPr>
        <w:br w:type="page"/>
      </w:r>
      <w:r w:rsidR="00A70AF3" w:rsidRPr="00A4370D">
        <w:rPr>
          <w:rFonts w:asciiTheme="majorBidi" w:hAnsiTheme="majorBidi" w:cstheme="majorBidi"/>
          <w:cs/>
        </w:rPr>
        <w:lastRenderedPageBreak/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A57DABE" w14:textId="3587B7B0" w:rsidR="00105349" w:rsidRDefault="00105349" w:rsidP="00105349">
      <w:pPr>
        <w:spacing w:before="240" w:after="240"/>
        <w:ind w:left="1080" w:right="130"/>
        <w:jc w:val="thaiDistribute"/>
        <w:rPr>
          <w:rFonts w:asciiTheme="majorBidi" w:eastAsia="Times New Roman" w:hAnsiTheme="majorBidi" w:cstheme="majorBidi"/>
          <w:lang w:val="en-GB"/>
        </w:rPr>
      </w:pPr>
      <w:r w:rsidRPr="005D5AB6">
        <w:rPr>
          <w:rFonts w:asciiTheme="majorBidi" w:eastAsia="Times New Roman" w:hAnsiTheme="majorBidi" w:cstheme="majorBidi"/>
          <w:cs/>
          <w:lang w:val="en-GB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5D5AB6">
        <w:rPr>
          <w:rFonts w:asciiTheme="majorBidi" w:eastAsia="Times New Roman" w:hAnsiTheme="majorBidi" w:cstheme="majorBidi"/>
          <w:cs/>
          <w:lang w:val="en-GB"/>
        </w:rPr>
        <w:br/>
      </w:r>
      <w:r w:rsidR="005823D6" w:rsidRPr="005823D6">
        <w:rPr>
          <w:rFonts w:asciiTheme="majorBidi" w:eastAsia="Times New Roman" w:hAnsiTheme="majorBidi" w:cstheme="majorBidi"/>
        </w:rPr>
        <w:t>1</w:t>
      </w:r>
      <w:r w:rsidRPr="005D5AB6">
        <w:rPr>
          <w:rFonts w:asciiTheme="majorBidi" w:eastAsia="Times New Roman" w:hAnsiTheme="majorBidi" w:cstheme="majorBidi"/>
          <w:cs/>
          <w:lang w:val="en-GB"/>
        </w:rPr>
        <w:t xml:space="preserve"> มกราคม </w:t>
      </w:r>
      <w:r w:rsidR="005823D6" w:rsidRPr="005823D6">
        <w:rPr>
          <w:rFonts w:asciiTheme="majorBidi" w:eastAsia="Times New Roman" w:hAnsiTheme="majorBidi" w:cstheme="majorBidi"/>
        </w:rPr>
        <w:t>2568</w:t>
      </w:r>
      <w:r w:rsidRPr="005D5AB6">
        <w:rPr>
          <w:rFonts w:asciiTheme="majorBidi" w:eastAsia="Times New Roman" w:hAnsiTheme="majorBidi" w:cstheme="majorBidi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</w:t>
      </w:r>
      <w:r w:rsidRPr="00C33ACB">
        <w:rPr>
          <w:rFonts w:asciiTheme="majorBidi" w:eastAsia="Times New Roman" w:hAnsiTheme="majorBidi" w:cstheme="majorBidi"/>
          <w:spacing w:val="6"/>
          <w:cs/>
          <w:lang w:val="en-GB"/>
        </w:rPr>
        <w:t>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Pr="005D5AB6">
        <w:rPr>
          <w:rFonts w:asciiTheme="majorBidi" w:eastAsia="Times New Roman" w:hAnsiTheme="majorBidi" w:cstheme="majorBidi"/>
          <w:cs/>
          <w:lang w:val="en-GB"/>
        </w:rPr>
        <w:t>เป็นการปรับปรุงข้อกำหนดทางการบัญช</w:t>
      </w:r>
      <w:r w:rsidR="005D5AB6">
        <w:rPr>
          <w:rFonts w:asciiTheme="majorBidi" w:eastAsia="Times New Roman" w:hAnsiTheme="majorBidi" w:cstheme="majorBidi" w:hint="cs"/>
          <w:cs/>
          <w:lang w:val="en-GB"/>
        </w:rPr>
        <w:t>ี</w:t>
      </w:r>
      <w:r w:rsidR="00161F32">
        <w:rPr>
          <w:rFonts w:asciiTheme="majorBidi" w:eastAsia="Times New Roman" w:hAnsiTheme="majorBidi" w:cstheme="majorBidi"/>
          <w:lang w:val="en-GB"/>
        </w:rPr>
        <w:t xml:space="preserve"> </w:t>
      </w:r>
      <w:r w:rsidR="00161F32">
        <w:rPr>
          <w:rFonts w:asciiTheme="majorBidi" w:eastAsia="Times New Roman" w:hAnsiTheme="majorBidi" w:cstheme="majorBidi" w:hint="cs"/>
          <w:cs/>
          <w:lang w:val="en-GB"/>
        </w:rPr>
        <w:t>ได้แก่</w:t>
      </w:r>
    </w:p>
    <w:p w14:paraId="481B154B" w14:textId="191A951D" w:rsidR="00386767" w:rsidRPr="00386767" w:rsidRDefault="00386767" w:rsidP="009767F4">
      <w:pPr>
        <w:tabs>
          <w:tab w:val="left" w:pos="1170"/>
        </w:tabs>
        <w:spacing w:before="240" w:after="240"/>
        <w:ind w:left="1440" w:right="130" w:hanging="360"/>
        <w:jc w:val="thaiDistribute"/>
        <w:rPr>
          <w:rFonts w:asciiTheme="majorBidi" w:eastAsia="Times New Roman" w:hAnsiTheme="majorBidi" w:cs="Angsana New"/>
          <w:lang w:val="en-GB"/>
        </w:rPr>
      </w:pPr>
      <w:r w:rsidRPr="00386767">
        <w:rPr>
          <w:rFonts w:asciiTheme="majorBidi" w:eastAsia="Times New Roman" w:hAnsiTheme="majorBidi" w:cs="Angsana New"/>
          <w:cs/>
          <w:lang w:val="en-GB"/>
        </w:rPr>
        <w:t>-</w:t>
      </w:r>
      <w:r w:rsidRPr="00386767">
        <w:rPr>
          <w:rFonts w:asciiTheme="majorBidi" w:eastAsia="Times New Roman" w:hAnsiTheme="majorBidi" w:cs="Angsana New"/>
          <w:cs/>
          <w:lang w:val="en-GB"/>
        </w:rPr>
        <w:tab/>
      </w:r>
      <w:r w:rsidR="009767F4">
        <w:rPr>
          <w:rFonts w:asciiTheme="majorBidi" w:eastAsia="Times New Roman" w:hAnsiTheme="majorBidi" w:cs="Angsana New"/>
          <w:lang w:val="en-GB"/>
        </w:rPr>
        <w:tab/>
      </w:r>
      <w:r w:rsidRPr="00386767">
        <w:rPr>
          <w:rFonts w:asciiTheme="majorBidi" w:eastAsia="Times New Roman" w:hAnsiTheme="majorBidi" w:cs="Angsana New"/>
          <w:cs/>
          <w:lang w:val="en-GB"/>
        </w:rPr>
        <w:t xml:space="preserve">มาตรฐานการบัญชี ฉบับที่ </w:t>
      </w:r>
      <w:r w:rsidR="005823D6" w:rsidRPr="005823D6">
        <w:rPr>
          <w:rFonts w:asciiTheme="majorBidi" w:eastAsia="Times New Roman" w:hAnsiTheme="majorBidi" w:cs="Angsana New"/>
        </w:rPr>
        <w:t>1</w:t>
      </w:r>
      <w:r w:rsidRPr="00386767">
        <w:rPr>
          <w:rFonts w:asciiTheme="majorBidi" w:eastAsia="Times New Roman" w:hAnsiTheme="majorBidi" w:cs="Angsana New"/>
          <w:cs/>
          <w:lang w:val="en-GB"/>
        </w:rPr>
        <w:t xml:space="preserve"> เรื่อง การนำเสนองบการเงิน แก้ไขเพิ่มเติมเรื่องการจัดประเภท</w:t>
      </w:r>
      <w:r>
        <w:rPr>
          <w:rFonts w:asciiTheme="majorBidi" w:eastAsia="Times New Roman" w:hAnsiTheme="majorBidi" w:cs="Angsana New"/>
          <w:lang w:val="en-GB"/>
        </w:rPr>
        <w:t xml:space="preserve"> </w:t>
      </w:r>
      <w:r w:rsidR="00D62929">
        <w:rPr>
          <w:rFonts w:asciiTheme="majorBidi" w:eastAsia="Times New Roman" w:hAnsiTheme="majorBidi" w:cs="Angsana New"/>
          <w:lang w:val="en-GB"/>
        </w:rPr>
        <w:t xml:space="preserve"> </w:t>
      </w:r>
      <w:r w:rsidRPr="00B249AC">
        <w:rPr>
          <w:rFonts w:asciiTheme="majorBidi" w:eastAsia="Times New Roman" w:hAnsiTheme="majorBidi" w:cs="Angsana New"/>
          <w:spacing w:val="12"/>
          <w:cs/>
          <w:lang w:val="en-GB"/>
        </w:rPr>
        <w:t>หนี้สินเป็นรายการหมุนเวียนหรือไม่หมุนเวียน และเพิ่มข้อกำหนดเกี่ยวกับหนี้สิน</w:t>
      </w:r>
      <w:r w:rsidRPr="00B249AC">
        <w:rPr>
          <w:rFonts w:asciiTheme="majorBidi" w:eastAsia="Times New Roman" w:hAnsiTheme="majorBidi" w:cs="Angsana New"/>
          <w:spacing w:val="8"/>
          <w:cs/>
          <w:lang w:val="en-GB"/>
        </w:rPr>
        <w:t>ไม่หมุนเวียนที่ต้องดำรงสถานะ</w:t>
      </w:r>
      <w:r w:rsidRPr="00386767">
        <w:rPr>
          <w:rFonts w:asciiTheme="majorBidi" w:eastAsia="Times New Roman" w:hAnsiTheme="majorBidi" w:cs="Angsana New"/>
          <w:cs/>
          <w:lang w:val="en-GB"/>
        </w:rPr>
        <w:t xml:space="preserve"> </w:t>
      </w:r>
    </w:p>
    <w:p w14:paraId="4B780741" w14:textId="7C006A40" w:rsidR="00386767" w:rsidRPr="00386767" w:rsidRDefault="00386767" w:rsidP="009767F4">
      <w:pPr>
        <w:ind w:left="1440" w:right="130" w:hanging="360"/>
        <w:jc w:val="thaiDistribute"/>
        <w:rPr>
          <w:rFonts w:asciiTheme="majorBidi" w:eastAsia="Times New Roman" w:hAnsiTheme="majorBidi" w:cstheme="majorBidi"/>
          <w:lang w:val="en-GB"/>
        </w:rPr>
      </w:pPr>
      <w:r w:rsidRPr="00386767">
        <w:rPr>
          <w:rFonts w:asciiTheme="majorBidi" w:eastAsia="Times New Roman" w:hAnsiTheme="majorBidi" w:cs="Angsana New"/>
          <w:cs/>
          <w:lang w:val="en-GB"/>
        </w:rPr>
        <w:t>-</w:t>
      </w:r>
      <w:r w:rsidRPr="00386767">
        <w:rPr>
          <w:rFonts w:asciiTheme="majorBidi" w:eastAsia="Times New Roman" w:hAnsiTheme="majorBidi" w:cs="Angsana New"/>
          <w:cs/>
          <w:lang w:val="en-GB"/>
        </w:rPr>
        <w:tab/>
        <w:t xml:space="preserve">มาตรฐานการบัญชี ฉบับที่ </w:t>
      </w:r>
      <w:r w:rsidR="005823D6" w:rsidRPr="005823D6">
        <w:rPr>
          <w:rFonts w:asciiTheme="majorBidi" w:eastAsia="Times New Roman" w:hAnsiTheme="majorBidi" w:cs="Angsana New"/>
        </w:rPr>
        <w:t>7</w:t>
      </w:r>
      <w:r w:rsidRPr="00386767">
        <w:rPr>
          <w:rFonts w:asciiTheme="majorBidi" w:eastAsia="Times New Roman" w:hAnsiTheme="majorBidi" w:cs="Angsana New"/>
          <w:cs/>
          <w:lang w:val="en-GB"/>
        </w:rPr>
        <w:t xml:space="preserve"> เรื่อง งบกระแสเงินสด และมาตรฐานการรายงานทางการเงิน ฉบับที่ </w:t>
      </w:r>
      <w:r w:rsidR="005823D6" w:rsidRPr="005823D6">
        <w:rPr>
          <w:rFonts w:asciiTheme="majorBidi" w:eastAsia="Times New Roman" w:hAnsiTheme="majorBidi" w:cs="Angsana New"/>
        </w:rPr>
        <w:t>7</w:t>
      </w:r>
      <w:r w:rsidRPr="00386767">
        <w:rPr>
          <w:rFonts w:asciiTheme="majorBidi" w:eastAsia="Times New Roman" w:hAnsiTheme="majorBidi" w:cs="Angsana New"/>
          <w:cs/>
          <w:lang w:val="en-GB"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 </w:t>
      </w:r>
    </w:p>
    <w:p w14:paraId="61D56874" w14:textId="1D17A9DB" w:rsidR="00386767" w:rsidRPr="00386767" w:rsidRDefault="00386767" w:rsidP="009767F4">
      <w:pPr>
        <w:spacing w:before="240"/>
        <w:ind w:left="1440" w:right="130" w:hanging="360"/>
        <w:jc w:val="thaiDistribute"/>
        <w:rPr>
          <w:rFonts w:asciiTheme="majorBidi" w:eastAsia="Times New Roman" w:hAnsiTheme="majorBidi" w:cstheme="majorBidi"/>
          <w:lang w:val="en-GB"/>
        </w:rPr>
      </w:pPr>
      <w:r w:rsidRPr="00386767">
        <w:rPr>
          <w:rFonts w:asciiTheme="majorBidi" w:eastAsia="Times New Roman" w:hAnsiTheme="majorBidi" w:cs="Angsana New"/>
          <w:cs/>
          <w:lang w:val="en-GB"/>
        </w:rPr>
        <w:t>-</w:t>
      </w:r>
      <w:r w:rsidRPr="00386767">
        <w:rPr>
          <w:rFonts w:asciiTheme="majorBidi" w:eastAsia="Times New Roman" w:hAnsiTheme="majorBidi" w:cs="Angsana New"/>
          <w:cs/>
          <w:lang w:val="en-GB"/>
        </w:rPr>
        <w:tab/>
        <w:t xml:space="preserve">มาตรฐานการรายงานทางการเงิน ฉบับที่ </w:t>
      </w:r>
      <w:r w:rsidR="005823D6" w:rsidRPr="005823D6">
        <w:rPr>
          <w:rFonts w:asciiTheme="majorBidi" w:eastAsia="Times New Roman" w:hAnsiTheme="majorBidi" w:cs="Angsana New"/>
        </w:rPr>
        <w:t>16</w:t>
      </w:r>
      <w:r w:rsidRPr="00386767">
        <w:rPr>
          <w:rFonts w:asciiTheme="majorBidi" w:eastAsia="Times New Roman" w:hAnsiTheme="majorBidi" w:cs="Angsana New"/>
          <w:cs/>
          <w:lang w:val="en-GB"/>
        </w:rPr>
        <w:t xml:space="preserve"> เรื่อง สัญญาเช่า เพิ่มข้อกำหนดการวัดมูลค่าภายหลังสำหรับรายการการขายและเช่ากลับคืน </w:t>
      </w:r>
    </w:p>
    <w:p w14:paraId="7B668B54" w14:textId="0E943A68" w:rsidR="00386767" w:rsidRPr="00A4370D" w:rsidRDefault="00386767" w:rsidP="009767F4">
      <w:pPr>
        <w:spacing w:before="240"/>
        <w:ind w:left="1440" w:right="130" w:hanging="360"/>
        <w:jc w:val="thaiDistribute"/>
        <w:rPr>
          <w:rFonts w:asciiTheme="majorBidi" w:eastAsia="Times New Roman" w:hAnsiTheme="majorBidi" w:cstheme="majorBidi"/>
          <w:cs/>
          <w:lang w:val="en-GB"/>
        </w:rPr>
      </w:pPr>
      <w:r w:rsidRPr="00386767">
        <w:rPr>
          <w:rFonts w:asciiTheme="majorBidi" w:eastAsia="Times New Roman" w:hAnsiTheme="majorBidi" w:cs="Angsana New"/>
          <w:cs/>
          <w:lang w:val="en-GB"/>
        </w:rPr>
        <w:t>-</w:t>
      </w:r>
      <w:r w:rsidRPr="00386767">
        <w:rPr>
          <w:rFonts w:asciiTheme="majorBidi" w:eastAsia="Times New Roman" w:hAnsiTheme="majorBidi" w:cs="Angsana New"/>
          <w:cs/>
          <w:lang w:val="en-GB"/>
        </w:rPr>
        <w:tab/>
        <w:t xml:space="preserve">มาตรฐานการรายงานทางการเงินฉบับที่ </w:t>
      </w:r>
      <w:r w:rsidR="005823D6" w:rsidRPr="005823D6">
        <w:rPr>
          <w:rFonts w:asciiTheme="majorBidi" w:eastAsia="Times New Roman" w:hAnsiTheme="majorBidi" w:cs="Angsana New"/>
        </w:rPr>
        <w:t>17</w:t>
      </w:r>
      <w:r w:rsidRPr="00386767">
        <w:rPr>
          <w:rFonts w:asciiTheme="majorBidi" w:eastAsia="Times New Roman" w:hAnsiTheme="majorBidi" w:cs="Angsana New"/>
          <w:cs/>
          <w:lang w:val="en-GB"/>
        </w:rPr>
        <w:t xml:space="preserve"> เรื่อง สัญญาประกันภัย ใช้แทนมาตรฐานการรายงานทางการเงินฉบับที่ </w:t>
      </w:r>
      <w:r w:rsidR="005823D6" w:rsidRPr="005823D6">
        <w:rPr>
          <w:rFonts w:asciiTheme="majorBidi" w:eastAsia="Times New Roman" w:hAnsiTheme="majorBidi" w:cs="Angsana New"/>
        </w:rPr>
        <w:t>4</w:t>
      </w:r>
      <w:r w:rsidRPr="00386767">
        <w:rPr>
          <w:rFonts w:asciiTheme="majorBidi" w:eastAsia="Times New Roman" w:hAnsiTheme="majorBidi" w:cs="Angsana New"/>
          <w:cs/>
          <w:lang w:val="en-GB"/>
        </w:rPr>
        <w:t xml:space="preserve"> เรื่อง สัญญาประกันภัย ซึ่งกำหนดหลักการสำหรับการรับรู้รายการ การวัดค่า การนำเสนอและการเปิดเผยข้อมูลของสัญญาประกันภัย</w:t>
      </w:r>
    </w:p>
    <w:p w14:paraId="7622C37C" w14:textId="75F288E6" w:rsidR="00725962" w:rsidRPr="009D3EE9" w:rsidRDefault="00105349" w:rsidP="009D3EE9">
      <w:pPr>
        <w:spacing w:before="240" w:after="240"/>
        <w:ind w:left="1080" w:right="130"/>
        <w:jc w:val="thaiDistribute"/>
        <w:rPr>
          <w:rFonts w:asciiTheme="majorBidi" w:eastAsia="Calibri" w:hAnsiTheme="majorBidi" w:cstheme="majorBidi"/>
          <w:lang w:bidi="ar-SA"/>
        </w:rPr>
      </w:pPr>
      <w:r w:rsidRPr="00A4370D">
        <w:rPr>
          <w:rFonts w:asciiTheme="majorBidi" w:eastAsia="Times New Roman" w:hAnsiTheme="majorBidi" w:cstheme="majorBidi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6DFEB268" w14:textId="2E425677" w:rsidR="00394D56" w:rsidRPr="00780BAB" w:rsidRDefault="00394D56" w:rsidP="00901AD8">
      <w:pPr>
        <w:numPr>
          <w:ilvl w:val="1"/>
          <w:numId w:val="1"/>
        </w:numPr>
        <w:ind w:left="1080" w:right="130" w:hanging="518"/>
        <w:jc w:val="thaiDistribute"/>
        <w:rPr>
          <w:rFonts w:asciiTheme="majorBidi" w:hAnsiTheme="majorBidi" w:cstheme="majorBidi"/>
          <w:spacing w:val="-4"/>
        </w:rPr>
      </w:pPr>
      <w:r w:rsidRPr="00780BAB">
        <w:rPr>
          <w:rFonts w:asciiTheme="majorBidi" w:hAnsiTheme="majorBidi" w:cstheme="majorBidi"/>
          <w:spacing w:val="-4"/>
          <w:cs/>
        </w:rPr>
        <w:t>การใช้ประมาณการและดุลยพินิจ</w:t>
      </w:r>
    </w:p>
    <w:p w14:paraId="5F0F32F2" w14:textId="77777777" w:rsidR="00EE7964" w:rsidRDefault="00394D56" w:rsidP="00105349">
      <w:pPr>
        <w:spacing w:after="320"/>
        <w:ind w:left="1080" w:right="130"/>
        <w:jc w:val="thaiDistribute"/>
        <w:rPr>
          <w:rFonts w:asciiTheme="majorBidi" w:eastAsia="Times New Roman" w:hAnsiTheme="majorBidi" w:cstheme="majorBidi"/>
          <w:spacing w:val="-4"/>
          <w:lang w:val="en-GB"/>
        </w:rPr>
      </w:pPr>
      <w:r w:rsidRPr="00780BAB">
        <w:rPr>
          <w:rFonts w:asciiTheme="majorBidi" w:eastAsia="Times New Roman" w:hAnsiTheme="majorBidi" w:cstheme="majorBidi"/>
          <w:spacing w:val="-4"/>
          <w:cs/>
          <w:lang w:val="en-GB"/>
        </w:rPr>
        <w:t>ในการจัดทำงบการเงินระหว่างกาลรวมและงบการเงินระหว่างกาลเฉพาะกิจการนี้ให้เป็นไปตามมาตรฐานการรายงานทางการเงิน ผู้บริหารของกลุ่มบริษัทต้องอาศัยดุลยพินิจหลายประการใน</w:t>
      </w:r>
      <w:r w:rsidRPr="00780BAB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780BAB">
        <w:rPr>
          <w:rFonts w:asciiTheme="majorBidi" w:eastAsia="Times New Roman" w:hAnsiTheme="majorBidi" w:cstheme="majorBidi"/>
          <w:spacing w:val="-4"/>
          <w:cs/>
          <w:lang w:val="en-GB"/>
        </w:rPr>
        <w:t>การกำหนดนโยบายการบัญชี การประมาณการ และการตั้งข้อสมมติฐาน ซึ่งมีผลกระทบต่อ</w:t>
      </w:r>
      <w:r w:rsidRPr="00780BAB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780BAB">
        <w:rPr>
          <w:rFonts w:asciiTheme="majorBidi" w:eastAsia="Times New Roman" w:hAnsiTheme="majorBidi" w:cstheme="majorBidi"/>
          <w:spacing w:val="-4"/>
          <w:cs/>
          <w:lang w:val="en-GB"/>
        </w:rPr>
        <w:t>การแสดงจำนวนสินทรัพย์ หนี้สิน และการเปิดเผยข้อมูลเกี่ยวกับสินทรัพย์และหนี้สินที่อาจเกิดขึ้น</w:t>
      </w:r>
      <w:r w:rsidRPr="00780BAB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780BAB">
        <w:rPr>
          <w:rFonts w:asciiTheme="majorBidi" w:eastAsia="Times New Roman" w:hAnsiTheme="majorBidi" w:cstheme="majorBidi"/>
          <w:spacing w:val="-4"/>
          <w:cs/>
          <w:lang w:val="en-GB"/>
        </w:rPr>
        <w:t>ณ วันสิ้นรอบระยะเวลารายงาน รวมทั้งการแสดงรายได้และค่าใช้จ่ายของงวดบัญชี ถึงแม้ว่า</w:t>
      </w:r>
      <w:r w:rsidRPr="00780BAB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780BAB">
        <w:rPr>
          <w:rFonts w:asciiTheme="majorBidi" w:eastAsia="Times New Roman" w:hAnsiTheme="majorBidi" w:cstheme="majorBidi"/>
          <w:spacing w:val="-4"/>
          <w:cs/>
          <w:lang w:val="en-GB"/>
        </w:rPr>
        <w:t>การประมาณการของผู้บริหารได้พิจารณาอย่างสมเหตุสมผลภายใต้เหตุการณ์ ณ ขณะนั้น</w:t>
      </w:r>
      <w:r w:rsidRPr="00780BAB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780BAB">
        <w:rPr>
          <w:rFonts w:asciiTheme="majorBidi" w:eastAsia="Times New Roman" w:hAnsiTheme="majorBidi" w:cstheme="majorBidi"/>
          <w:spacing w:val="-4"/>
          <w:cs/>
          <w:lang w:val="en-GB"/>
        </w:rPr>
        <w:t>ผลที่เกิดขึ้นจริงอาจมีความแตกต่างไปจากประมาณการนั้น</w:t>
      </w:r>
    </w:p>
    <w:p w14:paraId="65224ECB" w14:textId="756B867C" w:rsidR="00A71CD4" w:rsidRPr="00780BAB" w:rsidRDefault="00180DFA" w:rsidP="00EE7964">
      <w:pPr>
        <w:numPr>
          <w:ilvl w:val="0"/>
          <w:numId w:val="1"/>
        </w:numPr>
        <w:ind w:left="547" w:hanging="547"/>
        <w:rPr>
          <w:rFonts w:asciiTheme="majorBidi" w:eastAsia="Times New Roman" w:hAnsiTheme="majorBidi" w:cstheme="majorBidi"/>
          <w:spacing w:val="-4"/>
          <w:cs/>
          <w:lang w:val="en-GB"/>
        </w:rPr>
      </w:pPr>
      <w:r w:rsidRPr="00780BAB">
        <w:rPr>
          <w:rFonts w:asciiTheme="majorBidi" w:hAnsiTheme="majorBidi" w:cstheme="majorBidi"/>
          <w:b/>
          <w:bCs/>
          <w:cs/>
        </w:rPr>
        <w:lastRenderedPageBreak/>
        <w:t>สรุป</w:t>
      </w:r>
      <w:r w:rsidR="00042D7D" w:rsidRPr="00780BAB">
        <w:rPr>
          <w:rFonts w:asciiTheme="majorBidi" w:hAnsiTheme="majorBidi" w:cstheme="majorBidi"/>
          <w:b/>
          <w:bCs/>
          <w:cs/>
        </w:rPr>
        <w:t>ข้อมูลนโยบายการบัญชีที่มีสาระสำคัญ</w:t>
      </w:r>
    </w:p>
    <w:p w14:paraId="123336D7" w14:textId="4F32DB77" w:rsidR="007D5545" w:rsidRDefault="003352B1" w:rsidP="00105349">
      <w:pPr>
        <w:spacing w:after="320"/>
        <w:ind w:left="547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5823D6" w:rsidRPr="005823D6">
        <w:rPr>
          <w:rFonts w:asciiTheme="majorBidi" w:hAnsiTheme="majorBidi" w:cstheme="majorBidi"/>
        </w:rPr>
        <w:t>31</w:t>
      </w:r>
      <w:r w:rsidRPr="00866EC3">
        <w:rPr>
          <w:rFonts w:asciiTheme="majorBidi" w:hAnsiTheme="majorBidi" w:cstheme="majorBidi"/>
          <w:cs/>
        </w:rPr>
        <w:t xml:space="preserve"> </w:t>
      </w:r>
      <w:r w:rsidR="00C938C1">
        <w:rPr>
          <w:rFonts w:asciiTheme="majorBidi" w:hAnsiTheme="majorBidi" w:cstheme="majorBidi" w:hint="cs"/>
          <w:cs/>
        </w:rPr>
        <w:t xml:space="preserve">ธันวาคม </w:t>
      </w:r>
      <w:r w:rsidR="005823D6" w:rsidRPr="005823D6">
        <w:rPr>
          <w:rFonts w:asciiTheme="majorBidi" w:hAnsiTheme="majorBidi" w:cstheme="majorBidi"/>
        </w:rPr>
        <w:t>2567</w:t>
      </w:r>
    </w:p>
    <w:p w14:paraId="58924221" w14:textId="7B4C1C4C" w:rsidR="005A7E5C" w:rsidRPr="00780BAB" w:rsidRDefault="005A7E5C" w:rsidP="005D52FF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ind w:left="547" w:right="-706" w:hanging="547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t>ข้อมูลเพิ่มเติมเกี่ยวกับกระแสเงินสด</w:t>
      </w:r>
    </w:p>
    <w:p w14:paraId="7DFFDD80" w14:textId="0BB40D13" w:rsidR="005A7E5C" w:rsidRPr="00780BAB" w:rsidRDefault="0065068E" w:rsidP="006376D2">
      <w:pPr>
        <w:numPr>
          <w:ilvl w:val="1"/>
          <w:numId w:val="1"/>
        </w:numPr>
        <w:tabs>
          <w:tab w:val="left" w:pos="-3261"/>
        </w:tabs>
        <w:ind w:left="1080" w:right="43" w:hanging="540"/>
        <w:jc w:val="thaiDistribute"/>
        <w:rPr>
          <w:rFonts w:asciiTheme="majorBidi" w:hAnsiTheme="majorBidi" w:cstheme="majorBidi"/>
          <w:spacing w:val="2"/>
        </w:rPr>
      </w:pPr>
      <w:r w:rsidRPr="00780BAB">
        <w:rPr>
          <w:rFonts w:asciiTheme="majorBidi" w:hAnsiTheme="majorBidi" w:cstheme="majorBidi"/>
          <w:spacing w:val="2"/>
          <w:cs/>
        </w:rPr>
        <w:t>รายการที่ไม่เกี่ยวกับเงินสดสำหรับอุปกรณ์</w:t>
      </w:r>
      <w:r w:rsidR="001943C2" w:rsidRPr="00780BAB">
        <w:rPr>
          <w:rFonts w:asciiTheme="majorBidi" w:hAnsiTheme="majorBidi" w:cstheme="majorBidi"/>
          <w:spacing w:val="2"/>
          <w:cs/>
        </w:rPr>
        <w:t>สำหรับงว</w:t>
      </w:r>
      <w:r w:rsidR="00C80B23">
        <w:rPr>
          <w:rFonts w:asciiTheme="majorBidi" w:hAnsiTheme="majorBidi" w:cstheme="majorBidi" w:hint="cs"/>
          <w:spacing w:val="2"/>
          <w:cs/>
        </w:rPr>
        <w:t>ดสาม</w:t>
      </w:r>
      <w:r w:rsidR="001943C2" w:rsidRPr="00780BAB">
        <w:rPr>
          <w:rFonts w:asciiTheme="majorBidi" w:hAnsiTheme="majorBidi" w:cstheme="majorBidi"/>
          <w:spacing w:val="2"/>
          <w:cs/>
        </w:rPr>
        <w:t xml:space="preserve">เดือนสิ้นสุดวันที่ </w:t>
      </w:r>
      <w:r w:rsidR="005823D6" w:rsidRPr="005823D6">
        <w:rPr>
          <w:rFonts w:asciiTheme="majorBidi" w:hAnsiTheme="majorBidi" w:cstheme="majorBidi"/>
          <w:spacing w:val="2"/>
        </w:rPr>
        <w:t>31</w:t>
      </w:r>
      <w:r w:rsidR="00C80B23" w:rsidRPr="00C80B23">
        <w:rPr>
          <w:rFonts w:asciiTheme="majorBidi" w:hAnsiTheme="majorBidi" w:cstheme="majorBidi"/>
          <w:spacing w:val="2"/>
        </w:rPr>
        <w:t xml:space="preserve"> </w:t>
      </w:r>
      <w:r w:rsidR="00C80B23" w:rsidRPr="00C80B23">
        <w:rPr>
          <w:rFonts w:asciiTheme="majorBidi" w:hAnsiTheme="majorBidi" w:cs="Angsana New"/>
          <w:spacing w:val="2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  <w:spacing w:val="2"/>
        </w:rPr>
        <w:t>2568</w:t>
      </w:r>
      <w:r w:rsidR="00C80B23" w:rsidRPr="00C80B23">
        <w:rPr>
          <w:rFonts w:asciiTheme="majorBidi" w:hAnsiTheme="majorBidi" w:cstheme="majorBidi"/>
          <w:spacing w:val="2"/>
        </w:rPr>
        <w:t xml:space="preserve"> </w:t>
      </w:r>
      <w:r w:rsidR="003352B1" w:rsidRPr="00780BAB">
        <w:rPr>
          <w:rFonts w:asciiTheme="majorBidi" w:hAnsiTheme="majorBidi" w:cstheme="majorBidi"/>
          <w:spacing w:val="2"/>
          <w:cs/>
        </w:rPr>
        <w:t xml:space="preserve">และ </w:t>
      </w:r>
      <w:r w:rsidR="005823D6" w:rsidRPr="005823D6">
        <w:rPr>
          <w:rFonts w:asciiTheme="majorBidi" w:hAnsiTheme="majorBidi" w:cstheme="majorBidi"/>
          <w:spacing w:val="2"/>
        </w:rPr>
        <w:t>2567</w:t>
      </w:r>
      <w:r w:rsidRPr="00780BAB">
        <w:rPr>
          <w:rFonts w:asciiTheme="majorBidi" w:hAnsiTheme="majorBidi" w:cstheme="majorBidi"/>
          <w:spacing w:val="2"/>
          <w:cs/>
        </w:rPr>
        <w:t xml:space="preserve"> มีดังนี้</w:t>
      </w:r>
    </w:p>
    <w:tbl>
      <w:tblPr>
        <w:tblW w:w="8692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990"/>
        <w:gridCol w:w="180"/>
        <w:gridCol w:w="1042"/>
      </w:tblGrid>
      <w:tr w:rsidR="00C05789" w:rsidRPr="00780BAB" w14:paraId="075EC0DB" w14:textId="77777777" w:rsidTr="00FC0FEF">
        <w:trPr>
          <w:trHeight w:val="351"/>
        </w:trPr>
        <w:tc>
          <w:tcPr>
            <w:tcW w:w="4050" w:type="dxa"/>
          </w:tcPr>
          <w:p w14:paraId="5BE17ED2" w14:textId="77777777" w:rsidR="001512E6" w:rsidRPr="00780BAB" w:rsidRDefault="001512E6" w:rsidP="00105349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74CB19EC" w14:textId="77777777" w:rsidR="001512E6" w:rsidRPr="00780BAB" w:rsidRDefault="001512E6" w:rsidP="00105349">
            <w:pPr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EAE788F" w14:textId="77777777" w:rsidR="001512E6" w:rsidRPr="00780BAB" w:rsidRDefault="001512E6" w:rsidP="00105349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2" w:type="dxa"/>
            <w:gridSpan w:val="3"/>
          </w:tcPr>
          <w:p w14:paraId="7653C94F" w14:textId="77777777" w:rsidR="001512E6" w:rsidRPr="00780BAB" w:rsidRDefault="001512E6" w:rsidP="00105349">
            <w:pPr>
              <w:spacing w:line="360" w:lineRule="exact"/>
              <w:ind w:left="-126" w:right="130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C05789" w:rsidRPr="00780BAB" w14:paraId="6CBA835F" w14:textId="77777777" w:rsidTr="00FC0FEF">
        <w:tc>
          <w:tcPr>
            <w:tcW w:w="4050" w:type="dxa"/>
          </w:tcPr>
          <w:p w14:paraId="59194D6D" w14:textId="77777777" w:rsidR="001512E6" w:rsidRPr="00780BAB" w:rsidRDefault="001512E6" w:rsidP="00105349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3ABC2D75" w14:textId="77777777" w:rsidR="001512E6" w:rsidRPr="00780BAB" w:rsidRDefault="001512E6" w:rsidP="00105349">
            <w:pPr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028B9B1" w14:textId="77777777" w:rsidR="001512E6" w:rsidRPr="00780BAB" w:rsidRDefault="001512E6" w:rsidP="00105349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2" w:type="dxa"/>
            <w:gridSpan w:val="3"/>
          </w:tcPr>
          <w:p w14:paraId="1568B37D" w14:textId="77777777" w:rsidR="001512E6" w:rsidRPr="00780BAB" w:rsidRDefault="001512E6" w:rsidP="00105349">
            <w:pPr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0B23" w:rsidRPr="00780BAB" w14:paraId="4DD4CC03" w14:textId="77777777" w:rsidTr="00FC0FEF">
        <w:trPr>
          <w:trHeight w:val="108"/>
        </w:trPr>
        <w:tc>
          <w:tcPr>
            <w:tcW w:w="4050" w:type="dxa"/>
          </w:tcPr>
          <w:p w14:paraId="4A4EBFDC" w14:textId="77777777" w:rsidR="00C80B23" w:rsidRPr="00780BAB" w:rsidRDefault="00C80B23" w:rsidP="00C80B23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A232793" w14:textId="1226CD64" w:rsidR="00C80B23" w:rsidRPr="00780BAB" w:rsidRDefault="005823D6" w:rsidP="00C80B23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41B20546" w14:textId="77777777" w:rsidR="00C80B23" w:rsidRPr="00780BAB" w:rsidRDefault="00C80B23" w:rsidP="00C80B23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5812438" w14:textId="5B2D5755" w:rsidR="00C80B23" w:rsidRPr="00780BAB" w:rsidRDefault="005823D6" w:rsidP="00C80B23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265777B9" w14:textId="77777777" w:rsidR="00C80B23" w:rsidRPr="00780BAB" w:rsidRDefault="00C80B23" w:rsidP="00C80B2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498C5F5" w14:textId="6CAD4E58" w:rsidR="00C80B23" w:rsidRPr="00780BAB" w:rsidRDefault="005823D6" w:rsidP="00C80B23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73EF01FF" w14:textId="77777777" w:rsidR="00C80B23" w:rsidRPr="00780BAB" w:rsidRDefault="00C80B23" w:rsidP="00C80B23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332C841B" w14:textId="3BAB4D90" w:rsidR="00C80B23" w:rsidRPr="00780BAB" w:rsidRDefault="005823D6" w:rsidP="00C80B23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682D24" w:rsidRPr="00780BAB" w14:paraId="26FC3B1A" w14:textId="77777777" w:rsidTr="00FC0FEF">
        <w:tc>
          <w:tcPr>
            <w:tcW w:w="4050" w:type="dxa"/>
          </w:tcPr>
          <w:p w14:paraId="77A35E83" w14:textId="2DB4460D" w:rsidR="00682D24" w:rsidRPr="00780BAB" w:rsidRDefault="00682D24" w:rsidP="00682D24">
            <w:pPr>
              <w:ind w:left="213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เจ้าหนี้อื่นเพื่อซื้ออุปกรณ์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6DB61C" w14:textId="5B88E8E4" w:rsidR="00682D24" w:rsidRPr="00780BAB" w:rsidRDefault="00C778D4" w:rsidP="006372D6">
            <w:pPr>
              <w:tabs>
                <w:tab w:val="decimal" w:pos="540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F02703" w14:textId="77777777" w:rsidR="00682D24" w:rsidRPr="00780BAB" w:rsidRDefault="00682D24" w:rsidP="00682D24">
            <w:pPr>
              <w:tabs>
                <w:tab w:val="decimal" w:pos="891"/>
              </w:tabs>
              <w:ind w:lef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158BF0" w14:textId="7F2D9F91" w:rsidR="00682D24" w:rsidRPr="00780BAB" w:rsidRDefault="005823D6" w:rsidP="00682D24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59</w:t>
            </w:r>
            <w:r w:rsidR="00682D24" w:rsidRPr="000A3C5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200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A634C1" w14:textId="77777777" w:rsidR="00682D24" w:rsidRPr="00780BAB" w:rsidRDefault="00682D24" w:rsidP="00682D24">
            <w:pPr>
              <w:tabs>
                <w:tab w:val="decimal" w:pos="891"/>
              </w:tabs>
              <w:ind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429D4B" w14:textId="5E3862A2" w:rsidR="00682D24" w:rsidRPr="00780BAB" w:rsidRDefault="00C778D4" w:rsidP="006372D6">
            <w:pPr>
              <w:tabs>
                <w:tab w:val="decimal" w:pos="540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  <w:vAlign w:val="bottom"/>
          </w:tcPr>
          <w:p w14:paraId="5A98FD2B" w14:textId="77777777" w:rsidR="00682D24" w:rsidRPr="00780BAB" w:rsidRDefault="00682D24" w:rsidP="00682D24">
            <w:pPr>
              <w:tabs>
                <w:tab w:val="decimal" w:pos="891"/>
              </w:tabs>
              <w:ind w:lef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A3539EE" w14:textId="45BA33CC" w:rsidR="00682D24" w:rsidRPr="00780BAB" w:rsidRDefault="005823D6" w:rsidP="00682D24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59</w:t>
            </w:r>
            <w:r w:rsidR="00682D24" w:rsidRPr="000A3C5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200</w:t>
            </w:r>
          </w:p>
        </w:tc>
      </w:tr>
      <w:tr w:rsidR="00682D24" w:rsidRPr="00780BAB" w14:paraId="593C9C93" w14:textId="77777777" w:rsidTr="00FC0FEF">
        <w:tc>
          <w:tcPr>
            <w:tcW w:w="4050" w:type="dxa"/>
          </w:tcPr>
          <w:p w14:paraId="35740D8B" w14:textId="77777777" w:rsidR="00682D24" w:rsidRPr="00780BAB" w:rsidRDefault="00682D24" w:rsidP="00682D24">
            <w:pPr>
              <w:ind w:left="213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>   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3850B5" w14:textId="2F75C8AB" w:rsidR="00682D24" w:rsidRPr="00780BAB" w:rsidRDefault="005823D6" w:rsidP="00682D24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778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039</w:t>
            </w:r>
            <w:r w:rsidR="00C778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7D06F8" w14:textId="77777777" w:rsidR="00682D24" w:rsidRPr="00780BAB" w:rsidRDefault="00682D24" w:rsidP="00682D24">
            <w:pPr>
              <w:tabs>
                <w:tab w:val="decimal" w:pos="891"/>
              </w:tabs>
              <w:ind w:left="2160" w:right="-216" w:hanging="2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81426B" w14:textId="19EB3E17" w:rsidR="00682D24" w:rsidRPr="00780BAB" w:rsidRDefault="005823D6" w:rsidP="00682D24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682D24" w:rsidRPr="000A3C5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378</w:t>
            </w:r>
            <w:r w:rsidR="00682D24" w:rsidRPr="000A3C5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696</w:t>
            </w:r>
          </w:p>
        </w:tc>
        <w:tc>
          <w:tcPr>
            <w:tcW w:w="180" w:type="dxa"/>
            <w:shd w:val="clear" w:color="auto" w:fill="auto"/>
          </w:tcPr>
          <w:p w14:paraId="77DDD30B" w14:textId="77777777" w:rsidR="00682D24" w:rsidRPr="00780BAB" w:rsidRDefault="00682D24" w:rsidP="00682D24">
            <w:pPr>
              <w:tabs>
                <w:tab w:val="decimal" w:pos="935"/>
              </w:tabs>
              <w:ind w:left="2160" w:right="-216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F6347A" w14:textId="213AD6F0" w:rsidR="00682D24" w:rsidRPr="00780BAB" w:rsidRDefault="005823D6" w:rsidP="00682D24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778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039</w:t>
            </w:r>
            <w:r w:rsidR="00C778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  <w:vAlign w:val="bottom"/>
          </w:tcPr>
          <w:p w14:paraId="6747D9F3" w14:textId="77777777" w:rsidR="00682D24" w:rsidRPr="00780BAB" w:rsidRDefault="00682D24" w:rsidP="00682D24">
            <w:pPr>
              <w:tabs>
                <w:tab w:val="decimal" w:pos="891"/>
              </w:tabs>
              <w:ind w:left="2160" w:right="-216" w:hanging="2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4A8130DE" w14:textId="672BC8D3" w:rsidR="00682D24" w:rsidRPr="00780BAB" w:rsidRDefault="005823D6" w:rsidP="00682D24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682D24" w:rsidRPr="000A3C5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378</w:t>
            </w:r>
            <w:r w:rsidR="00682D24" w:rsidRPr="000A3C5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696</w:t>
            </w:r>
          </w:p>
        </w:tc>
      </w:tr>
      <w:tr w:rsidR="00682D24" w:rsidRPr="00780BAB" w14:paraId="636BE97E" w14:textId="77777777" w:rsidTr="00FC0FEF">
        <w:tc>
          <w:tcPr>
            <w:tcW w:w="4050" w:type="dxa"/>
          </w:tcPr>
          <w:p w14:paraId="054F8AC6" w14:textId="77777777" w:rsidR="00682D24" w:rsidRPr="00780BAB" w:rsidRDefault="00682D24" w:rsidP="00682D24">
            <w:pPr>
              <w:ind w:left="213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>     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เงินสดจ่ายเพื่อซื้ออุปกรณ์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B7976" w14:textId="277DD233" w:rsidR="00682D24" w:rsidRPr="00780BAB" w:rsidRDefault="00C778D4" w:rsidP="00682D24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716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445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BF922A" w14:textId="77777777" w:rsidR="00682D24" w:rsidRPr="00780BAB" w:rsidRDefault="00682D24" w:rsidP="00682D24">
            <w:pPr>
              <w:tabs>
                <w:tab w:val="decimal" w:pos="891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7171E" w14:textId="2127C78D" w:rsidR="00682D24" w:rsidRPr="00780BAB" w:rsidRDefault="00682D24" w:rsidP="00682D24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5823D6" w:rsidRPr="005823D6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5823D6" w:rsidRPr="005823D6">
              <w:rPr>
                <w:rFonts w:ascii="Angsana New" w:hAnsi="Angsana New" w:cs="Angsana New" w:hint="cs"/>
                <w:sz w:val="28"/>
                <w:szCs w:val="28"/>
              </w:rPr>
              <w:t>437</w:t>
            </w:r>
            <w:r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5823D6" w:rsidRPr="005823D6">
              <w:rPr>
                <w:rFonts w:ascii="Angsana New" w:hAnsi="Angsana New" w:cs="Angsana New" w:hint="cs"/>
                <w:sz w:val="28"/>
                <w:szCs w:val="28"/>
              </w:rPr>
              <w:t>896</w:t>
            </w:r>
            <w:r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41ECD24" w14:textId="77777777" w:rsidR="00682D24" w:rsidRPr="00780BAB" w:rsidRDefault="00682D24" w:rsidP="00682D24">
            <w:pPr>
              <w:tabs>
                <w:tab w:val="decimal" w:pos="891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09FA5" w14:textId="302FD084" w:rsidR="00682D24" w:rsidRPr="00780BAB" w:rsidRDefault="00C778D4" w:rsidP="00682D24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716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445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E92DF2" w14:textId="354A7DE4" w:rsidR="00682D24" w:rsidRPr="00780BAB" w:rsidRDefault="00682D24" w:rsidP="00682D24">
            <w:pPr>
              <w:tabs>
                <w:tab w:val="decimal" w:pos="891"/>
              </w:tabs>
              <w:ind w:left="-116" w:right="-216" w:firstLine="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46ED0" w14:textId="5BAB20B7" w:rsidR="00682D24" w:rsidRPr="00780BAB" w:rsidRDefault="00682D24" w:rsidP="00682D24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5823D6" w:rsidRPr="005823D6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5823D6" w:rsidRPr="005823D6">
              <w:rPr>
                <w:rFonts w:ascii="Angsana New" w:hAnsi="Angsana New" w:cs="Angsana New" w:hint="cs"/>
                <w:sz w:val="28"/>
                <w:szCs w:val="28"/>
              </w:rPr>
              <w:t>437</w:t>
            </w:r>
            <w:r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5823D6" w:rsidRPr="005823D6">
              <w:rPr>
                <w:rFonts w:ascii="Angsana New" w:hAnsi="Angsana New" w:cs="Angsana New" w:hint="cs"/>
                <w:sz w:val="28"/>
                <w:szCs w:val="28"/>
              </w:rPr>
              <w:t>896</w:t>
            </w:r>
            <w:r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682D24" w:rsidRPr="00780BAB" w14:paraId="26965859" w14:textId="77777777" w:rsidTr="00FC0FEF">
        <w:tc>
          <w:tcPr>
            <w:tcW w:w="4050" w:type="dxa"/>
          </w:tcPr>
          <w:p w14:paraId="3DE96F00" w14:textId="3008EFBC" w:rsidR="00682D24" w:rsidRPr="00780BAB" w:rsidRDefault="00682D24" w:rsidP="00682D24">
            <w:pPr>
              <w:ind w:left="213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เจ้าหนี้อื่นเพื่อซื้ออุปกรณ์ ณ วันที่ </w:t>
            </w:r>
            <w:r w:rsidR="005823D6" w:rsidRPr="005823D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80B2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80B23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541FE0" w14:textId="3425165A" w:rsidR="00682D24" w:rsidRPr="00780BAB" w:rsidRDefault="005823D6" w:rsidP="00682D24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="00C778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57BC27" w14:textId="77777777" w:rsidR="00682D24" w:rsidRPr="00780BAB" w:rsidRDefault="00682D24" w:rsidP="00682D24">
            <w:pPr>
              <w:tabs>
                <w:tab w:val="decimal" w:pos="891"/>
              </w:tabs>
              <w:ind w:left="465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D9ED99" w14:textId="024E1D9A" w:rsidR="00682D24" w:rsidRPr="00780BAB" w:rsidRDefault="00682D24" w:rsidP="00682D24">
            <w:pPr>
              <w:tabs>
                <w:tab w:val="decimal" w:pos="540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7CE0B9" w14:textId="77777777" w:rsidR="00682D24" w:rsidRPr="00780BAB" w:rsidRDefault="00682D24" w:rsidP="00682D24">
            <w:pPr>
              <w:tabs>
                <w:tab w:val="decimal" w:pos="891"/>
              </w:tabs>
              <w:ind w:left="3" w:right="-216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C5E063" w14:textId="18A1FFA5" w:rsidR="00682D24" w:rsidRPr="00780BAB" w:rsidRDefault="005823D6" w:rsidP="00682D24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="00C778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  <w:vAlign w:val="bottom"/>
          </w:tcPr>
          <w:p w14:paraId="733E253B" w14:textId="77777777" w:rsidR="00682D24" w:rsidRPr="00780BAB" w:rsidRDefault="00682D24" w:rsidP="00682D24">
            <w:pPr>
              <w:tabs>
                <w:tab w:val="decimal" w:pos="891"/>
              </w:tabs>
              <w:ind w:left="432" w:right="-162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273E86" w14:textId="75CC06F4" w:rsidR="00682D24" w:rsidRPr="00780BAB" w:rsidRDefault="00682D24" w:rsidP="00682D24">
            <w:pPr>
              <w:tabs>
                <w:tab w:val="decimal" w:pos="55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14:paraId="70C8149D" w14:textId="77777777" w:rsidR="00B50E4A" w:rsidRPr="00780BAB" w:rsidRDefault="00B50E4A" w:rsidP="007D5545">
      <w:pPr>
        <w:spacing w:before="120"/>
        <w:ind w:left="1080" w:right="43"/>
        <w:jc w:val="thaiDistribute"/>
        <w:rPr>
          <w:rFonts w:asciiTheme="majorBidi" w:hAnsiTheme="majorBidi" w:cstheme="majorBidi"/>
          <w:sz w:val="20"/>
          <w:szCs w:val="20"/>
        </w:rPr>
      </w:pPr>
      <w:r w:rsidRPr="00780BAB">
        <w:rPr>
          <w:rFonts w:asciiTheme="majorBidi" w:hAnsiTheme="majorBidi" w:cstheme="majorBidi"/>
          <w:sz w:val="20"/>
          <w:szCs w:val="20"/>
          <w:cs/>
        </w:rPr>
        <w:t>หมายเหตุ รายการข้างต้นไม่รวมผลกระทบจากภาษีมูลค่าเพิ่ม</w:t>
      </w:r>
    </w:p>
    <w:p w14:paraId="0FAE9E09" w14:textId="364696D4" w:rsidR="001512E6" w:rsidRPr="00780BAB" w:rsidRDefault="001512E6" w:rsidP="007D5545">
      <w:pPr>
        <w:numPr>
          <w:ilvl w:val="1"/>
          <w:numId w:val="1"/>
        </w:numPr>
        <w:tabs>
          <w:tab w:val="left" w:pos="-3261"/>
        </w:tabs>
        <w:spacing w:before="240"/>
        <w:ind w:left="1094" w:right="43" w:hanging="547"/>
        <w:jc w:val="thaiDistribute"/>
        <w:rPr>
          <w:rFonts w:asciiTheme="majorBidi" w:hAnsiTheme="majorBidi" w:cstheme="majorBidi"/>
          <w:spacing w:val="2"/>
        </w:rPr>
      </w:pPr>
      <w:r w:rsidRPr="00780BAB">
        <w:rPr>
          <w:rFonts w:asciiTheme="majorBidi" w:hAnsiTheme="majorBidi" w:cstheme="majorBidi"/>
          <w:spacing w:val="2"/>
          <w:cs/>
        </w:rPr>
        <w:t>รายการที่ไม่เป็นตัวเงินที่มีสาระสำคัญ</w:t>
      </w:r>
      <w:r w:rsidR="0030681E" w:rsidRPr="00780BAB">
        <w:rPr>
          <w:rFonts w:asciiTheme="majorBidi" w:hAnsiTheme="majorBidi" w:cstheme="majorBidi"/>
          <w:spacing w:val="2"/>
          <w:cs/>
        </w:rPr>
        <w:t>สำหรับ</w:t>
      </w:r>
      <w:r w:rsidR="00244B15" w:rsidRPr="00780BAB">
        <w:rPr>
          <w:rFonts w:asciiTheme="majorBidi" w:hAnsiTheme="majorBidi" w:cstheme="majorBidi"/>
          <w:spacing w:val="2"/>
          <w:cs/>
        </w:rPr>
        <w:t>งวด</w:t>
      </w:r>
      <w:r w:rsidR="00821549">
        <w:rPr>
          <w:rFonts w:asciiTheme="majorBidi" w:eastAsiaTheme="minorEastAsia" w:hAnsiTheme="majorBidi" w:cstheme="majorBidi" w:hint="cs"/>
          <w:spacing w:val="2"/>
          <w:cs/>
          <w:lang w:eastAsia="ja-JP"/>
        </w:rPr>
        <w:t>สาม</w:t>
      </w:r>
      <w:r w:rsidR="00244B15" w:rsidRPr="00780BAB">
        <w:rPr>
          <w:rFonts w:asciiTheme="majorBidi" w:hAnsiTheme="majorBidi" w:cstheme="majorBidi"/>
          <w:spacing w:val="2"/>
          <w:cs/>
        </w:rPr>
        <w:t xml:space="preserve">เดือนสิ้นสุดวันที่ </w:t>
      </w:r>
      <w:r w:rsidR="005823D6" w:rsidRPr="005823D6">
        <w:rPr>
          <w:rFonts w:asciiTheme="majorBidi" w:hAnsiTheme="majorBidi" w:cstheme="majorBidi"/>
          <w:spacing w:val="2"/>
        </w:rPr>
        <w:t>31</w:t>
      </w:r>
      <w:r w:rsidR="00C80B23" w:rsidRPr="00C80B23">
        <w:rPr>
          <w:rFonts w:asciiTheme="majorBidi" w:hAnsiTheme="majorBidi" w:cstheme="majorBidi"/>
          <w:spacing w:val="2"/>
        </w:rPr>
        <w:t xml:space="preserve"> </w:t>
      </w:r>
      <w:r w:rsidR="00C80B23" w:rsidRPr="00C80B23">
        <w:rPr>
          <w:rFonts w:asciiTheme="majorBidi" w:hAnsiTheme="majorBidi" w:cs="Angsana New"/>
          <w:spacing w:val="2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  <w:spacing w:val="2"/>
        </w:rPr>
        <w:t>2568</w:t>
      </w:r>
      <w:r w:rsidR="00C80B23" w:rsidRPr="00C80B23">
        <w:rPr>
          <w:rFonts w:asciiTheme="majorBidi" w:hAnsiTheme="majorBidi" w:cstheme="majorBidi"/>
          <w:spacing w:val="2"/>
        </w:rPr>
        <w:t xml:space="preserve"> </w:t>
      </w:r>
      <w:r w:rsidR="0080114A" w:rsidRPr="00780BAB">
        <w:rPr>
          <w:rFonts w:asciiTheme="majorBidi" w:hAnsiTheme="majorBidi" w:cstheme="majorBidi"/>
          <w:spacing w:val="2"/>
          <w:cs/>
        </w:rPr>
        <w:t xml:space="preserve">และ </w:t>
      </w:r>
      <w:r w:rsidR="005823D6" w:rsidRPr="005823D6">
        <w:rPr>
          <w:rFonts w:asciiTheme="majorBidi" w:hAnsiTheme="majorBidi" w:cstheme="majorBidi"/>
          <w:spacing w:val="2"/>
        </w:rPr>
        <w:t>2567</w:t>
      </w:r>
      <w:r w:rsidR="0080114A" w:rsidRPr="00780BAB">
        <w:rPr>
          <w:rFonts w:asciiTheme="majorBidi" w:hAnsiTheme="majorBidi" w:cstheme="majorBidi"/>
          <w:spacing w:val="2"/>
          <w:cs/>
        </w:rPr>
        <w:t xml:space="preserve"> มีดังนี้</w:t>
      </w:r>
    </w:p>
    <w:tbl>
      <w:tblPr>
        <w:tblW w:w="900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900"/>
        <w:gridCol w:w="180"/>
        <w:gridCol w:w="1080"/>
        <w:gridCol w:w="180"/>
        <w:gridCol w:w="1080"/>
      </w:tblGrid>
      <w:tr w:rsidR="00C05789" w:rsidRPr="00780BAB" w14:paraId="422C0311" w14:textId="77777777" w:rsidTr="00FC0FEF">
        <w:tc>
          <w:tcPr>
            <w:tcW w:w="4320" w:type="dxa"/>
          </w:tcPr>
          <w:p w14:paraId="38F17F69" w14:textId="77777777" w:rsidR="001512E6" w:rsidRPr="00780BAB" w:rsidRDefault="001512E6" w:rsidP="00105349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14:paraId="23B1A534" w14:textId="77777777" w:rsidR="001512E6" w:rsidRPr="00780BAB" w:rsidRDefault="001512E6" w:rsidP="00105349">
            <w:pPr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11B8F5C" w14:textId="77777777" w:rsidR="001512E6" w:rsidRPr="00780BAB" w:rsidRDefault="001512E6" w:rsidP="00105349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4957A399" w14:textId="77777777" w:rsidR="001512E6" w:rsidRPr="00780BAB" w:rsidRDefault="001512E6" w:rsidP="00105349">
            <w:pPr>
              <w:spacing w:line="360" w:lineRule="exact"/>
              <w:ind w:left="-126" w:right="130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C05789" w:rsidRPr="00780BAB" w14:paraId="511A0330" w14:textId="77777777" w:rsidTr="00FC0FEF">
        <w:tc>
          <w:tcPr>
            <w:tcW w:w="4320" w:type="dxa"/>
          </w:tcPr>
          <w:p w14:paraId="2D7E7EE4" w14:textId="77777777" w:rsidR="001512E6" w:rsidRPr="00780BAB" w:rsidRDefault="001512E6" w:rsidP="00105349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14:paraId="68D6B0E4" w14:textId="77777777" w:rsidR="001512E6" w:rsidRPr="00780BAB" w:rsidRDefault="001512E6" w:rsidP="00105349">
            <w:pPr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F4D0049" w14:textId="77777777" w:rsidR="001512E6" w:rsidRPr="00780BAB" w:rsidRDefault="001512E6" w:rsidP="00105349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1810A1C0" w14:textId="77777777" w:rsidR="001512E6" w:rsidRPr="00780BAB" w:rsidRDefault="001512E6" w:rsidP="00105349">
            <w:pPr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0B23" w:rsidRPr="00780BAB" w14:paraId="0DAEAD8E" w14:textId="77777777" w:rsidTr="00FC0FEF">
        <w:tc>
          <w:tcPr>
            <w:tcW w:w="4320" w:type="dxa"/>
          </w:tcPr>
          <w:p w14:paraId="6DF92A5E" w14:textId="77777777" w:rsidR="00C80B23" w:rsidRPr="00780BAB" w:rsidRDefault="00C80B23" w:rsidP="00C80B23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ADB4180" w14:textId="3F1D626D" w:rsidR="00C80B23" w:rsidRPr="00780BAB" w:rsidRDefault="005823D6" w:rsidP="00C80B23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186C8DF7" w14:textId="77777777" w:rsidR="00C80B23" w:rsidRPr="00780BAB" w:rsidRDefault="00C80B23" w:rsidP="00C80B23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78EF4A1" w14:textId="2BB13D70" w:rsidR="00C80B23" w:rsidRPr="00780BAB" w:rsidRDefault="005823D6" w:rsidP="00C80B23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624B8B4B" w14:textId="77777777" w:rsidR="00C80B23" w:rsidRPr="00780BAB" w:rsidRDefault="00C80B23" w:rsidP="00C80B2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2BAF0A" w14:textId="2925E7F4" w:rsidR="00C80B23" w:rsidRPr="00780BAB" w:rsidRDefault="005823D6" w:rsidP="00C80B23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31E6D09A" w14:textId="77777777" w:rsidR="00C80B23" w:rsidRPr="00780BAB" w:rsidRDefault="00C80B23" w:rsidP="00C80B23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DD5FBC" w14:textId="0414C363" w:rsidR="00C80B23" w:rsidRPr="00780BAB" w:rsidRDefault="005823D6" w:rsidP="00C80B23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C05789" w:rsidRPr="00780BAB" w14:paraId="35EE4028" w14:textId="77777777" w:rsidTr="00FC0FEF">
        <w:tc>
          <w:tcPr>
            <w:tcW w:w="4320" w:type="dxa"/>
          </w:tcPr>
          <w:p w14:paraId="348050A4" w14:textId="77777777" w:rsidR="008168BF" w:rsidRDefault="008E23A8" w:rsidP="008168BF">
            <w:pPr>
              <w:ind w:left="720" w:right="65" w:hanging="238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8168B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การ</w:t>
            </w:r>
            <w:r w:rsidR="001512E6" w:rsidRPr="008168B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โอน</w:t>
            </w:r>
            <w:r w:rsidRPr="008168B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ค่าเสื่อมราคาอุปกรณ์และสินทรัพย์สิทธิการใช้</w:t>
            </w:r>
          </w:p>
          <w:p w14:paraId="7AC1B4D6" w14:textId="441E0525" w:rsidR="00FD1501" w:rsidRDefault="00DE1529" w:rsidP="00FD1501">
            <w:pPr>
              <w:ind w:left="1080" w:right="65" w:hanging="238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8168B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เพื่อ</w:t>
            </w:r>
            <w:r w:rsidR="00713B69" w:rsidRPr="008168B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รับรู้</w:t>
            </w:r>
            <w:r w:rsidR="001512E6" w:rsidRPr="008168B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เป็น</w:t>
            </w:r>
            <w:r w:rsidR="008E23A8" w:rsidRPr="008168B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ส่วนหนึ่งของต้นทุนการพั</w:t>
            </w:r>
            <w:r w:rsidR="00FD1501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ฒนา</w:t>
            </w:r>
          </w:p>
          <w:p w14:paraId="05F215AF" w14:textId="33368702" w:rsidR="00FD1501" w:rsidRDefault="008E23A8" w:rsidP="00FD1501">
            <w:pPr>
              <w:ind w:left="1080" w:right="65" w:hanging="23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</w:t>
            </w:r>
            <w:r w:rsidR="008168BF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  <w:r w:rsidRPr="008168B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ภายใต้สินทรัพย์ไม่มีตัวตนอื่</w:t>
            </w:r>
            <w:r w:rsidR="00FD1501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น</w:t>
            </w:r>
          </w:p>
          <w:p w14:paraId="48E9F716" w14:textId="0E76FDC5" w:rsidR="001512E6" w:rsidRPr="00FD1501" w:rsidRDefault="008E23A8" w:rsidP="00FD1501">
            <w:pPr>
              <w:ind w:left="1080" w:right="65" w:hanging="2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68B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นอกจากค่าความนิยม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B8EDB8" w14:textId="5C8E4FB8" w:rsidR="001512E6" w:rsidRPr="00780BAB" w:rsidRDefault="005823D6" w:rsidP="001512E6">
            <w:pPr>
              <w:tabs>
                <w:tab w:val="decimal" w:pos="9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="00BE7C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849246" w14:textId="77777777" w:rsidR="001512E6" w:rsidRPr="00780BAB" w:rsidRDefault="001512E6" w:rsidP="001512E6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EC4685" w14:textId="242E9D0C" w:rsidR="001512E6" w:rsidRPr="00780BAB" w:rsidRDefault="005823D6" w:rsidP="006A76A1">
            <w:pPr>
              <w:tabs>
                <w:tab w:val="decimal" w:pos="8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274</w:t>
            </w:r>
            <w:r w:rsidR="00D3280A"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934</w:t>
            </w:r>
          </w:p>
        </w:tc>
        <w:tc>
          <w:tcPr>
            <w:tcW w:w="180" w:type="dxa"/>
            <w:shd w:val="clear" w:color="auto" w:fill="auto"/>
          </w:tcPr>
          <w:p w14:paraId="4E5A33E8" w14:textId="77777777" w:rsidR="001512E6" w:rsidRPr="00780BAB" w:rsidRDefault="001512E6" w:rsidP="001512E6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863214" w14:textId="4A43C0FE" w:rsidR="001512E6" w:rsidRPr="00780BAB" w:rsidRDefault="005823D6" w:rsidP="001512E6">
            <w:pPr>
              <w:tabs>
                <w:tab w:val="decimal" w:pos="914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="00BE7C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3C3190" w14:textId="77777777" w:rsidR="001512E6" w:rsidRPr="00780BAB" w:rsidRDefault="001512E6" w:rsidP="001512E6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46245F" w14:textId="0FAFDEAC" w:rsidR="001512E6" w:rsidRPr="00780BAB" w:rsidRDefault="005823D6" w:rsidP="001512E6">
            <w:pPr>
              <w:tabs>
                <w:tab w:val="decimal" w:pos="914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273</w:t>
            </w:r>
            <w:r w:rsidR="009F6260"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392</w:t>
            </w:r>
          </w:p>
        </w:tc>
      </w:tr>
    </w:tbl>
    <w:p w14:paraId="384E5D77" w14:textId="77777777" w:rsidR="0023322E" w:rsidRPr="00780BAB" w:rsidRDefault="00EA1B9F" w:rsidP="00901AD8">
      <w:pPr>
        <w:numPr>
          <w:ilvl w:val="1"/>
          <w:numId w:val="1"/>
        </w:numPr>
        <w:tabs>
          <w:tab w:val="left" w:pos="-3261"/>
        </w:tabs>
        <w:ind w:left="1094" w:right="43" w:hanging="547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olor w:val="FF0000"/>
          <w:sz w:val="16"/>
          <w:szCs w:val="16"/>
          <w:cs/>
        </w:rPr>
        <w:br w:type="page"/>
      </w:r>
      <w:r w:rsidR="0023322E" w:rsidRPr="00780BAB">
        <w:rPr>
          <w:rFonts w:asciiTheme="majorBidi" w:hAnsiTheme="majorBidi" w:cstheme="majorBidi"/>
          <w:cs/>
        </w:rPr>
        <w:lastRenderedPageBreak/>
        <w:t>การ</w:t>
      </w:r>
      <w:r w:rsidR="0023322E" w:rsidRPr="00780BAB">
        <w:rPr>
          <w:rFonts w:asciiTheme="majorBidi" w:hAnsiTheme="majorBidi" w:cstheme="majorBidi"/>
          <w:spacing w:val="2"/>
          <w:cs/>
        </w:rPr>
        <w:t>เปลี่ยนแปลง</w:t>
      </w:r>
      <w:r w:rsidR="0023322E" w:rsidRPr="00780BAB">
        <w:rPr>
          <w:rFonts w:asciiTheme="majorBidi" w:hAnsiTheme="majorBidi" w:cstheme="majorBidi"/>
          <w:cs/>
        </w:rPr>
        <w:t>ในหนี้สินที่เกิดจากกิจกรรมจัดหาเงิน</w:t>
      </w:r>
    </w:p>
    <w:p w14:paraId="31645E25" w14:textId="77777777" w:rsidR="0023322E" w:rsidRPr="00780BAB" w:rsidRDefault="0023322E" w:rsidP="007D5545">
      <w:pPr>
        <w:spacing w:after="120"/>
        <w:ind w:left="1094" w:right="43"/>
        <w:jc w:val="thaiDistribute"/>
        <w:rPr>
          <w:rFonts w:asciiTheme="majorBidi" w:hAnsiTheme="majorBidi" w:cstheme="majorBidi"/>
          <w:lang w:eastAsia="ja-JP"/>
        </w:rPr>
      </w:pPr>
      <w:r w:rsidRPr="00780BAB">
        <w:rPr>
          <w:rFonts w:asciiTheme="majorBidi" w:hAnsiTheme="majorBidi" w:cstheme="majorBidi"/>
          <w:cs/>
          <w:lang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</w:t>
      </w:r>
      <w:r w:rsidR="00562B1D" w:rsidRPr="00780BAB">
        <w:rPr>
          <w:rFonts w:asciiTheme="majorBidi" w:hAnsiTheme="majorBidi" w:cstheme="majorBidi"/>
          <w:lang w:eastAsia="ja-JP"/>
        </w:rPr>
        <w:br/>
      </w:r>
      <w:r w:rsidRPr="00780BAB">
        <w:rPr>
          <w:rFonts w:asciiTheme="majorBidi" w:hAnsiTheme="majorBidi" w:cstheme="majorBidi"/>
          <w:cs/>
          <w:lang w:eastAsia="ja-JP"/>
        </w:rPr>
        <w:t>ส่ว</w:t>
      </w:r>
      <w:r w:rsidR="00FF7EEB" w:rsidRPr="00780BAB">
        <w:rPr>
          <w:rFonts w:asciiTheme="majorBidi" w:hAnsiTheme="majorBidi" w:cstheme="majorBidi"/>
          <w:cs/>
          <w:lang w:eastAsia="ja-JP"/>
        </w:rPr>
        <w:t>น</w:t>
      </w:r>
      <w:r w:rsidRPr="00780BAB">
        <w:rPr>
          <w:rFonts w:asciiTheme="majorBidi" w:hAnsiTheme="majorBidi" w:cstheme="majorBidi"/>
          <w:cs/>
          <w:lang w:eastAsia="ja-JP"/>
        </w:rPr>
        <w:t>ที่ไม่ใช่กระแสเงินสดที่มีการจัดประเภทเป็นกิจกรรมจัดหาเงินในงบกระแสเงินสด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8269" w:type="dxa"/>
        <w:tblInd w:w="10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9"/>
        <w:gridCol w:w="1320"/>
        <w:gridCol w:w="90"/>
        <w:gridCol w:w="1260"/>
        <w:gridCol w:w="90"/>
        <w:gridCol w:w="90"/>
        <w:gridCol w:w="1330"/>
        <w:gridCol w:w="90"/>
        <w:gridCol w:w="1350"/>
      </w:tblGrid>
      <w:tr w:rsidR="00C05789" w:rsidRPr="00780BAB" w14:paraId="25895D98" w14:textId="77777777" w:rsidTr="00A70AF3">
        <w:trPr>
          <w:trHeight w:val="20"/>
          <w:tblHeader/>
        </w:trPr>
        <w:tc>
          <w:tcPr>
            <w:tcW w:w="2649" w:type="dxa"/>
          </w:tcPr>
          <w:p w14:paraId="2E9EFED7" w14:textId="77777777" w:rsidR="00A87549" w:rsidRPr="00780BAB" w:rsidRDefault="00A87549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0" w:type="dxa"/>
            <w:gridSpan w:val="8"/>
          </w:tcPr>
          <w:p w14:paraId="24A33DDF" w14:textId="77777777" w:rsidR="00A87549" w:rsidRPr="00780BAB" w:rsidRDefault="00A87549" w:rsidP="00762B12">
            <w:pPr>
              <w:ind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C05789" w:rsidRPr="00780BAB" w14:paraId="66ACB4DB" w14:textId="77777777" w:rsidTr="00A70AF3">
        <w:trPr>
          <w:trHeight w:val="20"/>
          <w:tblHeader/>
        </w:trPr>
        <w:tc>
          <w:tcPr>
            <w:tcW w:w="2649" w:type="dxa"/>
          </w:tcPr>
          <w:p w14:paraId="21D851EF" w14:textId="77777777" w:rsidR="0091694A" w:rsidRPr="00780BAB" w:rsidRDefault="0091694A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0" w:type="dxa"/>
            <w:gridSpan w:val="8"/>
            <w:hideMark/>
          </w:tcPr>
          <w:p w14:paraId="02CBFCC5" w14:textId="404522CF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C51F9E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และงบการเงินเฉพาะกิจการ</w:t>
            </w:r>
          </w:p>
        </w:tc>
      </w:tr>
      <w:tr w:rsidR="00C05789" w:rsidRPr="00780BAB" w14:paraId="08F28DC6" w14:textId="77777777" w:rsidTr="00A70AF3">
        <w:trPr>
          <w:trHeight w:val="20"/>
          <w:tblHeader/>
        </w:trPr>
        <w:tc>
          <w:tcPr>
            <w:tcW w:w="2649" w:type="dxa"/>
            <w:hideMark/>
          </w:tcPr>
          <w:p w14:paraId="0AA3249C" w14:textId="727E5F7C" w:rsidR="0091694A" w:rsidRPr="00780BAB" w:rsidRDefault="0062289A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823D6"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C80B23" w:rsidRPr="00C80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80B23" w:rsidRPr="00C80B2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="005823D6"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20" w:type="dxa"/>
            <w:hideMark/>
          </w:tcPr>
          <w:p w14:paraId="2FC02022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89D7950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4C43DE69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2B82ECB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EE81AFB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hideMark/>
          </w:tcPr>
          <w:p w14:paraId="395FE4FA" w14:textId="1002A1C0" w:rsidR="0091694A" w:rsidRPr="00780BAB" w:rsidRDefault="0091694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การเปลี่ยนแปลงอื่น</w:t>
            </w:r>
            <w:r w:rsidR="00B03057" w:rsidRPr="00780BA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  <w:cs/>
              </w:rPr>
              <w:t>(</w:t>
            </w:r>
            <w:r w:rsidR="005823D6" w:rsidRPr="005823D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</w:rPr>
              <w:t>1</w:t>
            </w:r>
            <w:r w:rsidR="00B03057" w:rsidRPr="00780BA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0" w:type="dxa"/>
          </w:tcPr>
          <w:p w14:paraId="2EE023D6" w14:textId="77777777" w:rsidR="0091694A" w:rsidRPr="00780BAB" w:rsidRDefault="0091694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67CB9A7D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C05789" w:rsidRPr="00780BAB" w14:paraId="1EF1C3A0" w14:textId="77777777" w:rsidTr="00A70AF3">
        <w:trPr>
          <w:trHeight w:val="20"/>
          <w:tblHeader/>
        </w:trPr>
        <w:tc>
          <w:tcPr>
            <w:tcW w:w="2649" w:type="dxa"/>
          </w:tcPr>
          <w:p w14:paraId="5C3588AB" w14:textId="77777777" w:rsidR="0091694A" w:rsidRPr="00780BAB" w:rsidRDefault="0091694A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0CC8FA9D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543217E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4B68AB0D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0976E81E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B38AEF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FE5C9F7" w14:textId="77777777" w:rsidR="0091694A" w:rsidRPr="00780BAB" w:rsidRDefault="0091694A" w:rsidP="000941F5">
            <w:pPr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3D81EC16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3C4ADC49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C05789" w:rsidRPr="00780BAB" w14:paraId="2300F4A9" w14:textId="77777777" w:rsidTr="00A70AF3">
        <w:trPr>
          <w:trHeight w:val="20"/>
          <w:tblHeader/>
        </w:trPr>
        <w:tc>
          <w:tcPr>
            <w:tcW w:w="2649" w:type="dxa"/>
          </w:tcPr>
          <w:p w14:paraId="3BEA8234" w14:textId="77777777" w:rsidR="0080114A" w:rsidRPr="00780BAB" w:rsidRDefault="0080114A" w:rsidP="0080114A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2E91DDC2" w14:textId="41FBACE6" w:rsidR="0080114A" w:rsidRPr="00780BAB" w:rsidRDefault="005823D6" w:rsidP="00801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80114A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0114A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2CF51F4A" w14:textId="77777777" w:rsidR="0080114A" w:rsidRPr="00780BAB" w:rsidRDefault="0080114A" w:rsidP="00801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52BE1C1E" w14:textId="77777777" w:rsidR="0080114A" w:rsidRPr="00780BAB" w:rsidRDefault="0080114A" w:rsidP="00801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62499A9D" w14:textId="77777777" w:rsidR="0080114A" w:rsidRPr="00780BAB" w:rsidRDefault="0080114A" w:rsidP="00801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CBD7292" w14:textId="77777777" w:rsidR="0080114A" w:rsidRPr="00780BAB" w:rsidRDefault="0080114A" w:rsidP="00801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4AE11657" w14:textId="77777777" w:rsidR="0080114A" w:rsidRPr="00780BAB" w:rsidRDefault="0080114A" w:rsidP="00801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3822F680" w14:textId="77777777" w:rsidR="0080114A" w:rsidRPr="00780BAB" w:rsidRDefault="0080114A" w:rsidP="00801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30575FBF" w14:textId="07DCBDF6" w:rsidR="0080114A" w:rsidRPr="00780BAB" w:rsidRDefault="005823D6" w:rsidP="00801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C80B23" w:rsidRPr="00C80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80B23" w:rsidRPr="00C80B2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C05789" w:rsidRPr="00780BAB" w14:paraId="708A6C48" w14:textId="77777777" w:rsidTr="00A70AF3">
        <w:trPr>
          <w:trHeight w:val="60"/>
          <w:tblHeader/>
        </w:trPr>
        <w:tc>
          <w:tcPr>
            <w:tcW w:w="2649" w:type="dxa"/>
          </w:tcPr>
          <w:p w14:paraId="76B6BBCD" w14:textId="77777777" w:rsidR="0091694A" w:rsidRPr="00780BAB" w:rsidRDefault="0091694A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18F1D442" w14:textId="3822FFC2" w:rsidR="00AB4DBB" w:rsidRPr="00780BAB" w:rsidRDefault="005823D6" w:rsidP="004542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106897C9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793A927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6CCFA50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0AB8AEE" w14:textId="77777777" w:rsidR="0091694A" w:rsidRPr="00780BAB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5FFDAB52" w14:textId="77777777" w:rsidR="0091694A" w:rsidRPr="00780BAB" w:rsidRDefault="0091694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1A240FB" w14:textId="77777777" w:rsidR="0091694A" w:rsidRPr="00780BAB" w:rsidRDefault="0091694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hideMark/>
          </w:tcPr>
          <w:p w14:paraId="6A7DA0B0" w14:textId="5D3B668B" w:rsidR="00AB4DBB" w:rsidRPr="00780BAB" w:rsidRDefault="005823D6" w:rsidP="004542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C05789" w:rsidRPr="00780BAB" w14:paraId="52A9C8C6" w14:textId="77777777" w:rsidTr="002F7263">
        <w:trPr>
          <w:trHeight w:val="20"/>
        </w:trPr>
        <w:tc>
          <w:tcPr>
            <w:tcW w:w="2649" w:type="dxa"/>
            <w:hideMark/>
          </w:tcPr>
          <w:p w14:paraId="0968F906" w14:textId="77777777" w:rsidR="00B84D16" w:rsidRPr="00780BAB" w:rsidRDefault="00B84D16" w:rsidP="00B84D16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vAlign w:val="bottom"/>
          </w:tcPr>
          <w:p w14:paraId="1B262031" w14:textId="77147DEF" w:rsidR="00B84D16" w:rsidRPr="00780BAB" w:rsidRDefault="005823D6" w:rsidP="002F7263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E7C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988</w:t>
            </w:r>
            <w:r w:rsidR="00BE7C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  <w:tc>
          <w:tcPr>
            <w:tcW w:w="90" w:type="dxa"/>
          </w:tcPr>
          <w:p w14:paraId="20ADB671" w14:textId="77777777" w:rsidR="00B84D16" w:rsidRPr="00780BAB" w:rsidRDefault="00B84D16" w:rsidP="00B84D1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33CE132" w14:textId="1C7138D4" w:rsidR="00B84D16" w:rsidRPr="00780BAB" w:rsidRDefault="00BE7C77" w:rsidP="002F7263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823D6" w:rsidRPr="005823D6">
              <w:rPr>
                <w:rFonts w:asciiTheme="majorBidi" w:hAnsiTheme="majorBidi" w:cstheme="majorBidi"/>
                <w:sz w:val="24"/>
                <w:szCs w:val="24"/>
              </w:rPr>
              <w:t>566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1981455" w14:textId="77777777" w:rsidR="00B84D16" w:rsidRPr="00780BAB" w:rsidRDefault="00B84D16" w:rsidP="00B84D1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250BA34" w14:textId="77777777" w:rsidR="00B84D16" w:rsidRPr="00780BAB" w:rsidRDefault="00B84D16" w:rsidP="00B84D1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  <w:vAlign w:val="bottom"/>
          </w:tcPr>
          <w:p w14:paraId="3E040EA5" w14:textId="48D2923F" w:rsidR="00B84D16" w:rsidRPr="00780BAB" w:rsidRDefault="005823D6" w:rsidP="00166E68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="00BE7C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  <w:tc>
          <w:tcPr>
            <w:tcW w:w="90" w:type="dxa"/>
          </w:tcPr>
          <w:p w14:paraId="3CB29ACC" w14:textId="77777777" w:rsidR="00B84D16" w:rsidRPr="00780BAB" w:rsidRDefault="00B84D16" w:rsidP="00B84D1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AE94932" w14:textId="3A58191A" w:rsidR="00B84D16" w:rsidRPr="00780BAB" w:rsidRDefault="005823D6" w:rsidP="002F7263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E7C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515</w:t>
            </w:r>
            <w:r w:rsidR="00BE7C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</w:tr>
      <w:tr w:rsidR="00B84D16" w:rsidRPr="00780BAB" w14:paraId="18870397" w14:textId="77777777" w:rsidTr="002F7263">
        <w:trPr>
          <w:trHeight w:val="20"/>
        </w:trPr>
        <w:tc>
          <w:tcPr>
            <w:tcW w:w="2649" w:type="dxa"/>
            <w:hideMark/>
          </w:tcPr>
          <w:p w14:paraId="568823F4" w14:textId="77777777" w:rsidR="00B84D16" w:rsidRPr="00780BAB" w:rsidRDefault="00B84D16" w:rsidP="00B84D16">
            <w:pPr>
              <w:ind w:left="360"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D8212E" w14:textId="50A46907" w:rsidR="00B84D16" w:rsidRPr="00780BAB" w:rsidRDefault="005823D6" w:rsidP="002F7263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E7C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988</w:t>
            </w:r>
            <w:r w:rsidR="00BE7C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  <w:tc>
          <w:tcPr>
            <w:tcW w:w="90" w:type="dxa"/>
          </w:tcPr>
          <w:p w14:paraId="617DBDDF" w14:textId="77777777" w:rsidR="00B84D16" w:rsidRPr="00780BAB" w:rsidRDefault="00B84D16" w:rsidP="00B84D1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E9FDE3" w14:textId="0B574437" w:rsidR="00B84D16" w:rsidRPr="00780BAB" w:rsidRDefault="00BE7C77" w:rsidP="002F7263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823D6" w:rsidRPr="005823D6">
              <w:rPr>
                <w:rFonts w:asciiTheme="majorBidi" w:hAnsiTheme="majorBidi" w:cstheme="majorBidi"/>
                <w:sz w:val="24"/>
                <w:szCs w:val="24"/>
              </w:rPr>
              <w:t>566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EBDBA31" w14:textId="77777777" w:rsidR="00B84D16" w:rsidRPr="00780BAB" w:rsidRDefault="00B84D16" w:rsidP="00B84D1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F9CC3A5" w14:textId="77777777" w:rsidR="00B84D16" w:rsidRPr="00780BAB" w:rsidRDefault="00B84D16" w:rsidP="00B84D1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0A3C41" w14:textId="1C5E0084" w:rsidR="00B84D16" w:rsidRPr="00780BAB" w:rsidRDefault="005823D6" w:rsidP="00166E68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="00BE7C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  <w:tc>
          <w:tcPr>
            <w:tcW w:w="90" w:type="dxa"/>
          </w:tcPr>
          <w:p w14:paraId="7FB63CA3" w14:textId="77777777" w:rsidR="00B84D16" w:rsidRPr="00780BAB" w:rsidRDefault="00B84D16" w:rsidP="00B84D1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412DCF" w14:textId="72228488" w:rsidR="00B84D16" w:rsidRPr="00780BAB" w:rsidRDefault="005823D6" w:rsidP="002F7263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E7C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515</w:t>
            </w:r>
            <w:r w:rsidR="00BE7C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</w:tr>
    </w:tbl>
    <w:p w14:paraId="0EA183D6" w14:textId="77777777" w:rsidR="0080114A" w:rsidRPr="00780BAB" w:rsidRDefault="0080114A" w:rsidP="0023322E">
      <w:pPr>
        <w:ind w:right="43"/>
        <w:jc w:val="thaiDistribute"/>
        <w:rPr>
          <w:rFonts w:asciiTheme="majorBidi" w:hAnsiTheme="majorBidi" w:cstheme="majorBidi"/>
          <w:color w:val="FF0000"/>
          <w:sz w:val="18"/>
          <w:szCs w:val="18"/>
        </w:rPr>
      </w:pPr>
    </w:p>
    <w:tbl>
      <w:tblPr>
        <w:tblW w:w="8269" w:type="dxa"/>
        <w:tblInd w:w="10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9"/>
        <w:gridCol w:w="1320"/>
        <w:gridCol w:w="90"/>
        <w:gridCol w:w="1260"/>
        <w:gridCol w:w="90"/>
        <w:gridCol w:w="90"/>
        <w:gridCol w:w="1330"/>
        <w:gridCol w:w="90"/>
        <w:gridCol w:w="1350"/>
      </w:tblGrid>
      <w:tr w:rsidR="00C05789" w:rsidRPr="00780BAB" w14:paraId="64B82E90" w14:textId="77777777" w:rsidTr="00E56A31">
        <w:trPr>
          <w:trHeight w:val="20"/>
          <w:tblHeader/>
        </w:trPr>
        <w:tc>
          <w:tcPr>
            <w:tcW w:w="2649" w:type="dxa"/>
          </w:tcPr>
          <w:p w14:paraId="654B6342" w14:textId="77777777" w:rsidR="0080114A" w:rsidRPr="00780BAB" w:rsidRDefault="0080114A" w:rsidP="001A5E2F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0" w:type="dxa"/>
            <w:gridSpan w:val="8"/>
          </w:tcPr>
          <w:p w14:paraId="182BD5DD" w14:textId="77777777" w:rsidR="0080114A" w:rsidRPr="00780BAB" w:rsidRDefault="0080114A" w:rsidP="001A5E2F">
            <w:pPr>
              <w:ind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C05789" w:rsidRPr="00780BAB" w14:paraId="7776060D" w14:textId="77777777" w:rsidTr="00E56A31">
        <w:trPr>
          <w:trHeight w:val="20"/>
          <w:tblHeader/>
        </w:trPr>
        <w:tc>
          <w:tcPr>
            <w:tcW w:w="2649" w:type="dxa"/>
          </w:tcPr>
          <w:p w14:paraId="08DF3BC2" w14:textId="77777777" w:rsidR="0080114A" w:rsidRPr="00780BAB" w:rsidRDefault="0080114A" w:rsidP="001A5E2F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0" w:type="dxa"/>
            <w:gridSpan w:val="8"/>
            <w:hideMark/>
          </w:tcPr>
          <w:p w14:paraId="77043519" w14:textId="37553272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 และงบการเงินเฉพาะกิจการ</w:t>
            </w:r>
          </w:p>
        </w:tc>
      </w:tr>
      <w:tr w:rsidR="00C05789" w:rsidRPr="00780BAB" w14:paraId="0E57A555" w14:textId="77777777" w:rsidTr="00E56A31">
        <w:trPr>
          <w:trHeight w:val="20"/>
          <w:tblHeader/>
        </w:trPr>
        <w:tc>
          <w:tcPr>
            <w:tcW w:w="2649" w:type="dxa"/>
            <w:hideMark/>
          </w:tcPr>
          <w:p w14:paraId="05D3183D" w14:textId="38FBF1CE" w:rsidR="0080114A" w:rsidRPr="00C80B23" w:rsidRDefault="00C80B23" w:rsidP="001A5E2F">
            <w:pPr>
              <w:ind w:right="1"/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  <w:lang w:val="en-GB" w:eastAsia="ja-JP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823D6"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80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80B2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="005823D6"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5823D6" w:rsidRPr="005823D6"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320" w:type="dxa"/>
            <w:hideMark/>
          </w:tcPr>
          <w:p w14:paraId="0E5584D9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1D64484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140F1A9A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227C4497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46019A5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hideMark/>
          </w:tcPr>
          <w:p w14:paraId="45C478AD" w14:textId="52BD7AB9" w:rsidR="0080114A" w:rsidRPr="00780BAB" w:rsidRDefault="0080114A" w:rsidP="001A5E2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</w:rPr>
            </w:pPr>
            <w:r w:rsidRPr="00780BA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การเปลี่ยนแปลงอื่น</w:t>
            </w:r>
            <w:r w:rsidR="00B03057" w:rsidRPr="00780BA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</w:rPr>
              <w:t>(</w:t>
            </w:r>
            <w:r w:rsidR="005823D6" w:rsidRPr="005823D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</w:rPr>
              <w:t>1</w:t>
            </w:r>
            <w:r w:rsidR="00B03057" w:rsidRPr="00780BA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1D56655C" w14:textId="77777777" w:rsidR="0080114A" w:rsidRPr="00780BAB" w:rsidRDefault="0080114A" w:rsidP="001A5E2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167B2C1A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C05789" w:rsidRPr="00780BAB" w14:paraId="10995F80" w14:textId="77777777" w:rsidTr="00E56A31">
        <w:trPr>
          <w:trHeight w:val="20"/>
          <w:tblHeader/>
        </w:trPr>
        <w:tc>
          <w:tcPr>
            <w:tcW w:w="2649" w:type="dxa"/>
          </w:tcPr>
          <w:p w14:paraId="536E7715" w14:textId="77777777" w:rsidR="0080114A" w:rsidRPr="00780BAB" w:rsidRDefault="0080114A" w:rsidP="001A5E2F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4FDB4C3A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B08209E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71D8152D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09B16001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4BCB531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068006CD" w14:textId="77777777" w:rsidR="0080114A" w:rsidRPr="00780BAB" w:rsidRDefault="0080114A" w:rsidP="001A5E2F">
            <w:pPr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78918C75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02C6683B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C80B23" w:rsidRPr="00780BAB" w14:paraId="6FAB745E" w14:textId="77777777" w:rsidTr="00E56A31">
        <w:trPr>
          <w:trHeight w:val="20"/>
          <w:tblHeader/>
        </w:trPr>
        <w:tc>
          <w:tcPr>
            <w:tcW w:w="2649" w:type="dxa"/>
          </w:tcPr>
          <w:p w14:paraId="66F17097" w14:textId="77777777" w:rsidR="00C80B23" w:rsidRPr="00780BAB" w:rsidRDefault="00C80B23" w:rsidP="00C80B23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57793F73" w14:textId="60BF34A6" w:rsidR="00C80B23" w:rsidRPr="00780BAB" w:rsidRDefault="005823D6" w:rsidP="00C80B2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C80B23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80B23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6183FC83" w14:textId="77777777" w:rsidR="00C80B23" w:rsidRPr="00780BAB" w:rsidRDefault="00C80B23" w:rsidP="00C80B2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1F7B1059" w14:textId="35A55348" w:rsidR="00C80B23" w:rsidRPr="00780BAB" w:rsidRDefault="00C80B23" w:rsidP="00C80B2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4F2EE93E" w14:textId="77777777" w:rsidR="00C80B23" w:rsidRPr="00780BAB" w:rsidRDefault="00C80B23" w:rsidP="00C80B2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5B6D13B" w14:textId="77777777" w:rsidR="00C80B23" w:rsidRPr="00780BAB" w:rsidRDefault="00C80B23" w:rsidP="00C80B2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618598E0" w14:textId="77777777" w:rsidR="00C80B23" w:rsidRPr="00780BAB" w:rsidRDefault="00C80B23" w:rsidP="00C80B2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5D46BE69" w14:textId="77777777" w:rsidR="00C80B23" w:rsidRPr="00780BAB" w:rsidRDefault="00C80B23" w:rsidP="00C80B2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7E03B7B4" w14:textId="06F39CF8" w:rsidR="00C80B23" w:rsidRPr="00780BAB" w:rsidRDefault="005823D6" w:rsidP="00C80B2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C80B23" w:rsidRPr="00C80B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80B23" w:rsidRPr="00C80B2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C05789" w:rsidRPr="00780BAB" w14:paraId="6EA81FE7" w14:textId="77777777" w:rsidTr="00E56A31">
        <w:trPr>
          <w:trHeight w:val="60"/>
          <w:tblHeader/>
        </w:trPr>
        <w:tc>
          <w:tcPr>
            <w:tcW w:w="2649" w:type="dxa"/>
          </w:tcPr>
          <w:p w14:paraId="1F9C1D48" w14:textId="77777777" w:rsidR="0080114A" w:rsidRPr="00780BAB" w:rsidRDefault="0080114A" w:rsidP="001A5E2F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431C129F" w14:textId="018C5843" w:rsidR="0080114A" w:rsidRPr="00C80B23" w:rsidRDefault="005823D6" w:rsidP="001A5E2F">
            <w:pPr>
              <w:jc w:val="center"/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5823D6"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90" w:type="dxa"/>
          </w:tcPr>
          <w:p w14:paraId="270331D5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09B8A93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A200D35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AA781FF" w14:textId="77777777" w:rsidR="0080114A" w:rsidRPr="00780BAB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7732E202" w14:textId="77777777" w:rsidR="0080114A" w:rsidRPr="00780BAB" w:rsidRDefault="0080114A" w:rsidP="001A5E2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61566C7" w14:textId="77777777" w:rsidR="0080114A" w:rsidRPr="00780BAB" w:rsidRDefault="0080114A" w:rsidP="001A5E2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hideMark/>
          </w:tcPr>
          <w:p w14:paraId="2E14CA78" w14:textId="4DA6101C" w:rsidR="0080114A" w:rsidRPr="00780BAB" w:rsidRDefault="005823D6" w:rsidP="001A5E2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5823D6"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  <w:lang w:eastAsia="ja-JP"/>
              </w:rPr>
              <w:t>7</w:t>
            </w:r>
          </w:p>
        </w:tc>
      </w:tr>
      <w:tr w:rsidR="00967B83" w:rsidRPr="00780BAB" w14:paraId="76BA0C37" w14:textId="77777777" w:rsidTr="001A161A">
        <w:trPr>
          <w:trHeight w:val="20"/>
        </w:trPr>
        <w:tc>
          <w:tcPr>
            <w:tcW w:w="2649" w:type="dxa"/>
            <w:hideMark/>
          </w:tcPr>
          <w:p w14:paraId="42DCD79B" w14:textId="77777777" w:rsidR="00967B83" w:rsidRPr="00780BAB" w:rsidRDefault="00967B83" w:rsidP="00967B83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vAlign w:val="bottom"/>
          </w:tcPr>
          <w:p w14:paraId="2D48245C" w14:textId="5F95CC19" w:rsidR="00967B83" w:rsidRPr="00780BAB" w:rsidRDefault="005823D6" w:rsidP="00967B83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967B83"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428</w:t>
            </w:r>
            <w:r w:rsidR="00967B83"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323</w:t>
            </w:r>
          </w:p>
        </w:tc>
        <w:tc>
          <w:tcPr>
            <w:tcW w:w="90" w:type="dxa"/>
          </w:tcPr>
          <w:p w14:paraId="43A7A919" w14:textId="77777777" w:rsidR="00967B83" w:rsidRPr="00780BAB" w:rsidRDefault="00967B83" w:rsidP="00967B83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0F0F75" w14:textId="3EEC7450" w:rsidR="00967B83" w:rsidRPr="00780BAB" w:rsidRDefault="00967B83" w:rsidP="00967B83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823D6" w:rsidRPr="005823D6">
              <w:rPr>
                <w:rFonts w:ascii="Angsana New" w:hAnsi="Angsana New" w:cs="Angsana New"/>
                <w:sz w:val="24"/>
                <w:szCs w:val="24"/>
              </w:rPr>
              <w:t>508</w:t>
            </w:r>
            <w:r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823D6" w:rsidRPr="005823D6">
              <w:rPr>
                <w:rFonts w:ascii="Angsana New" w:hAnsi="Angsana New" w:cs="Angsana New"/>
                <w:sz w:val="24"/>
                <w:szCs w:val="24"/>
              </w:rPr>
              <w:t>300</w:t>
            </w:r>
            <w:r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6D0BA24" w14:textId="77777777" w:rsidR="00967B83" w:rsidRPr="00780BAB" w:rsidRDefault="00967B83" w:rsidP="00967B83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081F195" w14:textId="77777777" w:rsidR="00967B83" w:rsidRPr="00780BAB" w:rsidRDefault="00967B83" w:rsidP="00967B83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  <w:vAlign w:val="bottom"/>
          </w:tcPr>
          <w:p w14:paraId="441DE0A8" w14:textId="26C5F2CB" w:rsidR="00967B83" w:rsidRPr="00780BAB" w:rsidRDefault="005823D6" w:rsidP="00967B83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3D6">
              <w:rPr>
                <w:rFonts w:ascii="Angsana New" w:hAnsi="Angsana New" w:cs="Angsana New"/>
                <w:sz w:val="24"/>
                <w:szCs w:val="24"/>
              </w:rPr>
              <w:t>102</w:t>
            </w:r>
            <w:r w:rsidR="00967B8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843</w:t>
            </w:r>
          </w:p>
        </w:tc>
        <w:tc>
          <w:tcPr>
            <w:tcW w:w="90" w:type="dxa"/>
          </w:tcPr>
          <w:p w14:paraId="49406CDD" w14:textId="77777777" w:rsidR="00967B83" w:rsidRPr="00780BAB" w:rsidRDefault="00967B83" w:rsidP="00967B83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79D4056" w14:textId="0503EF26" w:rsidR="00967B83" w:rsidRPr="00780BAB" w:rsidRDefault="005823D6" w:rsidP="00967B83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967B83"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022</w:t>
            </w:r>
            <w:r w:rsidR="00967B83"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866</w:t>
            </w:r>
          </w:p>
        </w:tc>
      </w:tr>
      <w:tr w:rsidR="00967B83" w:rsidRPr="00780BAB" w14:paraId="502342B1" w14:textId="77777777" w:rsidTr="001A161A">
        <w:trPr>
          <w:trHeight w:val="20"/>
        </w:trPr>
        <w:tc>
          <w:tcPr>
            <w:tcW w:w="2649" w:type="dxa"/>
            <w:hideMark/>
          </w:tcPr>
          <w:p w14:paraId="5A73862D" w14:textId="77777777" w:rsidR="00967B83" w:rsidRPr="00780BAB" w:rsidRDefault="00967B83" w:rsidP="00967B83">
            <w:pPr>
              <w:ind w:left="360"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EF5147" w14:textId="53651E4D" w:rsidR="00967B83" w:rsidRPr="00780BAB" w:rsidRDefault="005823D6" w:rsidP="00967B83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967B83"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428</w:t>
            </w:r>
            <w:r w:rsidR="00967B83"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323</w:t>
            </w:r>
          </w:p>
        </w:tc>
        <w:tc>
          <w:tcPr>
            <w:tcW w:w="90" w:type="dxa"/>
          </w:tcPr>
          <w:p w14:paraId="240DDDF9" w14:textId="77777777" w:rsidR="00967B83" w:rsidRPr="00780BAB" w:rsidRDefault="00967B83" w:rsidP="00967B83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095061" w14:textId="193B4B97" w:rsidR="00967B83" w:rsidRPr="00780BAB" w:rsidRDefault="00967B83" w:rsidP="00967B83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823D6" w:rsidRPr="005823D6">
              <w:rPr>
                <w:rFonts w:ascii="Angsana New" w:hAnsi="Angsana New" w:cs="Angsana New"/>
                <w:sz w:val="24"/>
                <w:szCs w:val="24"/>
              </w:rPr>
              <w:t>508</w:t>
            </w:r>
            <w:r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823D6" w:rsidRPr="005823D6">
              <w:rPr>
                <w:rFonts w:ascii="Angsana New" w:hAnsi="Angsana New" w:cs="Angsana New"/>
                <w:sz w:val="24"/>
                <w:szCs w:val="24"/>
              </w:rPr>
              <w:t>300</w:t>
            </w:r>
            <w:r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575D788C" w14:textId="77777777" w:rsidR="00967B83" w:rsidRPr="00780BAB" w:rsidRDefault="00967B83" w:rsidP="00967B83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7E66E7F" w14:textId="77777777" w:rsidR="00967B83" w:rsidRPr="00780BAB" w:rsidRDefault="00967B83" w:rsidP="00967B83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29DD99" w14:textId="3F5CC0AC" w:rsidR="00967B83" w:rsidRPr="00780BAB" w:rsidRDefault="005823D6" w:rsidP="00967B83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="Angsana New" w:hAnsi="Angsana New" w:cs="Angsana New"/>
                <w:sz w:val="24"/>
                <w:szCs w:val="24"/>
              </w:rPr>
              <w:t>102</w:t>
            </w:r>
            <w:r w:rsidR="00967B8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843</w:t>
            </w:r>
          </w:p>
        </w:tc>
        <w:tc>
          <w:tcPr>
            <w:tcW w:w="90" w:type="dxa"/>
          </w:tcPr>
          <w:p w14:paraId="4726F9CB" w14:textId="77777777" w:rsidR="00967B83" w:rsidRPr="00780BAB" w:rsidRDefault="00967B83" w:rsidP="00967B83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49B7F7" w14:textId="2EC192D3" w:rsidR="00967B83" w:rsidRPr="00780BAB" w:rsidRDefault="005823D6" w:rsidP="00967B83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967B83"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022</w:t>
            </w:r>
            <w:r w:rsidR="00967B83"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866</w:t>
            </w:r>
          </w:p>
        </w:tc>
      </w:tr>
    </w:tbl>
    <w:p w14:paraId="73C25079" w14:textId="77777777" w:rsidR="00EE7964" w:rsidRPr="00780BAB" w:rsidRDefault="004A41CC" w:rsidP="00E72452">
      <w:pPr>
        <w:numPr>
          <w:ilvl w:val="0"/>
          <w:numId w:val="10"/>
        </w:numPr>
        <w:tabs>
          <w:tab w:val="left" w:pos="-3261"/>
        </w:tabs>
        <w:spacing w:before="120" w:after="240"/>
        <w:ind w:right="43"/>
        <w:rPr>
          <w:rFonts w:asciiTheme="majorBidi" w:hAnsiTheme="majorBidi" w:cstheme="majorBidi"/>
          <w:sz w:val="20"/>
          <w:szCs w:val="20"/>
        </w:rPr>
      </w:pPr>
      <w:r w:rsidRPr="00780BAB">
        <w:rPr>
          <w:rFonts w:asciiTheme="majorBidi" w:hAnsiTheme="majorBidi" w:cstheme="majorBidi"/>
          <w:sz w:val="20"/>
          <w:szCs w:val="20"/>
          <w:cs/>
        </w:rPr>
        <w:t>การเปลี่ยนแปลงอื่นเกิดจากดอกเบี้ยรอตัดบัญชี</w:t>
      </w:r>
    </w:p>
    <w:p w14:paraId="00961970" w14:textId="77777777" w:rsidR="007E543B" w:rsidRPr="00780BAB" w:rsidRDefault="007E543B" w:rsidP="00482B22">
      <w:pPr>
        <w:numPr>
          <w:ilvl w:val="1"/>
          <w:numId w:val="1"/>
        </w:numPr>
        <w:tabs>
          <w:tab w:val="left" w:pos="-3261"/>
        </w:tabs>
        <w:ind w:left="1094" w:right="43" w:hanging="547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195A8B52" w14:textId="1E254CBF" w:rsidR="007E543B" w:rsidRPr="00780BAB" w:rsidRDefault="007E543B" w:rsidP="00482B22">
      <w:pPr>
        <w:ind w:left="1080"/>
        <w:rPr>
          <w:rFonts w:asciiTheme="majorBidi" w:hAnsiTheme="majorBidi" w:cstheme="majorBidi"/>
          <w:spacing w:val="-8"/>
        </w:rPr>
      </w:pPr>
      <w:r w:rsidRPr="00780BAB">
        <w:rPr>
          <w:rFonts w:asciiTheme="majorBidi" w:hAnsiTheme="majorBidi" w:cstheme="majorBidi"/>
          <w:spacing w:val="-8"/>
          <w:cs/>
        </w:rPr>
        <w:t xml:space="preserve">เงินสดและรายการเทียบเท่าเงินสด </w:t>
      </w:r>
      <w:r w:rsidR="00762ADF" w:rsidRPr="00780BAB">
        <w:rPr>
          <w:rFonts w:asciiTheme="majorBidi" w:hAnsiTheme="majorBidi" w:cstheme="majorBidi"/>
          <w:spacing w:val="-8"/>
          <w:cs/>
        </w:rPr>
        <w:t xml:space="preserve">ณ วันที่ </w:t>
      </w:r>
      <w:r w:rsidR="005823D6" w:rsidRPr="005823D6">
        <w:rPr>
          <w:rFonts w:asciiTheme="majorBidi" w:hAnsiTheme="majorBidi" w:cstheme="majorBidi"/>
          <w:spacing w:val="-8"/>
        </w:rPr>
        <w:t>31</w:t>
      </w:r>
      <w:r w:rsidR="00D5235D" w:rsidRPr="00D5235D">
        <w:rPr>
          <w:rFonts w:asciiTheme="majorBidi" w:hAnsiTheme="majorBidi" w:cstheme="majorBidi"/>
          <w:spacing w:val="-8"/>
        </w:rPr>
        <w:t xml:space="preserve"> </w:t>
      </w:r>
      <w:r w:rsidR="00D5235D" w:rsidRPr="00D5235D">
        <w:rPr>
          <w:rFonts w:asciiTheme="majorBidi" w:hAnsiTheme="majorBidi" w:cs="Angsana New"/>
          <w:spacing w:val="-8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  <w:spacing w:val="-8"/>
        </w:rPr>
        <w:t>2568</w:t>
      </w:r>
      <w:r w:rsidR="00D5235D" w:rsidRPr="00D5235D">
        <w:rPr>
          <w:rFonts w:asciiTheme="majorBidi" w:hAnsiTheme="majorBidi" w:cstheme="majorBidi"/>
          <w:spacing w:val="-8"/>
        </w:rPr>
        <w:t xml:space="preserve"> </w:t>
      </w:r>
      <w:r w:rsidR="0030681E" w:rsidRPr="00780BAB">
        <w:rPr>
          <w:rFonts w:asciiTheme="majorBidi" w:hAnsiTheme="majorBidi" w:cstheme="majorBidi"/>
          <w:spacing w:val="-8"/>
          <w:cs/>
        </w:rPr>
        <w:t xml:space="preserve">และวันที่ </w:t>
      </w:r>
      <w:r w:rsidR="005823D6" w:rsidRPr="005823D6">
        <w:rPr>
          <w:rFonts w:asciiTheme="majorBidi" w:hAnsiTheme="majorBidi" w:cstheme="majorBidi"/>
          <w:spacing w:val="-8"/>
        </w:rPr>
        <w:t>31</w:t>
      </w:r>
      <w:r w:rsidR="0030681E" w:rsidRPr="00780BAB">
        <w:rPr>
          <w:rFonts w:asciiTheme="majorBidi" w:hAnsiTheme="majorBidi" w:cstheme="majorBidi"/>
          <w:spacing w:val="-8"/>
        </w:rPr>
        <w:t xml:space="preserve"> </w:t>
      </w:r>
      <w:r w:rsidR="0030681E" w:rsidRPr="00780BAB">
        <w:rPr>
          <w:rFonts w:asciiTheme="majorBidi" w:hAnsiTheme="majorBidi" w:cstheme="majorBidi"/>
          <w:spacing w:val="-8"/>
          <w:cs/>
        </w:rPr>
        <w:t xml:space="preserve">ธันวาคม </w:t>
      </w:r>
      <w:r w:rsidR="005823D6" w:rsidRPr="005823D6">
        <w:rPr>
          <w:rFonts w:asciiTheme="majorBidi" w:hAnsiTheme="majorBidi" w:cstheme="majorBidi"/>
          <w:spacing w:val="-8"/>
        </w:rPr>
        <w:t>256</w:t>
      </w:r>
      <w:r w:rsidR="005823D6" w:rsidRPr="005823D6">
        <w:rPr>
          <w:rFonts w:asciiTheme="majorBidi" w:eastAsiaTheme="minorEastAsia" w:hAnsiTheme="majorBidi" w:cstheme="majorBidi" w:hint="eastAsia"/>
          <w:spacing w:val="-8"/>
          <w:lang w:eastAsia="ja-JP"/>
        </w:rPr>
        <w:t>7</w:t>
      </w:r>
      <w:r w:rsidR="0030681E" w:rsidRPr="00780BAB">
        <w:rPr>
          <w:rFonts w:asciiTheme="majorBidi" w:hAnsiTheme="majorBidi" w:cstheme="majorBidi"/>
          <w:spacing w:val="-8"/>
        </w:rPr>
        <w:t xml:space="preserve"> </w:t>
      </w:r>
      <w:r w:rsidRPr="00780BAB">
        <w:rPr>
          <w:rFonts w:asciiTheme="majorBidi" w:hAnsiTheme="majorBidi" w:cstheme="majorBidi"/>
          <w:spacing w:val="-8"/>
          <w:cs/>
        </w:rPr>
        <w:t>ประกอบด้วย</w:t>
      </w:r>
    </w:p>
    <w:tbl>
      <w:tblPr>
        <w:tblW w:w="4770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0"/>
        <w:gridCol w:w="1170"/>
        <w:gridCol w:w="180"/>
        <w:gridCol w:w="1173"/>
        <w:gridCol w:w="180"/>
        <w:gridCol w:w="1187"/>
        <w:gridCol w:w="180"/>
        <w:gridCol w:w="1170"/>
      </w:tblGrid>
      <w:tr w:rsidR="00F3793A" w:rsidRPr="00780BAB" w14:paraId="0F981A42" w14:textId="77777777" w:rsidTr="00D5235D">
        <w:trPr>
          <w:cantSplit/>
        </w:trPr>
        <w:tc>
          <w:tcPr>
            <w:tcW w:w="2029" w:type="pct"/>
            <w:vAlign w:val="center"/>
          </w:tcPr>
          <w:p w14:paraId="419F9405" w14:textId="77777777" w:rsidR="007D7F12" w:rsidRPr="00780BAB" w:rsidRDefault="007D7F12" w:rsidP="00D87FF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0" w:type="pct"/>
            <w:gridSpan w:val="3"/>
          </w:tcPr>
          <w:p w14:paraId="21FE50E2" w14:textId="77777777" w:rsidR="007D7F12" w:rsidRPr="00780BAB" w:rsidRDefault="007D7F12" w:rsidP="00D87FF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" w:type="pct"/>
          </w:tcPr>
          <w:p w14:paraId="3471ADCB" w14:textId="77777777" w:rsidR="007D7F12" w:rsidRPr="00780BAB" w:rsidRDefault="007D7F12" w:rsidP="00D87FF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8" w:type="pct"/>
            <w:gridSpan w:val="3"/>
          </w:tcPr>
          <w:p w14:paraId="0825075C" w14:textId="77777777" w:rsidR="007D7F12" w:rsidRPr="00780BAB" w:rsidRDefault="007D7F12" w:rsidP="007D7F12">
            <w:pPr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F3793A" w:rsidRPr="00780BAB" w14:paraId="011A3504" w14:textId="77777777" w:rsidTr="00D5235D">
        <w:trPr>
          <w:cantSplit/>
        </w:trPr>
        <w:tc>
          <w:tcPr>
            <w:tcW w:w="2029" w:type="pct"/>
            <w:vMerge w:val="restart"/>
            <w:vAlign w:val="center"/>
          </w:tcPr>
          <w:p w14:paraId="5934148A" w14:textId="77777777" w:rsidR="007E543B" w:rsidRPr="00780BAB" w:rsidRDefault="007E543B" w:rsidP="00D87FF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0" w:type="pct"/>
            <w:gridSpan w:val="3"/>
          </w:tcPr>
          <w:p w14:paraId="3E04E5AC" w14:textId="77777777" w:rsidR="007E543B" w:rsidRPr="00780BAB" w:rsidRDefault="007E543B" w:rsidP="00D87FF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2" w:type="pct"/>
          </w:tcPr>
          <w:p w14:paraId="5CEBD4C5" w14:textId="77777777" w:rsidR="007E543B" w:rsidRPr="00780BAB" w:rsidRDefault="007E543B" w:rsidP="00D87FF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8" w:type="pct"/>
            <w:gridSpan w:val="3"/>
          </w:tcPr>
          <w:p w14:paraId="5E4E68E0" w14:textId="77777777" w:rsidR="007E543B" w:rsidRPr="00780BAB" w:rsidRDefault="007E543B" w:rsidP="00D87FF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235D" w:rsidRPr="00780BAB" w14:paraId="2600F163" w14:textId="77777777" w:rsidTr="00D5235D">
        <w:trPr>
          <w:cantSplit/>
        </w:trPr>
        <w:tc>
          <w:tcPr>
            <w:tcW w:w="2029" w:type="pct"/>
            <w:vMerge/>
          </w:tcPr>
          <w:p w14:paraId="6570938C" w14:textId="77777777" w:rsidR="00D5235D" w:rsidRPr="00780BAB" w:rsidRDefault="00D5235D" w:rsidP="00D5235D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52C5BE77" w14:textId="208B0713" w:rsidR="00D5235D" w:rsidRDefault="005823D6" w:rsidP="00D5235D">
            <w:pPr>
              <w:ind w:left="-108" w:right="-108"/>
              <w:jc w:val="center"/>
              <w:rPr>
                <w:rFonts w:asciiTheme="majorBidi" w:eastAsiaTheme="minorEastAsia" w:hAnsiTheme="majorBidi" w:cs="Angsana New"/>
                <w:b/>
                <w:bCs/>
                <w:sz w:val="28"/>
                <w:szCs w:val="28"/>
                <w:lang w:eastAsia="ja-JP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D5235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6D2FC401" w14:textId="03AA66FF" w:rsidR="00D5235D" w:rsidRPr="00780BAB" w:rsidRDefault="005823D6" w:rsidP="00D5235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2" w:type="pct"/>
          </w:tcPr>
          <w:p w14:paraId="5C7F3CAB" w14:textId="77777777" w:rsidR="00D5235D" w:rsidRPr="00780BAB" w:rsidRDefault="00D5235D" w:rsidP="00D5235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</w:tcPr>
          <w:p w14:paraId="184751F4" w14:textId="2C0FF10E" w:rsidR="00D5235D" w:rsidRPr="00780BAB" w:rsidRDefault="005823D6" w:rsidP="00D5235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31FAB5A" w14:textId="05F2481F" w:rsidR="00D5235D" w:rsidRPr="00D5235D" w:rsidRDefault="005823D6" w:rsidP="00D5235D">
            <w:pPr>
              <w:ind w:left="-108" w:right="-108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2" w:type="pct"/>
          </w:tcPr>
          <w:p w14:paraId="70FD4787" w14:textId="77777777" w:rsidR="00D5235D" w:rsidRPr="00780BAB" w:rsidRDefault="00D5235D" w:rsidP="00D5235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3" w:type="pct"/>
          </w:tcPr>
          <w:p w14:paraId="02CDA819" w14:textId="5060C248" w:rsidR="00D5235D" w:rsidRDefault="005823D6" w:rsidP="00D5235D">
            <w:pPr>
              <w:ind w:left="-108" w:right="-108"/>
              <w:jc w:val="center"/>
              <w:rPr>
                <w:rFonts w:asciiTheme="majorBidi" w:eastAsiaTheme="minorEastAsia" w:hAnsiTheme="majorBidi" w:cs="Angsana New"/>
                <w:b/>
                <w:bCs/>
                <w:sz w:val="28"/>
                <w:szCs w:val="28"/>
                <w:lang w:eastAsia="ja-JP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D5235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0DF118A8" w14:textId="52840C4B" w:rsidR="00D5235D" w:rsidRPr="00780BAB" w:rsidRDefault="005823D6" w:rsidP="00D5235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2" w:type="pct"/>
          </w:tcPr>
          <w:p w14:paraId="754B8AF1" w14:textId="77777777" w:rsidR="00D5235D" w:rsidRPr="00780BAB" w:rsidRDefault="00D5235D" w:rsidP="00D5235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7E64EB61" w14:textId="40E53203" w:rsidR="00D5235D" w:rsidRPr="00780BAB" w:rsidRDefault="005823D6" w:rsidP="00D5235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18FC66D0" w14:textId="466FBE41" w:rsidR="00D5235D" w:rsidRPr="00780BAB" w:rsidRDefault="005823D6" w:rsidP="00D5235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117C04" w:rsidRPr="00780BAB" w14:paraId="1A0A5623" w14:textId="77777777" w:rsidTr="006959BD">
        <w:trPr>
          <w:cantSplit/>
        </w:trPr>
        <w:tc>
          <w:tcPr>
            <w:tcW w:w="2029" w:type="pct"/>
          </w:tcPr>
          <w:p w14:paraId="0D3922CF" w14:textId="77777777" w:rsidR="00117C04" w:rsidRPr="00780BAB" w:rsidRDefault="00117C04" w:rsidP="00117C04">
            <w:pPr>
              <w:tabs>
                <w:tab w:val="left" w:pos="360"/>
                <w:tab w:val="left" w:pos="610"/>
                <w:tab w:val="left" w:pos="720"/>
                <w:tab w:val="left" w:pos="900"/>
                <w:tab w:val="left" w:pos="1440"/>
              </w:tabs>
              <w:ind w:right="-43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             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663" w:type="pct"/>
            <w:vAlign w:val="center"/>
          </w:tcPr>
          <w:p w14:paraId="63F90962" w14:textId="6F033648" w:rsidR="00117C04" w:rsidRPr="00780BAB" w:rsidRDefault="005823D6" w:rsidP="00117C04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14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546</w:t>
            </w:r>
          </w:p>
        </w:tc>
        <w:tc>
          <w:tcPr>
            <w:tcW w:w="102" w:type="pct"/>
          </w:tcPr>
          <w:p w14:paraId="63E9D88E" w14:textId="77777777" w:rsidR="00117C04" w:rsidRPr="00780BAB" w:rsidRDefault="00117C04" w:rsidP="00117C04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1D25A544" w14:textId="78132D6D" w:rsidR="00117C04" w:rsidRPr="00780BAB" w:rsidRDefault="005823D6" w:rsidP="00117C04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36</w:t>
            </w:r>
            <w:r w:rsidR="00117C04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945</w:t>
            </w:r>
          </w:p>
        </w:tc>
        <w:tc>
          <w:tcPr>
            <w:tcW w:w="102" w:type="pct"/>
          </w:tcPr>
          <w:p w14:paraId="4841E7D6" w14:textId="77777777" w:rsidR="00117C04" w:rsidRPr="00780BAB" w:rsidRDefault="00117C04" w:rsidP="00117C04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 w14:paraId="2367D72F" w14:textId="048D6E91" w:rsidR="00117C04" w:rsidRPr="00780BAB" w:rsidRDefault="005823D6" w:rsidP="00117C04">
            <w:pPr>
              <w:tabs>
                <w:tab w:val="decimal" w:pos="1149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BE7C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102" w:type="pct"/>
          </w:tcPr>
          <w:p w14:paraId="61B6E2C4" w14:textId="77777777" w:rsidR="00117C04" w:rsidRPr="00780BAB" w:rsidRDefault="00117C04" w:rsidP="00117C04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vAlign w:val="center"/>
          </w:tcPr>
          <w:p w14:paraId="402657FD" w14:textId="55765E5B" w:rsidR="00117C04" w:rsidRPr="00780BAB" w:rsidRDefault="005823D6" w:rsidP="00117C04">
            <w:pPr>
              <w:tabs>
                <w:tab w:val="decimal" w:pos="1071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24</w:t>
            </w:r>
            <w:r w:rsidR="00117C04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465</w:t>
            </w:r>
          </w:p>
        </w:tc>
      </w:tr>
      <w:tr w:rsidR="00914D2E" w:rsidRPr="00780BAB" w14:paraId="419A898F" w14:textId="77777777" w:rsidTr="006959BD">
        <w:trPr>
          <w:cantSplit/>
        </w:trPr>
        <w:tc>
          <w:tcPr>
            <w:tcW w:w="2029" w:type="pct"/>
          </w:tcPr>
          <w:p w14:paraId="54B0D50A" w14:textId="1B53C12E" w:rsidR="00914D2E" w:rsidRPr="00780BAB" w:rsidRDefault="00914D2E" w:rsidP="00914D2E">
            <w:pPr>
              <w:tabs>
                <w:tab w:val="left" w:pos="360"/>
                <w:tab w:val="left" w:pos="610"/>
                <w:tab w:val="left" w:pos="720"/>
                <w:tab w:val="left" w:pos="900"/>
                <w:tab w:val="left" w:pos="1440"/>
              </w:tabs>
              <w:ind w:right="-43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        </w:t>
            </w:r>
            <w:r w:rsidRPr="00914D2E">
              <w:rPr>
                <w:rFonts w:asciiTheme="majorBidi" w:hAnsiTheme="majorBidi" w:cs="Angsana New"/>
                <w:sz w:val="28"/>
                <w:szCs w:val="28"/>
                <w:cs/>
              </w:rPr>
              <w:t>เช็คที่ถึงกำหนดชำระแต่ยังมิได้นำฝาก</w:t>
            </w:r>
          </w:p>
        </w:tc>
        <w:tc>
          <w:tcPr>
            <w:tcW w:w="663" w:type="pct"/>
            <w:vAlign w:val="center"/>
          </w:tcPr>
          <w:p w14:paraId="1EE9B275" w14:textId="5B6620D2" w:rsidR="00914D2E" w:rsidRPr="00780BAB" w:rsidRDefault="005823D6" w:rsidP="00914D2E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914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102" w:type="pct"/>
          </w:tcPr>
          <w:p w14:paraId="066FF378" w14:textId="77777777" w:rsidR="00914D2E" w:rsidRPr="00780BAB" w:rsidRDefault="00914D2E" w:rsidP="00914D2E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0FDC0894" w14:textId="27CD2CE4" w:rsidR="00914D2E" w:rsidRPr="001958D2" w:rsidRDefault="00914D2E" w:rsidP="00753118">
            <w:pPr>
              <w:tabs>
                <w:tab w:val="decimal" w:pos="653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2" w:type="pct"/>
          </w:tcPr>
          <w:p w14:paraId="0741E245" w14:textId="77777777" w:rsidR="00914D2E" w:rsidRPr="00780BAB" w:rsidRDefault="00914D2E" w:rsidP="00914D2E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 w14:paraId="05923601" w14:textId="18FB3895" w:rsidR="00914D2E" w:rsidRDefault="005823D6" w:rsidP="00914D2E">
            <w:pPr>
              <w:tabs>
                <w:tab w:val="decimal" w:pos="1149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 w:hint="cs"/>
                <w:sz w:val="28"/>
                <w:szCs w:val="28"/>
              </w:rPr>
              <w:t>74</w:t>
            </w:r>
            <w:r w:rsidR="00914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823D6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2" w:type="pct"/>
          </w:tcPr>
          <w:p w14:paraId="552E7C09" w14:textId="77777777" w:rsidR="00914D2E" w:rsidRPr="00780BAB" w:rsidRDefault="00914D2E" w:rsidP="00914D2E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vAlign w:val="center"/>
          </w:tcPr>
          <w:p w14:paraId="73593D88" w14:textId="55FAC046" w:rsidR="00914D2E" w:rsidRPr="001958D2" w:rsidRDefault="00914D2E" w:rsidP="00753118">
            <w:pPr>
              <w:tabs>
                <w:tab w:val="decimal" w:pos="653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914D2E" w:rsidRPr="00780BAB" w14:paraId="4E849E3E" w14:textId="77777777" w:rsidTr="006959BD">
        <w:trPr>
          <w:cantSplit/>
        </w:trPr>
        <w:tc>
          <w:tcPr>
            <w:tcW w:w="2029" w:type="pct"/>
          </w:tcPr>
          <w:p w14:paraId="48C36BE1" w14:textId="4AC0B52B" w:rsidR="00914D2E" w:rsidRPr="00780BAB" w:rsidRDefault="00914D2E" w:rsidP="00914D2E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             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663" w:type="pct"/>
            <w:vAlign w:val="center"/>
          </w:tcPr>
          <w:p w14:paraId="0C0E7D9E" w14:textId="77777777" w:rsidR="00914D2E" w:rsidRPr="00780BAB" w:rsidRDefault="00914D2E" w:rsidP="00914D2E">
            <w:pPr>
              <w:tabs>
                <w:tab w:val="decimal" w:pos="1149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22F5D8F0" w14:textId="77777777" w:rsidR="00914D2E" w:rsidRPr="00780BAB" w:rsidRDefault="00914D2E" w:rsidP="00914D2E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4C902E0D" w14:textId="77777777" w:rsidR="00914D2E" w:rsidRPr="00780BAB" w:rsidRDefault="00914D2E" w:rsidP="00914D2E">
            <w:pPr>
              <w:tabs>
                <w:tab w:val="decimal" w:pos="1149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524391C5" w14:textId="77777777" w:rsidR="00914D2E" w:rsidRPr="00780BAB" w:rsidRDefault="00914D2E" w:rsidP="00914D2E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 w14:paraId="053C25BC" w14:textId="77777777" w:rsidR="00914D2E" w:rsidRPr="00780BAB" w:rsidRDefault="00914D2E" w:rsidP="00914D2E">
            <w:pPr>
              <w:tabs>
                <w:tab w:val="decimal" w:pos="1149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6F8057BD" w14:textId="77777777" w:rsidR="00914D2E" w:rsidRPr="00780BAB" w:rsidRDefault="00914D2E" w:rsidP="00914D2E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vAlign w:val="center"/>
          </w:tcPr>
          <w:p w14:paraId="29B2E193" w14:textId="77777777" w:rsidR="00914D2E" w:rsidRPr="00780BAB" w:rsidRDefault="00914D2E" w:rsidP="00914D2E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4D2E" w:rsidRPr="00780BAB" w14:paraId="0BFE68F4" w14:textId="77777777" w:rsidTr="006959BD">
        <w:trPr>
          <w:cantSplit/>
        </w:trPr>
        <w:tc>
          <w:tcPr>
            <w:tcW w:w="2029" w:type="pct"/>
          </w:tcPr>
          <w:p w14:paraId="50B78232" w14:textId="77777777" w:rsidR="00914D2E" w:rsidRPr="00780BAB" w:rsidRDefault="00914D2E" w:rsidP="00914D2E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ind w:left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             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663" w:type="pct"/>
            <w:vAlign w:val="center"/>
          </w:tcPr>
          <w:p w14:paraId="2B0A918E" w14:textId="297D9127" w:rsidR="00914D2E" w:rsidRPr="00780BAB" w:rsidRDefault="005823D6" w:rsidP="00914D2E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14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058</w:t>
            </w:r>
            <w:r w:rsidR="00914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102" w:type="pct"/>
          </w:tcPr>
          <w:p w14:paraId="4F7EC2CF" w14:textId="77777777" w:rsidR="00914D2E" w:rsidRPr="00780BAB" w:rsidRDefault="00914D2E" w:rsidP="00914D2E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4D047151" w14:textId="2DB865C1" w:rsidR="00914D2E" w:rsidRPr="00780BAB" w:rsidRDefault="005823D6" w:rsidP="00914D2E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4D2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106</w:t>
            </w:r>
            <w:r w:rsidR="00914D2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788</w:t>
            </w:r>
          </w:p>
        </w:tc>
        <w:tc>
          <w:tcPr>
            <w:tcW w:w="102" w:type="pct"/>
          </w:tcPr>
          <w:p w14:paraId="3E7BFC67" w14:textId="77777777" w:rsidR="00914D2E" w:rsidRPr="00780BAB" w:rsidRDefault="00914D2E" w:rsidP="00914D2E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 w14:paraId="358EDC4D" w14:textId="4A1F6F2D" w:rsidR="00914D2E" w:rsidRPr="00780BAB" w:rsidRDefault="005823D6" w:rsidP="00914D2E">
            <w:pPr>
              <w:tabs>
                <w:tab w:val="decimal" w:pos="1149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14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831</w:t>
            </w:r>
            <w:r w:rsidR="00914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102" w:type="pct"/>
          </w:tcPr>
          <w:p w14:paraId="44A64A7E" w14:textId="77777777" w:rsidR="00914D2E" w:rsidRPr="00780BAB" w:rsidRDefault="00914D2E" w:rsidP="00914D2E">
            <w:pPr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vAlign w:val="center"/>
          </w:tcPr>
          <w:p w14:paraId="3A84996B" w14:textId="68844382" w:rsidR="00914D2E" w:rsidRPr="00780BAB" w:rsidRDefault="005823D6" w:rsidP="00914D2E">
            <w:pPr>
              <w:tabs>
                <w:tab w:val="decimal" w:pos="1071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4D2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006</w:t>
            </w:r>
            <w:r w:rsidR="00914D2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274</w:t>
            </w:r>
          </w:p>
        </w:tc>
      </w:tr>
      <w:tr w:rsidR="00914D2E" w:rsidRPr="00780BAB" w14:paraId="7BA07EE2" w14:textId="77777777" w:rsidTr="006959BD">
        <w:trPr>
          <w:cantSplit/>
        </w:trPr>
        <w:tc>
          <w:tcPr>
            <w:tcW w:w="2029" w:type="pct"/>
          </w:tcPr>
          <w:p w14:paraId="3A0D0C44" w14:textId="77777777" w:rsidR="00914D2E" w:rsidRPr="00780BAB" w:rsidRDefault="00914D2E" w:rsidP="00914D2E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ind w:left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             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663" w:type="pct"/>
            <w:vAlign w:val="center"/>
          </w:tcPr>
          <w:p w14:paraId="219C6C50" w14:textId="286A7B1A" w:rsidR="00914D2E" w:rsidRPr="00780BAB" w:rsidRDefault="005823D6" w:rsidP="00914D2E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914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942</w:t>
            </w:r>
            <w:r w:rsidR="00914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  <w:tc>
          <w:tcPr>
            <w:tcW w:w="102" w:type="pct"/>
          </w:tcPr>
          <w:p w14:paraId="08F40A37" w14:textId="77777777" w:rsidR="00914D2E" w:rsidRPr="00780BAB" w:rsidRDefault="00914D2E" w:rsidP="00914D2E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15388898" w14:textId="13EA5086" w:rsidR="00914D2E" w:rsidRPr="00780BAB" w:rsidRDefault="005823D6" w:rsidP="00914D2E">
            <w:pPr>
              <w:tabs>
                <w:tab w:val="decimal" w:pos="1094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27</w:t>
            </w:r>
            <w:r w:rsidR="00914D2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250</w:t>
            </w:r>
            <w:r w:rsidR="00914D2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486</w:t>
            </w:r>
          </w:p>
        </w:tc>
        <w:tc>
          <w:tcPr>
            <w:tcW w:w="102" w:type="pct"/>
          </w:tcPr>
          <w:p w14:paraId="34DCF3EE" w14:textId="77777777" w:rsidR="00914D2E" w:rsidRPr="00780BAB" w:rsidRDefault="00914D2E" w:rsidP="00914D2E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 w14:paraId="1B86BA98" w14:textId="0797F339" w:rsidR="00914D2E" w:rsidRPr="00780BAB" w:rsidRDefault="005823D6" w:rsidP="00914D2E">
            <w:pPr>
              <w:tabs>
                <w:tab w:val="decimal" w:pos="1149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914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="00914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  <w:tc>
          <w:tcPr>
            <w:tcW w:w="102" w:type="pct"/>
          </w:tcPr>
          <w:p w14:paraId="1AB1177D" w14:textId="77777777" w:rsidR="00914D2E" w:rsidRPr="00780BAB" w:rsidRDefault="00914D2E" w:rsidP="00914D2E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vAlign w:val="center"/>
          </w:tcPr>
          <w:p w14:paraId="16DEC7B7" w14:textId="6302C94A" w:rsidR="00914D2E" w:rsidRPr="00780BAB" w:rsidRDefault="005823D6" w:rsidP="00914D2E">
            <w:pPr>
              <w:tabs>
                <w:tab w:val="decimal" w:pos="1071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23</w:t>
            </w:r>
            <w:r w:rsidR="00914D2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415</w:t>
            </w:r>
            <w:r w:rsidR="00914D2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143</w:t>
            </w:r>
          </w:p>
        </w:tc>
      </w:tr>
      <w:tr w:rsidR="00914D2E" w:rsidRPr="00780BAB" w14:paraId="226877CE" w14:textId="77777777" w:rsidTr="006959BD">
        <w:trPr>
          <w:cantSplit/>
        </w:trPr>
        <w:tc>
          <w:tcPr>
            <w:tcW w:w="2029" w:type="pct"/>
          </w:tcPr>
          <w:p w14:paraId="5730A846" w14:textId="400B42A7" w:rsidR="00914D2E" w:rsidRPr="00780BAB" w:rsidRDefault="00914D2E" w:rsidP="00914D2E">
            <w:pPr>
              <w:tabs>
                <w:tab w:val="left" w:pos="162"/>
                <w:tab w:val="left" w:pos="610"/>
                <w:tab w:val="left" w:pos="900"/>
                <w:tab w:val="left" w:pos="1440"/>
                <w:tab w:val="right" w:pos="4244"/>
              </w:tabs>
              <w:ind w:left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             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เงินฝากประจำอายุไม่เกิน 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0B46F28" w14:textId="014325E4" w:rsidR="00914D2E" w:rsidRPr="00780BAB" w:rsidRDefault="005823D6" w:rsidP="00914D2E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914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914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02" w:type="pct"/>
          </w:tcPr>
          <w:p w14:paraId="25191053" w14:textId="77777777" w:rsidR="00914D2E" w:rsidRPr="00780BAB" w:rsidRDefault="00914D2E" w:rsidP="00914D2E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vAlign w:val="center"/>
          </w:tcPr>
          <w:p w14:paraId="4D93FBDF" w14:textId="0D3AF0A7" w:rsidR="00914D2E" w:rsidRPr="00780BAB" w:rsidRDefault="005823D6" w:rsidP="00914D2E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38</w:t>
            </w:r>
            <w:r w:rsidR="00914D2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260</w:t>
            </w:r>
            <w:r w:rsidR="00914D2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927</w:t>
            </w:r>
          </w:p>
        </w:tc>
        <w:tc>
          <w:tcPr>
            <w:tcW w:w="102" w:type="pct"/>
          </w:tcPr>
          <w:p w14:paraId="41327670" w14:textId="77777777" w:rsidR="00914D2E" w:rsidRPr="00780BAB" w:rsidRDefault="00914D2E" w:rsidP="00914D2E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47F66F5E" w14:textId="44160473" w:rsidR="00914D2E" w:rsidRPr="00780BAB" w:rsidRDefault="005823D6" w:rsidP="00914D2E">
            <w:pPr>
              <w:tabs>
                <w:tab w:val="decimal" w:pos="1149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914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914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02" w:type="pct"/>
          </w:tcPr>
          <w:p w14:paraId="541B4A54" w14:textId="77777777" w:rsidR="00914D2E" w:rsidRPr="00780BAB" w:rsidRDefault="00914D2E" w:rsidP="00914D2E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35FF68E9" w14:textId="06D0EB04" w:rsidR="00914D2E" w:rsidRPr="00780BAB" w:rsidRDefault="005823D6" w:rsidP="00914D2E">
            <w:pPr>
              <w:tabs>
                <w:tab w:val="decimal" w:pos="1071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38</w:t>
            </w:r>
            <w:r w:rsidR="00914D2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260</w:t>
            </w:r>
            <w:r w:rsidR="00914D2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927</w:t>
            </w:r>
          </w:p>
        </w:tc>
      </w:tr>
      <w:tr w:rsidR="00914D2E" w:rsidRPr="00780BAB" w14:paraId="67F01A02" w14:textId="77777777" w:rsidTr="006959BD">
        <w:trPr>
          <w:cantSplit/>
        </w:trPr>
        <w:tc>
          <w:tcPr>
            <w:tcW w:w="2029" w:type="pct"/>
          </w:tcPr>
          <w:p w14:paraId="1CC8E66A" w14:textId="77777777" w:rsidR="00914D2E" w:rsidRPr="00780BAB" w:rsidRDefault="00914D2E" w:rsidP="00914D2E">
            <w:pPr>
              <w:tabs>
                <w:tab w:val="left" w:pos="250"/>
                <w:tab w:val="left" w:pos="590"/>
                <w:tab w:val="left" w:pos="690"/>
                <w:tab w:val="left" w:pos="900"/>
                <w:tab w:val="left" w:pos="1440"/>
              </w:tabs>
              <w:ind w:left="430" w:right="-439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      </w:t>
            </w: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3C3C69" w14:textId="01BCD60C" w:rsidR="00914D2E" w:rsidRPr="00780BAB" w:rsidRDefault="005823D6" w:rsidP="00914D2E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914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00914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  <w:tc>
          <w:tcPr>
            <w:tcW w:w="102" w:type="pct"/>
          </w:tcPr>
          <w:p w14:paraId="3BE6620F" w14:textId="77777777" w:rsidR="00914D2E" w:rsidRPr="00780BAB" w:rsidRDefault="00914D2E" w:rsidP="00914D2E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4CB218" w14:textId="06483B09" w:rsidR="00914D2E" w:rsidRPr="00780BAB" w:rsidRDefault="005823D6" w:rsidP="00914D2E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67</w:t>
            </w:r>
            <w:r w:rsidR="00914D2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655</w:t>
            </w:r>
            <w:r w:rsidR="00914D2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146</w:t>
            </w:r>
          </w:p>
        </w:tc>
        <w:tc>
          <w:tcPr>
            <w:tcW w:w="102" w:type="pct"/>
          </w:tcPr>
          <w:p w14:paraId="6958F19F" w14:textId="77777777" w:rsidR="00914D2E" w:rsidRPr="00780BAB" w:rsidRDefault="00914D2E" w:rsidP="00914D2E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3A55BA" w14:textId="5416E3AB" w:rsidR="00914D2E" w:rsidRPr="00780BAB" w:rsidRDefault="005823D6" w:rsidP="00914D2E">
            <w:pPr>
              <w:tabs>
                <w:tab w:val="decimal" w:pos="1149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914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755</w:t>
            </w:r>
            <w:r w:rsidR="00914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792</w:t>
            </w:r>
          </w:p>
        </w:tc>
        <w:tc>
          <w:tcPr>
            <w:tcW w:w="102" w:type="pct"/>
          </w:tcPr>
          <w:p w14:paraId="1CF788CE" w14:textId="77777777" w:rsidR="00914D2E" w:rsidRPr="00780BAB" w:rsidRDefault="00914D2E" w:rsidP="00914D2E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47FE35" w14:textId="7723D9DD" w:rsidR="00914D2E" w:rsidRPr="00780BAB" w:rsidRDefault="005823D6" w:rsidP="00914D2E">
            <w:pPr>
              <w:tabs>
                <w:tab w:val="decimal" w:pos="1071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63</w:t>
            </w:r>
            <w:r w:rsidR="00914D2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706</w:t>
            </w:r>
            <w:r w:rsidR="00914D2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809</w:t>
            </w:r>
          </w:p>
        </w:tc>
      </w:tr>
    </w:tbl>
    <w:p w14:paraId="0122A801" w14:textId="77777777" w:rsidR="00EE7964" w:rsidRPr="00780BAB" w:rsidRDefault="00EE7964" w:rsidP="00EE7964">
      <w:pPr>
        <w:pStyle w:val="BodyText3"/>
        <w:tabs>
          <w:tab w:val="clear" w:pos="360"/>
          <w:tab w:val="clear" w:pos="900"/>
          <w:tab w:val="clear" w:pos="1440"/>
        </w:tabs>
        <w:ind w:left="547" w:right="-706"/>
        <w:rPr>
          <w:rFonts w:asciiTheme="majorBidi" w:hAnsiTheme="majorBidi" w:cstheme="majorBidi"/>
          <w:b/>
          <w:bCs/>
          <w:color w:val="FF0000"/>
        </w:rPr>
      </w:pPr>
    </w:p>
    <w:p w14:paraId="2993E9B5" w14:textId="77777777" w:rsidR="00A87549" w:rsidRPr="00780BAB" w:rsidRDefault="00EA1B9F" w:rsidP="00EE7964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ind w:left="547" w:right="-706" w:hanging="547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olor w:val="FF0000"/>
          <w:cs/>
        </w:rPr>
        <w:br w:type="page"/>
      </w:r>
      <w:r w:rsidR="00A87549" w:rsidRPr="00780BAB">
        <w:rPr>
          <w:rFonts w:asciiTheme="majorBidi" w:hAnsiTheme="majorBidi" w:cstheme="majorBidi"/>
          <w:b/>
          <w:bCs/>
          <w:cs/>
        </w:rPr>
        <w:lastRenderedPageBreak/>
        <w:t>ลูกหนี้การค้าและลูกหนี้</w:t>
      </w:r>
      <w:r w:rsidR="00A400D6" w:rsidRPr="00780BAB">
        <w:rPr>
          <w:rFonts w:asciiTheme="majorBidi" w:hAnsiTheme="majorBidi" w:cstheme="majorBidi"/>
          <w:b/>
          <w:bCs/>
          <w:cs/>
        </w:rPr>
        <w:t>หมุนเวียน</w:t>
      </w:r>
      <w:r w:rsidR="00A87549" w:rsidRPr="00780BAB">
        <w:rPr>
          <w:rFonts w:asciiTheme="majorBidi" w:hAnsiTheme="majorBidi" w:cstheme="majorBidi"/>
          <w:b/>
          <w:bCs/>
          <w:cs/>
        </w:rPr>
        <w:t>อื่น</w:t>
      </w:r>
    </w:p>
    <w:p w14:paraId="2A799933" w14:textId="0CB8D461" w:rsidR="00873B33" w:rsidRPr="00780BAB" w:rsidRDefault="0081508A" w:rsidP="005D52FF">
      <w:pPr>
        <w:spacing w:after="120"/>
        <w:ind w:left="547" w:right="72"/>
        <w:rPr>
          <w:rFonts w:asciiTheme="majorBidi" w:hAnsiTheme="majorBidi" w:cstheme="majorBidi"/>
          <w:spacing w:val="-6"/>
        </w:rPr>
      </w:pPr>
      <w:r w:rsidRPr="00780BAB">
        <w:rPr>
          <w:rFonts w:asciiTheme="majorBidi" w:hAnsiTheme="majorBidi" w:cstheme="majorBidi"/>
          <w:spacing w:val="-6"/>
          <w:cs/>
        </w:rPr>
        <w:t xml:space="preserve">ลูกหนี้การค้าและลูกหนี้หมุนเวียนอื่น </w:t>
      </w:r>
      <w:r w:rsidR="00D5235D" w:rsidRPr="00780BAB">
        <w:rPr>
          <w:rFonts w:asciiTheme="majorBidi" w:hAnsiTheme="majorBidi" w:cstheme="majorBidi"/>
          <w:spacing w:val="-8"/>
          <w:cs/>
        </w:rPr>
        <w:t xml:space="preserve">ณ วันที่ </w:t>
      </w:r>
      <w:r w:rsidR="005823D6" w:rsidRPr="005823D6">
        <w:rPr>
          <w:rFonts w:asciiTheme="majorBidi" w:hAnsiTheme="majorBidi" w:cstheme="majorBidi"/>
          <w:spacing w:val="-8"/>
        </w:rPr>
        <w:t>31</w:t>
      </w:r>
      <w:r w:rsidR="00D5235D" w:rsidRPr="00D5235D">
        <w:rPr>
          <w:rFonts w:asciiTheme="majorBidi" w:hAnsiTheme="majorBidi" w:cstheme="majorBidi"/>
          <w:spacing w:val="-8"/>
        </w:rPr>
        <w:t xml:space="preserve"> </w:t>
      </w:r>
      <w:r w:rsidR="00D5235D" w:rsidRPr="00D5235D">
        <w:rPr>
          <w:rFonts w:asciiTheme="majorBidi" w:hAnsiTheme="majorBidi" w:cs="Angsana New"/>
          <w:spacing w:val="-8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  <w:spacing w:val="-8"/>
        </w:rPr>
        <w:t>2568</w:t>
      </w:r>
      <w:r w:rsidR="00D5235D" w:rsidRPr="00D5235D">
        <w:rPr>
          <w:rFonts w:asciiTheme="majorBidi" w:hAnsiTheme="majorBidi" w:cstheme="majorBidi"/>
          <w:spacing w:val="-8"/>
        </w:rPr>
        <w:t xml:space="preserve"> </w:t>
      </w:r>
      <w:r w:rsidR="00D5235D" w:rsidRPr="00780BAB">
        <w:rPr>
          <w:rFonts w:asciiTheme="majorBidi" w:hAnsiTheme="majorBidi" w:cstheme="majorBidi"/>
          <w:spacing w:val="-8"/>
          <w:cs/>
        </w:rPr>
        <w:t xml:space="preserve">และวันที่ </w:t>
      </w:r>
      <w:r w:rsidR="005823D6" w:rsidRPr="005823D6">
        <w:rPr>
          <w:rFonts w:asciiTheme="majorBidi" w:hAnsiTheme="majorBidi" w:cstheme="majorBidi"/>
          <w:spacing w:val="-8"/>
        </w:rPr>
        <w:t>31</w:t>
      </w:r>
      <w:r w:rsidR="00D5235D" w:rsidRPr="00780BAB">
        <w:rPr>
          <w:rFonts w:asciiTheme="majorBidi" w:hAnsiTheme="majorBidi" w:cstheme="majorBidi"/>
          <w:spacing w:val="-8"/>
        </w:rPr>
        <w:t xml:space="preserve"> </w:t>
      </w:r>
      <w:r w:rsidR="00D5235D" w:rsidRPr="00780BAB">
        <w:rPr>
          <w:rFonts w:asciiTheme="majorBidi" w:hAnsiTheme="majorBidi" w:cstheme="majorBidi"/>
          <w:spacing w:val="-8"/>
          <w:cs/>
        </w:rPr>
        <w:t xml:space="preserve">ธันวาคม </w:t>
      </w:r>
      <w:r w:rsidR="005823D6" w:rsidRPr="005823D6">
        <w:rPr>
          <w:rFonts w:asciiTheme="majorBidi" w:hAnsiTheme="majorBidi" w:cstheme="majorBidi"/>
          <w:spacing w:val="-8"/>
        </w:rPr>
        <w:t>256</w:t>
      </w:r>
      <w:r w:rsidR="005823D6" w:rsidRPr="005823D6">
        <w:rPr>
          <w:rFonts w:asciiTheme="majorBidi" w:eastAsiaTheme="minorEastAsia" w:hAnsiTheme="majorBidi" w:cstheme="majorBidi" w:hint="eastAsia"/>
          <w:spacing w:val="-8"/>
          <w:lang w:eastAsia="ja-JP"/>
        </w:rPr>
        <w:t>7</w:t>
      </w:r>
      <w:r w:rsidR="00D5235D" w:rsidRPr="00780BAB">
        <w:rPr>
          <w:rFonts w:asciiTheme="majorBidi" w:hAnsiTheme="majorBidi" w:cstheme="majorBidi"/>
          <w:spacing w:val="-8"/>
        </w:rPr>
        <w:t xml:space="preserve"> </w:t>
      </w:r>
      <w:r w:rsidR="0080114A" w:rsidRPr="00780BAB">
        <w:rPr>
          <w:rFonts w:asciiTheme="majorBidi" w:hAnsiTheme="majorBidi" w:cstheme="majorBidi"/>
          <w:spacing w:val="-8"/>
          <w:cs/>
        </w:rPr>
        <w:t>ประกอบด้วย</w:t>
      </w:r>
    </w:p>
    <w:tbl>
      <w:tblPr>
        <w:tblW w:w="4937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714"/>
        <w:gridCol w:w="1095"/>
        <w:gridCol w:w="153"/>
        <w:gridCol w:w="1105"/>
        <w:gridCol w:w="153"/>
        <w:gridCol w:w="1052"/>
        <w:gridCol w:w="146"/>
        <w:gridCol w:w="1021"/>
      </w:tblGrid>
      <w:tr w:rsidR="00C05789" w:rsidRPr="00780BAB" w14:paraId="3BDEE33D" w14:textId="77777777" w:rsidTr="00142C20">
        <w:trPr>
          <w:trHeight w:val="324"/>
        </w:trPr>
        <w:tc>
          <w:tcPr>
            <w:tcW w:w="2021" w:type="pct"/>
            <w:vAlign w:val="center"/>
          </w:tcPr>
          <w:p w14:paraId="15F713B5" w14:textId="77777777" w:rsidR="007D7F12" w:rsidRPr="00780BAB" w:rsidRDefault="007D7F12" w:rsidP="00E47E20">
            <w:pPr>
              <w:tabs>
                <w:tab w:val="left" w:pos="160"/>
                <w:tab w:val="left" w:pos="360"/>
                <w:tab w:val="left" w:pos="900"/>
                <w:tab w:val="left" w:pos="1440"/>
              </w:tabs>
              <w:spacing w:line="300" w:lineRule="exact"/>
              <w:ind w:right="-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1" w:type="pct"/>
          </w:tcPr>
          <w:p w14:paraId="42BBBE3D" w14:textId="77777777" w:rsidR="007D7F12" w:rsidRPr="00780BAB" w:rsidRDefault="007D7F12" w:rsidP="00E47E20">
            <w:pPr>
              <w:spacing w:line="300" w:lineRule="exact"/>
              <w:ind w:right="-94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9" w:type="pct"/>
            <w:gridSpan w:val="3"/>
          </w:tcPr>
          <w:p w14:paraId="377E0430" w14:textId="77777777" w:rsidR="007D7F12" w:rsidRPr="00780BAB" w:rsidRDefault="007D7F12" w:rsidP="00E47E20">
            <w:pPr>
              <w:spacing w:line="300" w:lineRule="exact"/>
              <w:ind w:right="-10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" w:type="pct"/>
          </w:tcPr>
          <w:p w14:paraId="7873754F" w14:textId="77777777" w:rsidR="007D7F12" w:rsidRPr="00780BAB" w:rsidRDefault="007D7F12" w:rsidP="00E47E20">
            <w:pPr>
              <w:spacing w:line="300" w:lineRule="exact"/>
              <w:ind w:right="-10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pct"/>
            <w:gridSpan w:val="3"/>
          </w:tcPr>
          <w:p w14:paraId="006849AB" w14:textId="77777777" w:rsidR="007D7F12" w:rsidRPr="00780BAB" w:rsidRDefault="007D7F12" w:rsidP="00167D33">
            <w:pPr>
              <w:spacing w:line="300" w:lineRule="exact"/>
              <w:ind w:right="1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C05789" w:rsidRPr="00780BAB" w14:paraId="497FEC2B" w14:textId="77777777" w:rsidTr="00142C20">
        <w:trPr>
          <w:trHeight w:val="324"/>
        </w:trPr>
        <w:tc>
          <w:tcPr>
            <w:tcW w:w="2021" w:type="pct"/>
            <w:vMerge w:val="restart"/>
            <w:vAlign w:val="center"/>
          </w:tcPr>
          <w:p w14:paraId="70C064E3" w14:textId="77777777" w:rsidR="00C54FCC" w:rsidRPr="00780BAB" w:rsidRDefault="00C54FCC" w:rsidP="00E47E20">
            <w:pPr>
              <w:tabs>
                <w:tab w:val="left" w:pos="160"/>
                <w:tab w:val="left" w:pos="360"/>
                <w:tab w:val="left" w:pos="900"/>
                <w:tab w:val="left" w:pos="1440"/>
              </w:tabs>
              <w:spacing w:line="300" w:lineRule="exact"/>
              <w:ind w:right="-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1" w:type="pct"/>
            <w:vMerge w:val="restart"/>
          </w:tcPr>
          <w:p w14:paraId="1FEB5CDE" w14:textId="77777777" w:rsidR="00C54FCC" w:rsidRPr="00780BAB" w:rsidRDefault="00C54FCC" w:rsidP="00167D33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89" w:type="pct"/>
            <w:gridSpan w:val="3"/>
          </w:tcPr>
          <w:p w14:paraId="235662A1" w14:textId="77777777" w:rsidR="00C54FCC" w:rsidRPr="00780BAB" w:rsidRDefault="00C54FCC" w:rsidP="00167D3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4" w:type="pct"/>
          </w:tcPr>
          <w:p w14:paraId="441273E2" w14:textId="77777777" w:rsidR="00C54FCC" w:rsidRPr="00780BAB" w:rsidRDefault="00C54FCC" w:rsidP="00E47E20">
            <w:pPr>
              <w:spacing w:line="300" w:lineRule="exact"/>
              <w:ind w:right="-10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pct"/>
            <w:gridSpan w:val="3"/>
          </w:tcPr>
          <w:p w14:paraId="12F48430" w14:textId="77777777" w:rsidR="00C54FCC" w:rsidRPr="00780BAB" w:rsidRDefault="00C54FCC" w:rsidP="00167D33">
            <w:pPr>
              <w:spacing w:line="300" w:lineRule="exact"/>
              <w:ind w:righ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5235D" w:rsidRPr="00780BAB" w14:paraId="7FE904A7" w14:textId="77777777" w:rsidTr="00142C20">
        <w:trPr>
          <w:trHeight w:val="288"/>
        </w:trPr>
        <w:tc>
          <w:tcPr>
            <w:tcW w:w="2021" w:type="pct"/>
            <w:vMerge/>
          </w:tcPr>
          <w:p w14:paraId="4B941971" w14:textId="77777777" w:rsidR="00D5235D" w:rsidRPr="00780BAB" w:rsidRDefault="00D5235D" w:rsidP="00D5235D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vMerge/>
          </w:tcPr>
          <w:p w14:paraId="0BA0EC81" w14:textId="77777777" w:rsidR="00D5235D" w:rsidRPr="00780BAB" w:rsidRDefault="00D5235D" w:rsidP="00D5235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</w:tcPr>
          <w:p w14:paraId="24D1535F" w14:textId="6CCD6E54" w:rsidR="00D5235D" w:rsidRPr="00D5235D" w:rsidRDefault="005823D6" w:rsidP="00D5235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</w:p>
          <w:p w14:paraId="3BB2C192" w14:textId="1D18D856" w:rsidR="00D5235D" w:rsidRPr="00780BAB" w:rsidRDefault="005823D6" w:rsidP="00D5235D">
            <w:pPr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4" w:type="pct"/>
          </w:tcPr>
          <w:p w14:paraId="53B8C898" w14:textId="77777777" w:rsidR="00D5235D" w:rsidRPr="00780BAB" w:rsidRDefault="00D5235D" w:rsidP="00D5235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5" w:type="pct"/>
          </w:tcPr>
          <w:p w14:paraId="473B8B3A" w14:textId="651D2FEC" w:rsidR="00D5235D" w:rsidRPr="00D5235D" w:rsidRDefault="005823D6" w:rsidP="00D5235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1F19C7D7" w14:textId="11837A9E" w:rsidR="00D5235D" w:rsidRPr="00780BAB" w:rsidRDefault="005823D6" w:rsidP="00D5235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4" w:type="pct"/>
          </w:tcPr>
          <w:p w14:paraId="3B1451B5" w14:textId="77777777" w:rsidR="00D5235D" w:rsidRPr="00780BAB" w:rsidRDefault="00D5235D" w:rsidP="00D5235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6" w:type="pct"/>
          </w:tcPr>
          <w:p w14:paraId="65613432" w14:textId="27397AE0" w:rsidR="00D5235D" w:rsidRPr="00D5235D" w:rsidRDefault="005823D6" w:rsidP="00D5235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</w:p>
          <w:p w14:paraId="36BC2548" w14:textId="1894904D" w:rsidR="00D5235D" w:rsidRPr="00780BAB" w:rsidRDefault="005823D6" w:rsidP="00D5235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0" w:type="pct"/>
          </w:tcPr>
          <w:p w14:paraId="6AEF1DE9" w14:textId="77777777" w:rsidR="00D5235D" w:rsidRPr="00780BAB" w:rsidRDefault="00D5235D" w:rsidP="00D5235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9" w:type="pct"/>
          </w:tcPr>
          <w:p w14:paraId="5F874E2E" w14:textId="1BA88AF6" w:rsidR="00D5235D" w:rsidRPr="00D5235D" w:rsidRDefault="005823D6" w:rsidP="00D5235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36088527" w14:textId="3545694C" w:rsidR="00D5235D" w:rsidRPr="00780BAB" w:rsidRDefault="005823D6" w:rsidP="00D5235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C05789" w:rsidRPr="00780BAB" w14:paraId="16AA12CB" w14:textId="77777777" w:rsidTr="00142C20">
        <w:trPr>
          <w:trHeight w:val="333"/>
        </w:trPr>
        <w:tc>
          <w:tcPr>
            <w:tcW w:w="2021" w:type="pct"/>
          </w:tcPr>
          <w:p w14:paraId="2964728E" w14:textId="77777777" w:rsidR="00BC7274" w:rsidRPr="00780BAB" w:rsidRDefault="00BC7274" w:rsidP="00E47E20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ลูกหนี้การค้าบริษัทอื่น</w:t>
            </w:r>
            <w:r w:rsidRPr="00780B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91" w:type="pct"/>
          </w:tcPr>
          <w:p w14:paraId="0D8B7D0B" w14:textId="77777777" w:rsidR="00BC7274" w:rsidRPr="00780BAB" w:rsidRDefault="00BC7274" w:rsidP="00F76FDE">
            <w:pPr>
              <w:tabs>
                <w:tab w:val="left" w:pos="210"/>
                <w:tab w:val="left" w:pos="2013"/>
              </w:tabs>
              <w:spacing w:line="300" w:lineRule="exact"/>
              <w:ind w:left="-108" w:right="-4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3B48BF1A" w14:textId="77777777" w:rsidR="00BC7274" w:rsidRPr="00780BAB" w:rsidRDefault="00BC7274" w:rsidP="00F72CC4">
            <w:pPr>
              <w:tabs>
                <w:tab w:val="left" w:pos="210"/>
                <w:tab w:val="left" w:pos="336"/>
                <w:tab w:val="left" w:pos="462"/>
                <w:tab w:val="left" w:pos="2013"/>
              </w:tabs>
              <w:spacing w:line="300" w:lineRule="exact"/>
              <w:ind w:left="-288"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70D81372" w14:textId="77777777" w:rsidR="00BC7274" w:rsidRPr="00780BAB" w:rsidRDefault="00BC7274" w:rsidP="00E47E20">
            <w:pPr>
              <w:tabs>
                <w:tab w:val="left" w:pos="2013"/>
              </w:tabs>
              <w:spacing w:line="300" w:lineRule="exact"/>
              <w:ind w:left="-108" w:right="-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2C6EF5CD" w14:textId="77777777" w:rsidR="00F76FDE" w:rsidRPr="00780BAB" w:rsidRDefault="00F76FDE" w:rsidP="00F72CC4">
            <w:pPr>
              <w:tabs>
                <w:tab w:val="left" w:pos="2013"/>
              </w:tabs>
              <w:spacing w:line="300" w:lineRule="exact"/>
              <w:ind w:right="-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37D876D7" w14:textId="77777777" w:rsidR="00BC7274" w:rsidRPr="00780BAB" w:rsidRDefault="00BC7274" w:rsidP="00E47E20">
            <w:pPr>
              <w:tabs>
                <w:tab w:val="left" w:pos="2013"/>
              </w:tabs>
              <w:spacing w:line="300" w:lineRule="exact"/>
              <w:ind w:left="-108"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6" w:type="pct"/>
          </w:tcPr>
          <w:p w14:paraId="0653E6E2" w14:textId="77777777" w:rsidR="00BC7274" w:rsidRPr="00780BAB" w:rsidRDefault="00BC7274" w:rsidP="00F72CC4">
            <w:pPr>
              <w:tabs>
                <w:tab w:val="left" w:pos="2013"/>
              </w:tabs>
              <w:spacing w:line="300" w:lineRule="exact"/>
              <w:ind w:right="-3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" w:type="pct"/>
          </w:tcPr>
          <w:p w14:paraId="5BCD183C" w14:textId="77777777" w:rsidR="00BC7274" w:rsidRPr="00780BAB" w:rsidRDefault="00BC7274" w:rsidP="00E47E20">
            <w:pPr>
              <w:tabs>
                <w:tab w:val="left" w:pos="2013"/>
              </w:tabs>
              <w:spacing w:line="300" w:lineRule="exact"/>
              <w:ind w:left="-108"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9" w:type="pct"/>
          </w:tcPr>
          <w:p w14:paraId="66278F1C" w14:textId="77777777" w:rsidR="00BC7274" w:rsidRPr="00780BAB" w:rsidRDefault="00BC7274" w:rsidP="00F72CC4">
            <w:pPr>
              <w:tabs>
                <w:tab w:val="left" w:pos="2013"/>
              </w:tabs>
              <w:spacing w:line="300" w:lineRule="exact"/>
              <w:ind w:right="-3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843C5" w:rsidRPr="00780BAB" w14:paraId="0474D5E5" w14:textId="77777777" w:rsidTr="00142C20">
        <w:tc>
          <w:tcPr>
            <w:tcW w:w="2021" w:type="pct"/>
          </w:tcPr>
          <w:p w14:paraId="159FC59F" w14:textId="77777777" w:rsidR="00B843C5" w:rsidRPr="00780BAB" w:rsidRDefault="00B843C5" w:rsidP="00B843C5">
            <w:pPr>
              <w:tabs>
                <w:tab w:val="left" w:pos="1440"/>
              </w:tabs>
              <w:spacing w:line="300" w:lineRule="exact"/>
              <w:ind w:left="180" w:right="-105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391" w:type="pct"/>
          </w:tcPr>
          <w:p w14:paraId="2D6D305E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50E54430" w14:textId="18AC8EE6" w:rsidR="00B843C5" w:rsidRPr="00780BAB" w:rsidRDefault="005823D6" w:rsidP="00B843C5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E151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849</w:t>
            </w:r>
            <w:r w:rsidR="00E151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973</w:t>
            </w:r>
          </w:p>
        </w:tc>
        <w:tc>
          <w:tcPr>
            <w:tcW w:w="84" w:type="pct"/>
          </w:tcPr>
          <w:p w14:paraId="0675CE91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70823E14" w14:textId="7E475B1B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121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381</w:t>
            </w:r>
          </w:p>
        </w:tc>
        <w:tc>
          <w:tcPr>
            <w:tcW w:w="84" w:type="pct"/>
          </w:tcPr>
          <w:p w14:paraId="4F948851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103E596E" w14:textId="32BBB7E1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914D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570</w:t>
            </w:r>
            <w:r w:rsidR="00914D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923</w:t>
            </w:r>
          </w:p>
        </w:tc>
        <w:tc>
          <w:tcPr>
            <w:tcW w:w="80" w:type="pct"/>
          </w:tcPr>
          <w:p w14:paraId="42F987CF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79DBE889" w14:textId="58ACBFF6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B843C5"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94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B843C5"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350</w:t>
            </w:r>
          </w:p>
        </w:tc>
      </w:tr>
      <w:tr w:rsidR="00B843C5" w:rsidRPr="00780BAB" w14:paraId="6D5E0366" w14:textId="77777777" w:rsidTr="00142C20">
        <w:tc>
          <w:tcPr>
            <w:tcW w:w="2021" w:type="pct"/>
          </w:tcPr>
          <w:p w14:paraId="113E6B11" w14:textId="2F0AD178" w:rsidR="00B843C5" w:rsidRPr="00780BAB" w:rsidRDefault="00B843C5" w:rsidP="00B843C5">
            <w:pPr>
              <w:tabs>
                <w:tab w:val="left" w:pos="1440"/>
              </w:tabs>
              <w:spacing w:line="300" w:lineRule="exact"/>
              <w:ind w:left="180" w:right="-105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เกินกำหนดชำระไม่เกิน </w:t>
            </w:r>
            <w:r w:rsidR="005823D6" w:rsidRPr="005823D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80B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391" w:type="pct"/>
          </w:tcPr>
          <w:p w14:paraId="229E197C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26446744" w14:textId="07585A22" w:rsidR="00B843C5" w:rsidRPr="00780BAB" w:rsidRDefault="005823D6" w:rsidP="00B843C5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151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457</w:t>
            </w:r>
            <w:r w:rsidR="00E151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84" w:type="pct"/>
          </w:tcPr>
          <w:p w14:paraId="293A5E8A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3F49AEDF" w14:textId="6706042A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938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396</w:t>
            </w:r>
          </w:p>
        </w:tc>
        <w:tc>
          <w:tcPr>
            <w:tcW w:w="84" w:type="pct"/>
          </w:tcPr>
          <w:p w14:paraId="08C67995" w14:textId="77777777" w:rsidR="00B843C5" w:rsidRPr="00780BAB" w:rsidRDefault="00B843C5" w:rsidP="00B843C5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4132F111" w14:textId="3F54230E" w:rsidR="00B843C5" w:rsidRPr="00780BAB" w:rsidRDefault="005823D6" w:rsidP="00B843C5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14D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531</w:t>
            </w:r>
            <w:r w:rsidR="00914D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184</w:t>
            </w:r>
          </w:p>
        </w:tc>
        <w:tc>
          <w:tcPr>
            <w:tcW w:w="80" w:type="pct"/>
          </w:tcPr>
          <w:p w14:paraId="5A56EBE5" w14:textId="77777777" w:rsidR="00B843C5" w:rsidRPr="00780BAB" w:rsidRDefault="00B843C5" w:rsidP="00B843C5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53A49E69" w14:textId="0D592D3A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B843C5"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300</w:t>
            </w:r>
            <w:r w:rsidR="00B843C5"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142</w:t>
            </w:r>
          </w:p>
        </w:tc>
      </w:tr>
      <w:tr w:rsidR="00B843C5" w:rsidRPr="00780BAB" w14:paraId="713B0A78" w14:textId="77777777" w:rsidTr="00142C20">
        <w:tc>
          <w:tcPr>
            <w:tcW w:w="2021" w:type="pct"/>
          </w:tcPr>
          <w:p w14:paraId="4AB5576A" w14:textId="04808414" w:rsidR="00B843C5" w:rsidRPr="00780BAB" w:rsidRDefault="00B843C5" w:rsidP="00B843C5">
            <w:pPr>
              <w:tabs>
                <w:tab w:val="left" w:pos="1440"/>
              </w:tabs>
              <w:spacing w:line="300" w:lineRule="exact"/>
              <w:ind w:left="180" w:right="-105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="005823D6" w:rsidRPr="005823D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80B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 แต่ไม่เกิน </w:t>
            </w:r>
            <w:r w:rsidR="005823D6" w:rsidRPr="005823D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780B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391" w:type="pct"/>
          </w:tcPr>
          <w:p w14:paraId="29E764FC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2D19EB78" w14:textId="3AE6508F" w:rsidR="00B843C5" w:rsidRPr="00780BAB" w:rsidRDefault="005823D6" w:rsidP="00B843C5">
            <w:pPr>
              <w:tabs>
                <w:tab w:val="decimal" w:pos="1002"/>
              </w:tabs>
              <w:spacing w:line="300" w:lineRule="exact"/>
              <w:ind w:left="-1152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151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443</w:t>
            </w:r>
            <w:r w:rsidR="00E151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107</w:t>
            </w:r>
          </w:p>
        </w:tc>
        <w:tc>
          <w:tcPr>
            <w:tcW w:w="84" w:type="pct"/>
          </w:tcPr>
          <w:p w14:paraId="566B1EDA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668B7D3D" w14:textId="402740F5" w:rsidR="00B843C5" w:rsidRPr="00A3667D" w:rsidRDefault="00B843C5" w:rsidP="00A3667D">
            <w:pPr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0508A85" w14:textId="77777777" w:rsidR="00B843C5" w:rsidRPr="00780BAB" w:rsidRDefault="00B843C5" w:rsidP="00B843C5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</w:tcPr>
          <w:p w14:paraId="7CDEBF5E" w14:textId="01B7F878" w:rsidR="00B843C5" w:rsidRPr="00780BAB" w:rsidRDefault="005823D6" w:rsidP="00914D2E">
            <w:pPr>
              <w:spacing w:line="300" w:lineRule="exact"/>
              <w:ind w:left="-432" w:right="-5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14D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443</w:t>
            </w:r>
            <w:r w:rsidR="00914D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107</w:t>
            </w:r>
          </w:p>
        </w:tc>
        <w:tc>
          <w:tcPr>
            <w:tcW w:w="80" w:type="pct"/>
          </w:tcPr>
          <w:p w14:paraId="08607C0D" w14:textId="77777777" w:rsidR="00B843C5" w:rsidRPr="00780BAB" w:rsidRDefault="00B843C5" w:rsidP="00B843C5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7883BEC9" w14:textId="14B79270" w:rsidR="00B843C5" w:rsidRPr="00A3667D" w:rsidRDefault="00B843C5" w:rsidP="00A3667D">
            <w:pPr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843C5" w:rsidRPr="00780BAB" w14:paraId="5D7F2317" w14:textId="77777777" w:rsidTr="00142C20">
        <w:tc>
          <w:tcPr>
            <w:tcW w:w="2021" w:type="pct"/>
          </w:tcPr>
          <w:p w14:paraId="010D9BB4" w14:textId="77777777" w:rsidR="00B843C5" w:rsidRPr="00780BAB" w:rsidRDefault="00B843C5" w:rsidP="00B843C5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firstLine="1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รวมลูกหนี้การค้าบริษัทอื่น</w:t>
            </w:r>
          </w:p>
        </w:tc>
        <w:tc>
          <w:tcPr>
            <w:tcW w:w="391" w:type="pct"/>
          </w:tcPr>
          <w:p w14:paraId="021AF07B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5E8858FA" w14:textId="1CAFCC6B" w:rsidR="00B843C5" w:rsidRPr="00780BAB" w:rsidRDefault="005823D6" w:rsidP="00B843C5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E151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750</w:t>
            </w:r>
            <w:r w:rsidR="00E151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284</w:t>
            </w:r>
          </w:p>
        </w:tc>
        <w:tc>
          <w:tcPr>
            <w:tcW w:w="84" w:type="pct"/>
          </w:tcPr>
          <w:p w14:paraId="2FCA604C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01DD1D4D" w14:textId="1B4C8D71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059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777</w:t>
            </w:r>
          </w:p>
        </w:tc>
        <w:tc>
          <w:tcPr>
            <w:tcW w:w="84" w:type="pct"/>
          </w:tcPr>
          <w:p w14:paraId="1AB9D6B6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666EBF63" w14:textId="05B966F4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914D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545</w:t>
            </w:r>
            <w:r w:rsidR="00914D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214</w:t>
            </w:r>
          </w:p>
        </w:tc>
        <w:tc>
          <w:tcPr>
            <w:tcW w:w="80" w:type="pct"/>
          </w:tcPr>
          <w:p w14:paraId="41B11D72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42C36825" w14:textId="45D9CFF7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248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492</w:t>
            </w:r>
          </w:p>
        </w:tc>
      </w:tr>
      <w:tr w:rsidR="00B843C5" w:rsidRPr="00780BAB" w14:paraId="40509975" w14:textId="77777777" w:rsidTr="00142C20">
        <w:tc>
          <w:tcPr>
            <w:tcW w:w="2021" w:type="pct"/>
          </w:tcPr>
          <w:p w14:paraId="7172066A" w14:textId="77777777" w:rsidR="00B843C5" w:rsidRPr="00780BAB" w:rsidRDefault="00B843C5" w:rsidP="00B843C5">
            <w:pPr>
              <w:spacing w:line="300" w:lineRule="exact"/>
              <w:ind w:left="183" w:right="-108"/>
              <w:rPr>
                <w:rFonts w:asciiTheme="majorBidi" w:hAnsiTheme="majorBidi" w:cstheme="majorBidi"/>
                <w:spacing w:val="-12"/>
                <w:sz w:val="24"/>
                <w:szCs w:val="24"/>
                <w:u w:val="single"/>
              </w:rPr>
            </w:pPr>
            <w:r w:rsidRPr="00780BAB">
              <w:rPr>
                <w:rFonts w:asciiTheme="majorBidi" w:hAnsiTheme="majorBidi" w:cstheme="majorBidi"/>
                <w:spacing w:val="-12"/>
                <w:sz w:val="24"/>
                <w:szCs w:val="24"/>
                <w:u w:val="single"/>
                <w:cs/>
              </w:rPr>
              <w:t>หัก</w:t>
            </w:r>
            <w:r w:rsidRPr="00780BAB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91" w:type="pct"/>
          </w:tcPr>
          <w:p w14:paraId="3E6D0146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bottom w:val="single" w:sz="6" w:space="0" w:color="auto"/>
            </w:tcBorders>
            <w:vAlign w:val="bottom"/>
          </w:tcPr>
          <w:p w14:paraId="76D6C281" w14:textId="6FE32BCC" w:rsidR="00B843C5" w:rsidRPr="00780BAB" w:rsidRDefault="00E1519C" w:rsidP="00B843C5">
            <w:pPr>
              <w:tabs>
                <w:tab w:val="decimal" w:pos="64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7F0B42B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bottom w:val="single" w:sz="6" w:space="0" w:color="auto"/>
            </w:tcBorders>
            <w:vAlign w:val="bottom"/>
          </w:tcPr>
          <w:p w14:paraId="583C9F46" w14:textId="714F2F41" w:rsidR="00B843C5" w:rsidRPr="00780BAB" w:rsidRDefault="00B843C5" w:rsidP="00B843C5">
            <w:pPr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8B72F7A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6" w:space="0" w:color="auto"/>
            </w:tcBorders>
            <w:vAlign w:val="bottom"/>
          </w:tcPr>
          <w:p w14:paraId="16A51624" w14:textId="77BD8D97" w:rsidR="00B843C5" w:rsidRPr="00780BAB" w:rsidRDefault="00914D2E" w:rsidP="00B843C5">
            <w:pPr>
              <w:tabs>
                <w:tab w:val="left" w:pos="2013"/>
              </w:tabs>
              <w:spacing w:line="300" w:lineRule="exact"/>
              <w:ind w:left="288" w:right="2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14:paraId="564F2D1B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bottom w:val="single" w:sz="6" w:space="0" w:color="auto"/>
            </w:tcBorders>
            <w:vAlign w:val="bottom"/>
          </w:tcPr>
          <w:p w14:paraId="36825055" w14:textId="0F30BE85" w:rsidR="00B843C5" w:rsidRPr="00780BAB" w:rsidRDefault="00B843C5" w:rsidP="00B843C5">
            <w:pPr>
              <w:spacing w:line="300" w:lineRule="exact"/>
              <w:ind w:left="288" w:right="2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843C5" w:rsidRPr="00780BAB" w14:paraId="3D5B8175" w14:textId="77777777" w:rsidTr="00142C20">
        <w:tc>
          <w:tcPr>
            <w:tcW w:w="2021" w:type="pct"/>
          </w:tcPr>
          <w:p w14:paraId="6F1BE967" w14:textId="5C31D541" w:rsidR="00B843C5" w:rsidRPr="00780BAB" w:rsidRDefault="00B843C5" w:rsidP="00B843C5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รวมลูกหนี้การค้าบริษัทอื่น - สุทธิ</w:t>
            </w:r>
          </w:p>
        </w:tc>
        <w:tc>
          <w:tcPr>
            <w:tcW w:w="391" w:type="pct"/>
          </w:tcPr>
          <w:p w14:paraId="1CD614B3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auto"/>
            </w:tcBorders>
          </w:tcPr>
          <w:p w14:paraId="5BE4C94E" w14:textId="4DAD5407" w:rsidR="00B843C5" w:rsidRPr="00780BAB" w:rsidRDefault="005823D6" w:rsidP="00B843C5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E151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750</w:t>
            </w:r>
            <w:r w:rsidR="00E151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284</w:t>
            </w:r>
          </w:p>
        </w:tc>
        <w:tc>
          <w:tcPr>
            <w:tcW w:w="84" w:type="pct"/>
          </w:tcPr>
          <w:p w14:paraId="730B8A9A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6" w:space="0" w:color="auto"/>
            </w:tcBorders>
          </w:tcPr>
          <w:p w14:paraId="1CD12AE9" w14:textId="7AECF6CF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059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777</w:t>
            </w:r>
          </w:p>
        </w:tc>
        <w:tc>
          <w:tcPr>
            <w:tcW w:w="84" w:type="pct"/>
          </w:tcPr>
          <w:p w14:paraId="1F67F4F4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6" w:space="0" w:color="auto"/>
            </w:tcBorders>
          </w:tcPr>
          <w:p w14:paraId="722CF2FA" w14:textId="031E712F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914D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545</w:t>
            </w:r>
            <w:r w:rsidR="00914D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214</w:t>
            </w:r>
          </w:p>
        </w:tc>
        <w:tc>
          <w:tcPr>
            <w:tcW w:w="80" w:type="pct"/>
          </w:tcPr>
          <w:p w14:paraId="417265D1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6" w:space="0" w:color="auto"/>
            </w:tcBorders>
          </w:tcPr>
          <w:p w14:paraId="5CB8ECA6" w14:textId="1CF7D954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248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492</w:t>
            </w:r>
          </w:p>
        </w:tc>
      </w:tr>
      <w:tr w:rsidR="00B843C5" w:rsidRPr="00780BAB" w14:paraId="0BA21F19" w14:textId="77777777" w:rsidTr="00142C20">
        <w:tc>
          <w:tcPr>
            <w:tcW w:w="2021" w:type="pct"/>
          </w:tcPr>
          <w:p w14:paraId="7A824795" w14:textId="27BEC9B3" w:rsidR="00B843C5" w:rsidRPr="00780BAB" w:rsidRDefault="00B843C5" w:rsidP="00B843C5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391" w:type="pct"/>
          </w:tcPr>
          <w:p w14:paraId="73011669" w14:textId="77777777" w:rsidR="00B843C5" w:rsidRPr="00780BAB" w:rsidRDefault="00B843C5" w:rsidP="00B843C5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14:paraId="0BC5C0F2" w14:textId="77777777" w:rsidR="00B843C5" w:rsidRPr="00780BAB" w:rsidRDefault="00B843C5" w:rsidP="00B843C5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3C87AEB3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vAlign w:val="center"/>
          </w:tcPr>
          <w:p w14:paraId="3C45D801" w14:textId="77777777" w:rsidR="00B843C5" w:rsidRPr="00780BAB" w:rsidRDefault="00B843C5" w:rsidP="00B843C5">
            <w:pPr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5E7C6312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64F19908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45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" w:type="pct"/>
          </w:tcPr>
          <w:p w14:paraId="2388AC89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4D4FDB6F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43C5" w:rsidRPr="00780BAB" w14:paraId="54FD38B2" w14:textId="77777777" w:rsidTr="00142C20">
        <w:tc>
          <w:tcPr>
            <w:tcW w:w="2021" w:type="pct"/>
          </w:tcPr>
          <w:p w14:paraId="658FB987" w14:textId="77777777" w:rsidR="00B843C5" w:rsidRPr="00780BAB" w:rsidRDefault="00B843C5" w:rsidP="00B843C5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left="180"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391" w:type="pct"/>
          </w:tcPr>
          <w:p w14:paraId="55CD59C4" w14:textId="47148F38" w:rsidR="00B843C5" w:rsidRPr="00780BAB" w:rsidRDefault="005823D6" w:rsidP="00B843C5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center"/>
          </w:tcPr>
          <w:p w14:paraId="41F9995B" w14:textId="340E1590" w:rsidR="00B843C5" w:rsidRPr="00780BAB" w:rsidRDefault="00E1519C" w:rsidP="00B843C5">
            <w:pPr>
              <w:tabs>
                <w:tab w:val="decimal" w:pos="64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F7D1A24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center"/>
          </w:tcPr>
          <w:p w14:paraId="1D60A801" w14:textId="4BC128B2" w:rsidR="00B843C5" w:rsidRPr="00780BAB" w:rsidRDefault="00B843C5" w:rsidP="00B843C5">
            <w:pPr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019E86F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CF6BB66" w14:textId="560C5C2D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914D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608</w:t>
            </w:r>
          </w:p>
        </w:tc>
        <w:tc>
          <w:tcPr>
            <w:tcW w:w="80" w:type="pct"/>
          </w:tcPr>
          <w:p w14:paraId="40800010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098F2EA5" w14:textId="7FEA46D7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497</w:t>
            </w:r>
          </w:p>
        </w:tc>
      </w:tr>
      <w:tr w:rsidR="00B843C5" w:rsidRPr="00780BAB" w14:paraId="6AA969BD" w14:textId="77777777" w:rsidTr="00142C20">
        <w:tc>
          <w:tcPr>
            <w:tcW w:w="2021" w:type="pct"/>
          </w:tcPr>
          <w:p w14:paraId="1174ECD1" w14:textId="2875CF4C" w:rsidR="00B843C5" w:rsidRPr="00780BAB" w:rsidRDefault="00B843C5" w:rsidP="00B843C5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รวมลูกหนี้การค้าบริษัทที่เกี่ยวข้องกัน - สุทธิ</w:t>
            </w:r>
          </w:p>
        </w:tc>
        <w:tc>
          <w:tcPr>
            <w:tcW w:w="391" w:type="pct"/>
          </w:tcPr>
          <w:p w14:paraId="4DADD3D5" w14:textId="77777777" w:rsidR="00B843C5" w:rsidRPr="00780BAB" w:rsidRDefault="00B843C5" w:rsidP="00B843C5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0A47E47" w14:textId="1B5DFCF2" w:rsidR="00B843C5" w:rsidRPr="00780BAB" w:rsidRDefault="00E1519C" w:rsidP="00B843C5">
            <w:pPr>
              <w:tabs>
                <w:tab w:val="decimal" w:pos="64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18D32D9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0E48C7F" w14:textId="4C4316AB" w:rsidR="00B843C5" w:rsidRPr="00780BAB" w:rsidRDefault="00B843C5" w:rsidP="00B843C5">
            <w:pPr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AEE998F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6" w:space="0" w:color="auto"/>
            </w:tcBorders>
          </w:tcPr>
          <w:p w14:paraId="0E85F059" w14:textId="4CC8D53A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914D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608</w:t>
            </w:r>
          </w:p>
        </w:tc>
        <w:tc>
          <w:tcPr>
            <w:tcW w:w="80" w:type="pct"/>
          </w:tcPr>
          <w:p w14:paraId="43624CC4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6" w:space="0" w:color="auto"/>
            </w:tcBorders>
          </w:tcPr>
          <w:p w14:paraId="2D27CB27" w14:textId="7C9493C6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497</w:t>
            </w:r>
          </w:p>
        </w:tc>
      </w:tr>
      <w:tr w:rsidR="00B843C5" w:rsidRPr="00780BAB" w14:paraId="6EB2EEB7" w14:textId="77777777" w:rsidTr="00142C20">
        <w:tc>
          <w:tcPr>
            <w:tcW w:w="2021" w:type="pct"/>
          </w:tcPr>
          <w:p w14:paraId="004A57F2" w14:textId="6740733D" w:rsidR="00B843C5" w:rsidRPr="00780BAB" w:rsidRDefault="00B843C5" w:rsidP="00B843C5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รวมลูกหนี้การค้า </w:t>
            </w:r>
            <w:r w:rsidRPr="00780BAB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391" w:type="pct"/>
          </w:tcPr>
          <w:p w14:paraId="3F1CA20D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auto"/>
              <w:bottom w:val="single" w:sz="4" w:space="0" w:color="auto"/>
            </w:tcBorders>
          </w:tcPr>
          <w:p w14:paraId="48819CF9" w14:textId="25F9DEB0" w:rsidR="00B843C5" w:rsidRPr="00780BAB" w:rsidRDefault="005823D6" w:rsidP="00B843C5">
            <w:pPr>
              <w:tabs>
                <w:tab w:val="decimal" w:pos="996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E151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750</w:t>
            </w:r>
            <w:r w:rsidR="00E151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284</w:t>
            </w:r>
          </w:p>
        </w:tc>
        <w:tc>
          <w:tcPr>
            <w:tcW w:w="84" w:type="pct"/>
          </w:tcPr>
          <w:p w14:paraId="2F6FD2ED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6" w:space="0" w:color="auto"/>
              <w:bottom w:val="single" w:sz="4" w:space="0" w:color="auto"/>
            </w:tcBorders>
          </w:tcPr>
          <w:p w14:paraId="6FFB9919" w14:textId="7D6E3DBA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059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777</w:t>
            </w:r>
          </w:p>
        </w:tc>
        <w:tc>
          <w:tcPr>
            <w:tcW w:w="84" w:type="pct"/>
          </w:tcPr>
          <w:p w14:paraId="222D4D78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6" w:space="0" w:color="auto"/>
              <w:bottom w:val="single" w:sz="4" w:space="0" w:color="auto"/>
            </w:tcBorders>
          </w:tcPr>
          <w:p w14:paraId="3F01B1F6" w14:textId="68A688DA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914D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640</w:t>
            </w:r>
            <w:r w:rsidR="00914D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822</w:t>
            </w:r>
          </w:p>
        </w:tc>
        <w:tc>
          <w:tcPr>
            <w:tcW w:w="80" w:type="pct"/>
          </w:tcPr>
          <w:p w14:paraId="3F14FB24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single" w:sz="4" w:space="0" w:color="auto"/>
            </w:tcBorders>
          </w:tcPr>
          <w:p w14:paraId="22F36694" w14:textId="016A3D21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3D6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317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989</w:t>
            </w:r>
          </w:p>
        </w:tc>
      </w:tr>
      <w:tr w:rsidR="00B843C5" w:rsidRPr="00780BAB" w14:paraId="01E79BE5" w14:textId="77777777" w:rsidTr="000D720E">
        <w:trPr>
          <w:trHeight w:val="20"/>
        </w:trPr>
        <w:tc>
          <w:tcPr>
            <w:tcW w:w="2021" w:type="pct"/>
          </w:tcPr>
          <w:p w14:paraId="617CD019" w14:textId="77777777" w:rsidR="00B843C5" w:rsidRPr="00780BAB" w:rsidRDefault="00B843C5" w:rsidP="00B843C5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391" w:type="pct"/>
          </w:tcPr>
          <w:p w14:paraId="0C484566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4B9B0643" w14:textId="0C9C9E0F" w:rsidR="00B843C5" w:rsidRPr="00780BAB" w:rsidRDefault="005823D6" w:rsidP="00B843C5">
            <w:pPr>
              <w:tabs>
                <w:tab w:val="decimal" w:pos="1002"/>
                <w:tab w:val="left" w:pos="2013"/>
              </w:tabs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E151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696</w:t>
            </w:r>
            <w:r w:rsidR="00E151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670</w:t>
            </w:r>
          </w:p>
        </w:tc>
        <w:tc>
          <w:tcPr>
            <w:tcW w:w="84" w:type="pct"/>
          </w:tcPr>
          <w:p w14:paraId="154C18A0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23597543" w14:textId="24D1E337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948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796</w:t>
            </w:r>
          </w:p>
        </w:tc>
        <w:tc>
          <w:tcPr>
            <w:tcW w:w="84" w:type="pct"/>
          </w:tcPr>
          <w:p w14:paraId="39F45B97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6E6A77EF" w14:textId="1FC029F5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914D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914D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836</w:t>
            </w:r>
          </w:p>
        </w:tc>
        <w:tc>
          <w:tcPr>
            <w:tcW w:w="80" w:type="pct"/>
          </w:tcPr>
          <w:p w14:paraId="058801FD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4DC10B9E" w14:textId="77912243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886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871</w:t>
            </w:r>
          </w:p>
        </w:tc>
      </w:tr>
      <w:tr w:rsidR="00B843C5" w:rsidRPr="00780BAB" w14:paraId="4C0B152B" w14:textId="77777777" w:rsidTr="000D720E">
        <w:trPr>
          <w:trHeight w:val="20"/>
        </w:trPr>
        <w:tc>
          <w:tcPr>
            <w:tcW w:w="2021" w:type="pct"/>
          </w:tcPr>
          <w:p w14:paraId="2D545E75" w14:textId="2B106E31" w:rsidR="00B843C5" w:rsidRPr="00780BAB" w:rsidRDefault="00B843C5" w:rsidP="00B843C5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สินทรัพย์ที่เกิดจากสัญญา - หมุนเวียนบริษัทที่เกี่ยวข้องกัน</w:t>
            </w:r>
          </w:p>
        </w:tc>
        <w:tc>
          <w:tcPr>
            <w:tcW w:w="391" w:type="pct"/>
          </w:tcPr>
          <w:p w14:paraId="18B8862D" w14:textId="225BEBDA" w:rsidR="00B843C5" w:rsidRPr="00780BAB" w:rsidRDefault="005823D6" w:rsidP="00B843C5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600" w:type="pct"/>
          </w:tcPr>
          <w:p w14:paraId="7A002464" w14:textId="2A41F0C2" w:rsidR="00B843C5" w:rsidRPr="00780BAB" w:rsidRDefault="00E1519C" w:rsidP="00A3667D">
            <w:pPr>
              <w:tabs>
                <w:tab w:val="left" w:pos="2013"/>
              </w:tabs>
              <w:spacing w:line="300" w:lineRule="exact"/>
              <w:ind w:left="-82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2810B6F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5BA08BF2" w14:textId="45509FF8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356</w:t>
            </w:r>
          </w:p>
        </w:tc>
        <w:tc>
          <w:tcPr>
            <w:tcW w:w="84" w:type="pct"/>
          </w:tcPr>
          <w:p w14:paraId="3925AF09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75B8CA3A" w14:textId="0B6E3AD7" w:rsidR="00B843C5" w:rsidRPr="00780BAB" w:rsidRDefault="00914D2E" w:rsidP="00914D2E">
            <w:pPr>
              <w:tabs>
                <w:tab w:val="left" w:pos="2013"/>
              </w:tabs>
              <w:spacing w:line="300" w:lineRule="exact"/>
              <w:ind w:left="-82" w:right="-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14:paraId="4D330ABB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3A2F84EC" w14:textId="79CB8405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13</w:t>
            </w:r>
            <w:r w:rsidR="00B843C5"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356</w:t>
            </w:r>
          </w:p>
        </w:tc>
      </w:tr>
      <w:tr w:rsidR="00B843C5" w:rsidRPr="00780BAB" w14:paraId="564624A3" w14:textId="77777777" w:rsidTr="00142C20">
        <w:trPr>
          <w:trHeight w:val="20"/>
        </w:trPr>
        <w:tc>
          <w:tcPr>
            <w:tcW w:w="2021" w:type="pct"/>
          </w:tcPr>
          <w:p w14:paraId="6037FEBE" w14:textId="77777777" w:rsidR="00B843C5" w:rsidRPr="00780BAB" w:rsidRDefault="00B843C5" w:rsidP="00B843C5">
            <w:pPr>
              <w:tabs>
                <w:tab w:val="left" w:pos="270"/>
              </w:tabs>
              <w:spacing w:line="300" w:lineRule="exact"/>
              <w:ind w:right="18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ตั๋วเงินรับการค้า</w:t>
            </w:r>
          </w:p>
        </w:tc>
        <w:tc>
          <w:tcPr>
            <w:tcW w:w="391" w:type="pct"/>
          </w:tcPr>
          <w:p w14:paraId="5F349CFB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</w:tcPr>
          <w:p w14:paraId="007740D9" w14:textId="4074D7FD" w:rsidR="00B843C5" w:rsidRPr="00780BAB" w:rsidRDefault="005823D6" w:rsidP="00B843C5">
            <w:pPr>
              <w:tabs>
                <w:tab w:val="decimal" w:pos="1002"/>
                <w:tab w:val="left" w:pos="2013"/>
              </w:tabs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914D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184</w:t>
            </w:r>
          </w:p>
        </w:tc>
        <w:tc>
          <w:tcPr>
            <w:tcW w:w="84" w:type="pct"/>
          </w:tcPr>
          <w:p w14:paraId="79FF7B60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592D1B12" w14:textId="4D572353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712</w:t>
            </w:r>
          </w:p>
        </w:tc>
        <w:tc>
          <w:tcPr>
            <w:tcW w:w="84" w:type="pct"/>
          </w:tcPr>
          <w:p w14:paraId="32745709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343BB169" w14:textId="1ED3F0EC" w:rsidR="00B843C5" w:rsidRPr="00780BAB" w:rsidRDefault="00914D2E" w:rsidP="00B843C5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14:paraId="7111EB5F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577FA0BC" w14:textId="256811A2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B843C5" w:rsidRPr="00780BAB" w14:paraId="6F613437" w14:textId="77777777" w:rsidTr="00142C20">
        <w:tc>
          <w:tcPr>
            <w:tcW w:w="2021" w:type="pct"/>
          </w:tcPr>
          <w:p w14:paraId="5BF860F9" w14:textId="77777777" w:rsidR="00B843C5" w:rsidRPr="00780BAB" w:rsidRDefault="00B843C5" w:rsidP="00B843C5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391" w:type="pct"/>
          </w:tcPr>
          <w:p w14:paraId="62AD0F8A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243A0E3B" w14:textId="1075D894" w:rsidR="00B843C5" w:rsidRPr="00780BAB" w:rsidRDefault="005823D6" w:rsidP="00B843C5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E151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542</w:t>
            </w:r>
            <w:r w:rsidR="00E151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863</w:t>
            </w:r>
          </w:p>
        </w:tc>
        <w:tc>
          <w:tcPr>
            <w:tcW w:w="84" w:type="pct"/>
          </w:tcPr>
          <w:p w14:paraId="6240B2E4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671BBD47" w14:textId="6E9FEF5C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623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225</w:t>
            </w:r>
          </w:p>
        </w:tc>
        <w:tc>
          <w:tcPr>
            <w:tcW w:w="84" w:type="pct"/>
          </w:tcPr>
          <w:p w14:paraId="2E392E93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62BC98D0" w14:textId="448A2500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914D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210</w:t>
            </w:r>
            <w:r w:rsidR="00914D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801</w:t>
            </w:r>
          </w:p>
        </w:tc>
        <w:tc>
          <w:tcPr>
            <w:tcW w:w="80" w:type="pct"/>
          </w:tcPr>
          <w:p w14:paraId="783F547A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3098C242" w14:textId="32FC3808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B843C5"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="00B843C5"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207</w:t>
            </w:r>
          </w:p>
        </w:tc>
      </w:tr>
      <w:tr w:rsidR="00B843C5" w:rsidRPr="00780BAB" w14:paraId="00BF5ACA" w14:textId="77777777" w:rsidTr="00142C20">
        <w:trPr>
          <w:trHeight w:val="216"/>
        </w:trPr>
        <w:tc>
          <w:tcPr>
            <w:tcW w:w="2021" w:type="pct"/>
          </w:tcPr>
          <w:p w14:paraId="7F1D24CD" w14:textId="71FD85D8" w:rsidR="00B843C5" w:rsidRPr="00780BAB" w:rsidRDefault="00B843C5" w:rsidP="00B843C5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ลูกหนี้หมุนเวียนอื่นบริษัทที่เกี่ยวข้องกัน</w:t>
            </w:r>
          </w:p>
        </w:tc>
        <w:tc>
          <w:tcPr>
            <w:tcW w:w="391" w:type="pct"/>
          </w:tcPr>
          <w:p w14:paraId="1C19D25F" w14:textId="615E3C44" w:rsidR="00B843C5" w:rsidRPr="00780BAB" w:rsidRDefault="005823D6" w:rsidP="00B843C5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600" w:type="pct"/>
          </w:tcPr>
          <w:p w14:paraId="25A850C5" w14:textId="5C2762D6" w:rsidR="00B843C5" w:rsidRPr="00780BAB" w:rsidRDefault="005823D6" w:rsidP="00B843C5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241</w:t>
            </w:r>
            <w:r w:rsidR="00E151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124</w:t>
            </w:r>
          </w:p>
        </w:tc>
        <w:tc>
          <w:tcPr>
            <w:tcW w:w="84" w:type="pct"/>
          </w:tcPr>
          <w:p w14:paraId="452F4944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421A9C48" w14:textId="5E37F06E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="Angsana New" w:hAnsi="Angsana New" w:cs="Angsana New"/>
                <w:sz w:val="24"/>
                <w:szCs w:val="24"/>
              </w:rPr>
              <w:t>347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390</w:t>
            </w:r>
          </w:p>
        </w:tc>
        <w:tc>
          <w:tcPr>
            <w:tcW w:w="84" w:type="pct"/>
          </w:tcPr>
          <w:p w14:paraId="11EA4330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6320316C" w14:textId="10BF2FAE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536</w:t>
            </w:r>
            <w:r w:rsidR="00914D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252</w:t>
            </w:r>
          </w:p>
        </w:tc>
        <w:tc>
          <w:tcPr>
            <w:tcW w:w="80" w:type="pct"/>
          </w:tcPr>
          <w:p w14:paraId="6514E3C9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6D7370E8" w14:textId="55BD47DA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554</w:t>
            </w:r>
            <w:r w:rsidR="00B843C5"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224</w:t>
            </w:r>
          </w:p>
        </w:tc>
      </w:tr>
      <w:tr w:rsidR="00B843C5" w:rsidRPr="00780BAB" w14:paraId="0AF0BDB3" w14:textId="77777777" w:rsidTr="00142C20">
        <w:trPr>
          <w:trHeight w:val="45"/>
        </w:trPr>
        <w:tc>
          <w:tcPr>
            <w:tcW w:w="2021" w:type="pct"/>
          </w:tcPr>
          <w:p w14:paraId="480A9714" w14:textId="64E8FE57" w:rsidR="00B843C5" w:rsidRPr="00780BAB" w:rsidRDefault="00B843C5" w:rsidP="00B843C5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391" w:type="pct"/>
          </w:tcPr>
          <w:p w14:paraId="5952ADBC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</w:tcBorders>
          </w:tcPr>
          <w:p w14:paraId="53DFF7F0" w14:textId="25A999DA" w:rsidR="00B843C5" w:rsidRPr="00780BAB" w:rsidRDefault="005823D6" w:rsidP="00B843C5">
            <w:pPr>
              <w:tabs>
                <w:tab w:val="decimal" w:pos="1002"/>
              </w:tabs>
              <w:spacing w:line="300" w:lineRule="exact"/>
              <w:ind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E151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783</w:t>
            </w:r>
            <w:r w:rsidR="00E151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987</w:t>
            </w:r>
          </w:p>
        </w:tc>
        <w:tc>
          <w:tcPr>
            <w:tcW w:w="84" w:type="pct"/>
          </w:tcPr>
          <w:p w14:paraId="52378894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6" w:space="0" w:color="auto"/>
              <w:bottom w:val="single" w:sz="6" w:space="0" w:color="auto"/>
            </w:tcBorders>
          </w:tcPr>
          <w:p w14:paraId="377F802A" w14:textId="2AF522A2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970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615</w:t>
            </w:r>
          </w:p>
        </w:tc>
        <w:tc>
          <w:tcPr>
            <w:tcW w:w="84" w:type="pct"/>
          </w:tcPr>
          <w:p w14:paraId="3164A267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6" w:space="0" w:color="auto"/>
              <w:bottom w:val="single" w:sz="6" w:space="0" w:color="auto"/>
            </w:tcBorders>
          </w:tcPr>
          <w:p w14:paraId="7CB70668" w14:textId="6335A23F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914D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747</w:t>
            </w:r>
            <w:r w:rsidR="00914D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053</w:t>
            </w:r>
          </w:p>
        </w:tc>
        <w:tc>
          <w:tcPr>
            <w:tcW w:w="80" w:type="pct"/>
          </w:tcPr>
          <w:p w14:paraId="147DBE71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single" w:sz="6" w:space="0" w:color="auto"/>
            </w:tcBorders>
          </w:tcPr>
          <w:p w14:paraId="36FFB5DD" w14:textId="32A25B17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031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431</w:t>
            </w:r>
          </w:p>
        </w:tc>
      </w:tr>
      <w:tr w:rsidR="00B843C5" w:rsidRPr="00780BAB" w14:paraId="01ED6ED2" w14:textId="77777777" w:rsidTr="00142C20">
        <w:tc>
          <w:tcPr>
            <w:tcW w:w="2021" w:type="pct"/>
          </w:tcPr>
          <w:p w14:paraId="50AA2A68" w14:textId="0BBE0B50" w:rsidR="00B843C5" w:rsidRPr="00780BAB" w:rsidRDefault="00B843C5" w:rsidP="00B843C5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391" w:type="pct"/>
          </w:tcPr>
          <w:p w14:paraId="2B29C255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auto"/>
              <w:bottom w:val="double" w:sz="4" w:space="0" w:color="auto"/>
            </w:tcBorders>
          </w:tcPr>
          <w:p w14:paraId="7C10F597" w14:textId="0B57BC99" w:rsidR="00B843C5" w:rsidRPr="00780BAB" w:rsidRDefault="005823D6" w:rsidP="00B843C5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E151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272</w:t>
            </w:r>
            <w:r w:rsidR="00E151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84" w:type="pct"/>
          </w:tcPr>
          <w:p w14:paraId="31AAA355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6" w:space="0" w:color="auto"/>
              <w:bottom w:val="double" w:sz="4" w:space="0" w:color="auto"/>
            </w:tcBorders>
          </w:tcPr>
          <w:p w14:paraId="7A48C8EB" w14:textId="63B122F5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042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256</w:t>
            </w:r>
          </w:p>
        </w:tc>
        <w:tc>
          <w:tcPr>
            <w:tcW w:w="84" w:type="pct"/>
          </w:tcPr>
          <w:p w14:paraId="5550E5CB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6" w:space="0" w:color="auto"/>
              <w:bottom w:val="double" w:sz="4" w:space="0" w:color="auto"/>
            </w:tcBorders>
          </w:tcPr>
          <w:p w14:paraId="1B8C717E" w14:textId="6267CD1B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914D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524</w:t>
            </w:r>
            <w:r w:rsidR="00914D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711</w:t>
            </w:r>
          </w:p>
        </w:tc>
        <w:tc>
          <w:tcPr>
            <w:tcW w:w="80" w:type="pct"/>
          </w:tcPr>
          <w:p w14:paraId="75EAB2F5" w14:textId="77777777" w:rsidR="00B843C5" w:rsidRPr="00780BAB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double" w:sz="4" w:space="0" w:color="auto"/>
            </w:tcBorders>
          </w:tcPr>
          <w:p w14:paraId="47E04615" w14:textId="3535CBDC" w:rsidR="00B843C5" w:rsidRPr="00780BAB" w:rsidRDefault="005823D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249</w:t>
            </w:r>
            <w:r w:rsidR="00B843C5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647</w:t>
            </w:r>
          </w:p>
        </w:tc>
      </w:tr>
    </w:tbl>
    <w:p w14:paraId="6993F11C" w14:textId="1DB2FC71" w:rsidR="00A21A97" w:rsidRPr="00780BAB" w:rsidRDefault="008D1007" w:rsidP="006A76A1">
      <w:pPr>
        <w:spacing w:before="240"/>
        <w:ind w:left="547"/>
        <w:jc w:val="thaiDistribute"/>
        <w:rPr>
          <w:rFonts w:asciiTheme="majorBidi" w:hAnsiTheme="majorBidi" w:cstheme="majorBidi"/>
          <w:spacing w:val="-4"/>
          <w:sz w:val="24"/>
          <w:szCs w:val="24"/>
          <w:cs/>
        </w:rPr>
      </w:pPr>
      <w:r w:rsidRPr="00780BAB">
        <w:rPr>
          <w:rFonts w:asciiTheme="majorBidi" w:hAnsiTheme="majorBidi" w:cstheme="majorBidi"/>
          <w:spacing w:val="-4"/>
          <w:sz w:val="24"/>
          <w:szCs w:val="24"/>
          <w:cs/>
        </w:rPr>
        <w:t>สินทรัพย์ที่เกิดจากสัญญาเป็นยอดค้างชำระของลูกค้าภายใต้สัญญา สำหรับงานที่ทำแล้วเสร็จจะถูกจัดประเภทใหม่เป็นลูกหนี้การค้า ณ เวลาที่ออกใบแจ้งหนี้ให้แก่ลูกค้า</w:t>
      </w:r>
      <w:r w:rsidR="00B90C5A" w:rsidRPr="00780BAB">
        <w:rPr>
          <w:rFonts w:asciiTheme="majorBidi" w:hAnsiTheme="majorBidi" w:cstheme="majorBidi"/>
          <w:spacing w:val="-4"/>
          <w:sz w:val="24"/>
          <w:szCs w:val="24"/>
          <w:cs/>
        </w:rPr>
        <w:t xml:space="preserve"> </w:t>
      </w:r>
      <w:r w:rsidR="007407EA" w:rsidRPr="00780BAB">
        <w:rPr>
          <w:rFonts w:asciiTheme="majorBidi" w:hAnsiTheme="majorBidi" w:cstheme="majorBidi"/>
          <w:spacing w:val="-4"/>
          <w:sz w:val="24"/>
          <w:szCs w:val="24"/>
          <w:cs/>
        </w:rPr>
        <w:t>โดย</w:t>
      </w:r>
      <w:r w:rsidR="00B90C5A" w:rsidRPr="00780BAB">
        <w:rPr>
          <w:rFonts w:asciiTheme="majorBidi" w:hAnsiTheme="majorBidi" w:cstheme="majorBidi"/>
          <w:spacing w:val="-4"/>
          <w:sz w:val="24"/>
          <w:szCs w:val="24"/>
          <w:cs/>
        </w:rPr>
        <w:t>สินทรัพย์ที่เกิดจากสัญญาดังกล่าวจะ</w:t>
      </w:r>
      <w:r w:rsidR="007407EA" w:rsidRPr="00780BAB">
        <w:rPr>
          <w:rFonts w:asciiTheme="majorBidi" w:hAnsiTheme="majorBidi" w:cstheme="majorBidi"/>
          <w:spacing w:val="-4"/>
          <w:sz w:val="24"/>
          <w:szCs w:val="24"/>
          <w:cs/>
        </w:rPr>
        <w:t>ออกใบแจ้งหนี้และถูก</w:t>
      </w:r>
      <w:r w:rsidR="00B90C5A" w:rsidRPr="00780BAB">
        <w:rPr>
          <w:rFonts w:asciiTheme="majorBidi" w:hAnsiTheme="majorBidi" w:cstheme="majorBidi"/>
          <w:spacing w:val="-4"/>
          <w:sz w:val="24"/>
          <w:szCs w:val="24"/>
          <w:cs/>
        </w:rPr>
        <w:t xml:space="preserve">จัดประเภทใหม่เป็นลูกหนี้การค้าภายใน </w:t>
      </w:r>
      <w:r w:rsidR="005823D6" w:rsidRPr="005823D6">
        <w:rPr>
          <w:rFonts w:asciiTheme="majorBidi" w:hAnsiTheme="majorBidi" w:cstheme="majorBidi"/>
          <w:spacing w:val="-4"/>
          <w:sz w:val="24"/>
          <w:szCs w:val="24"/>
        </w:rPr>
        <w:t>1</w:t>
      </w:r>
      <w:r w:rsidR="00B90C5A" w:rsidRPr="00780BAB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="00B90C5A" w:rsidRPr="00780BAB">
        <w:rPr>
          <w:rFonts w:asciiTheme="majorBidi" w:hAnsiTheme="majorBidi" w:cstheme="majorBidi"/>
          <w:spacing w:val="-4"/>
          <w:sz w:val="24"/>
          <w:szCs w:val="24"/>
          <w:cs/>
        </w:rPr>
        <w:t>ปี</w:t>
      </w:r>
    </w:p>
    <w:p w14:paraId="0CC123F1" w14:textId="1D5E2076" w:rsidR="002F2E82" w:rsidRPr="00780BAB" w:rsidRDefault="002F2E82" w:rsidP="002F2E82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t>สินทรัพย์ทางการเงินหมุนเวียนอื่น</w:t>
      </w:r>
      <w:r w:rsidRPr="00780BAB">
        <w:rPr>
          <w:rFonts w:asciiTheme="majorBidi" w:hAnsiTheme="majorBidi" w:cstheme="majorBidi"/>
          <w:b/>
          <w:bCs/>
          <w:cs/>
        </w:rPr>
        <w:br/>
      </w:r>
      <w:r w:rsidRPr="00780BAB">
        <w:rPr>
          <w:rFonts w:asciiTheme="majorBidi" w:hAnsiTheme="majorBidi" w:cstheme="majorBidi"/>
          <w:cs/>
        </w:rPr>
        <w:t xml:space="preserve">สินทรัพย์ทางการเงินหมุนเวียนอื่น </w:t>
      </w:r>
      <w:r w:rsidR="0030681E" w:rsidRPr="00780BAB">
        <w:rPr>
          <w:rFonts w:asciiTheme="majorBidi" w:hAnsiTheme="majorBidi" w:cstheme="majorBidi"/>
          <w:cs/>
        </w:rPr>
        <w:t xml:space="preserve">ณ วันที่ </w:t>
      </w:r>
      <w:r w:rsidR="005823D6" w:rsidRPr="005823D6">
        <w:rPr>
          <w:rFonts w:asciiTheme="majorBidi" w:hAnsiTheme="majorBidi" w:cstheme="majorBidi"/>
          <w:spacing w:val="-8"/>
        </w:rPr>
        <w:t>31</w:t>
      </w:r>
      <w:r w:rsidR="00D5235D" w:rsidRPr="00D5235D">
        <w:rPr>
          <w:rFonts w:asciiTheme="majorBidi" w:hAnsiTheme="majorBidi" w:cstheme="majorBidi"/>
          <w:spacing w:val="-8"/>
        </w:rPr>
        <w:t xml:space="preserve"> </w:t>
      </w:r>
      <w:r w:rsidR="00D5235D" w:rsidRPr="00D5235D">
        <w:rPr>
          <w:rFonts w:asciiTheme="majorBidi" w:hAnsiTheme="majorBidi" w:cs="Angsana New"/>
          <w:spacing w:val="-8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  <w:spacing w:val="-8"/>
        </w:rPr>
        <w:t>2568</w:t>
      </w:r>
      <w:r w:rsidR="00D5235D" w:rsidRPr="00D5235D">
        <w:rPr>
          <w:rFonts w:asciiTheme="majorBidi" w:hAnsiTheme="majorBidi" w:cstheme="majorBidi"/>
          <w:spacing w:val="-8"/>
        </w:rPr>
        <w:t xml:space="preserve"> </w:t>
      </w:r>
      <w:r w:rsidR="00D5235D" w:rsidRPr="00780BAB">
        <w:rPr>
          <w:rFonts w:asciiTheme="majorBidi" w:hAnsiTheme="majorBidi" w:cstheme="majorBidi"/>
          <w:spacing w:val="-8"/>
          <w:cs/>
        </w:rPr>
        <w:t xml:space="preserve">และวันที่ </w:t>
      </w:r>
      <w:r w:rsidR="005823D6" w:rsidRPr="005823D6">
        <w:rPr>
          <w:rFonts w:asciiTheme="majorBidi" w:hAnsiTheme="majorBidi" w:cstheme="majorBidi"/>
          <w:spacing w:val="-8"/>
        </w:rPr>
        <w:t>31</w:t>
      </w:r>
      <w:r w:rsidR="00D5235D" w:rsidRPr="00780BAB">
        <w:rPr>
          <w:rFonts w:asciiTheme="majorBidi" w:hAnsiTheme="majorBidi" w:cstheme="majorBidi"/>
          <w:spacing w:val="-8"/>
        </w:rPr>
        <w:t xml:space="preserve"> </w:t>
      </w:r>
      <w:r w:rsidR="00D5235D" w:rsidRPr="00780BAB">
        <w:rPr>
          <w:rFonts w:asciiTheme="majorBidi" w:hAnsiTheme="majorBidi" w:cstheme="majorBidi"/>
          <w:spacing w:val="-8"/>
          <w:cs/>
        </w:rPr>
        <w:t xml:space="preserve">ธันวาคม </w:t>
      </w:r>
      <w:r w:rsidR="005823D6" w:rsidRPr="005823D6">
        <w:rPr>
          <w:rFonts w:asciiTheme="majorBidi" w:hAnsiTheme="majorBidi" w:cstheme="majorBidi"/>
          <w:spacing w:val="-8"/>
        </w:rPr>
        <w:t>256</w:t>
      </w:r>
      <w:r w:rsidR="005823D6" w:rsidRPr="005823D6">
        <w:rPr>
          <w:rFonts w:asciiTheme="majorBidi" w:eastAsiaTheme="minorEastAsia" w:hAnsiTheme="majorBidi" w:cstheme="majorBidi" w:hint="eastAsia"/>
          <w:spacing w:val="-8"/>
          <w:lang w:eastAsia="ja-JP"/>
        </w:rPr>
        <w:t>7</w:t>
      </w:r>
      <w:r w:rsidR="00D5235D" w:rsidRPr="00780BAB">
        <w:rPr>
          <w:rFonts w:asciiTheme="majorBidi" w:hAnsiTheme="majorBidi" w:cstheme="majorBidi"/>
          <w:spacing w:val="-8"/>
        </w:rPr>
        <w:t xml:space="preserve"> </w:t>
      </w:r>
      <w:r w:rsidRPr="00780BAB">
        <w:rPr>
          <w:rFonts w:asciiTheme="majorBidi" w:hAnsiTheme="majorBidi" w:cstheme="majorBidi"/>
          <w:cs/>
        </w:rPr>
        <w:t>ประกอบด้วย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52"/>
        <w:gridCol w:w="90"/>
        <w:gridCol w:w="1080"/>
        <w:gridCol w:w="180"/>
        <w:gridCol w:w="1098"/>
        <w:gridCol w:w="90"/>
        <w:gridCol w:w="1170"/>
      </w:tblGrid>
      <w:tr w:rsidR="002163C8" w:rsidRPr="00780BAB" w14:paraId="6681F842" w14:textId="77777777" w:rsidTr="002B3419">
        <w:trPr>
          <w:cantSplit/>
          <w:tblHeader/>
        </w:trPr>
        <w:tc>
          <w:tcPr>
            <w:tcW w:w="3852" w:type="dxa"/>
          </w:tcPr>
          <w:p w14:paraId="688C8A20" w14:textId="77777777" w:rsidR="002F2E82" w:rsidRPr="00780BAB" w:rsidRDefault="002F2E82" w:rsidP="002B3419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</w:tcPr>
          <w:p w14:paraId="729BD996" w14:textId="77777777" w:rsidR="002F2E82" w:rsidRPr="00780BAB" w:rsidRDefault="002F2E82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FF73698" w14:textId="77777777" w:rsidR="002F2E82" w:rsidRPr="00780BAB" w:rsidRDefault="002F2E82" w:rsidP="002B3419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</w:tcPr>
          <w:p w14:paraId="29F63CA9" w14:textId="77777777" w:rsidR="002F2E82" w:rsidRPr="00780BAB" w:rsidRDefault="002F2E82" w:rsidP="002B3419">
            <w:pPr>
              <w:spacing w:line="360" w:lineRule="exact"/>
              <w:ind w:left="-9" w:right="80" w:firstLine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2163C8" w:rsidRPr="00780BAB" w14:paraId="2C4E5BEB" w14:textId="77777777" w:rsidTr="002B3419">
        <w:trPr>
          <w:cantSplit/>
          <w:tblHeader/>
        </w:trPr>
        <w:tc>
          <w:tcPr>
            <w:tcW w:w="3852" w:type="dxa"/>
          </w:tcPr>
          <w:p w14:paraId="231DE627" w14:textId="77777777" w:rsidR="002F2E82" w:rsidRPr="00780BAB" w:rsidRDefault="002F2E82" w:rsidP="002B3419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  <w:hideMark/>
          </w:tcPr>
          <w:p w14:paraId="4D132867" w14:textId="77777777" w:rsidR="002F2E82" w:rsidRPr="00780BAB" w:rsidRDefault="002F2E82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301E722" w14:textId="77777777" w:rsidR="002F2E82" w:rsidRPr="00780BAB" w:rsidRDefault="002F2E82" w:rsidP="002B3419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hideMark/>
          </w:tcPr>
          <w:p w14:paraId="2B0CFCE3" w14:textId="77777777" w:rsidR="002F2E82" w:rsidRPr="00780BAB" w:rsidRDefault="002F2E82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235D" w:rsidRPr="00780BAB" w14:paraId="2A1E1DB6" w14:textId="77777777" w:rsidTr="002B3419">
        <w:trPr>
          <w:cantSplit/>
          <w:tblHeader/>
        </w:trPr>
        <w:tc>
          <w:tcPr>
            <w:tcW w:w="3852" w:type="dxa"/>
          </w:tcPr>
          <w:p w14:paraId="55291CD6" w14:textId="77777777" w:rsidR="00D5235D" w:rsidRPr="00780BAB" w:rsidRDefault="00D5235D" w:rsidP="00D5235D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hideMark/>
          </w:tcPr>
          <w:p w14:paraId="37B3F4EE" w14:textId="31AF57E9" w:rsidR="00D5235D" w:rsidRPr="00D5235D" w:rsidRDefault="005823D6" w:rsidP="00D5235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25442F1C" w14:textId="644ADABC" w:rsidR="00D5235D" w:rsidRPr="00780BAB" w:rsidRDefault="005823D6" w:rsidP="00D5235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43D01831" w14:textId="77777777" w:rsidR="00D5235D" w:rsidRPr="00780BAB" w:rsidRDefault="00D5235D" w:rsidP="00D5235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49963FF" w14:textId="70A61328" w:rsidR="00D5235D" w:rsidRPr="00D5235D" w:rsidRDefault="005823D6" w:rsidP="00D5235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A57792E" w14:textId="1E4A1696" w:rsidR="00D5235D" w:rsidRPr="00780BAB" w:rsidRDefault="005823D6" w:rsidP="00D5235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48D0AC35" w14:textId="77777777" w:rsidR="00D5235D" w:rsidRPr="00780BAB" w:rsidRDefault="00D5235D" w:rsidP="00D5235D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hideMark/>
          </w:tcPr>
          <w:p w14:paraId="28E24474" w14:textId="7D351A37" w:rsidR="00D5235D" w:rsidRPr="00D5235D" w:rsidRDefault="005823D6" w:rsidP="00D5235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086B4692" w14:textId="38F038BD" w:rsidR="00D5235D" w:rsidRPr="00780BAB" w:rsidRDefault="005823D6" w:rsidP="00D5235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167F164C" w14:textId="77777777" w:rsidR="00D5235D" w:rsidRPr="00780BAB" w:rsidRDefault="00D5235D" w:rsidP="00D5235D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35E4887B" w14:textId="03CE56C9" w:rsidR="00D5235D" w:rsidRPr="00D5235D" w:rsidRDefault="005823D6" w:rsidP="00D5235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1822DA6" w14:textId="16F927A9" w:rsidR="00D5235D" w:rsidRPr="00780BAB" w:rsidRDefault="005823D6" w:rsidP="00D5235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0A377E" w:rsidRPr="00780BAB" w14:paraId="459524B8" w14:textId="77777777" w:rsidTr="002B3419">
        <w:trPr>
          <w:cantSplit/>
        </w:trPr>
        <w:tc>
          <w:tcPr>
            <w:tcW w:w="3852" w:type="dxa"/>
            <w:hideMark/>
          </w:tcPr>
          <w:p w14:paraId="606691E0" w14:textId="5142AAD8" w:rsidR="000A377E" w:rsidRPr="00780BAB" w:rsidRDefault="000A377E" w:rsidP="000A377E">
            <w:pPr>
              <w:tabs>
                <w:tab w:val="left" w:pos="360"/>
              </w:tabs>
              <w:spacing w:line="360" w:lineRule="exact"/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เงินฝากประจำอายุเกิน 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แต่ไม่เกิน 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vAlign w:val="bottom"/>
          </w:tcPr>
          <w:p w14:paraId="59F73882" w14:textId="3A15E457" w:rsidR="000A377E" w:rsidRPr="00780BAB" w:rsidRDefault="005823D6" w:rsidP="000A377E">
            <w:pPr>
              <w:spacing w:line="360" w:lineRule="exact"/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5310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032</w:t>
            </w:r>
            <w:r w:rsidR="005310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  <w:tc>
          <w:tcPr>
            <w:tcW w:w="90" w:type="dxa"/>
            <w:vAlign w:val="bottom"/>
          </w:tcPr>
          <w:p w14:paraId="7C3FAFE9" w14:textId="77777777" w:rsidR="000A377E" w:rsidRPr="00780BAB" w:rsidRDefault="000A377E" w:rsidP="000A377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24C71EF" w14:textId="6B8294D1" w:rsidR="000A377E" w:rsidRPr="00780BAB" w:rsidRDefault="005823D6" w:rsidP="000A377E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sz w:val="28"/>
                <w:szCs w:val="28"/>
              </w:rPr>
              <w:t>124</w:t>
            </w:r>
            <w:r w:rsidR="000A377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768</w:t>
            </w:r>
            <w:r w:rsidR="000A377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757</w:t>
            </w:r>
          </w:p>
        </w:tc>
        <w:tc>
          <w:tcPr>
            <w:tcW w:w="180" w:type="dxa"/>
            <w:vAlign w:val="bottom"/>
          </w:tcPr>
          <w:p w14:paraId="39BBB411" w14:textId="77777777" w:rsidR="000A377E" w:rsidRPr="00780BAB" w:rsidRDefault="000A377E" w:rsidP="000A377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0F7CCA2" w14:textId="2CA157BE" w:rsidR="000A377E" w:rsidRPr="00780BAB" w:rsidRDefault="005823D6" w:rsidP="000A377E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="005310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 w:rsidR="005310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  <w:tc>
          <w:tcPr>
            <w:tcW w:w="90" w:type="dxa"/>
            <w:vAlign w:val="bottom"/>
          </w:tcPr>
          <w:p w14:paraId="6D726899" w14:textId="77777777" w:rsidR="000A377E" w:rsidRPr="00780BAB" w:rsidRDefault="000A377E" w:rsidP="000A377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239843" w14:textId="5AB10B11" w:rsidR="000A377E" w:rsidRPr="00780BAB" w:rsidRDefault="005823D6" w:rsidP="000A377E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sz w:val="28"/>
                <w:szCs w:val="28"/>
              </w:rPr>
              <w:t>108</w:t>
            </w:r>
            <w:r w:rsidR="000A377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068</w:t>
            </w:r>
            <w:r w:rsidR="000A377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757</w:t>
            </w:r>
          </w:p>
        </w:tc>
      </w:tr>
      <w:tr w:rsidR="000A377E" w:rsidRPr="00780BAB" w14:paraId="3F037569" w14:textId="77777777" w:rsidTr="002B3419">
        <w:trPr>
          <w:cantSplit/>
        </w:trPr>
        <w:tc>
          <w:tcPr>
            <w:tcW w:w="3852" w:type="dxa"/>
            <w:shd w:val="clear" w:color="auto" w:fill="auto"/>
            <w:hideMark/>
          </w:tcPr>
          <w:p w14:paraId="05AE93A5" w14:textId="77777777" w:rsidR="000A377E" w:rsidRPr="00780BAB" w:rsidRDefault="000A377E" w:rsidP="000A377E">
            <w:pPr>
              <w:tabs>
                <w:tab w:val="left" w:pos="360"/>
              </w:tabs>
              <w:spacing w:line="360" w:lineRule="exact"/>
              <w:ind w:left="74" w:right="-259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62CA88" w14:textId="28CFB0CB" w:rsidR="000A377E" w:rsidRPr="00780BAB" w:rsidRDefault="005823D6" w:rsidP="000A377E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125</w:t>
            </w:r>
            <w:r w:rsidR="005310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032</w:t>
            </w:r>
            <w:r w:rsidR="005310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006F9E" w14:textId="77777777" w:rsidR="000A377E" w:rsidRPr="00780BAB" w:rsidRDefault="000A377E" w:rsidP="000A377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C6BA51" w14:textId="57184591" w:rsidR="000A377E" w:rsidRPr="00780BAB" w:rsidRDefault="005823D6" w:rsidP="000A377E">
            <w:pPr>
              <w:pStyle w:val="acctfourfigures"/>
              <w:tabs>
                <w:tab w:val="clear" w:pos="765"/>
                <w:tab w:val="decimal" w:pos="91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23D6">
              <w:rPr>
                <w:rFonts w:cs="Angsana New"/>
                <w:sz w:val="28"/>
                <w:szCs w:val="28"/>
                <w:lang w:val="en-US" w:bidi="th-TH"/>
              </w:rPr>
              <w:t>124</w:t>
            </w:r>
            <w:r w:rsidR="000A377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5823D6">
              <w:rPr>
                <w:rFonts w:cs="Angsana New"/>
                <w:sz w:val="28"/>
                <w:szCs w:val="28"/>
                <w:lang w:val="en-US" w:bidi="th-TH"/>
              </w:rPr>
              <w:t>768</w:t>
            </w:r>
            <w:r w:rsidR="000A377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5823D6">
              <w:rPr>
                <w:rFonts w:cs="Angsana New"/>
                <w:sz w:val="28"/>
                <w:szCs w:val="28"/>
                <w:lang w:val="en-US" w:bidi="th-TH"/>
              </w:rPr>
              <w:t>757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E69EEC" w14:textId="77777777" w:rsidR="000A377E" w:rsidRPr="00780BAB" w:rsidRDefault="000A377E" w:rsidP="000A377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6BBA59" w14:textId="10C80A78" w:rsidR="000A377E" w:rsidRPr="00780BAB" w:rsidRDefault="005823D6" w:rsidP="000A377E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="005310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 w:rsidR="005310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D8B069" w14:textId="77777777" w:rsidR="000A377E" w:rsidRPr="00780BAB" w:rsidRDefault="000A377E" w:rsidP="000A377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F4A24F" w14:textId="5A515589" w:rsidR="000A377E" w:rsidRPr="00780BAB" w:rsidRDefault="005823D6" w:rsidP="000A377E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cs="Angsana New"/>
                <w:sz w:val="28"/>
                <w:szCs w:val="28"/>
              </w:rPr>
              <w:t>108</w:t>
            </w:r>
            <w:r w:rsidR="000A377E" w:rsidRPr="003B01B8">
              <w:rPr>
                <w:rFonts w:cs="Angsana New"/>
                <w:sz w:val="28"/>
                <w:szCs w:val="28"/>
              </w:rPr>
              <w:t>,</w:t>
            </w:r>
            <w:r w:rsidRPr="005823D6">
              <w:rPr>
                <w:rFonts w:cs="Angsana New"/>
                <w:sz w:val="28"/>
                <w:szCs w:val="28"/>
              </w:rPr>
              <w:t>068</w:t>
            </w:r>
            <w:r w:rsidR="000A377E" w:rsidRPr="003B01B8">
              <w:rPr>
                <w:rFonts w:cs="Angsana New"/>
                <w:sz w:val="28"/>
                <w:szCs w:val="28"/>
              </w:rPr>
              <w:t>,</w:t>
            </w:r>
            <w:r w:rsidRPr="005823D6">
              <w:rPr>
                <w:rFonts w:cs="Angsana New"/>
                <w:sz w:val="28"/>
                <w:szCs w:val="28"/>
              </w:rPr>
              <w:t>757</w:t>
            </w:r>
          </w:p>
        </w:tc>
      </w:tr>
    </w:tbl>
    <w:p w14:paraId="02BC0647" w14:textId="77777777" w:rsidR="00EE7964" w:rsidRPr="00780BAB" w:rsidRDefault="00EE7964" w:rsidP="00EE7964">
      <w:pPr>
        <w:pStyle w:val="BodyText3"/>
        <w:tabs>
          <w:tab w:val="clear" w:pos="360"/>
          <w:tab w:val="clear" w:pos="900"/>
          <w:tab w:val="clear" w:pos="1440"/>
        </w:tabs>
        <w:ind w:right="-706"/>
        <w:rPr>
          <w:rFonts w:asciiTheme="majorBidi" w:hAnsiTheme="majorBidi" w:cstheme="majorBidi"/>
          <w:b/>
          <w:bCs/>
          <w:color w:val="FF0000"/>
        </w:rPr>
      </w:pPr>
    </w:p>
    <w:p w14:paraId="02499010" w14:textId="77777777" w:rsidR="00EE7964" w:rsidRPr="00780BAB" w:rsidRDefault="00EA1B9F" w:rsidP="007F0F68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  <w:tab w:val="left" w:pos="540"/>
        </w:tabs>
        <w:ind w:left="0" w:right="-706" w:firstLine="0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olor w:val="FF0000"/>
          <w:cs/>
          <w:lang w:val="en-US" w:eastAsia="en-US"/>
        </w:rPr>
        <w:br w:type="page"/>
      </w:r>
      <w:r w:rsidR="00EE7964" w:rsidRPr="00780BAB">
        <w:rPr>
          <w:rFonts w:asciiTheme="majorBidi" w:hAnsiTheme="majorBidi" w:cstheme="majorBidi"/>
          <w:b/>
          <w:bCs/>
          <w:cs/>
          <w:lang w:val="en-US" w:eastAsia="en-US"/>
        </w:rPr>
        <w:lastRenderedPageBreak/>
        <w:t>สินทรัพย์</w:t>
      </w:r>
      <w:r w:rsidR="00EE7964" w:rsidRPr="00780BAB">
        <w:rPr>
          <w:rFonts w:asciiTheme="majorBidi" w:hAnsiTheme="majorBidi" w:cstheme="majorBidi"/>
          <w:b/>
          <w:bCs/>
          <w:cs/>
        </w:rPr>
        <w:t>หมุนเวียนอื่น</w:t>
      </w:r>
    </w:p>
    <w:p w14:paraId="5B28671E" w14:textId="4ED66359" w:rsidR="00EE7964" w:rsidRPr="00780BAB" w:rsidRDefault="00EE7964" w:rsidP="00EE7964">
      <w:pPr>
        <w:spacing w:after="120"/>
        <w:ind w:left="547" w:right="274"/>
        <w:rPr>
          <w:rFonts w:asciiTheme="majorBidi" w:hAnsiTheme="majorBidi" w:cstheme="majorBidi"/>
          <w:spacing w:val="-8"/>
        </w:rPr>
      </w:pPr>
      <w:r w:rsidRPr="00780BAB">
        <w:rPr>
          <w:rFonts w:asciiTheme="majorBidi" w:hAnsiTheme="majorBidi" w:cstheme="majorBidi"/>
          <w:cs/>
        </w:rPr>
        <w:t xml:space="preserve">สินทรัพย์หมุนเวียนอื่น </w:t>
      </w:r>
      <w:bookmarkStart w:id="0" w:name="_Hlk68509501"/>
      <w:r w:rsidR="0030681E" w:rsidRPr="00780BAB">
        <w:rPr>
          <w:rFonts w:asciiTheme="majorBidi" w:hAnsiTheme="majorBidi" w:cstheme="majorBidi"/>
          <w:spacing w:val="-8"/>
          <w:cs/>
        </w:rPr>
        <w:t xml:space="preserve">ณ วันที่ </w:t>
      </w:r>
      <w:r w:rsidR="005823D6" w:rsidRPr="005823D6">
        <w:rPr>
          <w:rFonts w:asciiTheme="majorBidi" w:hAnsiTheme="majorBidi" w:cstheme="majorBidi"/>
          <w:spacing w:val="-8"/>
        </w:rPr>
        <w:t>31</w:t>
      </w:r>
      <w:r w:rsidR="00D5235D" w:rsidRPr="00D5235D">
        <w:rPr>
          <w:rFonts w:asciiTheme="majorBidi" w:hAnsiTheme="majorBidi" w:cstheme="majorBidi"/>
          <w:spacing w:val="-8"/>
        </w:rPr>
        <w:t xml:space="preserve"> </w:t>
      </w:r>
      <w:r w:rsidR="00D5235D" w:rsidRPr="00D5235D">
        <w:rPr>
          <w:rFonts w:asciiTheme="majorBidi" w:hAnsiTheme="majorBidi" w:cs="Angsana New"/>
          <w:spacing w:val="-8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  <w:spacing w:val="-8"/>
        </w:rPr>
        <w:t>2568</w:t>
      </w:r>
      <w:r w:rsidR="00D5235D" w:rsidRPr="00D5235D">
        <w:rPr>
          <w:rFonts w:asciiTheme="majorBidi" w:hAnsiTheme="majorBidi" w:cstheme="majorBidi"/>
          <w:spacing w:val="-8"/>
        </w:rPr>
        <w:t xml:space="preserve"> </w:t>
      </w:r>
      <w:r w:rsidR="00D5235D" w:rsidRPr="00780BAB">
        <w:rPr>
          <w:rFonts w:asciiTheme="majorBidi" w:hAnsiTheme="majorBidi" w:cstheme="majorBidi"/>
          <w:spacing w:val="-8"/>
          <w:cs/>
        </w:rPr>
        <w:t xml:space="preserve">และวันที่ </w:t>
      </w:r>
      <w:r w:rsidR="005823D6" w:rsidRPr="005823D6">
        <w:rPr>
          <w:rFonts w:asciiTheme="majorBidi" w:hAnsiTheme="majorBidi" w:cstheme="majorBidi"/>
          <w:spacing w:val="-8"/>
        </w:rPr>
        <w:t>31</w:t>
      </w:r>
      <w:r w:rsidR="00D5235D" w:rsidRPr="00780BAB">
        <w:rPr>
          <w:rFonts w:asciiTheme="majorBidi" w:hAnsiTheme="majorBidi" w:cstheme="majorBidi"/>
          <w:spacing w:val="-8"/>
        </w:rPr>
        <w:t xml:space="preserve"> </w:t>
      </w:r>
      <w:r w:rsidR="00D5235D" w:rsidRPr="00780BAB">
        <w:rPr>
          <w:rFonts w:asciiTheme="majorBidi" w:hAnsiTheme="majorBidi" w:cstheme="majorBidi"/>
          <w:spacing w:val="-8"/>
          <w:cs/>
        </w:rPr>
        <w:t xml:space="preserve">ธันวาคม </w:t>
      </w:r>
      <w:r w:rsidR="005823D6" w:rsidRPr="005823D6">
        <w:rPr>
          <w:rFonts w:asciiTheme="majorBidi" w:hAnsiTheme="majorBidi" w:cstheme="majorBidi"/>
          <w:spacing w:val="-8"/>
        </w:rPr>
        <w:t>256</w:t>
      </w:r>
      <w:r w:rsidR="005823D6" w:rsidRPr="005823D6">
        <w:rPr>
          <w:rFonts w:asciiTheme="majorBidi" w:eastAsiaTheme="minorEastAsia" w:hAnsiTheme="majorBidi" w:cstheme="majorBidi" w:hint="eastAsia"/>
          <w:spacing w:val="-8"/>
          <w:lang w:eastAsia="ja-JP"/>
        </w:rPr>
        <w:t>7</w:t>
      </w:r>
      <w:r w:rsidR="00D5235D">
        <w:rPr>
          <w:rFonts w:asciiTheme="majorBidi" w:eastAsiaTheme="minorEastAsia" w:hAnsiTheme="majorBidi" w:cstheme="majorBidi"/>
          <w:spacing w:val="-8"/>
          <w:lang w:eastAsia="ja-JP"/>
        </w:rPr>
        <w:t xml:space="preserve"> </w:t>
      </w:r>
      <w:r w:rsidRPr="00780BAB">
        <w:rPr>
          <w:rFonts w:asciiTheme="majorBidi" w:hAnsiTheme="majorBidi" w:cstheme="majorBidi"/>
          <w:spacing w:val="-8"/>
          <w:cs/>
        </w:rPr>
        <w:t>ประกอบด้วย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52"/>
        <w:gridCol w:w="90"/>
        <w:gridCol w:w="1080"/>
        <w:gridCol w:w="180"/>
        <w:gridCol w:w="1098"/>
        <w:gridCol w:w="90"/>
        <w:gridCol w:w="1170"/>
      </w:tblGrid>
      <w:tr w:rsidR="002163C8" w:rsidRPr="00780BAB" w14:paraId="1FA81C03" w14:textId="77777777" w:rsidTr="002B3419">
        <w:trPr>
          <w:cantSplit/>
          <w:tblHeader/>
        </w:trPr>
        <w:tc>
          <w:tcPr>
            <w:tcW w:w="3852" w:type="dxa"/>
          </w:tcPr>
          <w:p w14:paraId="3808C84E" w14:textId="77777777" w:rsidR="00EE7964" w:rsidRPr="00780BAB" w:rsidRDefault="00EE7964" w:rsidP="002B3419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</w:tcPr>
          <w:p w14:paraId="43F92570" w14:textId="77777777" w:rsidR="00EE7964" w:rsidRPr="00780BAB" w:rsidRDefault="00EE7964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81E1001" w14:textId="77777777" w:rsidR="00EE7964" w:rsidRPr="00780BAB" w:rsidRDefault="00EE7964" w:rsidP="002B3419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</w:tcPr>
          <w:p w14:paraId="4458D9CB" w14:textId="77777777" w:rsidR="00EE7964" w:rsidRPr="00780BAB" w:rsidRDefault="00EE7964" w:rsidP="002B3419">
            <w:pPr>
              <w:spacing w:line="360" w:lineRule="exact"/>
              <w:ind w:left="-9" w:right="80" w:firstLine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2163C8" w:rsidRPr="00780BAB" w14:paraId="270DB13F" w14:textId="77777777" w:rsidTr="002B3419">
        <w:trPr>
          <w:cantSplit/>
          <w:tblHeader/>
        </w:trPr>
        <w:tc>
          <w:tcPr>
            <w:tcW w:w="3852" w:type="dxa"/>
          </w:tcPr>
          <w:p w14:paraId="0F475BB6" w14:textId="77777777" w:rsidR="00EE7964" w:rsidRPr="00780BAB" w:rsidRDefault="00EE7964" w:rsidP="002B3419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bookmarkStart w:id="1" w:name="_Hlk68509492"/>
            <w:bookmarkEnd w:id="0"/>
          </w:p>
        </w:tc>
        <w:tc>
          <w:tcPr>
            <w:tcW w:w="2322" w:type="dxa"/>
            <w:gridSpan w:val="3"/>
            <w:hideMark/>
          </w:tcPr>
          <w:p w14:paraId="3F960692" w14:textId="77777777" w:rsidR="00EE7964" w:rsidRPr="00780BAB" w:rsidRDefault="00EE7964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986E461" w14:textId="77777777" w:rsidR="00EE7964" w:rsidRPr="00780BAB" w:rsidRDefault="00EE7964" w:rsidP="002B3419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hideMark/>
          </w:tcPr>
          <w:p w14:paraId="46F4592B" w14:textId="77777777" w:rsidR="00EE7964" w:rsidRPr="00780BAB" w:rsidRDefault="00EE7964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235D" w:rsidRPr="00780BAB" w14:paraId="20544DA1" w14:textId="77777777" w:rsidTr="002B3419">
        <w:trPr>
          <w:cantSplit/>
          <w:tblHeader/>
        </w:trPr>
        <w:tc>
          <w:tcPr>
            <w:tcW w:w="3852" w:type="dxa"/>
          </w:tcPr>
          <w:p w14:paraId="53558392" w14:textId="77777777" w:rsidR="00D5235D" w:rsidRPr="00780BAB" w:rsidRDefault="00D5235D" w:rsidP="00D5235D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hideMark/>
          </w:tcPr>
          <w:p w14:paraId="17B5FDE7" w14:textId="4B722370" w:rsidR="00D5235D" w:rsidRPr="00D5235D" w:rsidRDefault="005823D6" w:rsidP="00D5235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12A54F09" w14:textId="60C598CB" w:rsidR="00D5235D" w:rsidRPr="00780BAB" w:rsidRDefault="005823D6" w:rsidP="00D5235D">
            <w:pPr>
              <w:spacing w:line="360" w:lineRule="exact"/>
              <w:ind w:left="-9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AD5BB52" w14:textId="77777777" w:rsidR="00D5235D" w:rsidRPr="00780BAB" w:rsidRDefault="00D5235D" w:rsidP="00D5235D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4A44FCF9" w14:textId="79B89273" w:rsidR="00D5235D" w:rsidRPr="00D5235D" w:rsidRDefault="005823D6" w:rsidP="00D5235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667EB55D" w14:textId="39907DC8" w:rsidR="00D5235D" w:rsidRPr="00780BAB" w:rsidRDefault="005823D6" w:rsidP="00D5235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2600963D" w14:textId="77777777" w:rsidR="00D5235D" w:rsidRPr="00780BAB" w:rsidRDefault="00D5235D" w:rsidP="00D5235D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hideMark/>
          </w:tcPr>
          <w:p w14:paraId="1B61C9EC" w14:textId="37706B3D" w:rsidR="00D5235D" w:rsidRPr="00D5235D" w:rsidRDefault="005823D6" w:rsidP="00D5235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7F9079BF" w14:textId="2CE858F9" w:rsidR="00D5235D" w:rsidRPr="00780BAB" w:rsidRDefault="005823D6" w:rsidP="00D5235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49BA18D" w14:textId="77777777" w:rsidR="00D5235D" w:rsidRPr="00780BAB" w:rsidRDefault="00D5235D" w:rsidP="00D5235D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01BC8A7" w14:textId="10E73BD7" w:rsidR="00D5235D" w:rsidRPr="00D5235D" w:rsidRDefault="005823D6" w:rsidP="00D5235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5EE4185" w14:textId="7550776B" w:rsidR="00D5235D" w:rsidRPr="00780BAB" w:rsidRDefault="005823D6" w:rsidP="00D5235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DB0D2C" w:rsidRPr="00780BAB" w14:paraId="3682AC01" w14:textId="77777777" w:rsidTr="002B3419">
        <w:trPr>
          <w:cantSplit/>
        </w:trPr>
        <w:tc>
          <w:tcPr>
            <w:tcW w:w="3852" w:type="dxa"/>
            <w:hideMark/>
          </w:tcPr>
          <w:p w14:paraId="5D32E9CF" w14:textId="77777777" w:rsidR="00DB0D2C" w:rsidRPr="00780BAB" w:rsidRDefault="00DB0D2C" w:rsidP="00DB0D2C">
            <w:pPr>
              <w:tabs>
                <w:tab w:val="left" w:pos="360"/>
              </w:tabs>
              <w:spacing w:line="360" w:lineRule="exact"/>
              <w:ind w:left="74" w:right="-25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152" w:type="dxa"/>
            <w:vAlign w:val="bottom"/>
          </w:tcPr>
          <w:p w14:paraId="05409F9E" w14:textId="55967DD5" w:rsidR="00DB0D2C" w:rsidRPr="00780BAB" w:rsidRDefault="005823D6" w:rsidP="00DB0D2C">
            <w:pPr>
              <w:spacing w:line="360" w:lineRule="exact"/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="005310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90" w:type="dxa"/>
            <w:vAlign w:val="bottom"/>
          </w:tcPr>
          <w:p w14:paraId="1B3815B7" w14:textId="77777777" w:rsidR="00DB0D2C" w:rsidRPr="00780BAB" w:rsidRDefault="00DB0D2C" w:rsidP="00DB0D2C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1A5D27D" w14:textId="5516F76B" w:rsidR="00DB0D2C" w:rsidRPr="00780BAB" w:rsidRDefault="005823D6" w:rsidP="00DB0D2C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cs="Angsana New"/>
                <w:sz w:val="28"/>
                <w:szCs w:val="28"/>
              </w:rPr>
              <w:t>395</w:t>
            </w:r>
            <w:r w:rsidR="00DB0D2C" w:rsidRPr="003B01B8">
              <w:rPr>
                <w:rFonts w:cs="Angsana New"/>
                <w:sz w:val="28"/>
                <w:szCs w:val="28"/>
              </w:rPr>
              <w:t>,</w:t>
            </w:r>
            <w:r w:rsidRPr="005823D6">
              <w:rPr>
                <w:rFonts w:cs="Angsana New"/>
                <w:sz w:val="28"/>
                <w:szCs w:val="28"/>
              </w:rPr>
              <w:t>816</w:t>
            </w:r>
          </w:p>
        </w:tc>
        <w:tc>
          <w:tcPr>
            <w:tcW w:w="180" w:type="dxa"/>
            <w:vAlign w:val="bottom"/>
          </w:tcPr>
          <w:p w14:paraId="6188EA69" w14:textId="77777777" w:rsidR="00DB0D2C" w:rsidRPr="00780BAB" w:rsidRDefault="00DB0D2C" w:rsidP="00DB0D2C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C95B8A7" w14:textId="7F11A9F4" w:rsidR="00DB0D2C" w:rsidRPr="00780BAB" w:rsidRDefault="005823D6" w:rsidP="00DB0D2C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="005310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90" w:type="dxa"/>
            <w:vAlign w:val="bottom"/>
          </w:tcPr>
          <w:p w14:paraId="76D9B7D4" w14:textId="77777777" w:rsidR="00DB0D2C" w:rsidRPr="00780BAB" w:rsidRDefault="00DB0D2C" w:rsidP="00DB0D2C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6E4611" w14:textId="4B69D738" w:rsidR="00DB0D2C" w:rsidRPr="00780BAB" w:rsidRDefault="005823D6" w:rsidP="00DB0D2C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cs="Angsana New"/>
                <w:sz w:val="28"/>
                <w:szCs w:val="28"/>
              </w:rPr>
              <w:t>395</w:t>
            </w:r>
            <w:r w:rsidR="00DB0D2C" w:rsidRPr="003B01B8">
              <w:rPr>
                <w:rFonts w:cs="Angsana New"/>
                <w:sz w:val="28"/>
                <w:szCs w:val="28"/>
              </w:rPr>
              <w:t>,</w:t>
            </w:r>
            <w:r w:rsidRPr="005823D6">
              <w:rPr>
                <w:rFonts w:cs="Angsana New"/>
                <w:sz w:val="28"/>
                <w:szCs w:val="28"/>
              </w:rPr>
              <w:t>816</w:t>
            </w:r>
          </w:p>
        </w:tc>
      </w:tr>
      <w:tr w:rsidR="00DB0D2C" w:rsidRPr="00780BAB" w14:paraId="431606C9" w14:textId="77777777" w:rsidTr="002B3419">
        <w:trPr>
          <w:cantSplit/>
        </w:trPr>
        <w:tc>
          <w:tcPr>
            <w:tcW w:w="3852" w:type="dxa"/>
          </w:tcPr>
          <w:p w14:paraId="4E0D742F" w14:textId="77777777" w:rsidR="00DB0D2C" w:rsidRPr="00780BAB" w:rsidRDefault="00DB0D2C" w:rsidP="00DB0D2C">
            <w:pPr>
              <w:tabs>
                <w:tab w:val="left" w:pos="360"/>
              </w:tabs>
              <w:spacing w:line="360" w:lineRule="exact"/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152" w:type="dxa"/>
            <w:vAlign w:val="bottom"/>
          </w:tcPr>
          <w:p w14:paraId="752F1666" w14:textId="5C0DAF28" w:rsidR="00DB0D2C" w:rsidRPr="00780BAB" w:rsidRDefault="005823D6" w:rsidP="00DB0D2C">
            <w:pPr>
              <w:spacing w:line="360" w:lineRule="exact"/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310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986</w:t>
            </w:r>
            <w:r w:rsidR="005310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606</w:t>
            </w:r>
          </w:p>
        </w:tc>
        <w:tc>
          <w:tcPr>
            <w:tcW w:w="90" w:type="dxa"/>
            <w:vAlign w:val="bottom"/>
          </w:tcPr>
          <w:p w14:paraId="2A7B3367" w14:textId="77777777" w:rsidR="00DB0D2C" w:rsidRPr="00780BAB" w:rsidRDefault="00DB0D2C" w:rsidP="00DB0D2C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36FC312" w14:textId="70ED8A46" w:rsidR="00DB0D2C" w:rsidRPr="00780BAB" w:rsidRDefault="005823D6" w:rsidP="00DB0D2C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cs="Angsana New"/>
                <w:sz w:val="28"/>
                <w:szCs w:val="28"/>
              </w:rPr>
              <w:t>1</w:t>
            </w:r>
            <w:r w:rsidR="00DB0D2C" w:rsidRPr="003B01B8">
              <w:rPr>
                <w:rFonts w:cs="Angsana New"/>
                <w:sz w:val="28"/>
                <w:szCs w:val="28"/>
              </w:rPr>
              <w:t>,</w:t>
            </w:r>
            <w:r w:rsidRPr="005823D6">
              <w:rPr>
                <w:rFonts w:cs="Angsana New"/>
                <w:sz w:val="28"/>
                <w:szCs w:val="28"/>
              </w:rPr>
              <w:t>848</w:t>
            </w:r>
            <w:r w:rsidR="00DB0D2C" w:rsidRPr="003B01B8">
              <w:rPr>
                <w:rFonts w:cs="Angsana New"/>
                <w:sz w:val="28"/>
                <w:szCs w:val="28"/>
              </w:rPr>
              <w:t>,</w:t>
            </w:r>
            <w:r w:rsidRPr="005823D6">
              <w:rPr>
                <w:rFonts w:cs="Angsana New"/>
                <w:sz w:val="28"/>
                <w:szCs w:val="28"/>
              </w:rPr>
              <w:t>862</w:t>
            </w:r>
          </w:p>
        </w:tc>
        <w:tc>
          <w:tcPr>
            <w:tcW w:w="180" w:type="dxa"/>
            <w:vAlign w:val="bottom"/>
          </w:tcPr>
          <w:p w14:paraId="019B5C6A" w14:textId="77777777" w:rsidR="00DB0D2C" w:rsidRPr="00780BAB" w:rsidRDefault="00DB0D2C" w:rsidP="00DB0D2C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034FDF0" w14:textId="33C8F593" w:rsidR="00DB0D2C" w:rsidRPr="00780BAB" w:rsidRDefault="005823D6" w:rsidP="00DB0D2C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310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963</w:t>
            </w:r>
            <w:r w:rsidR="005310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  <w:tc>
          <w:tcPr>
            <w:tcW w:w="90" w:type="dxa"/>
            <w:vAlign w:val="bottom"/>
          </w:tcPr>
          <w:p w14:paraId="4BFEB934" w14:textId="77777777" w:rsidR="00DB0D2C" w:rsidRPr="00780BAB" w:rsidRDefault="00DB0D2C" w:rsidP="00DB0D2C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13DD1B" w14:textId="093A132B" w:rsidR="00DB0D2C" w:rsidRPr="00780BAB" w:rsidRDefault="005823D6" w:rsidP="00DB0D2C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cs="Angsana New"/>
                <w:sz w:val="28"/>
                <w:szCs w:val="28"/>
              </w:rPr>
              <w:t>1</w:t>
            </w:r>
            <w:r w:rsidR="00DB0D2C" w:rsidRPr="003B01B8">
              <w:rPr>
                <w:rFonts w:cs="Angsana New"/>
                <w:sz w:val="28"/>
                <w:szCs w:val="28"/>
              </w:rPr>
              <w:t>,</w:t>
            </w:r>
            <w:r w:rsidRPr="005823D6">
              <w:rPr>
                <w:rFonts w:cs="Angsana New"/>
                <w:sz w:val="28"/>
                <w:szCs w:val="28"/>
              </w:rPr>
              <w:t>828</w:t>
            </w:r>
            <w:r w:rsidR="00DB0D2C" w:rsidRPr="003B01B8">
              <w:rPr>
                <w:rFonts w:cs="Angsana New"/>
                <w:sz w:val="28"/>
                <w:szCs w:val="28"/>
              </w:rPr>
              <w:t>,</w:t>
            </w:r>
            <w:r w:rsidRPr="005823D6">
              <w:rPr>
                <w:rFonts w:cs="Angsana New"/>
                <w:sz w:val="28"/>
                <w:szCs w:val="28"/>
              </w:rPr>
              <w:t>853</w:t>
            </w:r>
          </w:p>
        </w:tc>
      </w:tr>
      <w:tr w:rsidR="00DB0D2C" w:rsidRPr="00780BAB" w14:paraId="0A82BED1" w14:textId="77777777" w:rsidTr="002B3419">
        <w:trPr>
          <w:cantSplit/>
        </w:trPr>
        <w:tc>
          <w:tcPr>
            <w:tcW w:w="3852" w:type="dxa"/>
            <w:shd w:val="clear" w:color="auto" w:fill="auto"/>
            <w:hideMark/>
          </w:tcPr>
          <w:p w14:paraId="3F0F2CC7" w14:textId="77777777" w:rsidR="00DB0D2C" w:rsidRPr="00780BAB" w:rsidRDefault="00DB0D2C" w:rsidP="00DB0D2C">
            <w:pPr>
              <w:tabs>
                <w:tab w:val="left" w:pos="360"/>
              </w:tabs>
              <w:spacing w:line="360" w:lineRule="exact"/>
              <w:ind w:left="74" w:right="-259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35AD61" w14:textId="73A643A4" w:rsidR="00DB0D2C" w:rsidRPr="00780BAB" w:rsidRDefault="005823D6" w:rsidP="00DB0D2C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310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396</w:t>
            </w:r>
            <w:r w:rsidR="005310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4928F8" w14:textId="77777777" w:rsidR="00DB0D2C" w:rsidRPr="00780BAB" w:rsidRDefault="00DB0D2C" w:rsidP="00DB0D2C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B59DEA" w14:textId="12AA5DB3" w:rsidR="00DB0D2C" w:rsidRPr="00780BAB" w:rsidRDefault="005823D6" w:rsidP="00DB0D2C">
            <w:pPr>
              <w:pStyle w:val="acctfourfigures"/>
              <w:tabs>
                <w:tab w:val="clear" w:pos="765"/>
                <w:tab w:val="decimal" w:pos="91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23D6">
              <w:rPr>
                <w:rFonts w:cs="Angsana New"/>
                <w:sz w:val="28"/>
                <w:szCs w:val="28"/>
                <w:lang w:val="en-US" w:bidi="th-TH"/>
              </w:rPr>
              <w:t>2</w:t>
            </w:r>
            <w:r w:rsidR="00DB0D2C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5823D6">
              <w:rPr>
                <w:rFonts w:cs="Angsana New"/>
                <w:sz w:val="28"/>
                <w:szCs w:val="28"/>
                <w:lang w:val="en-US" w:bidi="th-TH"/>
              </w:rPr>
              <w:t>244</w:t>
            </w:r>
            <w:r w:rsidR="00DB0D2C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5823D6">
              <w:rPr>
                <w:rFonts w:cs="Angsana New"/>
                <w:sz w:val="28"/>
                <w:szCs w:val="28"/>
                <w:lang w:val="en-US" w:bidi="th-TH"/>
              </w:rPr>
              <w:t>678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780276" w14:textId="77777777" w:rsidR="00DB0D2C" w:rsidRPr="00780BAB" w:rsidRDefault="00DB0D2C" w:rsidP="00DB0D2C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032448" w14:textId="13BD7748" w:rsidR="00DB0D2C" w:rsidRPr="00780BAB" w:rsidRDefault="005823D6" w:rsidP="00DB0D2C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310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="005310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93DFEF" w14:textId="77777777" w:rsidR="00DB0D2C" w:rsidRPr="00780BAB" w:rsidRDefault="00DB0D2C" w:rsidP="00DB0D2C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029E62" w14:textId="169081CD" w:rsidR="00DB0D2C" w:rsidRPr="00780BAB" w:rsidRDefault="005823D6" w:rsidP="00DB0D2C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cs="Angsana New"/>
                <w:sz w:val="28"/>
                <w:szCs w:val="28"/>
              </w:rPr>
              <w:t>2</w:t>
            </w:r>
            <w:r w:rsidR="00DB0D2C" w:rsidRPr="003B01B8">
              <w:rPr>
                <w:rFonts w:cs="Angsana New"/>
                <w:sz w:val="28"/>
                <w:szCs w:val="28"/>
              </w:rPr>
              <w:t>,</w:t>
            </w:r>
            <w:r w:rsidRPr="005823D6">
              <w:rPr>
                <w:rFonts w:cs="Angsana New"/>
                <w:sz w:val="28"/>
                <w:szCs w:val="28"/>
              </w:rPr>
              <w:t>224</w:t>
            </w:r>
            <w:r w:rsidR="00DB0D2C" w:rsidRPr="003B01B8">
              <w:rPr>
                <w:rFonts w:cs="Angsana New"/>
                <w:sz w:val="28"/>
                <w:szCs w:val="28"/>
              </w:rPr>
              <w:t>,</w:t>
            </w:r>
            <w:r w:rsidRPr="005823D6">
              <w:rPr>
                <w:rFonts w:cs="Angsana New"/>
                <w:sz w:val="28"/>
                <w:szCs w:val="28"/>
              </w:rPr>
              <w:t>669</w:t>
            </w:r>
          </w:p>
        </w:tc>
      </w:tr>
    </w:tbl>
    <w:bookmarkEnd w:id="1"/>
    <w:p w14:paraId="363BDDB9" w14:textId="77777777" w:rsidR="008C4DE7" w:rsidRPr="00780BAB" w:rsidRDefault="00FF7FCB" w:rsidP="001436F3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t>สินทรัพย์ทางการเงินไม่หมุนเวียนอื่น</w:t>
      </w:r>
    </w:p>
    <w:p w14:paraId="6DB596AD" w14:textId="2824F587" w:rsidR="008C4DE7" w:rsidRPr="00780BAB" w:rsidRDefault="008C4DE7" w:rsidP="002163C8">
      <w:pPr>
        <w:spacing w:after="120"/>
        <w:ind w:left="547"/>
        <w:rPr>
          <w:rFonts w:asciiTheme="majorBidi" w:hAnsiTheme="majorBidi" w:cstheme="majorBidi"/>
          <w:b/>
          <w:bCs/>
          <w:spacing w:val="-4"/>
        </w:rPr>
      </w:pPr>
      <w:r w:rsidRPr="00780BAB">
        <w:rPr>
          <w:rFonts w:asciiTheme="majorBidi" w:hAnsiTheme="majorBidi" w:cstheme="majorBidi"/>
          <w:spacing w:val="-4"/>
          <w:cs/>
        </w:rPr>
        <w:t>สินทรัพย์ทางการเงิน</w:t>
      </w:r>
      <w:r w:rsidR="002163C8" w:rsidRPr="00780BAB">
        <w:rPr>
          <w:rFonts w:asciiTheme="majorBidi" w:hAnsiTheme="majorBidi" w:cstheme="majorBidi"/>
          <w:spacing w:val="-4"/>
          <w:cs/>
        </w:rPr>
        <w:t>ไม่</w:t>
      </w:r>
      <w:r w:rsidRPr="00780BAB">
        <w:rPr>
          <w:rFonts w:asciiTheme="majorBidi" w:hAnsiTheme="majorBidi" w:cstheme="majorBidi"/>
          <w:spacing w:val="-4"/>
          <w:cs/>
        </w:rPr>
        <w:t xml:space="preserve">หมุนเวียนอื่น ณ วันที่ </w:t>
      </w:r>
      <w:r w:rsidR="005823D6" w:rsidRPr="005823D6">
        <w:rPr>
          <w:rFonts w:asciiTheme="majorBidi" w:hAnsiTheme="majorBidi" w:cstheme="majorBidi"/>
          <w:spacing w:val="-8"/>
        </w:rPr>
        <w:t>31</w:t>
      </w:r>
      <w:r w:rsidR="00D5235D" w:rsidRPr="00D5235D">
        <w:rPr>
          <w:rFonts w:asciiTheme="majorBidi" w:hAnsiTheme="majorBidi" w:cstheme="majorBidi"/>
          <w:spacing w:val="-8"/>
        </w:rPr>
        <w:t xml:space="preserve"> </w:t>
      </w:r>
      <w:r w:rsidR="00D5235D" w:rsidRPr="00D5235D">
        <w:rPr>
          <w:rFonts w:asciiTheme="majorBidi" w:hAnsiTheme="majorBidi" w:cs="Angsana New"/>
          <w:spacing w:val="-8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  <w:spacing w:val="-8"/>
        </w:rPr>
        <w:t>2568</w:t>
      </w:r>
      <w:r w:rsidR="00D5235D" w:rsidRPr="00D5235D">
        <w:rPr>
          <w:rFonts w:asciiTheme="majorBidi" w:hAnsiTheme="majorBidi" w:cstheme="majorBidi"/>
          <w:spacing w:val="-8"/>
        </w:rPr>
        <w:t xml:space="preserve"> </w:t>
      </w:r>
      <w:r w:rsidR="00D5235D" w:rsidRPr="00780BAB">
        <w:rPr>
          <w:rFonts w:asciiTheme="majorBidi" w:hAnsiTheme="majorBidi" w:cstheme="majorBidi"/>
          <w:spacing w:val="-8"/>
          <w:cs/>
        </w:rPr>
        <w:t xml:space="preserve">และวันที่ </w:t>
      </w:r>
      <w:r w:rsidR="005823D6" w:rsidRPr="005823D6">
        <w:rPr>
          <w:rFonts w:asciiTheme="majorBidi" w:hAnsiTheme="majorBidi" w:cstheme="majorBidi"/>
          <w:spacing w:val="-8"/>
        </w:rPr>
        <w:t>31</w:t>
      </w:r>
      <w:r w:rsidR="00D5235D" w:rsidRPr="00780BAB">
        <w:rPr>
          <w:rFonts w:asciiTheme="majorBidi" w:hAnsiTheme="majorBidi" w:cstheme="majorBidi"/>
          <w:spacing w:val="-8"/>
        </w:rPr>
        <w:t xml:space="preserve"> </w:t>
      </w:r>
      <w:r w:rsidR="00D5235D" w:rsidRPr="00780BAB">
        <w:rPr>
          <w:rFonts w:asciiTheme="majorBidi" w:hAnsiTheme="majorBidi" w:cstheme="majorBidi"/>
          <w:spacing w:val="-8"/>
          <w:cs/>
        </w:rPr>
        <w:t xml:space="preserve">ธันวาคม </w:t>
      </w:r>
      <w:r w:rsidR="005823D6" w:rsidRPr="005823D6">
        <w:rPr>
          <w:rFonts w:asciiTheme="majorBidi" w:hAnsiTheme="majorBidi" w:cstheme="majorBidi"/>
          <w:spacing w:val="-8"/>
        </w:rPr>
        <w:t>256</w:t>
      </w:r>
      <w:r w:rsidR="005823D6" w:rsidRPr="005823D6">
        <w:rPr>
          <w:rFonts w:asciiTheme="majorBidi" w:eastAsiaTheme="minorEastAsia" w:hAnsiTheme="majorBidi" w:cstheme="majorBidi" w:hint="eastAsia"/>
          <w:spacing w:val="-8"/>
          <w:lang w:eastAsia="ja-JP"/>
        </w:rPr>
        <w:t>7</w:t>
      </w:r>
      <w:r w:rsidR="00D5235D">
        <w:rPr>
          <w:rFonts w:asciiTheme="majorBidi" w:eastAsiaTheme="minorEastAsia" w:hAnsiTheme="majorBidi" w:cstheme="majorBidi"/>
          <w:spacing w:val="-8"/>
          <w:lang w:eastAsia="ja-JP"/>
        </w:rPr>
        <w:t xml:space="preserve"> </w:t>
      </w:r>
      <w:r w:rsidRPr="00780BAB">
        <w:rPr>
          <w:rFonts w:asciiTheme="majorBidi" w:hAnsiTheme="majorBidi" w:cstheme="majorBidi"/>
          <w:spacing w:val="-4"/>
          <w:cs/>
        </w:rPr>
        <w:t>ประกอบด้วย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52"/>
        <w:gridCol w:w="90"/>
        <w:gridCol w:w="1080"/>
        <w:gridCol w:w="180"/>
        <w:gridCol w:w="1098"/>
        <w:gridCol w:w="90"/>
        <w:gridCol w:w="1170"/>
      </w:tblGrid>
      <w:tr w:rsidR="00C05789" w:rsidRPr="00780BAB" w14:paraId="227601A2" w14:textId="77777777" w:rsidTr="00962796">
        <w:trPr>
          <w:cantSplit/>
          <w:tblHeader/>
        </w:trPr>
        <w:tc>
          <w:tcPr>
            <w:tcW w:w="3852" w:type="dxa"/>
          </w:tcPr>
          <w:p w14:paraId="6A626DAC" w14:textId="77777777" w:rsidR="008C4DE7" w:rsidRPr="00780BAB" w:rsidRDefault="008C4DE7" w:rsidP="00941AD0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bookmarkStart w:id="2" w:name="_Hlk180932210"/>
          </w:p>
        </w:tc>
        <w:tc>
          <w:tcPr>
            <w:tcW w:w="2322" w:type="dxa"/>
            <w:gridSpan w:val="3"/>
          </w:tcPr>
          <w:p w14:paraId="5D163F04" w14:textId="77777777" w:rsidR="008C4DE7" w:rsidRPr="00780BAB" w:rsidRDefault="008C4DE7" w:rsidP="00941AD0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97C6CFF" w14:textId="77777777" w:rsidR="008C4DE7" w:rsidRPr="00780BAB" w:rsidRDefault="008C4DE7" w:rsidP="00941AD0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</w:tcPr>
          <w:p w14:paraId="756E45BB" w14:textId="77777777" w:rsidR="008C4DE7" w:rsidRPr="00780BAB" w:rsidRDefault="008C4DE7" w:rsidP="00941AD0">
            <w:pPr>
              <w:spacing w:line="360" w:lineRule="exact"/>
              <w:ind w:left="-9" w:right="80" w:firstLine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C05789" w:rsidRPr="00780BAB" w14:paraId="6FD21242" w14:textId="77777777" w:rsidTr="00962796">
        <w:trPr>
          <w:cantSplit/>
          <w:tblHeader/>
        </w:trPr>
        <w:tc>
          <w:tcPr>
            <w:tcW w:w="3852" w:type="dxa"/>
          </w:tcPr>
          <w:p w14:paraId="24297081" w14:textId="77777777" w:rsidR="008C4DE7" w:rsidRPr="00780BAB" w:rsidRDefault="008C4DE7" w:rsidP="00941AD0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  <w:hideMark/>
          </w:tcPr>
          <w:p w14:paraId="64CDD7BB" w14:textId="77777777" w:rsidR="008C4DE7" w:rsidRPr="00780BAB" w:rsidRDefault="008C4DE7" w:rsidP="00941AD0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7DA1D17" w14:textId="77777777" w:rsidR="008C4DE7" w:rsidRPr="00780BAB" w:rsidRDefault="008C4DE7" w:rsidP="00941AD0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hideMark/>
          </w:tcPr>
          <w:p w14:paraId="159AD460" w14:textId="77777777" w:rsidR="008C4DE7" w:rsidRPr="00780BAB" w:rsidRDefault="008C4DE7" w:rsidP="00941AD0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235D" w:rsidRPr="00780BAB" w14:paraId="6E9AD269" w14:textId="77777777" w:rsidTr="00962796">
        <w:trPr>
          <w:cantSplit/>
          <w:tblHeader/>
        </w:trPr>
        <w:tc>
          <w:tcPr>
            <w:tcW w:w="3852" w:type="dxa"/>
          </w:tcPr>
          <w:p w14:paraId="69134E55" w14:textId="77777777" w:rsidR="00D5235D" w:rsidRPr="00780BAB" w:rsidRDefault="00D5235D" w:rsidP="00D5235D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hideMark/>
          </w:tcPr>
          <w:p w14:paraId="2FB28F49" w14:textId="19351FFB" w:rsidR="00D5235D" w:rsidRPr="00D5235D" w:rsidRDefault="005823D6" w:rsidP="00D5235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24B10380" w14:textId="76194767" w:rsidR="00D5235D" w:rsidRPr="00780BAB" w:rsidRDefault="005823D6" w:rsidP="00D5235D">
            <w:pPr>
              <w:spacing w:line="360" w:lineRule="exact"/>
              <w:ind w:left="-9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35DFF934" w14:textId="77777777" w:rsidR="00D5235D" w:rsidRPr="00780BAB" w:rsidRDefault="00D5235D" w:rsidP="00D5235D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5180BD63" w14:textId="1960FAFF" w:rsidR="00D5235D" w:rsidRPr="00D5235D" w:rsidRDefault="005823D6" w:rsidP="00D5235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6CD8D8D5" w14:textId="0F86362D" w:rsidR="00D5235D" w:rsidRPr="00780BAB" w:rsidRDefault="005823D6" w:rsidP="00D5235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56035917" w14:textId="77777777" w:rsidR="00D5235D" w:rsidRPr="00780BAB" w:rsidRDefault="00D5235D" w:rsidP="00D5235D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hideMark/>
          </w:tcPr>
          <w:p w14:paraId="4B7065E0" w14:textId="1BA880AB" w:rsidR="00D5235D" w:rsidRPr="00D5235D" w:rsidRDefault="005823D6" w:rsidP="00D5235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597DAEFB" w14:textId="07FD65AF" w:rsidR="00D5235D" w:rsidRPr="00780BAB" w:rsidRDefault="005823D6" w:rsidP="00D5235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45AEB50A" w14:textId="77777777" w:rsidR="00D5235D" w:rsidRPr="00780BAB" w:rsidRDefault="00D5235D" w:rsidP="00D5235D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A55D042" w14:textId="4925441D" w:rsidR="00D5235D" w:rsidRPr="00D5235D" w:rsidRDefault="005823D6" w:rsidP="00D5235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EA016E3" w14:textId="6806B7DE" w:rsidR="00D5235D" w:rsidRPr="00780BAB" w:rsidRDefault="005823D6" w:rsidP="00D5235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F35321" w:rsidRPr="00780BAB" w14:paraId="27E2877D" w14:textId="77777777" w:rsidTr="00962796">
        <w:trPr>
          <w:cantSplit/>
        </w:trPr>
        <w:tc>
          <w:tcPr>
            <w:tcW w:w="3852" w:type="dxa"/>
          </w:tcPr>
          <w:p w14:paraId="692E507E" w14:textId="61B2E262" w:rsidR="00F35321" w:rsidRPr="00780BAB" w:rsidRDefault="00F35321" w:rsidP="00F35321">
            <w:pPr>
              <w:tabs>
                <w:tab w:val="left" w:pos="360"/>
              </w:tabs>
              <w:spacing w:line="360" w:lineRule="exact"/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เงินฝากประจำติดภาระค้ำประกัน</w:t>
            </w:r>
          </w:p>
        </w:tc>
        <w:tc>
          <w:tcPr>
            <w:tcW w:w="1152" w:type="dxa"/>
            <w:vAlign w:val="bottom"/>
          </w:tcPr>
          <w:p w14:paraId="30D2DEDF" w14:textId="291A9B1F" w:rsidR="00F35321" w:rsidRPr="00780BAB" w:rsidRDefault="005823D6" w:rsidP="00F35321">
            <w:pPr>
              <w:spacing w:line="360" w:lineRule="exact"/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FF2E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FF2E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24BCD679" w14:textId="77777777" w:rsidR="00F35321" w:rsidRPr="00780BAB" w:rsidRDefault="00F35321" w:rsidP="00F35321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B7CA20A" w14:textId="152334F4" w:rsidR="00F35321" w:rsidRPr="00780BAB" w:rsidRDefault="005823D6" w:rsidP="00F35321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F35321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F35321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  <w:vAlign w:val="bottom"/>
          </w:tcPr>
          <w:p w14:paraId="776161C6" w14:textId="77777777" w:rsidR="00F35321" w:rsidRPr="00780BAB" w:rsidRDefault="00F35321" w:rsidP="00F35321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DF0EAC7" w14:textId="2E89D366" w:rsidR="00F35321" w:rsidRPr="00780BAB" w:rsidRDefault="005823D6" w:rsidP="00F35321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310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5310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4E6BCC41" w14:textId="77777777" w:rsidR="00F35321" w:rsidRPr="00780BAB" w:rsidRDefault="00F35321" w:rsidP="00F35321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87AC1D" w14:textId="57AB134C" w:rsidR="00F35321" w:rsidRPr="00780BAB" w:rsidRDefault="005823D6" w:rsidP="00F35321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F35321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F35321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F35321" w:rsidRPr="00780BAB" w14:paraId="76C008AA" w14:textId="77777777" w:rsidTr="00962796">
        <w:trPr>
          <w:cantSplit/>
        </w:trPr>
        <w:tc>
          <w:tcPr>
            <w:tcW w:w="3852" w:type="dxa"/>
            <w:shd w:val="clear" w:color="auto" w:fill="auto"/>
            <w:hideMark/>
          </w:tcPr>
          <w:p w14:paraId="20626B66" w14:textId="40FE0AA9" w:rsidR="00F35321" w:rsidRPr="00780BAB" w:rsidRDefault="00F35321" w:rsidP="00F35321">
            <w:pPr>
              <w:tabs>
                <w:tab w:val="left" w:pos="360"/>
              </w:tabs>
              <w:spacing w:line="360" w:lineRule="exact"/>
              <w:ind w:left="74" w:right="-259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BEE019" w14:textId="5F807157" w:rsidR="00F35321" w:rsidRPr="00780BAB" w:rsidRDefault="005823D6" w:rsidP="00F35321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FF2E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="00FF2E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A81A31" w14:textId="77777777" w:rsidR="00F35321" w:rsidRPr="00780BAB" w:rsidRDefault="00F35321" w:rsidP="00F35321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018E0F" w14:textId="69A55546" w:rsidR="00F35321" w:rsidRPr="00780BAB" w:rsidRDefault="005823D6" w:rsidP="00F35321">
            <w:pPr>
              <w:pStyle w:val="acctfourfigures"/>
              <w:tabs>
                <w:tab w:val="clear" w:pos="765"/>
                <w:tab w:val="decimal" w:pos="91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23D6">
              <w:rPr>
                <w:rFonts w:cs="Angsana New"/>
                <w:sz w:val="28"/>
                <w:szCs w:val="28"/>
                <w:lang w:val="en-US" w:bidi="th-TH"/>
              </w:rPr>
              <w:t>30</w:t>
            </w:r>
            <w:r w:rsidR="00F35321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5823D6">
              <w:rPr>
                <w:rFonts w:cs="Angsana New"/>
                <w:sz w:val="28"/>
                <w:szCs w:val="28"/>
                <w:lang w:val="en-US" w:bidi="th-TH"/>
              </w:rPr>
              <w:t>100</w:t>
            </w:r>
            <w:r w:rsidR="00F35321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5823D6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B3C17E" w14:textId="77777777" w:rsidR="00F35321" w:rsidRPr="00780BAB" w:rsidRDefault="00F35321" w:rsidP="00F35321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12FC22" w14:textId="59D560AA" w:rsidR="00F35321" w:rsidRPr="00780BAB" w:rsidRDefault="005823D6" w:rsidP="00F35321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310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5310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5F537C" w14:textId="77777777" w:rsidR="00F35321" w:rsidRPr="00780BAB" w:rsidRDefault="00F35321" w:rsidP="00F35321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127931" w14:textId="5AC9EF3C" w:rsidR="00F35321" w:rsidRPr="00780BAB" w:rsidRDefault="005823D6" w:rsidP="00F35321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F35321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F35321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bookmarkEnd w:id="2"/>
    </w:tbl>
    <w:p w14:paraId="1F77DD37" w14:textId="294D70F4" w:rsidR="004A4F86" w:rsidRPr="00780BAB" w:rsidRDefault="004A4F86" w:rsidP="007D13B4">
      <w:pPr>
        <w:adjustRightInd w:val="0"/>
        <w:spacing w:after="240"/>
        <w:ind w:left="547" w:right="29"/>
        <w:jc w:val="thaiDistribute"/>
        <w:rPr>
          <w:rFonts w:asciiTheme="majorBidi" w:hAnsiTheme="majorBidi" w:cstheme="majorBidi"/>
          <w:b/>
          <w:bCs/>
          <w:color w:val="FF0000"/>
        </w:rPr>
        <w:sectPr w:rsidR="004A4F86" w:rsidRPr="00780BAB" w:rsidSect="008F0EF2">
          <w:headerReference w:type="default" r:id="rId9"/>
          <w:footerReference w:type="default" r:id="rId10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435"/>
        </w:sectPr>
      </w:pPr>
    </w:p>
    <w:p w14:paraId="546E4279" w14:textId="77777777" w:rsidR="00D35C8D" w:rsidRPr="00780BAB" w:rsidRDefault="00D35C8D" w:rsidP="005823D6">
      <w:pPr>
        <w:numPr>
          <w:ilvl w:val="0"/>
          <w:numId w:val="1"/>
        </w:numPr>
        <w:ind w:left="540" w:right="184" w:hanging="540"/>
        <w:rPr>
          <w:rFonts w:asciiTheme="majorBidi" w:hAnsiTheme="majorBidi" w:cstheme="majorBidi"/>
          <w:b/>
          <w:bCs/>
          <w:cs/>
        </w:rPr>
      </w:pPr>
      <w:r w:rsidRPr="00780BAB">
        <w:rPr>
          <w:rFonts w:asciiTheme="majorBidi" w:hAnsiTheme="majorBidi" w:cstheme="majorBidi"/>
          <w:b/>
          <w:bCs/>
          <w:cs/>
        </w:rPr>
        <w:lastRenderedPageBreak/>
        <w:t>เงินลงทุนในบริษัทย่อย</w:t>
      </w:r>
    </w:p>
    <w:p w14:paraId="28FAD312" w14:textId="44993024" w:rsidR="0061462A" w:rsidRPr="00780BAB" w:rsidRDefault="00D35C8D" w:rsidP="005823D6">
      <w:pPr>
        <w:pStyle w:val="BodyText3"/>
        <w:tabs>
          <w:tab w:val="clear" w:pos="360"/>
          <w:tab w:val="clear" w:pos="900"/>
          <w:tab w:val="left" w:pos="224"/>
        </w:tabs>
        <w:ind w:left="540" w:right="634"/>
        <w:rPr>
          <w:rFonts w:asciiTheme="majorBidi" w:hAnsiTheme="majorBidi" w:cstheme="majorBidi"/>
          <w:spacing w:val="-6"/>
        </w:rPr>
      </w:pPr>
      <w:r w:rsidRPr="00780BAB">
        <w:rPr>
          <w:rFonts w:asciiTheme="majorBidi" w:hAnsiTheme="majorBidi" w:cstheme="majorBidi"/>
          <w:spacing w:val="-6"/>
          <w:cs/>
        </w:rPr>
        <w:t xml:space="preserve">เงินลงทุนในบริษัทย่อย </w:t>
      </w:r>
      <w:r w:rsidR="0030681E" w:rsidRPr="00780BAB">
        <w:rPr>
          <w:rFonts w:asciiTheme="majorBidi" w:hAnsiTheme="majorBidi" w:cstheme="majorBidi"/>
          <w:spacing w:val="-6"/>
          <w:cs/>
          <w:lang w:val="en-US"/>
        </w:rPr>
        <w:t xml:space="preserve">ณ วันที่ </w:t>
      </w:r>
      <w:r w:rsidR="005823D6" w:rsidRPr="005823D6">
        <w:rPr>
          <w:rFonts w:asciiTheme="majorBidi" w:hAnsiTheme="majorBidi" w:cstheme="majorBidi"/>
          <w:spacing w:val="-8"/>
          <w:lang w:val="en-US"/>
        </w:rPr>
        <w:t>31</w:t>
      </w:r>
      <w:r w:rsidR="00D5235D" w:rsidRPr="00D5235D">
        <w:rPr>
          <w:rFonts w:asciiTheme="majorBidi" w:hAnsiTheme="majorBidi" w:cstheme="majorBidi"/>
          <w:spacing w:val="-8"/>
        </w:rPr>
        <w:t xml:space="preserve"> </w:t>
      </w:r>
      <w:r w:rsidR="00D5235D" w:rsidRPr="00D5235D">
        <w:rPr>
          <w:rFonts w:asciiTheme="majorBidi" w:hAnsiTheme="majorBidi"/>
          <w:spacing w:val="-8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  <w:spacing w:val="-8"/>
          <w:lang w:val="en-US"/>
        </w:rPr>
        <w:t>2568</w:t>
      </w:r>
      <w:r w:rsidR="00D5235D" w:rsidRPr="00D5235D">
        <w:rPr>
          <w:rFonts w:asciiTheme="majorBidi" w:hAnsiTheme="majorBidi" w:cstheme="majorBidi"/>
          <w:spacing w:val="-8"/>
        </w:rPr>
        <w:t xml:space="preserve"> </w:t>
      </w:r>
      <w:r w:rsidR="00D5235D" w:rsidRPr="00780BAB">
        <w:rPr>
          <w:rFonts w:asciiTheme="majorBidi" w:hAnsiTheme="majorBidi" w:cstheme="majorBidi"/>
          <w:spacing w:val="-8"/>
          <w:cs/>
        </w:rPr>
        <w:t xml:space="preserve">และวันที่ </w:t>
      </w:r>
      <w:r w:rsidR="005823D6" w:rsidRPr="005823D6">
        <w:rPr>
          <w:rFonts w:asciiTheme="majorBidi" w:hAnsiTheme="majorBidi" w:cstheme="majorBidi"/>
          <w:spacing w:val="-8"/>
          <w:lang w:val="en-US"/>
        </w:rPr>
        <w:t>31</w:t>
      </w:r>
      <w:r w:rsidR="00D5235D" w:rsidRPr="00780BAB">
        <w:rPr>
          <w:rFonts w:asciiTheme="majorBidi" w:hAnsiTheme="majorBidi" w:cstheme="majorBidi"/>
          <w:spacing w:val="-8"/>
        </w:rPr>
        <w:t xml:space="preserve"> </w:t>
      </w:r>
      <w:r w:rsidR="00D5235D" w:rsidRPr="00780BAB">
        <w:rPr>
          <w:rFonts w:asciiTheme="majorBidi" w:hAnsiTheme="majorBidi" w:cstheme="majorBidi"/>
          <w:spacing w:val="-8"/>
          <w:cs/>
        </w:rPr>
        <w:t xml:space="preserve">ธันวาคม </w:t>
      </w:r>
      <w:r w:rsidR="005823D6" w:rsidRPr="005823D6">
        <w:rPr>
          <w:rFonts w:asciiTheme="majorBidi" w:hAnsiTheme="majorBidi" w:cstheme="majorBidi"/>
          <w:spacing w:val="-8"/>
          <w:lang w:val="en-US"/>
        </w:rPr>
        <w:t>256</w:t>
      </w:r>
      <w:r w:rsidR="005823D6" w:rsidRPr="005823D6">
        <w:rPr>
          <w:rFonts w:asciiTheme="majorBidi" w:eastAsiaTheme="minorEastAsia" w:hAnsiTheme="majorBidi" w:cstheme="majorBidi" w:hint="eastAsia"/>
          <w:spacing w:val="-8"/>
          <w:lang w:val="en-US" w:eastAsia="ja-JP"/>
        </w:rPr>
        <w:t>7</w:t>
      </w:r>
      <w:r w:rsidR="00D5235D">
        <w:rPr>
          <w:rFonts w:asciiTheme="majorBidi" w:eastAsiaTheme="minorEastAsia" w:hAnsiTheme="majorBidi" w:cstheme="majorBidi"/>
          <w:spacing w:val="-8"/>
          <w:lang w:eastAsia="ja-JP"/>
        </w:rPr>
        <w:t xml:space="preserve"> </w:t>
      </w:r>
      <w:r w:rsidRPr="00780BAB">
        <w:rPr>
          <w:rFonts w:asciiTheme="majorBidi" w:hAnsiTheme="majorBidi" w:cstheme="majorBidi"/>
          <w:spacing w:val="-6"/>
          <w:cs/>
        </w:rPr>
        <w:t>และเงินปันผลรับจากเงินลงทุน</w:t>
      </w:r>
      <w:r w:rsidR="000106C1" w:rsidRPr="00780BAB">
        <w:rPr>
          <w:rFonts w:asciiTheme="majorBidi" w:hAnsiTheme="majorBidi" w:cstheme="majorBidi"/>
          <w:spacing w:val="-6"/>
          <w:cs/>
        </w:rPr>
        <w:t>สำหรับ</w:t>
      </w:r>
      <w:r w:rsidR="001A49E4" w:rsidRPr="00780BAB">
        <w:rPr>
          <w:rFonts w:asciiTheme="majorBidi" w:hAnsiTheme="majorBidi" w:cstheme="majorBidi"/>
          <w:spacing w:val="-6"/>
          <w:cs/>
        </w:rPr>
        <w:t xml:space="preserve">งวดสามเดือนสิ้นสุดวันที่ </w:t>
      </w:r>
      <w:r w:rsidR="005823D6" w:rsidRPr="005823D6">
        <w:rPr>
          <w:rFonts w:asciiTheme="majorBidi" w:hAnsiTheme="majorBidi" w:cstheme="majorBidi"/>
          <w:spacing w:val="-8"/>
          <w:lang w:val="en-US"/>
        </w:rPr>
        <w:t>31</w:t>
      </w:r>
      <w:r w:rsidR="00D5235D" w:rsidRPr="00D5235D">
        <w:rPr>
          <w:rFonts w:asciiTheme="majorBidi" w:hAnsiTheme="majorBidi" w:cstheme="majorBidi"/>
          <w:spacing w:val="-8"/>
        </w:rPr>
        <w:t xml:space="preserve"> </w:t>
      </w:r>
      <w:r w:rsidR="00D5235D" w:rsidRPr="00D5235D">
        <w:rPr>
          <w:rFonts w:asciiTheme="majorBidi" w:hAnsiTheme="majorBidi"/>
          <w:spacing w:val="-8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  <w:spacing w:val="-8"/>
          <w:lang w:val="en-US"/>
        </w:rPr>
        <w:t>2568</w:t>
      </w:r>
      <w:r w:rsidR="00D5235D" w:rsidRPr="00D5235D">
        <w:rPr>
          <w:rFonts w:asciiTheme="majorBidi" w:hAnsiTheme="majorBidi" w:cstheme="majorBidi"/>
          <w:spacing w:val="-8"/>
        </w:rPr>
        <w:t xml:space="preserve"> </w:t>
      </w:r>
      <w:r w:rsidR="000106C1" w:rsidRPr="00780BAB">
        <w:rPr>
          <w:rFonts w:asciiTheme="majorBidi" w:hAnsiTheme="majorBidi" w:cstheme="majorBidi"/>
          <w:spacing w:val="-6"/>
          <w:cs/>
        </w:rPr>
        <w:t xml:space="preserve">และ </w:t>
      </w:r>
      <w:r w:rsidR="005823D6" w:rsidRPr="005823D6">
        <w:rPr>
          <w:rFonts w:asciiTheme="majorBidi" w:hAnsiTheme="majorBidi" w:cstheme="majorBidi"/>
          <w:spacing w:val="-6"/>
          <w:lang w:val="en-US"/>
        </w:rPr>
        <w:t>256</w:t>
      </w:r>
      <w:r w:rsidR="005823D6" w:rsidRPr="005823D6">
        <w:rPr>
          <w:rFonts w:asciiTheme="majorBidi" w:eastAsiaTheme="minorEastAsia" w:hAnsiTheme="majorBidi" w:cstheme="majorBidi"/>
          <w:spacing w:val="-6"/>
          <w:lang w:val="en-US" w:eastAsia="ja-JP"/>
        </w:rPr>
        <w:t>7</w:t>
      </w:r>
      <w:r w:rsidR="000106C1" w:rsidRPr="00780BAB">
        <w:rPr>
          <w:rFonts w:asciiTheme="majorBidi" w:hAnsiTheme="majorBidi" w:cstheme="majorBidi"/>
          <w:spacing w:val="-6"/>
          <w:cs/>
        </w:rPr>
        <w:t xml:space="preserve"> </w:t>
      </w:r>
      <w:r w:rsidRPr="00780BAB">
        <w:rPr>
          <w:rFonts w:asciiTheme="majorBidi" w:hAnsiTheme="majorBidi" w:cstheme="majorBidi"/>
          <w:spacing w:val="-6"/>
          <w:cs/>
        </w:rPr>
        <w:t>มีดังนี้</w:t>
      </w:r>
    </w:p>
    <w:p w14:paraId="7F421609" w14:textId="4799E193" w:rsidR="00831CAF" w:rsidRPr="00780BAB" w:rsidRDefault="00831CAF" w:rsidP="006A76A1">
      <w:pPr>
        <w:pStyle w:val="BodyText3"/>
        <w:tabs>
          <w:tab w:val="clear" w:pos="360"/>
          <w:tab w:val="clear" w:pos="900"/>
          <w:tab w:val="left" w:pos="224"/>
        </w:tabs>
        <w:ind w:left="540" w:right="94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1327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809"/>
        <w:gridCol w:w="86"/>
        <w:gridCol w:w="815"/>
        <w:gridCol w:w="25"/>
        <w:gridCol w:w="777"/>
        <w:gridCol w:w="90"/>
        <w:gridCol w:w="693"/>
        <w:gridCol w:w="90"/>
        <w:gridCol w:w="803"/>
        <w:gridCol w:w="90"/>
        <w:gridCol w:w="782"/>
        <w:gridCol w:w="93"/>
        <w:gridCol w:w="833"/>
        <w:gridCol w:w="90"/>
        <w:gridCol w:w="854"/>
        <w:gridCol w:w="47"/>
        <w:gridCol w:w="791"/>
        <w:gridCol w:w="90"/>
        <w:gridCol w:w="780"/>
        <w:gridCol w:w="60"/>
        <w:gridCol w:w="822"/>
        <w:gridCol w:w="90"/>
        <w:gridCol w:w="803"/>
        <w:gridCol w:w="27"/>
        <w:gridCol w:w="14"/>
        <w:gridCol w:w="27"/>
      </w:tblGrid>
      <w:tr w:rsidR="00D5235D" w:rsidRPr="00780BAB" w14:paraId="30645AB0" w14:textId="77777777" w:rsidTr="005823D6">
        <w:trPr>
          <w:gridAfter w:val="1"/>
          <w:wAfter w:w="27" w:type="dxa"/>
          <w:trHeight w:val="20"/>
        </w:trPr>
        <w:tc>
          <w:tcPr>
            <w:tcW w:w="2790" w:type="dxa"/>
            <w:vAlign w:val="bottom"/>
          </w:tcPr>
          <w:p w14:paraId="2183A91D" w14:textId="77777777" w:rsidR="00D5235D" w:rsidRPr="00780BAB" w:rsidRDefault="00D5235D" w:rsidP="00280CA7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13" w:type="dxa"/>
            <w:gridSpan w:val="23"/>
            <w:vAlign w:val="center"/>
          </w:tcPr>
          <w:p w14:paraId="70045D02" w14:textId="6017DCD5" w:rsidR="00D5235D" w:rsidRPr="00780BAB" w:rsidRDefault="00A8376D" w:rsidP="00A8376D">
            <w:pPr>
              <w:ind w:left="-158" w:right="-7" w:firstLine="153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  <w:r w:rsidRPr="00A8376D">
              <w:rPr>
                <w:rFonts w:asciiTheme="majorBidi" w:hAnsiTheme="majorBidi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    หน่วย : บาท</w:t>
            </w:r>
          </w:p>
        </w:tc>
        <w:tc>
          <w:tcPr>
            <w:tcW w:w="41" w:type="dxa"/>
            <w:gridSpan w:val="2"/>
          </w:tcPr>
          <w:p w14:paraId="727115ED" w14:textId="77777777" w:rsidR="00D5235D" w:rsidRPr="00780BAB" w:rsidRDefault="00D5235D" w:rsidP="00280CA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A8376D" w:rsidRPr="00780BAB" w14:paraId="5B005E52" w14:textId="77777777" w:rsidTr="005823D6">
        <w:trPr>
          <w:gridAfter w:val="1"/>
          <w:wAfter w:w="27" w:type="dxa"/>
          <w:trHeight w:val="20"/>
        </w:trPr>
        <w:tc>
          <w:tcPr>
            <w:tcW w:w="2790" w:type="dxa"/>
            <w:vAlign w:val="bottom"/>
          </w:tcPr>
          <w:p w14:paraId="21AE78D3" w14:textId="77777777" w:rsidR="00A8376D" w:rsidRPr="00780BAB" w:rsidRDefault="00A8376D" w:rsidP="00280CA7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13" w:type="dxa"/>
            <w:gridSpan w:val="23"/>
            <w:vAlign w:val="bottom"/>
          </w:tcPr>
          <w:p w14:paraId="3D5DF777" w14:textId="12833268" w:rsidR="00A8376D" w:rsidRPr="00D5235D" w:rsidRDefault="00A8376D" w:rsidP="00280CA7">
            <w:pPr>
              <w:ind w:left="-158" w:right="-7" w:firstLine="153"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</w:pPr>
            <w:r w:rsidRPr="00A8376D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41" w:type="dxa"/>
            <w:gridSpan w:val="2"/>
          </w:tcPr>
          <w:p w14:paraId="58EB6EA4" w14:textId="77777777" w:rsidR="00A8376D" w:rsidRPr="00780BAB" w:rsidRDefault="00A8376D" w:rsidP="00280CA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D5235D" w:rsidRPr="00780BAB" w14:paraId="47DAF009" w14:textId="77777777" w:rsidTr="005823D6">
        <w:trPr>
          <w:trHeight w:val="20"/>
        </w:trPr>
        <w:tc>
          <w:tcPr>
            <w:tcW w:w="2790" w:type="dxa"/>
            <w:vAlign w:val="bottom"/>
          </w:tcPr>
          <w:p w14:paraId="7B36F2AB" w14:textId="77777777" w:rsidR="00D5235D" w:rsidRPr="00780BAB" w:rsidRDefault="00D5235D" w:rsidP="00280CA7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  <w:vAlign w:val="bottom"/>
            <w:hideMark/>
          </w:tcPr>
          <w:p w14:paraId="06087F50" w14:textId="77777777" w:rsidR="00D5235D" w:rsidRPr="00780BAB" w:rsidRDefault="00D5235D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25" w:type="dxa"/>
            <w:vAlign w:val="bottom"/>
          </w:tcPr>
          <w:p w14:paraId="0F08D6D7" w14:textId="77777777" w:rsidR="00D5235D" w:rsidRPr="00780BAB" w:rsidRDefault="00D5235D" w:rsidP="00280CA7">
            <w:pPr>
              <w:tabs>
                <w:tab w:val="decimal" w:pos="362"/>
              </w:tabs>
              <w:ind w:left="-153" w:right="-9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6126A11D" w14:textId="77777777" w:rsidR="00D5235D" w:rsidRPr="00780BAB" w:rsidRDefault="00D5235D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1FFB96B" w14:textId="77777777" w:rsidR="00D5235D" w:rsidRPr="00780BAB" w:rsidRDefault="00D5235D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675" w:type="dxa"/>
            <w:gridSpan w:val="3"/>
            <w:vAlign w:val="bottom"/>
          </w:tcPr>
          <w:p w14:paraId="6A78F637" w14:textId="77777777" w:rsidR="00D5235D" w:rsidRPr="00780BAB" w:rsidRDefault="00D5235D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D8A8C99" w14:textId="77777777" w:rsidR="00D5235D" w:rsidRPr="00780BAB" w:rsidRDefault="00D5235D" w:rsidP="00280CA7">
            <w:pPr>
              <w:tabs>
                <w:tab w:val="decimal" w:pos="492"/>
              </w:tabs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777" w:type="dxa"/>
            <w:gridSpan w:val="3"/>
            <w:vAlign w:val="bottom"/>
          </w:tcPr>
          <w:p w14:paraId="0740A3A6" w14:textId="77777777" w:rsidR="00D5235D" w:rsidRPr="00780BAB" w:rsidRDefault="00D5235D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7" w:type="dxa"/>
          </w:tcPr>
          <w:p w14:paraId="55D2D784" w14:textId="77777777" w:rsidR="00D5235D" w:rsidRPr="00780BAB" w:rsidRDefault="00D5235D" w:rsidP="00280CA7">
            <w:pPr>
              <w:ind w:left="-153" w:right="-9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61" w:type="dxa"/>
            <w:gridSpan w:val="3"/>
          </w:tcPr>
          <w:p w14:paraId="14A2D658" w14:textId="77777777" w:rsidR="00D5235D" w:rsidRPr="00780BAB" w:rsidRDefault="00D5235D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" w:type="dxa"/>
          </w:tcPr>
          <w:p w14:paraId="4605BD51" w14:textId="77777777" w:rsidR="00D5235D" w:rsidRPr="00780BAB" w:rsidRDefault="00D5235D" w:rsidP="00280CA7">
            <w:pPr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742" w:type="dxa"/>
            <w:gridSpan w:val="4"/>
            <w:vAlign w:val="bottom"/>
          </w:tcPr>
          <w:p w14:paraId="653CB3FA" w14:textId="77777777" w:rsidR="00D5235D" w:rsidRPr="00780BAB" w:rsidRDefault="00D5235D" w:rsidP="00280CA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1" w:type="dxa"/>
            <w:gridSpan w:val="2"/>
          </w:tcPr>
          <w:p w14:paraId="64D158B5" w14:textId="77777777" w:rsidR="00D5235D" w:rsidRPr="00780BAB" w:rsidRDefault="00D5235D" w:rsidP="00280CA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D5235D" w:rsidRPr="00780BAB" w14:paraId="208D3107" w14:textId="77777777" w:rsidTr="005823D6">
        <w:trPr>
          <w:trHeight w:val="20"/>
        </w:trPr>
        <w:tc>
          <w:tcPr>
            <w:tcW w:w="2790" w:type="dxa"/>
            <w:vAlign w:val="bottom"/>
          </w:tcPr>
          <w:p w14:paraId="35375CBE" w14:textId="77777777" w:rsidR="00D5235D" w:rsidRPr="00780BAB" w:rsidRDefault="00D5235D" w:rsidP="00280CA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710" w:type="dxa"/>
            <w:gridSpan w:val="3"/>
            <w:vAlign w:val="bottom"/>
          </w:tcPr>
          <w:p w14:paraId="27EDA5D7" w14:textId="77777777" w:rsidR="00D5235D" w:rsidRPr="00780BAB" w:rsidRDefault="00D5235D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เป็นเจ้าของ </w:t>
            </w: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" w:type="dxa"/>
            <w:vAlign w:val="bottom"/>
          </w:tcPr>
          <w:p w14:paraId="62FFE126" w14:textId="77777777" w:rsidR="00D5235D" w:rsidRPr="00780BAB" w:rsidRDefault="00D5235D" w:rsidP="00280CA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0D6D69EA" w14:textId="77777777" w:rsidR="00D5235D" w:rsidRPr="00780BAB" w:rsidRDefault="00D5235D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90" w:type="dxa"/>
            <w:vAlign w:val="bottom"/>
          </w:tcPr>
          <w:p w14:paraId="3984FA31" w14:textId="77777777" w:rsidR="00D5235D" w:rsidRPr="00780BAB" w:rsidRDefault="00D5235D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675" w:type="dxa"/>
            <w:gridSpan w:val="3"/>
            <w:vAlign w:val="bottom"/>
          </w:tcPr>
          <w:p w14:paraId="3D7F0EE1" w14:textId="77777777" w:rsidR="00D5235D" w:rsidRPr="00780BAB" w:rsidRDefault="00D5235D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93" w:type="dxa"/>
          </w:tcPr>
          <w:p w14:paraId="4E6AA8DA" w14:textId="77777777" w:rsidR="00D5235D" w:rsidRPr="00780BAB" w:rsidRDefault="00D5235D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777" w:type="dxa"/>
            <w:gridSpan w:val="3"/>
            <w:vAlign w:val="bottom"/>
          </w:tcPr>
          <w:p w14:paraId="6CDC883D" w14:textId="77777777" w:rsidR="00D5235D" w:rsidRPr="00780BAB" w:rsidRDefault="00D5235D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47" w:type="dxa"/>
          </w:tcPr>
          <w:p w14:paraId="63636C37" w14:textId="77777777" w:rsidR="00D5235D" w:rsidRPr="00780BAB" w:rsidRDefault="00D5235D" w:rsidP="00280CA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661" w:type="dxa"/>
            <w:gridSpan w:val="3"/>
          </w:tcPr>
          <w:p w14:paraId="783B7516" w14:textId="77777777" w:rsidR="00D5235D" w:rsidRPr="00780BAB" w:rsidRDefault="00D5235D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ราคาทุน </w:t>
            </w: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60" w:type="dxa"/>
            <w:vAlign w:val="bottom"/>
          </w:tcPr>
          <w:p w14:paraId="1C07B78B" w14:textId="77777777" w:rsidR="00D5235D" w:rsidRPr="00780BAB" w:rsidRDefault="00D5235D" w:rsidP="00280CA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742" w:type="dxa"/>
            <w:gridSpan w:val="4"/>
            <w:vAlign w:val="bottom"/>
          </w:tcPr>
          <w:p w14:paraId="6F190E5C" w14:textId="77777777" w:rsidR="00D5235D" w:rsidRPr="00780BAB" w:rsidRDefault="00D5235D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41" w:type="dxa"/>
            <w:gridSpan w:val="2"/>
          </w:tcPr>
          <w:p w14:paraId="2F48C879" w14:textId="77777777" w:rsidR="00D5235D" w:rsidRPr="00780BAB" w:rsidRDefault="00D5235D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cs/>
              </w:rPr>
            </w:pPr>
          </w:p>
        </w:tc>
      </w:tr>
      <w:tr w:rsidR="00D5235D" w:rsidRPr="00780BAB" w14:paraId="5029480E" w14:textId="77777777" w:rsidTr="005823D6">
        <w:trPr>
          <w:trHeight w:val="20"/>
        </w:trPr>
        <w:tc>
          <w:tcPr>
            <w:tcW w:w="2790" w:type="dxa"/>
            <w:vAlign w:val="bottom"/>
          </w:tcPr>
          <w:p w14:paraId="639E9EDA" w14:textId="77777777" w:rsidR="00D5235D" w:rsidRPr="00780BAB" w:rsidRDefault="00D5235D" w:rsidP="00280CA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5740EBB5" w14:textId="77777777" w:rsidR="00D5235D" w:rsidRPr="00780BAB" w:rsidRDefault="00D5235D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" w:type="dxa"/>
          </w:tcPr>
          <w:p w14:paraId="709F68C6" w14:textId="77777777" w:rsidR="00D5235D" w:rsidRPr="00780BAB" w:rsidRDefault="00D5235D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14:paraId="2E8374F5" w14:textId="77777777" w:rsidR="00D5235D" w:rsidRPr="00780BAB" w:rsidRDefault="00D5235D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" w:type="dxa"/>
            <w:vAlign w:val="bottom"/>
          </w:tcPr>
          <w:p w14:paraId="042AACC1" w14:textId="77777777" w:rsidR="00D5235D" w:rsidRPr="00780BAB" w:rsidRDefault="00D5235D" w:rsidP="00280CA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7432221B" w14:textId="77777777" w:rsidR="00D5235D" w:rsidRPr="00780BAB" w:rsidRDefault="00D5235D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42535647" w14:textId="77777777" w:rsidR="00D5235D" w:rsidRPr="00780BAB" w:rsidRDefault="00D5235D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221AE00" w14:textId="77777777" w:rsidR="00D5235D" w:rsidRPr="00780BAB" w:rsidRDefault="00D5235D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11CDF10" w14:textId="77777777" w:rsidR="00D5235D" w:rsidRPr="00780BAB" w:rsidRDefault="00D5235D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3BA630F8" w14:textId="77777777" w:rsidR="00D5235D" w:rsidRPr="00780BAB" w:rsidRDefault="00D5235D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71B170DC" w14:textId="77777777" w:rsidR="00D5235D" w:rsidRPr="00780BAB" w:rsidRDefault="00D5235D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vAlign w:val="bottom"/>
          </w:tcPr>
          <w:p w14:paraId="3F438ECC" w14:textId="77777777" w:rsidR="00D5235D" w:rsidRPr="00780BAB" w:rsidRDefault="00D5235D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1DCA1116" w14:textId="77777777" w:rsidR="00D5235D" w:rsidRPr="00780BAB" w:rsidRDefault="00D5235D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6BFE3ED3" w14:textId="77777777" w:rsidR="00D5235D" w:rsidRPr="00780BAB" w:rsidRDefault="00D5235D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13BD0995" w14:textId="77777777" w:rsidR="00D5235D" w:rsidRPr="00780BAB" w:rsidRDefault="00D5235D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56256661" w14:textId="77777777" w:rsidR="00D5235D" w:rsidRPr="00780BAB" w:rsidRDefault="00D5235D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7" w:type="dxa"/>
          </w:tcPr>
          <w:p w14:paraId="73D57B7D" w14:textId="77777777" w:rsidR="00D5235D" w:rsidRPr="00780BAB" w:rsidRDefault="00D5235D" w:rsidP="00280CA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91" w:type="dxa"/>
            <w:vAlign w:val="bottom"/>
          </w:tcPr>
          <w:p w14:paraId="5FEF6BF6" w14:textId="77777777" w:rsidR="00D5235D" w:rsidRPr="00780BAB" w:rsidRDefault="00D5235D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7F0D9873" w14:textId="77777777" w:rsidR="00D5235D" w:rsidRPr="00780BAB" w:rsidRDefault="00D5235D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479E7D0C" w14:textId="77777777" w:rsidR="00D5235D" w:rsidRPr="00780BAB" w:rsidRDefault="00D5235D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14:paraId="26300635" w14:textId="77777777" w:rsidR="00D5235D" w:rsidRPr="00780BAB" w:rsidRDefault="00D5235D" w:rsidP="00280CA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742" w:type="dxa"/>
            <w:gridSpan w:val="4"/>
            <w:vAlign w:val="bottom"/>
          </w:tcPr>
          <w:p w14:paraId="1B6AF8B9" w14:textId="77777777" w:rsidR="00D5235D" w:rsidRPr="00780BAB" w:rsidRDefault="00D5235D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สำหรับงวดสามเดือนสิ้นสุด</w:t>
            </w:r>
          </w:p>
        </w:tc>
        <w:tc>
          <w:tcPr>
            <w:tcW w:w="41" w:type="dxa"/>
            <w:gridSpan w:val="2"/>
          </w:tcPr>
          <w:p w14:paraId="71D48009" w14:textId="77777777" w:rsidR="00D5235D" w:rsidRPr="00780BAB" w:rsidRDefault="00D5235D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cs/>
              </w:rPr>
            </w:pPr>
          </w:p>
        </w:tc>
      </w:tr>
      <w:tr w:rsidR="00D5235D" w:rsidRPr="00780BAB" w14:paraId="795B72AF" w14:textId="77777777" w:rsidTr="005823D6">
        <w:trPr>
          <w:trHeight w:val="20"/>
        </w:trPr>
        <w:tc>
          <w:tcPr>
            <w:tcW w:w="2790" w:type="dxa"/>
            <w:vAlign w:val="bottom"/>
          </w:tcPr>
          <w:p w14:paraId="5ABE1E72" w14:textId="77777777" w:rsidR="00D5235D" w:rsidRPr="00780BAB" w:rsidRDefault="00D5235D" w:rsidP="00D5235D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AA2F014" w14:textId="5E438B01" w:rsidR="00D5235D" w:rsidRPr="00780BAB" w:rsidRDefault="005823D6" w:rsidP="00D5235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มีนาคม </w:t>
            </w:r>
          </w:p>
        </w:tc>
        <w:tc>
          <w:tcPr>
            <w:tcW w:w="86" w:type="dxa"/>
          </w:tcPr>
          <w:p w14:paraId="67E101FC" w14:textId="77777777" w:rsidR="00D5235D" w:rsidRPr="00780BAB" w:rsidRDefault="00D5235D" w:rsidP="00D5235D">
            <w:pPr>
              <w:tabs>
                <w:tab w:val="decimal" w:pos="522"/>
              </w:tabs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</w:tcPr>
          <w:p w14:paraId="3E160EC4" w14:textId="75601DEF" w:rsidR="00D5235D" w:rsidRPr="00780BAB" w:rsidRDefault="005823D6" w:rsidP="00D5235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5" w:type="dxa"/>
            <w:vAlign w:val="bottom"/>
          </w:tcPr>
          <w:p w14:paraId="6F415675" w14:textId="77777777" w:rsidR="00D5235D" w:rsidRPr="00780BAB" w:rsidRDefault="00D5235D" w:rsidP="00D5235D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</w:tcPr>
          <w:p w14:paraId="389EBDDE" w14:textId="7C05CC68" w:rsidR="00D5235D" w:rsidRPr="00780BAB" w:rsidRDefault="005823D6" w:rsidP="00D5235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มีนาคม </w:t>
            </w:r>
          </w:p>
        </w:tc>
        <w:tc>
          <w:tcPr>
            <w:tcW w:w="90" w:type="dxa"/>
          </w:tcPr>
          <w:p w14:paraId="3CE6AEC3" w14:textId="77777777" w:rsidR="00D5235D" w:rsidRPr="00780BAB" w:rsidRDefault="00D5235D" w:rsidP="00D5235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3" w:type="dxa"/>
          </w:tcPr>
          <w:p w14:paraId="78CB42C2" w14:textId="0E8E45B7" w:rsidR="00D5235D" w:rsidRPr="00780BAB" w:rsidRDefault="005823D6" w:rsidP="00D5235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28CCF71A" w14:textId="77777777" w:rsidR="00D5235D" w:rsidRPr="00780BAB" w:rsidRDefault="00D5235D" w:rsidP="00D5235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03" w:type="dxa"/>
          </w:tcPr>
          <w:p w14:paraId="5A306634" w14:textId="5E60200C" w:rsidR="00D5235D" w:rsidRPr="00780BAB" w:rsidRDefault="005823D6" w:rsidP="00D5235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มีนาคม </w:t>
            </w:r>
          </w:p>
        </w:tc>
        <w:tc>
          <w:tcPr>
            <w:tcW w:w="90" w:type="dxa"/>
          </w:tcPr>
          <w:p w14:paraId="0DCDB6DB" w14:textId="77777777" w:rsidR="00D5235D" w:rsidRPr="00780BAB" w:rsidRDefault="00D5235D" w:rsidP="00D5235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</w:tcPr>
          <w:p w14:paraId="27EC9A7F" w14:textId="0DC7D3D5" w:rsidR="00D5235D" w:rsidRPr="00780BAB" w:rsidRDefault="005823D6" w:rsidP="00D5235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3" w:type="dxa"/>
          </w:tcPr>
          <w:p w14:paraId="3AEFB0AF" w14:textId="77777777" w:rsidR="00D5235D" w:rsidRPr="00780BAB" w:rsidRDefault="00D5235D" w:rsidP="00D5235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33" w:type="dxa"/>
          </w:tcPr>
          <w:p w14:paraId="185A0C68" w14:textId="63204A96" w:rsidR="00D5235D" w:rsidRPr="00780BAB" w:rsidRDefault="005823D6" w:rsidP="00D5235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มีนาคม </w:t>
            </w:r>
          </w:p>
        </w:tc>
        <w:tc>
          <w:tcPr>
            <w:tcW w:w="90" w:type="dxa"/>
          </w:tcPr>
          <w:p w14:paraId="519ABBA9" w14:textId="77777777" w:rsidR="00D5235D" w:rsidRPr="00780BAB" w:rsidRDefault="00D5235D" w:rsidP="00D5235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</w:tcPr>
          <w:p w14:paraId="381E1FFB" w14:textId="18AD922C" w:rsidR="00D5235D" w:rsidRPr="00780BAB" w:rsidRDefault="005823D6" w:rsidP="00D5235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47" w:type="dxa"/>
          </w:tcPr>
          <w:p w14:paraId="76BDB500" w14:textId="77777777" w:rsidR="00D5235D" w:rsidRPr="00780BAB" w:rsidRDefault="00D5235D" w:rsidP="00D5235D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91" w:type="dxa"/>
          </w:tcPr>
          <w:p w14:paraId="66D5B284" w14:textId="41C19CA0" w:rsidR="00D5235D" w:rsidRPr="00780BAB" w:rsidRDefault="005823D6" w:rsidP="00D5235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มีนาคม </w:t>
            </w:r>
          </w:p>
        </w:tc>
        <w:tc>
          <w:tcPr>
            <w:tcW w:w="90" w:type="dxa"/>
          </w:tcPr>
          <w:p w14:paraId="2F2E52FD" w14:textId="77777777" w:rsidR="00D5235D" w:rsidRPr="00780BAB" w:rsidRDefault="00D5235D" w:rsidP="00D5235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</w:tcPr>
          <w:p w14:paraId="1F327001" w14:textId="6389FE9C" w:rsidR="00D5235D" w:rsidRPr="00780BAB" w:rsidRDefault="005823D6" w:rsidP="00D5235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0" w:type="dxa"/>
            <w:vAlign w:val="bottom"/>
          </w:tcPr>
          <w:p w14:paraId="6CFFA3C3" w14:textId="77777777" w:rsidR="00D5235D" w:rsidRPr="00780BAB" w:rsidRDefault="00D5235D" w:rsidP="00D5235D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22" w:type="dxa"/>
          </w:tcPr>
          <w:p w14:paraId="263A6208" w14:textId="6298A9B1" w:rsidR="00D5235D" w:rsidRPr="00780BAB" w:rsidRDefault="005823D6" w:rsidP="00D5235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มีนาคม </w:t>
            </w:r>
          </w:p>
        </w:tc>
        <w:tc>
          <w:tcPr>
            <w:tcW w:w="90" w:type="dxa"/>
          </w:tcPr>
          <w:p w14:paraId="28CF9FDB" w14:textId="77777777" w:rsidR="00D5235D" w:rsidRPr="00780BAB" w:rsidRDefault="00D5235D" w:rsidP="00D5235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  <w:gridSpan w:val="2"/>
          </w:tcPr>
          <w:p w14:paraId="40344AF5" w14:textId="067B452B" w:rsidR="00D5235D" w:rsidRPr="00780BAB" w:rsidRDefault="005823D6" w:rsidP="00D5235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D5235D" w:rsidRPr="00D52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มีนาคม </w:t>
            </w:r>
          </w:p>
        </w:tc>
        <w:tc>
          <w:tcPr>
            <w:tcW w:w="41" w:type="dxa"/>
            <w:gridSpan w:val="2"/>
          </w:tcPr>
          <w:p w14:paraId="312C6DE6" w14:textId="77777777" w:rsidR="00D5235D" w:rsidRPr="00780BAB" w:rsidRDefault="00D5235D" w:rsidP="00D5235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D5235D" w:rsidRPr="00780BAB" w14:paraId="28D06993" w14:textId="77777777" w:rsidTr="005823D6">
        <w:trPr>
          <w:trHeight w:val="20"/>
        </w:trPr>
        <w:tc>
          <w:tcPr>
            <w:tcW w:w="2790" w:type="dxa"/>
          </w:tcPr>
          <w:p w14:paraId="444BA739" w14:textId="77777777" w:rsidR="00D5235D" w:rsidRPr="00780BAB" w:rsidRDefault="00D5235D" w:rsidP="00D5235D">
            <w:pPr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</w:tcPr>
          <w:p w14:paraId="255B1518" w14:textId="6981ED23" w:rsidR="00D5235D" w:rsidRPr="00780BAB" w:rsidRDefault="005823D6" w:rsidP="00D5235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86" w:type="dxa"/>
          </w:tcPr>
          <w:p w14:paraId="3244F5F6" w14:textId="77777777" w:rsidR="00D5235D" w:rsidRPr="00780BAB" w:rsidRDefault="00D5235D" w:rsidP="00D5235D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</w:tcPr>
          <w:p w14:paraId="1A9CB9B5" w14:textId="12B38CE1" w:rsidR="00D5235D" w:rsidRPr="00780BAB" w:rsidRDefault="005823D6" w:rsidP="00D5235D">
            <w:pPr>
              <w:tabs>
                <w:tab w:val="decimal" w:pos="432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25" w:type="dxa"/>
            <w:vAlign w:val="bottom"/>
          </w:tcPr>
          <w:p w14:paraId="098D1858" w14:textId="77777777" w:rsidR="00D5235D" w:rsidRPr="00780BAB" w:rsidRDefault="00D5235D" w:rsidP="00D5235D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7" w:type="dxa"/>
          </w:tcPr>
          <w:p w14:paraId="04EB954E" w14:textId="3A431817" w:rsidR="00D5235D" w:rsidRPr="00780BAB" w:rsidRDefault="005823D6" w:rsidP="00D5235D">
            <w:pPr>
              <w:tabs>
                <w:tab w:val="decimal" w:pos="530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5CCB80B0" w14:textId="77777777" w:rsidR="00D5235D" w:rsidRPr="00780BAB" w:rsidRDefault="00D5235D" w:rsidP="00D5235D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3" w:type="dxa"/>
          </w:tcPr>
          <w:p w14:paraId="0614D85A" w14:textId="134DB672" w:rsidR="00D5235D" w:rsidRPr="00780BAB" w:rsidRDefault="005823D6" w:rsidP="00D5235D">
            <w:pPr>
              <w:tabs>
                <w:tab w:val="decimal" w:pos="570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vAlign w:val="bottom"/>
          </w:tcPr>
          <w:p w14:paraId="68BCA433" w14:textId="77777777" w:rsidR="00D5235D" w:rsidRPr="00780BAB" w:rsidRDefault="00D5235D" w:rsidP="00D5235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03" w:type="dxa"/>
          </w:tcPr>
          <w:p w14:paraId="27F41883" w14:textId="0899FBC4" w:rsidR="00D5235D" w:rsidRPr="00780BAB" w:rsidRDefault="005823D6" w:rsidP="00D5235D">
            <w:pPr>
              <w:tabs>
                <w:tab w:val="decimal" w:pos="548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5A5D2737" w14:textId="77777777" w:rsidR="00D5235D" w:rsidRPr="00780BAB" w:rsidRDefault="00D5235D" w:rsidP="00D5235D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</w:tcPr>
          <w:p w14:paraId="42B649B7" w14:textId="318E5073" w:rsidR="00D5235D" w:rsidRPr="00780BAB" w:rsidRDefault="005823D6" w:rsidP="00D5235D">
            <w:pPr>
              <w:tabs>
                <w:tab w:val="decimal" w:pos="573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3" w:type="dxa"/>
            <w:vAlign w:val="bottom"/>
          </w:tcPr>
          <w:p w14:paraId="6636B810" w14:textId="77777777" w:rsidR="00D5235D" w:rsidRPr="00780BAB" w:rsidRDefault="00D5235D" w:rsidP="00D5235D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33" w:type="dxa"/>
          </w:tcPr>
          <w:p w14:paraId="5C401BB2" w14:textId="6B846B10" w:rsidR="00D5235D" w:rsidRPr="00780BAB" w:rsidRDefault="005823D6" w:rsidP="00D5235D">
            <w:pPr>
              <w:tabs>
                <w:tab w:val="decimal" w:pos="521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22736C5C" w14:textId="77777777" w:rsidR="00D5235D" w:rsidRPr="00780BAB" w:rsidRDefault="00D5235D" w:rsidP="00D5235D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</w:tcPr>
          <w:p w14:paraId="4110C017" w14:textId="159574BB" w:rsidR="00D5235D" w:rsidRPr="00780BAB" w:rsidRDefault="005823D6" w:rsidP="00D5235D">
            <w:pPr>
              <w:tabs>
                <w:tab w:val="decimal" w:pos="637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47" w:type="dxa"/>
          </w:tcPr>
          <w:p w14:paraId="3AA614D0" w14:textId="77777777" w:rsidR="00D5235D" w:rsidRPr="00780BAB" w:rsidRDefault="00D5235D" w:rsidP="00D5235D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791" w:type="dxa"/>
          </w:tcPr>
          <w:p w14:paraId="10793CF7" w14:textId="398A35C1" w:rsidR="00D5235D" w:rsidRPr="00780BAB" w:rsidRDefault="005823D6" w:rsidP="00D5235D">
            <w:pPr>
              <w:tabs>
                <w:tab w:val="decimal" w:pos="540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16249B90" w14:textId="77777777" w:rsidR="00D5235D" w:rsidRPr="00780BAB" w:rsidRDefault="00D5235D" w:rsidP="00D5235D">
            <w:pPr>
              <w:tabs>
                <w:tab w:val="decimal" w:pos="540"/>
                <w:tab w:val="decimal" w:pos="793"/>
              </w:tabs>
              <w:ind w:right="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</w:tcPr>
          <w:p w14:paraId="15708FE6" w14:textId="58852063" w:rsidR="00D5235D" w:rsidRPr="00780BAB" w:rsidRDefault="005823D6" w:rsidP="00D5235D">
            <w:pPr>
              <w:tabs>
                <w:tab w:val="decimal" w:pos="540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60" w:type="dxa"/>
          </w:tcPr>
          <w:p w14:paraId="1A4D20F5" w14:textId="77777777" w:rsidR="00D5235D" w:rsidRPr="00780BAB" w:rsidRDefault="00D5235D" w:rsidP="00D5235D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22" w:type="dxa"/>
          </w:tcPr>
          <w:p w14:paraId="1BF60589" w14:textId="6B74D083" w:rsidR="00D5235D" w:rsidRPr="00780BAB" w:rsidRDefault="005823D6" w:rsidP="00D5235D">
            <w:pPr>
              <w:tabs>
                <w:tab w:val="decimal" w:pos="506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  <w:vAlign w:val="bottom"/>
          </w:tcPr>
          <w:p w14:paraId="483F2AE4" w14:textId="77777777" w:rsidR="00D5235D" w:rsidRPr="00780BAB" w:rsidRDefault="00D5235D" w:rsidP="00D5235D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  <w:gridSpan w:val="2"/>
          </w:tcPr>
          <w:p w14:paraId="3A5D49AA" w14:textId="38FE67A6" w:rsidR="00D5235D" w:rsidRPr="00D5235D" w:rsidRDefault="005823D6" w:rsidP="00D5235D">
            <w:pPr>
              <w:tabs>
                <w:tab w:val="decimal" w:pos="508"/>
              </w:tabs>
              <w:ind w:left="-108" w:right="-113"/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 w:rsidRPr="005823D6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  <w:lang w:eastAsia="ja-JP"/>
              </w:rPr>
              <w:t>7</w:t>
            </w:r>
          </w:p>
        </w:tc>
        <w:tc>
          <w:tcPr>
            <w:tcW w:w="41" w:type="dxa"/>
            <w:gridSpan w:val="2"/>
          </w:tcPr>
          <w:p w14:paraId="27DFDA9F" w14:textId="77777777" w:rsidR="00D5235D" w:rsidRPr="00780BAB" w:rsidRDefault="00D5235D" w:rsidP="00D5235D">
            <w:pPr>
              <w:tabs>
                <w:tab w:val="decimal" w:pos="508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D5235D" w:rsidRPr="00780BAB" w14:paraId="5D25FEE9" w14:textId="77777777" w:rsidTr="005823D6">
        <w:trPr>
          <w:trHeight w:val="20"/>
        </w:trPr>
        <w:tc>
          <w:tcPr>
            <w:tcW w:w="2790" w:type="dxa"/>
          </w:tcPr>
          <w:p w14:paraId="5E6EE51F" w14:textId="77777777" w:rsidR="00D5235D" w:rsidRPr="00780BAB" w:rsidRDefault="00D5235D" w:rsidP="00280CA7">
            <w:pPr>
              <w:ind w:right="4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5F58C35B" w14:textId="77777777" w:rsidR="00D5235D" w:rsidRPr="00780BAB" w:rsidRDefault="00D5235D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6B4B65E1" w14:textId="77777777" w:rsidR="00D5235D" w:rsidRPr="00780BAB" w:rsidRDefault="00D5235D" w:rsidP="00280CA7">
            <w:pPr>
              <w:tabs>
                <w:tab w:val="decimal" w:pos="793"/>
              </w:tabs>
              <w:ind w:right="4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14:paraId="46905130" w14:textId="77777777" w:rsidR="00D5235D" w:rsidRPr="00780BAB" w:rsidRDefault="00D5235D" w:rsidP="00280CA7">
            <w:pPr>
              <w:ind w:left="-108" w:right="-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" w:type="dxa"/>
            <w:vAlign w:val="bottom"/>
          </w:tcPr>
          <w:p w14:paraId="2987805F" w14:textId="77777777" w:rsidR="00D5235D" w:rsidRPr="00780BAB" w:rsidRDefault="00D5235D" w:rsidP="00280CA7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4E547F7F" w14:textId="77777777" w:rsidR="00D5235D" w:rsidRPr="00780BAB" w:rsidRDefault="00D5235D" w:rsidP="00280CA7">
            <w:pPr>
              <w:tabs>
                <w:tab w:val="decimal" w:pos="710"/>
              </w:tabs>
              <w:ind w:left="-73" w:right="-113" w:firstLine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AAC13D0" w14:textId="77777777" w:rsidR="00D5235D" w:rsidRPr="00780BAB" w:rsidRDefault="00D5235D" w:rsidP="00280CA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5680E2E2" w14:textId="77777777" w:rsidR="00D5235D" w:rsidRPr="00780BAB" w:rsidRDefault="00D5235D" w:rsidP="00280CA7">
            <w:pPr>
              <w:tabs>
                <w:tab w:val="decimal" w:pos="710"/>
              </w:tabs>
              <w:ind w:left="-73" w:right="-113" w:firstLine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98CED84" w14:textId="77777777" w:rsidR="00D5235D" w:rsidRPr="00780BAB" w:rsidRDefault="00D5235D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1E80ACA2" w14:textId="77777777" w:rsidR="00D5235D" w:rsidRPr="00780BAB" w:rsidRDefault="00D5235D" w:rsidP="00280CA7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96B87DC" w14:textId="77777777" w:rsidR="00D5235D" w:rsidRPr="00780BAB" w:rsidRDefault="00D5235D" w:rsidP="00280CA7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2" w:type="dxa"/>
            <w:vAlign w:val="bottom"/>
          </w:tcPr>
          <w:p w14:paraId="3D47E7ED" w14:textId="77777777" w:rsidR="00D5235D" w:rsidRPr="00780BAB" w:rsidRDefault="00D5235D" w:rsidP="00280CA7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0A99433F" w14:textId="77777777" w:rsidR="00D5235D" w:rsidRPr="00780BAB" w:rsidRDefault="00D5235D" w:rsidP="00280CA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34B57AB0" w14:textId="77777777" w:rsidR="00D5235D" w:rsidRPr="00780BAB" w:rsidRDefault="00D5235D" w:rsidP="00280CA7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130919F" w14:textId="77777777" w:rsidR="00D5235D" w:rsidRPr="00780BAB" w:rsidRDefault="00D5235D" w:rsidP="00280CA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2F4F58E1" w14:textId="77777777" w:rsidR="00D5235D" w:rsidRPr="00780BAB" w:rsidRDefault="00D5235D" w:rsidP="00280CA7">
            <w:pPr>
              <w:ind w:left="-108" w:right="11" w:firstLine="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" w:type="dxa"/>
          </w:tcPr>
          <w:p w14:paraId="12117A98" w14:textId="77777777" w:rsidR="00D5235D" w:rsidRPr="00780BAB" w:rsidRDefault="00D5235D" w:rsidP="00280CA7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791" w:type="dxa"/>
            <w:vAlign w:val="bottom"/>
          </w:tcPr>
          <w:p w14:paraId="4398DE4E" w14:textId="77777777" w:rsidR="00D5235D" w:rsidRPr="00780BAB" w:rsidRDefault="00D5235D" w:rsidP="00280CA7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A951BF1" w14:textId="77777777" w:rsidR="00D5235D" w:rsidRPr="00780BAB" w:rsidRDefault="00D5235D" w:rsidP="00280CA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255DE2F0" w14:textId="77777777" w:rsidR="00D5235D" w:rsidRPr="00780BAB" w:rsidRDefault="00D5235D" w:rsidP="00280CA7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" w:type="dxa"/>
          </w:tcPr>
          <w:p w14:paraId="1DD7EABB" w14:textId="77777777" w:rsidR="00D5235D" w:rsidRPr="00780BAB" w:rsidRDefault="00D5235D" w:rsidP="00280CA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22" w:type="dxa"/>
          </w:tcPr>
          <w:p w14:paraId="7F54BDBB" w14:textId="77777777" w:rsidR="00D5235D" w:rsidRPr="00780BAB" w:rsidRDefault="00D5235D" w:rsidP="00280CA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0FF98CE" w14:textId="77777777" w:rsidR="00D5235D" w:rsidRPr="00780BAB" w:rsidRDefault="00D5235D" w:rsidP="00280CA7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  <w:gridSpan w:val="2"/>
          </w:tcPr>
          <w:p w14:paraId="18960A01" w14:textId="77777777" w:rsidR="00D5235D" w:rsidRPr="00780BAB" w:rsidRDefault="00D5235D" w:rsidP="00280CA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1" w:type="dxa"/>
            <w:gridSpan w:val="2"/>
          </w:tcPr>
          <w:p w14:paraId="4F0A82E2" w14:textId="77777777" w:rsidR="00D5235D" w:rsidRPr="00780BAB" w:rsidRDefault="00D5235D" w:rsidP="00280CA7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</w:tr>
      <w:tr w:rsidR="00D5235D" w:rsidRPr="00780BAB" w14:paraId="44F9DF13" w14:textId="77777777" w:rsidTr="005823D6">
        <w:trPr>
          <w:trHeight w:val="263"/>
        </w:trPr>
        <w:tc>
          <w:tcPr>
            <w:tcW w:w="2790" w:type="dxa"/>
          </w:tcPr>
          <w:p w14:paraId="15B11055" w14:textId="5494120B" w:rsidR="00D5235D" w:rsidRPr="00780BAB" w:rsidRDefault="00D5235D" w:rsidP="00194C81">
            <w:pPr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เรดดี้แพลนเน็ต ทราเวลเทค จำกัด</w:t>
            </w:r>
          </w:p>
        </w:tc>
        <w:tc>
          <w:tcPr>
            <w:tcW w:w="809" w:type="dxa"/>
            <w:vAlign w:val="bottom"/>
          </w:tcPr>
          <w:p w14:paraId="44CC3EA2" w14:textId="68406A37" w:rsidR="00D5235D" w:rsidRPr="00780BAB" w:rsidRDefault="005823D6" w:rsidP="00194C81">
            <w:pPr>
              <w:ind w:left="-153" w:right="-7" w:firstLine="1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823D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6" w:type="dxa"/>
            <w:vAlign w:val="bottom"/>
          </w:tcPr>
          <w:p w14:paraId="6A8B97B4" w14:textId="77777777" w:rsidR="00D5235D" w:rsidRPr="00780BAB" w:rsidRDefault="00D5235D" w:rsidP="00194C81">
            <w:pPr>
              <w:tabs>
                <w:tab w:val="decimal" w:pos="793"/>
              </w:tabs>
              <w:ind w:right="4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14:paraId="0847BFD7" w14:textId="17D49CC0" w:rsidR="00D5235D" w:rsidRPr="00780BAB" w:rsidRDefault="005823D6" w:rsidP="00194C81">
            <w:pPr>
              <w:ind w:left="-108" w:right="-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823D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25" w:type="dxa"/>
            <w:vAlign w:val="bottom"/>
          </w:tcPr>
          <w:p w14:paraId="439760B7" w14:textId="77777777" w:rsidR="00D5235D" w:rsidRPr="00780BAB" w:rsidRDefault="00D5235D" w:rsidP="00194C81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21661C82" w14:textId="5B51795B" w:rsidR="00D5235D" w:rsidRPr="00780BAB" w:rsidRDefault="005823D6" w:rsidP="00194C81">
            <w:pPr>
              <w:tabs>
                <w:tab w:val="decimal" w:pos="676"/>
              </w:tabs>
              <w:ind w:left="-73" w:right="-113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5823D6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5235D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5823D6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D5235D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5823D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65605A67" w14:textId="77777777" w:rsidR="00D5235D" w:rsidRPr="00780BAB" w:rsidRDefault="00D5235D" w:rsidP="00194C81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3C78FD95" w14:textId="07182177" w:rsidR="00D5235D" w:rsidRPr="00780BAB" w:rsidRDefault="005823D6" w:rsidP="00194C81">
            <w:pPr>
              <w:tabs>
                <w:tab w:val="decimal" w:pos="680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5823D6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5235D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5823D6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D5235D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5823D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08A500A5" w14:textId="77777777" w:rsidR="00D5235D" w:rsidRPr="00780BAB" w:rsidRDefault="00D5235D" w:rsidP="00194C81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3D16604E" w14:textId="375A6110" w:rsidR="00D5235D" w:rsidRPr="00780BAB" w:rsidRDefault="005823D6" w:rsidP="00194C81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823D6">
              <w:rPr>
                <w:rFonts w:asciiTheme="majorBidi" w:hAnsiTheme="majorBidi" w:cstheme="majorBidi"/>
                <w:sz w:val="20"/>
                <w:szCs w:val="20"/>
              </w:rPr>
              <w:t>32</w:t>
            </w:r>
            <w:r w:rsidR="00D5235D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5823D6">
              <w:rPr>
                <w:rFonts w:asciiTheme="majorBidi" w:hAnsiTheme="majorBidi" w:cstheme="majorBidi"/>
                <w:sz w:val="20"/>
                <w:szCs w:val="20"/>
              </w:rPr>
              <w:t>880</w:t>
            </w:r>
            <w:r w:rsidR="00D5235D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5823D6">
              <w:rPr>
                <w:rFonts w:asciiTheme="majorBidi" w:hAnsiTheme="majorBidi" w:cstheme="majorBidi"/>
                <w:sz w:val="20"/>
                <w:szCs w:val="20"/>
              </w:rPr>
              <w:t>752</w:t>
            </w:r>
          </w:p>
        </w:tc>
        <w:tc>
          <w:tcPr>
            <w:tcW w:w="90" w:type="dxa"/>
            <w:vAlign w:val="bottom"/>
          </w:tcPr>
          <w:p w14:paraId="1E796A2D" w14:textId="77777777" w:rsidR="00D5235D" w:rsidRPr="00780BAB" w:rsidRDefault="00D5235D" w:rsidP="00194C81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2" w:type="dxa"/>
            <w:vAlign w:val="bottom"/>
          </w:tcPr>
          <w:p w14:paraId="32EB1205" w14:textId="3523FA59" w:rsidR="00D5235D" w:rsidRPr="00780BAB" w:rsidRDefault="005823D6" w:rsidP="00194C81">
            <w:pPr>
              <w:ind w:left="-259" w:right="20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823D6">
              <w:rPr>
                <w:rFonts w:asciiTheme="majorBidi" w:hAnsiTheme="majorBidi" w:cstheme="majorBidi"/>
                <w:sz w:val="20"/>
                <w:szCs w:val="20"/>
              </w:rPr>
              <w:t>32</w:t>
            </w:r>
            <w:r w:rsidR="00D5235D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5823D6">
              <w:rPr>
                <w:rFonts w:asciiTheme="majorBidi" w:hAnsiTheme="majorBidi" w:cstheme="majorBidi"/>
                <w:sz w:val="20"/>
                <w:szCs w:val="20"/>
              </w:rPr>
              <w:t>880</w:t>
            </w:r>
            <w:r w:rsidR="00D5235D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5823D6">
              <w:rPr>
                <w:rFonts w:asciiTheme="majorBidi" w:hAnsiTheme="majorBidi" w:cstheme="majorBidi"/>
                <w:sz w:val="20"/>
                <w:szCs w:val="20"/>
              </w:rPr>
              <w:t>752</w:t>
            </w:r>
          </w:p>
        </w:tc>
        <w:tc>
          <w:tcPr>
            <w:tcW w:w="93" w:type="dxa"/>
            <w:vAlign w:val="bottom"/>
          </w:tcPr>
          <w:p w14:paraId="7F1F2334" w14:textId="77777777" w:rsidR="00D5235D" w:rsidRPr="00780BAB" w:rsidRDefault="00D5235D" w:rsidP="00194C81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6896767A" w14:textId="01D5455A" w:rsidR="00D5235D" w:rsidRPr="00780BAB" w:rsidRDefault="00D5235D" w:rsidP="00194C81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5823D6" w:rsidRPr="005823D6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0"/>
                <w:szCs w:val="20"/>
              </w:rPr>
              <w:t>980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F4C186F" w14:textId="77777777" w:rsidR="00D5235D" w:rsidRPr="00780BAB" w:rsidRDefault="00D5235D" w:rsidP="00194C81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55524CAA" w14:textId="37AD748E" w:rsidR="00D5235D" w:rsidRPr="00780BAB" w:rsidRDefault="00D5235D" w:rsidP="00194C81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5823D6" w:rsidRPr="005823D6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0"/>
                <w:szCs w:val="20"/>
              </w:rPr>
              <w:t>980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7" w:type="dxa"/>
          </w:tcPr>
          <w:p w14:paraId="5153F6CA" w14:textId="77777777" w:rsidR="00D5235D" w:rsidRPr="00780BAB" w:rsidRDefault="00D5235D" w:rsidP="00194C81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791" w:type="dxa"/>
            <w:vAlign w:val="bottom"/>
          </w:tcPr>
          <w:p w14:paraId="1D2F85D7" w14:textId="56A81603" w:rsidR="00D5235D" w:rsidRPr="00780BAB" w:rsidRDefault="005823D6" w:rsidP="00194C81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823D6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D5235D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5823D6">
              <w:rPr>
                <w:rFonts w:asciiTheme="majorBidi" w:hAnsiTheme="majorBidi" w:cstheme="majorBidi"/>
                <w:sz w:val="20"/>
                <w:szCs w:val="20"/>
              </w:rPr>
              <w:t>900</w:t>
            </w:r>
            <w:r w:rsidR="00D5235D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5823D6">
              <w:rPr>
                <w:rFonts w:asciiTheme="majorBidi" w:hAnsiTheme="majorBidi" w:cstheme="majorBidi"/>
                <w:sz w:val="20"/>
                <w:szCs w:val="20"/>
              </w:rPr>
              <w:t>752</w:t>
            </w:r>
          </w:p>
        </w:tc>
        <w:tc>
          <w:tcPr>
            <w:tcW w:w="90" w:type="dxa"/>
          </w:tcPr>
          <w:p w14:paraId="432E5682" w14:textId="77777777" w:rsidR="00D5235D" w:rsidRPr="00780BAB" w:rsidRDefault="00D5235D" w:rsidP="00194C81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63B9850D" w14:textId="7883B017" w:rsidR="00D5235D" w:rsidRPr="00780BAB" w:rsidRDefault="005823D6" w:rsidP="00194C81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823D6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D5235D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5823D6">
              <w:rPr>
                <w:rFonts w:asciiTheme="majorBidi" w:hAnsiTheme="majorBidi" w:cstheme="majorBidi"/>
                <w:sz w:val="20"/>
                <w:szCs w:val="20"/>
              </w:rPr>
              <w:t>900</w:t>
            </w:r>
            <w:r w:rsidR="00D5235D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5823D6">
              <w:rPr>
                <w:rFonts w:asciiTheme="majorBidi" w:hAnsiTheme="majorBidi" w:cstheme="majorBidi"/>
                <w:sz w:val="20"/>
                <w:szCs w:val="20"/>
              </w:rPr>
              <w:t>752</w:t>
            </w:r>
          </w:p>
        </w:tc>
        <w:tc>
          <w:tcPr>
            <w:tcW w:w="60" w:type="dxa"/>
          </w:tcPr>
          <w:p w14:paraId="5F323D08" w14:textId="77777777" w:rsidR="00D5235D" w:rsidRPr="00780BAB" w:rsidRDefault="00D5235D" w:rsidP="00194C81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22" w:type="dxa"/>
          </w:tcPr>
          <w:p w14:paraId="255C38AB" w14:textId="6B4A6848" w:rsidR="00D5235D" w:rsidRPr="00780BAB" w:rsidRDefault="00D5235D" w:rsidP="00DC2E49">
            <w:pPr>
              <w:tabs>
                <w:tab w:val="decimal" w:pos="390"/>
              </w:tabs>
              <w:rPr>
                <w:rFonts w:asciiTheme="majorBidi" w:hAnsiTheme="majorBidi" w:cstheme="majorBidi"/>
              </w:rPr>
            </w:pPr>
            <w:r w:rsidRPr="00780B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5DF6CD03" w14:textId="77777777" w:rsidR="00D5235D" w:rsidRPr="00780BAB" w:rsidRDefault="00D5235D" w:rsidP="00194C81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  <w:gridSpan w:val="2"/>
          </w:tcPr>
          <w:p w14:paraId="6023E493" w14:textId="4F8511C7" w:rsidR="00D5235D" w:rsidRPr="00780BAB" w:rsidRDefault="00D5235D" w:rsidP="00194C81">
            <w:pPr>
              <w:tabs>
                <w:tab w:val="decimal" w:pos="380"/>
              </w:tabs>
              <w:ind w:left="-108" w:right="110"/>
              <w:rPr>
                <w:rFonts w:asciiTheme="majorBidi" w:hAnsiTheme="majorBidi" w:cstheme="majorBidi"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1" w:type="dxa"/>
            <w:gridSpan w:val="2"/>
          </w:tcPr>
          <w:p w14:paraId="5C04B83D" w14:textId="77777777" w:rsidR="00D5235D" w:rsidRPr="00780BAB" w:rsidRDefault="00D5235D" w:rsidP="00194C81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</w:tr>
      <w:tr w:rsidR="00D5235D" w:rsidRPr="00780BAB" w14:paraId="21DEAF60" w14:textId="77777777" w:rsidTr="005823D6">
        <w:trPr>
          <w:trHeight w:val="20"/>
        </w:trPr>
        <w:tc>
          <w:tcPr>
            <w:tcW w:w="2790" w:type="dxa"/>
          </w:tcPr>
          <w:p w14:paraId="40EFBBA9" w14:textId="77777777" w:rsidR="00D5235D" w:rsidRPr="00780BAB" w:rsidRDefault="00D5235D" w:rsidP="00194C81">
            <w:pPr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เรดดี้แพลนเน็ต แมกซ์ จำกัด</w:t>
            </w:r>
          </w:p>
        </w:tc>
        <w:tc>
          <w:tcPr>
            <w:tcW w:w="809" w:type="dxa"/>
            <w:vAlign w:val="bottom"/>
          </w:tcPr>
          <w:p w14:paraId="47FF217A" w14:textId="3225B485" w:rsidR="00D5235D" w:rsidRPr="00780BAB" w:rsidRDefault="005823D6" w:rsidP="00194C81">
            <w:pPr>
              <w:ind w:left="-153" w:right="-7" w:firstLine="1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823D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6" w:type="dxa"/>
            <w:vAlign w:val="bottom"/>
          </w:tcPr>
          <w:p w14:paraId="21B4326B" w14:textId="77777777" w:rsidR="00D5235D" w:rsidRPr="00780BAB" w:rsidRDefault="00D5235D" w:rsidP="00194C81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14:paraId="18FEF855" w14:textId="530D6484" w:rsidR="00D5235D" w:rsidRPr="00780BAB" w:rsidRDefault="005823D6" w:rsidP="00194C81">
            <w:pPr>
              <w:ind w:left="-108" w:right="-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823D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25" w:type="dxa"/>
            <w:vAlign w:val="bottom"/>
          </w:tcPr>
          <w:p w14:paraId="088996F8" w14:textId="77777777" w:rsidR="00D5235D" w:rsidRPr="00780BAB" w:rsidRDefault="00D5235D" w:rsidP="00194C81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21716384" w14:textId="03573202" w:rsidR="00D5235D" w:rsidRPr="00780BAB" w:rsidRDefault="005823D6" w:rsidP="00194C81">
            <w:pPr>
              <w:tabs>
                <w:tab w:val="decimal" w:pos="676"/>
              </w:tabs>
              <w:ind w:left="-73" w:right="-113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5823D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5235D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5823D6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D5235D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5823D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16037401" w14:textId="77777777" w:rsidR="00D5235D" w:rsidRPr="00780BAB" w:rsidRDefault="00D5235D" w:rsidP="00194C81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D8614EB" w14:textId="2850B408" w:rsidR="00D5235D" w:rsidRPr="00780BAB" w:rsidRDefault="005823D6" w:rsidP="00194C81">
            <w:pPr>
              <w:tabs>
                <w:tab w:val="decimal" w:pos="680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5823D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5235D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5823D6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D5235D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5823D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3BDD4AF2" w14:textId="77777777" w:rsidR="00D5235D" w:rsidRPr="00780BAB" w:rsidRDefault="00D5235D" w:rsidP="00194C81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3390FC02" w14:textId="07E72A83" w:rsidR="00D5235D" w:rsidRPr="00780BAB" w:rsidRDefault="005823D6" w:rsidP="00194C81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823D6">
              <w:rPr>
                <w:rFonts w:asciiTheme="majorBidi" w:hAnsiTheme="majorBidi" w:cstheme="majorBidi"/>
                <w:sz w:val="20"/>
                <w:szCs w:val="20"/>
              </w:rPr>
              <w:t>112</w:t>
            </w:r>
            <w:r w:rsidR="00D5235D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5823D6">
              <w:rPr>
                <w:rFonts w:asciiTheme="majorBidi" w:hAnsiTheme="majorBidi" w:cstheme="majorBidi"/>
                <w:sz w:val="20"/>
                <w:szCs w:val="20"/>
              </w:rPr>
              <w:t>931</w:t>
            </w:r>
            <w:r w:rsidR="00D5235D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5823D6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0" w:type="dxa"/>
            <w:vAlign w:val="bottom"/>
          </w:tcPr>
          <w:p w14:paraId="5C20A740" w14:textId="77777777" w:rsidR="00D5235D" w:rsidRPr="00780BAB" w:rsidRDefault="00D5235D" w:rsidP="00194C81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2" w:type="dxa"/>
            <w:vAlign w:val="bottom"/>
          </w:tcPr>
          <w:p w14:paraId="6BBD29E0" w14:textId="77B76FCB" w:rsidR="00D5235D" w:rsidRPr="00780BAB" w:rsidRDefault="005823D6" w:rsidP="00194C81">
            <w:pPr>
              <w:ind w:left="-259" w:right="20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823D6">
              <w:rPr>
                <w:rFonts w:asciiTheme="majorBidi" w:hAnsiTheme="majorBidi" w:cstheme="majorBidi"/>
                <w:sz w:val="20"/>
                <w:szCs w:val="20"/>
              </w:rPr>
              <w:t>112</w:t>
            </w:r>
            <w:r w:rsidR="00D5235D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5823D6">
              <w:rPr>
                <w:rFonts w:asciiTheme="majorBidi" w:hAnsiTheme="majorBidi" w:cstheme="majorBidi"/>
                <w:sz w:val="20"/>
                <w:szCs w:val="20"/>
              </w:rPr>
              <w:t>931</w:t>
            </w:r>
            <w:r w:rsidR="00D5235D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5823D6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3" w:type="dxa"/>
            <w:vAlign w:val="bottom"/>
          </w:tcPr>
          <w:p w14:paraId="52FC583B" w14:textId="77777777" w:rsidR="00D5235D" w:rsidRPr="00780BAB" w:rsidRDefault="00D5235D" w:rsidP="00194C81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35D1B1F7" w14:textId="13A85B0A" w:rsidR="00D5235D" w:rsidRPr="00780BAB" w:rsidRDefault="00D5235D" w:rsidP="00194C81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5823D6" w:rsidRPr="005823D6">
              <w:rPr>
                <w:rFonts w:asciiTheme="majorBidi" w:hAnsiTheme="majorBidi" w:cstheme="majorBidi"/>
                <w:sz w:val="20"/>
                <w:szCs w:val="20"/>
              </w:rPr>
              <w:t>101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0"/>
                <w:szCs w:val="20"/>
              </w:rPr>
              <w:t>050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8A52519" w14:textId="77777777" w:rsidR="00D5235D" w:rsidRPr="00780BAB" w:rsidRDefault="00D5235D" w:rsidP="00194C81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028D1E28" w14:textId="2BB3CC21" w:rsidR="00D5235D" w:rsidRPr="00780BAB" w:rsidRDefault="00D5235D" w:rsidP="00194C81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5823D6" w:rsidRPr="005823D6">
              <w:rPr>
                <w:rFonts w:asciiTheme="majorBidi" w:hAnsiTheme="majorBidi" w:cstheme="majorBidi"/>
                <w:sz w:val="20"/>
                <w:szCs w:val="20"/>
              </w:rPr>
              <w:t>101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0"/>
                <w:szCs w:val="20"/>
              </w:rPr>
              <w:t>050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7" w:type="dxa"/>
          </w:tcPr>
          <w:p w14:paraId="7ACA917C" w14:textId="77777777" w:rsidR="00D5235D" w:rsidRPr="00780BAB" w:rsidRDefault="00D5235D" w:rsidP="00194C81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791" w:type="dxa"/>
            <w:vAlign w:val="bottom"/>
          </w:tcPr>
          <w:p w14:paraId="483C41A7" w14:textId="2878F52A" w:rsidR="00D5235D" w:rsidRPr="00780BAB" w:rsidRDefault="005823D6" w:rsidP="00194C81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823D6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D5235D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5823D6">
              <w:rPr>
                <w:rFonts w:asciiTheme="majorBidi" w:hAnsiTheme="majorBidi" w:cstheme="majorBidi"/>
                <w:sz w:val="20"/>
                <w:szCs w:val="20"/>
              </w:rPr>
              <w:t>881</w:t>
            </w:r>
            <w:r w:rsidR="00D5235D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5823D6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0" w:type="dxa"/>
          </w:tcPr>
          <w:p w14:paraId="4AAF7AF6" w14:textId="77777777" w:rsidR="00D5235D" w:rsidRPr="00780BAB" w:rsidRDefault="00D5235D" w:rsidP="00194C81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490CFA4C" w14:textId="21BEEE97" w:rsidR="00D5235D" w:rsidRPr="00780BAB" w:rsidRDefault="005823D6" w:rsidP="00194C81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823D6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D5235D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5823D6">
              <w:rPr>
                <w:rFonts w:asciiTheme="majorBidi" w:hAnsiTheme="majorBidi" w:cstheme="majorBidi"/>
                <w:sz w:val="20"/>
                <w:szCs w:val="20"/>
              </w:rPr>
              <w:t>881</w:t>
            </w:r>
            <w:r w:rsidR="00D5235D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5823D6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60" w:type="dxa"/>
          </w:tcPr>
          <w:p w14:paraId="11EB01AA" w14:textId="77777777" w:rsidR="00D5235D" w:rsidRPr="00780BAB" w:rsidRDefault="00D5235D" w:rsidP="00194C81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22" w:type="dxa"/>
          </w:tcPr>
          <w:p w14:paraId="7FAB983E" w14:textId="208F913D" w:rsidR="00D5235D" w:rsidRPr="00780BAB" w:rsidRDefault="00D5235D" w:rsidP="00DC2E49">
            <w:pPr>
              <w:tabs>
                <w:tab w:val="decimal" w:pos="390"/>
              </w:tabs>
              <w:ind w:left="-108" w:right="110"/>
              <w:rPr>
                <w:rFonts w:asciiTheme="majorBidi" w:hAnsiTheme="majorBidi" w:cstheme="majorBidi"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74FC7948" w14:textId="77777777" w:rsidR="00D5235D" w:rsidRPr="00780BAB" w:rsidRDefault="00D5235D" w:rsidP="00194C81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  <w:gridSpan w:val="2"/>
          </w:tcPr>
          <w:p w14:paraId="14C5BB9D" w14:textId="13D155BD" w:rsidR="00D5235D" w:rsidRPr="00780BAB" w:rsidRDefault="00D5235D" w:rsidP="00194C81">
            <w:pPr>
              <w:tabs>
                <w:tab w:val="decimal" w:pos="380"/>
              </w:tabs>
              <w:ind w:left="-108" w:right="110"/>
              <w:rPr>
                <w:rFonts w:asciiTheme="majorBidi" w:hAnsiTheme="majorBidi" w:cstheme="majorBidi"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1" w:type="dxa"/>
            <w:gridSpan w:val="2"/>
          </w:tcPr>
          <w:p w14:paraId="00BB44A4" w14:textId="77777777" w:rsidR="00D5235D" w:rsidRPr="00780BAB" w:rsidRDefault="00D5235D" w:rsidP="00194C81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</w:tr>
      <w:tr w:rsidR="00D5235D" w:rsidRPr="00780BAB" w14:paraId="7B62DC5E" w14:textId="77777777" w:rsidTr="005823D6">
        <w:trPr>
          <w:trHeight w:val="20"/>
        </w:trPr>
        <w:tc>
          <w:tcPr>
            <w:tcW w:w="2790" w:type="dxa"/>
            <w:hideMark/>
          </w:tcPr>
          <w:p w14:paraId="4B11A10B" w14:textId="77777777" w:rsidR="00D5235D" w:rsidRPr="00780BAB" w:rsidRDefault="00D5235D" w:rsidP="00194C81">
            <w:pPr>
              <w:ind w:right="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09" w:type="dxa"/>
            <w:vAlign w:val="bottom"/>
          </w:tcPr>
          <w:p w14:paraId="7E5C0E5D" w14:textId="77777777" w:rsidR="00D5235D" w:rsidRPr="00780BAB" w:rsidRDefault="00D5235D" w:rsidP="00194C81">
            <w:pPr>
              <w:ind w:left="-153" w:right="-7" w:firstLine="1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2CA01127" w14:textId="77777777" w:rsidR="00D5235D" w:rsidRPr="00780BAB" w:rsidRDefault="00D5235D" w:rsidP="00194C81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14:paraId="13BED951" w14:textId="77777777" w:rsidR="00D5235D" w:rsidRPr="00780BAB" w:rsidRDefault="00D5235D" w:rsidP="00194C81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" w:type="dxa"/>
            <w:vAlign w:val="bottom"/>
          </w:tcPr>
          <w:p w14:paraId="1BA3AB3B" w14:textId="77777777" w:rsidR="00D5235D" w:rsidRPr="00780BAB" w:rsidRDefault="00D5235D" w:rsidP="00194C81">
            <w:pPr>
              <w:tabs>
                <w:tab w:val="decimal" w:pos="572"/>
              </w:tabs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70ECAFC0" w14:textId="77777777" w:rsidR="00D5235D" w:rsidRPr="00780BAB" w:rsidRDefault="00D5235D" w:rsidP="00194C81">
            <w:pPr>
              <w:tabs>
                <w:tab w:val="decimal" w:pos="493"/>
              </w:tabs>
              <w:ind w:left="-110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31F573B" w14:textId="77777777" w:rsidR="00D5235D" w:rsidRPr="00780BAB" w:rsidRDefault="00D5235D" w:rsidP="00194C81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24623D4A" w14:textId="77777777" w:rsidR="00D5235D" w:rsidRPr="00780BAB" w:rsidRDefault="00D5235D" w:rsidP="00194C81">
            <w:pPr>
              <w:tabs>
                <w:tab w:val="decimal" w:pos="693"/>
              </w:tabs>
              <w:ind w:left="-252" w:right="9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7D604F7" w14:textId="77777777" w:rsidR="00D5235D" w:rsidRPr="00780BAB" w:rsidRDefault="00D5235D" w:rsidP="00194C81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8963B4" w14:textId="3BBB33EA" w:rsidR="00D5235D" w:rsidRPr="00780BAB" w:rsidRDefault="005823D6" w:rsidP="00194C81">
            <w:pPr>
              <w:ind w:left="-259" w:right="71" w:firstLine="6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823D6">
              <w:rPr>
                <w:rFonts w:asciiTheme="majorBidi" w:hAnsiTheme="majorBidi" w:cstheme="majorBidi"/>
                <w:sz w:val="20"/>
                <w:szCs w:val="20"/>
              </w:rPr>
              <w:t>145</w:t>
            </w:r>
            <w:r w:rsidR="00D5235D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5823D6">
              <w:rPr>
                <w:rFonts w:asciiTheme="majorBidi" w:hAnsiTheme="majorBidi" w:cstheme="majorBidi"/>
                <w:sz w:val="20"/>
                <w:szCs w:val="20"/>
              </w:rPr>
              <w:t>812</w:t>
            </w:r>
            <w:r w:rsidR="00D5235D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5823D6">
              <w:rPr>
                <w:rFonts w:asciiTheme="majorBidi" w:hAnsiTheme="majorBidi" w:cstheme="majorBidi"/>
                <w:sz w:val="20"/>
                <w:szCs w:val="20"/>
              </w:rPr>
              <w:t>052</w:t>
            </w:r>
          </w:p>
        </w:tc>
        <w:tc>
          <w:tcPr>
            <w:tcW w:w="90" w:type="dxa"/>
            <w:vAlign w:val="center"/>
          </w:tcPr>
          <w:p w14:paraId="69C2C069" w14:textId="77777777" w:rsidR="00D5235D" w:rsidRPr="00780BAB" w:rsidRDefault="00D5235D" w:rsidP="00194C81">
            <w:pPr>
              <w:tabs>
                <w:tab w:val="decimal" w:pos="792"/>
                <w:tab w:val="decimal" w:pos="848"/>
              </w:tabs>
              <w:ind w:left="-259" w:right="54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F5C7C0B" w14:textId="3EB171FD" w:rsidR="00D5235D" w:rsidRPr="00780BAB" w:rsidRDefault="005823D6" w:rsidP="00194C81">
            <w:pPr>
              <w:ind w:left="-259" w:right="20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823D6">
              <w:rPr>
                <w:rFonts w:asciiTheme="majorBidi" w:hAnsiTheme="majorBidi" w:cstheme="majorBidi"/>
                <w:sz w:val="20"/>
                <w:szCs w:val="20"/>
              </w:rPr>
              <w:t>145</w:t>
            </w:r>
            <w:r w:rsidR="00D5235D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5823D6">
              <w:rPr>
                <w:rFonts w:asciiTheme="majorBidi" w:hAnsiTheme="majorBidi" w:cstheme="majorBidi"/>
                <w:sz w:val="20"/>
                <w:szCs w:val="20"/>
              </w:rPr>
              <w:t>812</w:t>
            </w:r>
            <w:r w:rsidR="00D5235D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5823D6">
              <w:rPr>
                <w:rFonts w:asciiTheme="majorBidi" w:hAnsiTheme="majorBidi" w:cstheme="majorBidi"/>
                <w:sz w:val="20"/>
                <w:szCs w:val="20"/>
              </w:rPr>
              <w:t>052</w:t>
            </w:r>
          </w:p>
        </w:tc>
        <w:tc>
          <w:tcPr>
            <w:tcW w:w="93" w:type="dxa"/>
            <w:vAlign w:val="center"/>
          </w:tcPr>
          <w:p w14:paraId="4A0FB485" w14:textId="77777777" w:rsidR="00D5235D" w:rsidRPr="00780BAB" w:rsidRDefault="00D5235D" w:rsidP="00194C81">
            <w:pPr>
              <w:tabs>
                <w:tab w:val="decimal" w:pos="627"/>
              </w:tabs>
              <w:ind w:left="-108" w:right="-113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8D3C57" w14:textId="0C6E21DF" w:rsidR="00D5235D" w:rsidRPr="00780BAB" w:rsidRDefault="00D5235D" w:rsidP="00194C81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5823D6" w:rsidRPr="005823D6">
              <w:rPr>
                <w:rFonts w:asciiTheme="majorBidi" w:hAnsiTheme="majorBidi" w:cstheme="majorBidi"/>
                <w:sz w:val="20"/>
                <w:szCs w:val="20"/>
              </w:rPr>
              <w:t>107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0"/>
                <w:szCs w:val="20"/>
              </w:rPr>
              <w:t>030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6050B044" w14:textId="77777777" w:rsidR="00D5235D" w:rsidRPr="00780BAB" w:rsidRDefault="00D5235D" w:rsidP="00194C81">
            <w:pPr>
              <w:tabs>
                <w:tab w:val="decimal" w:pos="717"/>
              </w:tabs>
              <w:ind w:left="-259" w:right="54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8718AB" w14:textId="02D31FF7" w:rsidR="00D5235D" w:rsidRPr="00780BAB" w:rsidRDefault="00D5235D" w:rsidP="00194C81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5823D6" w:rsidRPr="005823D6">
              <w:rPr>
                <w:rFonts w:asciiTheme="majorBidi" w:hAnsiTheme="majorBidi" w:cstheme="majorBidi"/>
                <w:sz w:val="20"/>
                <w:szCs w:val="20"/>
              </w:rPr>
              <w:t>107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0"/>
                <w:szCs w:val="20"/>
              </w:rPr>
              <w:t>030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7" w:type="dxa"/>
          </w:tcPr>
          <w:p w14:paraId="63CA042D" w14:textId="77777777" w:rsidR="00D5235D" w:rsidRPr="00780BAB" w:rsidRDefault="00D5235D" w:rsidP="00194C81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80F2B0E" w14:textId="32A87161" w:rsidR="00D5235D" w:rsidRPr="00780BAB" w:rsidRDefault="005823D6" w:rsidP="00194C81">
            <w:pPr>
              <w:ind w:left="-259" w:right="73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823D6">
              <w:rPr>
                <w:rFonts w:asciiTheme="majorBidi" w:hAnsiTheme="majorBidi" w:cstheme="majorBidi"/>
                <w:sz w:val="20"/>
                <w:szCs w:val="20"/>
              </w:rPr>
              <w:t>38</w:t>
            </w:r>
            <w:r w:rsidR="00D5235D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5823D6">
              <w:rPr>
                <w:rFonts w:asciiTheme="majorBidi" w:hAnsiTheme="majorBidi" w:cstheme="majorBidi"/>
                <w:sz w:val="20"/>
                <w:szCs w:val="20"/>
              </w:rPr>
              <w:t>782</w:t>
            </w:r>
            <w:r w:rsidR="00D5235D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5823D6">
              <w:rPr>
                <w:rFonts w:asciiTheme="majorBidi" w:hAnsiTheme="majorBidi" w:cstheme="majorBidi"/>
                <w:sz w:val="20"/>
                <w:szCs w:val="20"/>
              </w:rPr>
              <w:t>052</w:t>
            </w:r>
          </w:p>
        </w:tc>
        <w:tc>
          <w:tcPr>
            <w:tcW w:w="90" w:type="dxa"/>
            <w:vAlign w:val="center"/>
          </w:tcPr>
          <w:p w14:paraId="58F3A9D3" w14:textId="77777777" w:rsidR="00D5235D" w:rsidRPr="00780BAB" w:rsidRDefault="00D5235D" w:rsidP="00194C81">
            <w:pPr>
              <w:tabs>
                <w:tab w:val="decimal" w:pos="504"/>
              </w:tabs>
              <w:ind w:left="-108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C6F984" w14:textId="3C0F6564" w:rsidR="00D5235D" w:rsidRPr="00780BAB" w:rsidRDefault="005823D6" w:rsidP="00194C81">
            <w:pPr>
              <w:ind w:left="-259" w:right="73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823D6">
              <w:rPr>
                <w:rFonts w:asciiTheme="majorBidi" w:hAnsiTheme="majorBidi" w:cstheme="majorBidi"/>
                <w:sz w:val="20"/>
                <w:szCs w:val="20"/>
              </w:rPr>
              <w:t>38</w:t>
            </w:r>
            <w:r w:rsidR="00D5235D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5823D6">
              <w:rPr>
                <w:rFonts w:asciiTheme="majorBidi" w:hAnsiTheme="majorBidi" w:cstheme="majorBidi"/>
                <w:sz w:val="20"/>
                <w:szCs w:val="20"/>
              </w:rPr>
              <w:t>782</w:t>
            </w:r>
            <w:r w:rsidR="00D5235D" w:rsidRPr="00780BA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5823D6">
              <w:rPr>
                <w:rFonts w:asciiTheme="majorBidi" w:hAnsiTheme="majorBidi" w:cstheme="majorBidi"/>
                <w:sz w:val="20"/>
                <w:szCs w:val="20"/>
              </w:rPr>
              <w:t>052</w:t>
            </w:r>
          </w:p>
        </w:tc>
        <w:tc>
          <w:tcPr>
            <w:tcW w:w="60" w:type="dxa"/>
          </w:tcPr>
          <w:p w14:paraId="6A5F0C13" w14:textId="77777777" w:rsidR="00D5235D" w:rsidRPr="00780BAB" w:rsidRDefault="00D5235D" w:rsidP="00194C81">
            <w:pPr>
              <w:tabs>
                <w:tab w:val="decimal" w:pos="88"/>
              </w:tabs>
              <w:ind w:left="-108" w:right="-83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5F2DE9" w14:textId="4394ECE0" w:rsidR="00D5235D" w:rsidRPr="00780BAB" w:rsidRDefault="00D5235D" w:rsidP="004716D3">
            <w:pPr>
              <w:tabs>
                <w:tab w:val="decimal" w:pos="390"/>
              </w:tabs>
              <w:ind w:left="-108" w:right="110"/>
              <w:rPr>
                <w:rFonts w:asciiTheme="majorBidi" w:hAnsiTheme="majorBidi" w:cstheme="majorBidi"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center"/>
          </w:tcPr>
          <w:p w14:paraId="6D712AE5" w14:textId="77777777" w:rsidR="00D5235D" w:rsidRPr="00780BAB" w:rsidRDefault="00D5235D" w:rsidP="00194C81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877892" w14:textId="60D2FB37" w:rsidR="00D5235D" w:rsidRPr="00780BAB" w:rsidRDefault="00D5235D" w:rsidP="00194C81">
            <w:pPr>
              <w:tabs>
                <w:tab w:val="decimal" w:pos="380"/>
              </w:tabs>
              <w:ind w:left="-108" w:right="110"/>
              <w:rPr>
                <w:rFonts w:asciiTheme="majorBidi" w:hAnsiTheme="majorBidi" w:cstheme="majorBidi"/>
                <w:sz w:val="20"/>
                <w:szCs w:val="20"/>
              </w:rPr>
            </w:pPr>
            <w:r w:rsidRPr="00780B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1" w:type="dxa"/>
            <w:gridSpan w:val="2"/>
            <w:tcBorders>
              <w:left w:val="nil"/>
              <w:right w:val="nil"/>
            </w:tcBorders>
          </w:tcPr>
          <w:p w14:paraId="4D2949BD" w14:textId="77777777" w:rsidR="00D5235D" w:rsidRPr="00780BAB" w:rsidRDefault="00D5235D" w:rsidP="00194C81">
            <w:pPr>
              <w:tabs>
                <w:tab w:val="decimal" w:pos="380"/>
              </w:tabs>
              <w:ind w:left="-108" w:right="-113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</w:tr>
    </w:tbl>
    <w:p w14:paraId="39F205D2" w14:textId="77777777" w:rsidR="0061462A" w:rsidRPr="00780BAB" w:rsidRDefault="0061462A" w:rsidP="005174DC">
      <w:pPr>
        <w:pStyle w:val="BodyText3"/>
        <w:tabs>
          <w:tab w:val="clear" w:pos="360"/>
          <w:tab w:val="clear" w:pos="900"/>
          <w:tab w:val="left" w:pos="224"/>
        </w:tabs>
        <w:ind w:left="540" w:right="724"/>
        <w:jc w:val="right"/>
        <w:rPr>
          <w:rFonts w:asciiTheme="majorBidi" w:hAnsiTheme="majorBidi" w:cstheme="majorBidi"/>
          <w:b/>
          <w:bCs/>
          <w:color w:val="FF0000"/>
          <w:sz w:val="20"/>
          <w:szCs w:val="20"/>
        </w:rPr>
      </w:pPr>
    </w:p>
    <w:p w14:paraId="774D8C4D" w14:textId="77777777" w:rsidR="0061462A" w:rsidRPr="00780BAB" w:rsidRDefault="0061462A" w:rsidP="005174DC">
      <w:pPr>
        <w:pStyle w:val="BodyText3"/>
        <w:tabs>
          <w:tab w:val="clear" w:pos="360"/>
          <w:tab w:val="clear" w:pos="900"/>
          <w:tab w:val="left" w:pos="224"/>
        </w:tabs>
        <w:ind w:left="540" w:right="724"/>
        <w:jc w:val="right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3DB47E9E" w14:textId="75761B7B" w:rsidR="00314E9A" w:rsidRPr="005A4AF1" w:rsidRDefault="00314E9A" w:rsidP="005A4AF1">
      <w:pPr>
        <w:pStyle w:val="BodyText3"/>
        <w:tabs>
          <w:tab w:val="clear" w:pos="360"/>
          <w:tab w:val="clear" w:pos="900"/>
          <w:tab w:val="left" w:pos="224"/>
        </w:tabs>
        <w:ind w:left="540" w:right="4"/>
        <w:rPr>
          <w:rFonts w:asciiTheme="majorBidi" w:hAnsiTheme="majorBidi" w:cstheme="majorBidi"/>
          <w:spacing w:val="-6"/>
        </w:rPr>
      </w:pPr>
      <w:r w:rsidRPr="005A4AF1">
        <w:rPr>
          <w:rFonts w:asciiTheme="majorBidi" w:hAnsiTheme="majorBidi" w:cstheme="majorBidi"/>
          <w:spacing w:val="-6"/>
          <w:cs/>
        </w:rPr>
        <w:t xml:space="preserve">ณ วันที่ </w:t>
      </w:r>
      <w:r w:rsidR="005823D6" w:rsidRPr="005823D6">
        <w:rPr>
          <w:rFonts w:asciiTheme="majorBidi" w:hAnsiTheme="majorBidi" w:cstheme="majorBidi"/>
          <w:spacing w:val="-8"/>
          <w:lang w:val="en-US"/>
        </w:rPr>
        <w:t>31</w:t>
      </w:r>
      <w:r w:rsidR="006608A4" w:rsidRPr="00D5235D">
        <w:rPr>
          <w:rFonts w:asciiTheme="majorBidi" w:hAnsiTheme="majorBidi" w:cstheme="majorBidi"/>
          <w:spacing w:val="-8"/>
        </w:rPr>
        <w:t xml:space="preserve"> </w:t>
      </w:r>
      <w:r w:rsidR="006608A4" w:rsidRPr="00D5235D">
        <w:rPr>
          <w:rFonts w:asciiTheme="majorBidi" w:hAnsiTheme="majorBidi"/>
          <w:spacing w:val="-8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  <w:spacing w:val="-8"/>
          <w:lang w:val="en-US"/>
        </w:rPr>
        <w:t>2568</w:t>
      </w:r>
      <w:r w:rsidR="006608A4" w:rsidRPr="00D5235D">
        <w:rPr>
          <w:rFonts w:asciiTheme="majorBidi" w:hAnsiTheme="majorBidi" w:cstheme="majorBidi"/>
          <w:spacing w:val="-8"/>
        </w:rPr>
        <w:t xml:space="preserve"> </w:t>
      </w:r>
      <w:r w:rsidRPr="005A4AF1">
        <w:rPr>
          <w:rFonts w:asciiTheme="majorBidi" w:hAnsiTheme="majorBidi" w:cstheme="majorBidi"/>
          <w:spacing w:val="-6"/>
          <w:cs/>
        </w:rPr>
        <w:t>บริษัท เรดดี้แพลนเน็ต แมกซ์ จำกัด อยู่ระหว่างการหยุดดำเนินกิจการ</w:t>
      </w:r>
    </w:p>
    <w:p w14:paraId="506A387B" w14:textId="77777777" w:rsidR="00CD06AD" w:rsidRPr="00780BAB" w:rsidRDefault="00CD06AD" w:rsidP="00762B12">
      <w:pPr>
        <w:pStyle w:val="BodyText3"/>
        <w:tabs>
          <w:tab w:val="clear" w:pos="360"/>
          <w:tab w:val="left" w:pos="224"/>
        </w:tabs>
        <w:ind w:right="-706"/>
        <w:rPr>
          <w:rFonts w:asciiTheme="majorBidi" w:hAnsiTheme="majorBidi" w:cstheme="majorBidi"/>
          <w:b/>
          <w:bCs/>
          <w:color w:val="FF0000"/>
          <w:lang w:val="en-US"/>
        </w:rPr>
        <w:sectPr w:rsidR="00CD06AD" w:rsidRPr="00780BAB" w:rsidSect="008F0EF2">
          <w:headerReference w:type="default" r:id="rId11"/>
          <w:pgSz w:w="16834" w:h="11909" w:orient="landscape" w:code="9"/>
          <w:pgMar w:top="1708" w:right="864" w:bottom="426" w:left="1296" w:header="624" w:footer="259" w:gutter="0"/>
          <w:cols w:space="720"/>
          <w:noEndnote/>
          <w:docGrid w:linePitch="435"/>
        </w:sectPr>
      </w:pPr>
    </w:p>
    <w:p w14:paraId="1605B2A8" w14:textId="77777777" w:rsidR="0081508A" w:rsidRPr="00780BAB" w:rsidRDefault="00562672" w:rsidP="00A41A2E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spacing w:line="340" w:lineRule="exact"/>
        <w:ind w:left="540" w:right="-706" w:hanging="540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  <w:lang w:val="en-US"/>
        </w:rPr>
        <w:lastRenderedPageBreak/>
        <w:t>อสังหาริมทรัพย์</w:t>
      </w:r>
      <w:r w:rsidRPr="00780BAB">
        <w:rPr>
          <w:rFonts w:asciiTheme="majorBidi" w:hAnsiTheme="majorBidi" w:cstheme="majorBidi"/>
          <w:b/>
          <w:bCs/>
          <w:cs/>
        </w:rPr>
        <w:t>เพื่อการลงทุน</w:t>
      </w:r>
    </w:p>
    <w:p w14:paraId="73A3A70D" w14:textId="51BB6D3F" w:rsidR="00230AEA" w:rsidRPr="00780BAB" w:rsidRDefault="00AD41C7" w:rsidP="00860DBF">
      <w:pPr>
        <w:pStyle w:val="BodyText3"/>
        <w:tabs>
          <w:tab w:val="clear" w:pos="360"/>
          <w:tab w:val="clear" w:pos="900"/>
          <w:tab w:val="clear" w:pos="1440"/>
        </w:tabs>
        <w:spacing w:after="240"/>
        <w:ind w:left="547" w:right="-29"/>
        <w:jc w:val="thaiDistribute"/>
        <w:rPr>
          <w:rFonts w:asciiTheme="majorBidi" w:hAnsiTheme="majorBidi" w:cstheme="majorBidi"/>
          <w:spacing w:val="-4"/>
          <w:lang w:val="en-US" w:eastAsia="en-US"/>
        </w:rPr>
      </w:pPr>
      <w:r w:rsidRPr="00780BAB">
        <w:rPr>
          <w:rFonts w:asciiTheme="majorBidi" w:hAnsiTheme="majorBidi" w:cstheme="majorBidi"/>
          <w:spacing w:val="-4"/>
          <w:cs/>
          <w:lang w:val="en-US" w:eastAsia="en-US"/>
        </w:rPr>
        <w:t xml:space="preserve">ณ วันที่ </w:t>
      </w:r>
      <w:r w:rsidR="005823D6" w:rsidRPr="005823D6">
        <w:rPr>
          <w:rFonts w:asciiTheme="majorBidi" w:hAnsiTheme="majorBidi" w:cstheme="majorBidi"/>
          <w:spacing w:val="-8"/>
          <w:lang w:val="en-US"/>
        </w:rPr>
        <w:t>31</w:t>
      </w:r>
      <w:r w:rsidR="006608A4" w:rsidRPr="00D5235D">
        <w:rPr>
          <w:rFonts w:asciiTheme="majorBidi" w:hAnsiTheme="majorBidi" w:cstheme="majorBidi"/>
          <w:spacing w:val="-8"/>
        </w:rPr>
        <w:t xml:space="preserve"> </w:t>
      </w:r>
      <w:r w:rsidR="006608A4" w:rsidRPr="00D5235D">
        <w:rPr>
          <w:rFonts w:asciiTheme="majorBidi" w:hAnsiTheme="majorBidi"/>
          <w:spacing w:val="-8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  <w:spacing w:val="-8"/>
          <w:lang w:val="en-US"/>
        </w:rPr>
        <w:t>2568</w:t>
      </w:r>
      <w:r w:rsidR="006608A4" w:rsidRPr="00D5235D">
        <w:rPr>
          <w:rFonts w:asciiTheme="majorBidi" w:hAnsiTheme="majorBidi" w:cstheme="majorBidi"/>
          <w:spacing w:val="-8"/>
        </w:rPr>
        <w:t xml:space="preserve"> </w:t>
      </w:r>
      <w:r w:rsidRPr="00780BAB">
        <w:rPr>
          <w:rFonts w:asciiTheme="majorBidi" w:hAnsiTheme="majorBidi" w:cstheme="majorBidi"/>
          <w:spacing w:val="-4"/>
          <w:cs/>
          <w:lang w:val="en-US" w:eastAsia="en-US"/>
        </w:rPr>
        <w:t>อสังหาริมทรัพย์เพื่อการลงทุนในงบการเงินรวม</w:t>
      </w:r>
      <w:r w:rsidR="00B163ED" w:rsidRPr="00780BAB">
        <w:rPr>
          <w:rFonts w:asciiTheme="majorBidi" w:hAnsiTheme="majorBidi" w:cstheme="majorBidi"/>
          <w:spacing w:val="-4"/>
          <w:cs/>
          <w:lang w:val="en-US" w:eastAsia="en-US"/>
        </w:rPr>
        <w:t>ลดลงจากค่าเสื่อมราคา</w:t>
      </w:r>
      <w:r w:rsidR="00BA7D5C" w:rsidRPr="00780BAB">
        <w:rPr>
          <w:rFonts w:asciiTheme="majorBidi" w:hAnsiTheme="majorBidi" w:cstheme="majorBidi"/>
          <w:spacing w:val="-4"/>
          <w:cs/>
          <w:lang w:val="en-US" w:eastAsia="en-US"/>
        </w:rPr>
        <w:t xml:space="preserve"> </w:t>
      </w:r>
      <w:r w:rsidR="00BA7D5C" w:rsidRPr="00780BAB">
        <w:rPr>
          <w:rFonts w:asciiTheme="majorBidi" w:hAnsiTheme="majorBidi" w:cstheme="majorBidi"/>
          <w:spacing w:val="-4"/>
          <w:cs/>
          <w:lang w:val="en-US" w:eastAsia="en-US"/>
        </w:rPr>
        <w:br/>
      </w:r>
      <w:r w:rsidR="00B163ED" w:rsidRPr="00780BAB">
        <w:rPr>
          <w:rFonts w:asciiTheme="majorBidi" w:hAnsiTheme="majorBidi" w:cstheme="majorBidi"/>
          <w:spacing w:val="-4"/>
          <w:cs/>
          <w:lang w:val="en-US" w:eastAsia="en-US"/>
        </w:rPr>
        <w:t>จำนว</w:t>
      </w:r>
      <w:r w:rsidR="00BA7D5C" w:rsidRPr="00780BAB">
        <w:rPr>
          <w:rFonts w:asciiTheme="majorBidi" w:hAnsiTheme="majorBidi" w:cstheme="majorBidi"/>
          <w:spacing w:val="-4"/>
          <w:cs/>
          <w:lang w:val="en-US" w:eastAsia="en-US"/>
        </w:rPr>
        <w:t>น</w:t>
      </w:r>
      <w:r w:rsidR="00A23D8C" w:rsidRPr="00780BAB">
        <w:rPr>
          <w:rFonts w:asciiTheme="majorBidi" w:hAnsiTheme="majorBidi" w:cstheme="majorBidi"/>
          <w:spacing w:val="-4"/>
          <w:cs/>
          <w:lang w:val="en-US" w:eastAsia="en-US"/>
        </w:rPr>
        <w:t xml:space="preserve"> </w:t>
      </w:r>
      <w:r w:rsidR="005823D6" w:rsidRPr="005823D6">
        <w:rPr>
          <w:rFonts w:asciiTheme="majorBidi" w:hAnsiTheme="majorBidi" w:cstheme="majorBidi"/>
          <w:spacing w:val="-4"/>
          <w:lang w:val="en-US" w:eastAsia="en-US"/>
        </w:rPr>
        <w:t>187</w:t>
      </w:r>
      <w:r w:rsidR="00FF2EC4">
        <w:rPr>
          <w:rFonts w:asciiTheme="majorBidi" w:hAnsiTheme="majorBidi" w:cstheme="majorBidi"/>
          <w:spacing w:val="-4"/>
          <w:lang w:val="en-US" w:eastAsia="en-US"/>
        </w:rPr>
        <w:t>,</w:t>
      </w:r>
      <w:r w:rsidR="005823D6" w:rsidRPr="005823D6">
        <w:rPr>
          <w:rFonts w:asciiTheme="majorBidi" w:hAnsiTheme="majorBidi" w:cstheme="majorBidi"/>
          <w:spacing w:val="-4"/>
          <w:lang w:val="en-US" w:eastAsia="en-US"/>
        </w:rPr>
        <w:t>074</w:t>
      </w:r>
      <w:r w:rsidR="00375624" w:rsidRPr="00780BAB">
        <w:rPr>
          <w:rFonts w:asciiTheme="majorBidi" w:hAnsiTheme="majorBidi" w:cstheme="majorBidi"/>
          <w:spacing w:val="-4"/>
          <w:lang w:val="en-US" w:eastAsia="en-US"/>
        </w:rPr>
        <w:t xml:space="preserve"> </w:t>
      </w:r>
      <w:r w:rsidRPr="00780BAB">
        <w:rPr>
          <w:rFonts w:asciiTheme="majorBidi" w:hAnsiTheme="majorBidi" w:cstheme="majorBidi"/>
          <w:spacing w:val="-4"/>
          <w:cs/>
          <w:lang w:val="en-US" w:eastAsia="en-US"/>
        </w:rPr>
        <w:t xml:space="preserve">บาท </w:t>
      </w:r>
    </w:p>
    <w:p w14:paraId="684C9DA0" w14:textId="77777777" w:rsidR="00055D76" w:rsidRPr="00780BAB" w:rsidRDefault="00055D76" w:rsidP="006376D2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spacing w:before="360"/>
        <w:ind w:left="547" w:right="-706" w:hanging="547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b/>
          <w:bCs/>
          <w:cs/>
        </w:rPr>
        <w:t>อุปกรณ์</w:t>
      </w:r>
    </w:p>
    <w:p w14:paraId="5E47DF5C" w14:textId="7A15D0BB" w:rsidR="00044F85" w:rsidRPr="00780BAB" w:rsidRDefault="00044F85" w:rsidP="00262231">
      <w:pPr>
        <w:adjustRightInd w:val="0"/>
        <w:spacing w:after="240"/>
        <w:ind w:left="547" w:right="-7"/>
        <w:jc w:val="thaiDistribute"/>
        <w:rPr>
          <w:rFonts w:asciiTheme="majorBidi" w:hAnsiTheme="majorBidi" w:cstheme="majorBidi"/>
        </w:rPr>
      </w:pPr>
      <w:bookmarkStart w:id="3" w:name="_Hlk71241426"/>
      <w:r w:rsidRPr="00780BAB">
        <w:rPr>
          <w:rFonts w:asciiTheme="majorBidi" w:hAnsiTheme="majorBidi" w:cstheme="majorBidi"/>
          <w:cs/>
        </w:rPr>
        <w:t xml:space="preserve">ณ วันที่ </w:t>
      </w:r>
      <w:r w:rsidR="005823D6" w:rsidRPr="005823D6">
        <w:rPr>
          <w:rFonts w:asciiTheme="majorBidi" w:hAnsiTheme="majorBidi" w:cstheme="majorBidi"/>
          <w:spacing w:val="-8"/>
        </w:rPr>
        <w:t>31</w:t>
      </w:r>
      <w:r w:rsidR="006608A4" w:rsidRPr="00D5235D">
        <w:rPr>
          <w:rFonts w:asciiTheme="majorBidi" w:hAnsiTheme="majorBidi" w:cstheme="majorBidi"/>
          <w:spacing w:val="-8"/>
        </w:rPr>
        <w:t xml:space="preserve"> </w:t>
      </w:r>
      <w:r w:rsidR="006608A4" w:rsidRPr="00D5235D">
        <w:rPr>
          <w:rFonts w:asciiTheme="majorBidi" w:hAnsiTheme="majorBidi" w:cs="Angsana New"/>
          <w:spacing w:val="-8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  <w:spacing w:val="-8"/>
        </w:rPr>
        <w:t>2568</w:t>
      </w:r>
      <w:r w:rsidR="006608A4" w:rsidRPr="00D5235D">
        <w:rPr>
          <w:rFonts w:asciiTheme="majorBidi" w:hAnsiTheme="majorBidi" w:cstheme="majorBidi"/>
          <w:spacing w:val="-8"/>
        </w:rPr>
        <w:t xml:space="preserve"> </w:t>
      </w:r>
      <w:r w:rsidRPr="00780BAB">
        <w:rPr>
          <w:rFonts w:asciiTheme="majorBidi" w:hAnsiTheme="majorBidi" w:cstheme="majorBidi"/>
          <w:cs/>
        </w:rPr>
        <w:t>อุปกรณ์ในงบการเงินรวม</w:t>
      </w:r>
      <w:r w:rsidR="00FF2EC4">
        <w:rPr>
          <w:rFonts w:asciiTheme="majorBidi" w:hAnsiTheme="majorBidi" w:cstheme="majorBidi" w:hint="cs"/>
          <w:cs/>
        </w:rPr>
        <w:t>เพิ่มขึ้น</w:t>
      </w:r>
      <w:r w:rsidRPr="00780BAB">
        <w:rPr>
          <w:rFonts w:asciiTheme="majorBidi" w:hAnsiTheme="majorBidi" w:cstheme="majorBidi"/>
          <w:cs/>
        </w:rPr>
        <w:t>จำนวน</w:t>
      </w:r>
      <w:r w:rsidR="00A70AF3" w:rsidRPr="00780BAB">
        <w:rPr>
          <w:rFonts w:asciiTheme="majorBidi" w:hAnsiTheme="majorBidi" w:cstheme="majorBidi"/>
        </w:rPr>
        <w:t xml:space="preserve"> </w:t>
      </w:r>
      <w:bookmarkStart w:id="4" w:name="_Hlk117037666"/>
      <w:r w:rsidR="005823D6" w:rsidRPr="005823D6">
        <w:rPr>
          <w:rFonts w:asciiTheme="majorBidi" w:hAnsiTheme="majorBidi" w:cstheme="majorBidi"/>
        </w:rPr>
        <w:t>3</w:t>
      </w:r>
      <w:r w:rsidR="00FF2EC4">
        <w:rPr>
          <w:rFonts w:asciiTheme="majorBidi" w:hAnsiTheme="majorBidi" w:cstheme="majorBidi"/>
        </w:rPr>
        <w:t>,</w:t>
      </w:r>
      <w:r w:rsidR="005823D6" w:rsidRPr="005823D6">
        <w:rPr>
          <w:rFonts w:asciiTheme="majorBidi" w:hAnsiTheme="majorBidi" w:cstheme="majorBidi"/>
        </w:rPr>
        <w:t>051</w:t>
      </w:r>
      <w:r w:rsidR="00FF2EC4">
        <w:rPr>
          <w:rFonts w:asciiTheme="majorBidi" w:hAnsiTheme="majorBidi" w:cstheme="majorBidi"/>
        </w:rPr>
        <w:t>,</w:t>
      </w:r>
      <w:r w:rsidR="005823D6" w:rsidRPr="005823D6">
        <w:rPr>
          <w:rFonts w:asciiTheme="majorBidi" w:hAnsiTheme="majorBidi" w:cstheme="majorBidi"/>
        </w:rPr>
        <w:t>929</w:t>
      </w:r>
      <w:r w:rsidR="00497E0B" w:rsidRPr="00780BAB">
        <w:rPr>
          <w:rFonts w:asciiTheme="majorBidi" w:hAnsiTheme="majorBidi" w:cstheme="majorBidi"/>
        </w:rPr>
        <w:t xml:space="preserve"> </w:t>
      </w:r>
      <w:bookmarkEnd w:id="4"/>
      <w:r w:rsidRPr="00780BAB">
        <w:rPr>
          <w:rFonts w:asciiTheme="majorBidi" w:hAnsiTheme="majorBidi" w:cstheme="majorBidi"/>
          <w:cs/>
        </w:rPr>
        <w:t xml:space="preserve">บาท </w:t>
      </w:r>
      <w:r w:rsidR="007926DC" w:rsidRPr="00780BAB">
        <w:rPr>
          <w:rFonts w:asciiTheme="majorBidi" w:hAnsiTheme="majorBidi" w:cstheme="majorBidi"/>
          <w:cs/>
        </w:rPr>
        <w:t>ส่วนใหญ่</w:t>
      </w:r>
      <w:r w:rsidR="00FF2EC4">
        <w:rPr>
          <w:rFonts w:asciiTheme="majorBidi" w:hAnsiTheme="majorBidi" w:cstheme="majorBidi" w:hint="cs"/>
          <w:cs/>
        </w:rPr>
        <w:t>เพิ่มขึ้น</w:t>
      </w:r>
      <w:r w:rsidR="00833318" w:rsidRPr="00780BAB">
        <w:rPr>
          <w:rFonts w:asciiTheme="majorBidi" w:hAnsiTheme="majorBidi" w:cstheme="majorBidi"/>
        </w:rPr>
        <w:t xml:space="preserve"> </w:t>
      </w:r>
      <w:r w:rsidR="007926DC" w:rsidRPr="00780BAB">
        <w:rPr>
          <w:rFonts w:asciiTheme="majorBidi" w:hAnsiTheme="majorBidi" w:cstheme="majorBidi"/>
          <w:cs/>
        </w:rPr>
        <w:t>เนื่องจาก</w:t>
      </w:r>
      <w:r w:rsidR="00476BD2" w:rsidRPr="006E0980">
        <w:rPr>
          <w:rFonts w:ascii="Angsana New" w:hAnsi="Angsana New" w:cs="Angsana New"/>
          <w:cs/>
        </w:rPr>
        <w:t>ลงทุนในเครื่องตกแต่ง เครื่องใช้สำนักงาน คอมพิวเตอร์และอุปกรณ์ จำนวน</w:t>
      </w:r>
      <w:r w:rsidR="00476BD2" w:rsidRPr="006E0980">
        <w:rPr>
          <w:rFonts w:ascii="Angsana New" w:hAnsi="Angsana New" w:cs="Angsana New"/>
        </w:rPr>
        <w:t xml:space="preserve"> </w:t>
      </w:r>
      <w:r w:rsidR="005823D6" w:rsidRPr="005823D6">
        <w:rPr>
          <w:rFonts w:ascii="Angsana New" w:hAnsi="Angsana New" w:cs="Angsana New"/>
        </w:rPr>
        <w:t>4</w:t>
      </w:r>
      <w:r w:rsidR="00476BD2" w:rsidRPr="006E0980">
        <w:rPr>
          <w:rFonts w:ascii="Angsana New" w:hAnsi="Angsana New" w:cs="Angsana New" w:hint="cs"/>
          <w:cs/>
        </w:rPr>
        <w:t>,</w:t>
      </w:r>
      <w:r w:rsidR="005823D6" w:rsidRPr="005823D6">
        <w:rPr>
          <w:rFonts w:ascii="Angsana New" w:hAnsi="Angsana New" w:cs="Angsana New"/>
        </w:rPr>
        <w:t>039</w:t>
      </w:r>
      <w:r w:rsidR="00476BD2" w:rsidRPr="006E0980">
        <w:rPr>
          <w:rFonts w:ascii="Angsana New" w:hAnsi="Angsana New" w:cs="Angsana New"/>
        </w:rPr>
        <w:t>,</w:t>
      </w:r>
      <w:r w:rsidR="005823D6" w:rsidRPr="005823D6">
        <w:rPr>
          <w:rFonts w:ascii="Angsana New" w:hAnsi="Angsana New" w:cs="Angsana New"/>
        </w:rPr>
        <w:t>230</w:t>
      </w:r>
      <w:r w:rsidR="00476BD2" w:rsidRPr="006E0980">
        <w:rPr>
          <w:rFonts w:ascii="Angsana New" w:hAnsi="Angsana New" w:cs="Angsana New"/>
        </w:rPr>
        <w:t xml:space="preserve"> </w:t>
      </w:r>
      <w:r w:rsidR="00476BD2" w:rsidRPr="006E0980">
        <w:rPr>
          <w:rFonts w:ascii="Angsana New" w:hAnsi="Angsana New" w:cs="Angsana New"/>
          <w:cs/>
        </w:rPr>
        <w:t>บาท</w:t>
      </w:r>
      <w:r w:rsidR="00476BD2">
        <w:rPr>
          <w:rFonts w:ascii="Angsana New" w:hAnsi="Angsana New" w:cs="Angsana New" w:hint="cs"/>
          <w:cs/>
        </w:rPr>
        <w:t>ในขณะเดียวกันลดลงจาก</w:t>
      </w:r>
      <w:r w:rsidRPr="00780BAB">
        <w:rPr>
          <w:rFonts w:asciiTheme="majorBidi" w:hAnsiTheme="majorBidi" w:cstheme="majorBidi"/>
          <w:cs/>
        </w:rPr>
        <w:t>ค่าเสื่อมราคาจำนวน</w:t>
      </w:r>
      <w:r w:rsidR="000D4275" w:rsidRPr="00780BAB">
        <w:rPr>
          <w:rFonts w:asciiTheme="majorBidi" w:hAnsiTheme="majorBidi" w:cstheme="majorBidi"/>
        </w:rPr>
        <w:t xml:space="preserve"> </w:t>
      </w:r>
      <w:r w:rsidR="005823D6" w:rsidRPr="005823D6">
        <w:rPr>
          <w:rFonts w:asciiTheme="majorBidi" w:hAnsiTheme="majorBidi" w:cstheme="majorBidi"/>
        </w:rPr>
        <w:t>754</w:t>
      </w:r>
      <w:r w:rsidR="00476BD2">
        <w:rPr>
          <w:rFonts w:asciiTheme="majorBidi" w:hAnsiTheme="majorBidi" w:cstheme="majorBidi"/>
        </w:rPr>
        <w:t>,</w:t>
      </w:r>
      <w:r w:rsidR="005823D6" w:rsidRPr="005823D6">
        <w:rPr>
          <w:rFonts w:asciiTheme="majorBidi" w:hAnsiTheme="majorBidi" w:cstheme="majorBidi"/>
        </w:rPr>
        <w:t>616</w:t>
      </w:r>
      <w:r w:rsidR="000D4275" w:rsidRPr="00780BAB">
        <w:rPr>
          <w:rFonts w:asciiTheme="majorBidi" w:hAnsiTheme="majorBidi" w:cstheme="majorBidi"/>
        </w:rPr>
        <w:t xml:space="preserve"> </w:t>
      </w:r>
      <w:r w:rsidRPr="00780BAB">
        <w:rPr>
          <w:rFonts w:asciiTheme="majorBidi" w:hAnsiTheme="majorBidi" w:cstheme="majorBidi"/>
          <w:cs/>
        </w:rPr>
        <w:t>บาท</w:t>
      </w:r>
      <w:r w:rsidR="00CD7EE7" w:rsidRPr="00780BAB">
        <w:rPr>
          <w:rFonts w:asciiTheme="majorBidi" w:hAnsiTheme="majorBidi" w:cstheme="majorBidi"/>
        </w:rPr>
        <w:t xml:space="preserve"> </w:t>
      </w:r>
      <w:r w:rsidR="00CD7EE7" w:rsidRPr="00780BAB">
        <w:rPr>
          <w:rFonts w:asciiTheme="majorBidi" w:hAnsiTheme="majorBidi" w:cstheme="majorBidi"/>
          <w:cs/>
        </w:rPr>
        <w:t>และการจำหน่าย ตัดจำหน่าย และ</w:t>
      </w:r>
      <w:r w:rsidR="00EB2196" w:rsidRPr="00780BAB">
        <w:rPr>
          <w:rFonts w:asciiTheme="majorBidi" w:hAnsiTheme="majorBidi" w:cstheme="majorBidi"/>
        </w:rPr>
        <w:t xml:space="preserve"> </w:t>
      </w:r>
      <w:r w:rsidR="0075677B" w:rsidRPr="00780BAB">
        <w:rPr>
          <w:rFonts w:asciiTheme="majorBidi" w:hAnsiTheme="majorBidi" w:cstheme="majorBidi"/>
          <w:cs/>
        </w:rPr>
        <w:t>การโอนค่าเสื่อมราคา</w:t>
      </w:r>
      <w:r w:rsidR="00713B69" w:rsidRPr="00780BAB">
        <w:rPr>
          <w:rFonts w:asciiTheme="majorBidi" w:hAnsiTheme="majorBidi" w:cstheme="majorBidi"/>
          <w:cs/>
        </w:rPr>
        <w:t>เพื่อรับรู้</w:t>
      </w:r>
      <w:r w:rsidR="0075677B" w:rsidRPr="00780BAB">
        <w:rPr>
          <w:rFonts w:asciiTheme="majorBidi" w:hAnsiTheme="majorBidi" w:cstheme="majorBidi"/>
          <w:cs/>
        </w:rPr>
        <w:t>เป็นส่วนหนึ่งของต้นทุนการพัฒนาโปรแกรมภายใต้สินทรัพย์ไม่มีตัวตนอื่นนอกจากค่าความนิยม</w:t>
      </w:r>
      <w:r w:rsidR="00CD7EE7" w:rsidRPr="00780BAB">
        <w:rPr>
          <w:rFonts w:asciiTheme="majorBidi" w:hAnsiTheme="majorBidi" w:cstheme="majorBidi"/>
          <w:cs/>
        </w:rPr>
        <w:t>จำนวน</w:t>
      </w:r>
      <w:r w:rsidR="00B233C7" w:rsidRPr="00780BAB">
        <w:rPr>
          <w:rFonts w:asciiTheme="majorBidi" w:hAnsiTheme="majorBidi" w:cstheme="majorBidi"/>
        </w:rPr>
        <w:t xml:space="preserve"> </w:t>
      </w:r>
      <w:r w:rsidR="005823D6" w:rsidRPr="005823D6">
        <w:rPr>
          <w:rFonts w:asciiTheme="majorBidi" w:hAnsiTheme="majorBidi" w:cstheme="majorBidi"/>
        </w:rPr>
        <w:t>232</w:t>
      </w:r>
      <w:r w:rsidR="00271556">
        <w:rPr>
          <w:rFonts w:asciiTheme="majorBidi" w:hAnsiTheme="majorBidi" w:cstheme="majorBidi"/>
        </w:rPr>
        <w:t>,</w:t>
      </w:r>
      <w:r w:rsidR="005823D6" w:rsidRPr="005823D6">
        <w:rPr>
          <w:rFonts w:asciiTheme="majorBidi" w:hAnsiTheme="majorBidi" w:cstheme="majorBidi"/>
        </w:rPr>
        <w:t>685</w:t>
      </w:r>
      <w:r w:rsidR="008B2428" w:rsidRPr="00780BAB">
        <w:rPr>
          <w:rFonts w:asciiTheme="majorBidi" w:hAnsiTheme="majorBidi" w:cstheme="majorBidi"/>
        </w:rPr>
        <w:t xml:space="preserve"> </w:t>
      </w:r>
      <w:r w:rsidR="00CD7EE7" w:rsidRPr="00780BAB">
        <w:rPr>
          <w:rFonts w:asciiTheme="majorBidi" w:hAnsiTheme="majorBidi" w:cstheme="majorBidi"/>
          <w:cs/>
        </w:rPr>
        <w:t>บาท</w:t>
      </w:r>
      <w:r w:rsidR="00C94185" w:rsidRPr="00780BAB">
        <w:rPr>
          <w:rFonts w:asciiTheme="majorBidi" w:hAnsiTheme="majorBidi" w:cstheme="majorBidi"/>
        </w:rPr>
        <w:t xml:space="preserve"> </w:t>
      </w:r>
    </w:p>
    <w:p w14:paraId="42575A2D" w14:textId="32577373" w:rsidR="00BD6A9A" w:rsidRPr="00780BAB" w:rsidRDefault="00044F85" w:rsidP="00BD6A9A">
      <w:pPr>
        <w:adjustRightInd w:val="0"/>
        <w:spacing w:after="240"/>
        <w:ind w:left="547" w:right="-7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5823D6" w:rsidRPr="005823D6">
        <w:rPr>
          <w:rFonts w:asciiTheme="majorBidi" w:hAnsiTheme="majorBidi" w:cstheme="majorBidi"/>
          <w:spacing w:val="-8"/>
        </w:rPr>
        <w:t>31</w:t>
      </w:r>
      <w:r w:rsidR="006608A4" w:rsidRPr="00D5235D">
        <w:rPr>
          <w:rFonts w:asciiTheme="majorBidi" w:hAnsiTheme="majorBidi" w:cstheme="majorBidi"/>
          <w:spacing w:val="-8"/>
        </w:rPr>
        <w:t xml:space="preserve"> </w:t>
      </w:r>
      <w:r w:rsidR="006608A4" w:rsidRPr="00D5235D">
        <w:rPr>
          <w:rFonts w:asciiTheme="majorBidi" w:hAnsiTheme="majorBidi" w:cs="Angsana New"/>
          <w:spacing w:val="-8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  <w:spacing w:val="-8"/>
        </w:rPr>
        <w:t>2568</w:t>
      </w:r>
      <w:r w:rsidR="006608A4" w:rsidRPr="00D5235D">
        <w:rPr>
          <w:rFonts w:asciiTheme="majorBidi" w:hAnsiTheme="majorBidi" w:cstheme="majorBidi"/>
          <w:spacing w:val="-8"/>
        </w:rPr>
        <w:t xml:space="preserve"> </w:t>
      </w:r>
      <w:r w:rsidRPr="00780BAB">
        <w:rPr>
          <w:rFonts w:asciiTheme="majorBidi" w:hAnsiTheme="majorBidi" w:cstheme="majorBidi"/>
          <w:spacing w:val="-4"/>
          <w:cs/>
        </w:rPr>
        <w:t>อุปกรณ์ในงบการเงินเฉพาะกิจกา</w:t>
      </w:r>
      <w:r w:rsidR="00783DDC" w:rsidRPr="00780BAB">
        <w:rPr>
          <w:rFonts w:asciiTheme="majorBidi" w:hAnsiTheme="majorBidi" w:cstheme="majorBidi"/>
          <w:spacing w:val="-4"/>
          <w:cs/>
        </w:rPr>
        <w:t>ร</w:t>
      </w:r>
      <w:r w:rsidR="00BD6A9A">
        <w:rPr>
          <w:rFonts w:asciiTheme="majorBidi" w:hAnsiTheme="majorBidi" w:cstheme="majorBidi" w:hint="cs"/>
          <w:cs/>
        </w:rPr>
        <w:t>เพิ่มขึ้น</w:t>
      </w:r>
      <w:r w:rsidR="00BD6A9A" w:rsidRPr="00780BAB">
        <w:rPr>
          <w:rFonts w:asciiTheme="majorBidi" w:hAnsiTheme="majorBidi" w:cstheme="majorBidi"/>
          <w:cs/>
        </w:rPr>
        <w:t>จำนวน</w:t>
      </w:r>
      <w:r w:rsidR="00BD6A9A" w:rsidRPr="00780BAB">
        <w:rPr>
          <w:rFonts w:asciiTheme="majorBidi" w:hAnsiTheme="majorBidi" w:cstheme="majorBidi"/>
        </w:rPr>
        <w:t xml:space="preserve"> </w:t>
      </w:r>
      <w:r w:rsidR="005823D6" w:rsidRPr="005823D6">
        <w:rPr>
          <w:rFonts w:asciiTheme="majorBidi" w:hAnsiTheme="majorBidi" w:cstheme="majorBidi"/>
        </w:rPr>
        <w:t>3</w:t>
      </w:r>
      <w:r w:rsidR="00BD6A9A">
        <w:rPr>
          <w:rFonts w:asciiTheme="majorBidi" w:hAnsiTheme="majorBidi" w:cstheme="majorBidi"/>
        </w:rPr>
        <w:t>,</w:t>
      </w:r>
      <w:r w:rsidR="005823D6" w:rsidRPr="005823D6">
        <w:rPr>
          <w:rFonts w:asciiTheme="majorBidi" w:hAnsiTheme="majorBidi" w:cstheme="majorBidi"/>
        </w:rPr>
        <w:t>053</w:t>
      </w:r>
      <w:r w:rsidR="00BD6A9A">
        <w:rPr>
          <w:rFonts w:asciiTheme="majorBidi" w:hAnsiTheme="majorBidi" w:cstheme="majorBidi"/>
        </w:rPr>
        <w:t>,</w:t>
      </w:r>
      <w:r w:rsidR="005823D6" w:rsidRPr="005823D6">
        <w:rPr>
          <w:rFonts w:asciiTheme="majorBidi" w:hAnsiTheme="majorBidi" w:cstheme="majorBidi"/>
        </w:rPr>
        <w:t>528</w:t>
      </w:r>
      <w:r w:rsidR="00BD6A9A" w:rsidRPr="00780BAB">
        <w:rPr>
          <w:rFonts w:asciiTheme="majorBidi" w:hAnsiTheme="majorBidi" w:cstheme="majorBidi"/>
        </w:rPr>
        <w:t xml:space="preserve"> </w:t>
      </w:r>
      <w:r w:rsidR="00BD6A9A" w:rsidRPr="00780BAB">
        <w:rPr>
          <w:rFonts w:asciiTheme="majorBidi" w:hAnsiTheme="majorBidi" w:cstheme="majorBidi"/>
          <w:cs/>
        </w:rPr>
        <w:t>บาท ส่วนใหญ่</w:t>
      </w:r>
      <w:r w:rsidR="00BD6A9A" w:rsidRPr="00A06266">
        <w:rPr>
          <w:rFonts w:asciiTheme="majorBidi" w:hAnsiTheme="majorBidi" w:cstheme="majorBidi" w:hint="cs"/>
          <w:spacing w:val="-8"/>
          <w:cs/>
        </w:rPr>
        <w:t>เพิ่มขึ้น</w:t>
      </w:r>
      <w:r w:rsidR="00BD6A9A" w:rsidRPr="00A06266">
        <w:rPr>
          <w:rFonts w:asciiTheme="majorBidi" w:hAnsiTheme="majorBidi" w:cstheme="majorBidi"/>
          <w:spacing w:val="-8"/>
        </w:rPr>
        <w:t xml:space="preserve"> </w:t>
      </w:r>
      <w:r w:rsidR="00BD6A9A" w:rsidRPr="00A06266">
        <w:rPr>
          <w:rFonts w:asciiTheme="majorBidi" w:hAnsiTheme="majorBidi" w:cstheme="majorBidi"/>
          <w:spacing w:val="-8"/>
          <w:cs/>
        </w:rPr>
        <w:t>เนื่องจาก</w:t>
      </w:r>
      <w:r w:rsidR="00BD6A9A" w:rsidRPr="00A06266">
        <w:rPr>
          <w:rFonts w:ascii="Angsana New" w:hAnsi="Angsana New" w:cs="Angsana New"/>
          <w:spacing w:val="-8"/>
          <w:cs/>
        </w:rPr>
        <w:t>ลงทุนในเครื่องตกแต่ง เครื่องใช้สำนักงาน คอมพิวเตอร์และอุปกรณ์ จำนวน</w:t>
      </w:r>
      <w:r w:rsidR="00BD6A9A" w:rsidRPr="00A06266">
        <w:rPr>
          <w:rFonts w:ascii="Angsana New" w:hAnsi="Angsana New" w:cs="Angsana New"/>
          <w:spacing w:val="-8"/>
        </w:rPr>
        <w:t xml:space="preserve"> </w:t>
      </w:r>
      <w:r w:rsidR="005823D6" w:rsidRPr="005823D6">
        <w:rPr>
          <w:rFonts w:ascii="Angsana New" w:hAnsi="Angsana New" w:cs="Angsana New"/>
          <w:spacing w:val="-8"/>
        </w:rPr>
        <w:t>4</w:t>
      </w:r>
      <w:r w:rsidR="00BD6A9A" w:rsidRPr="00A06266">
        <w:rPr>
          <w:rFonts w:ascii="Angsana New" w:hAnsi="Angsana New" w:cs="Angsana New" w:hint="cs"/>
          <w:spacing w:val="-8"/>
          <w:cs/>
        </w:rPr>
        <w:t>,</w:t>
      </w:r>
      <w:r w:rsidR="005823D6" w:rsidRPr="005823D6">
        <w:rPr>
          <w:rFonts w:ascii="Angsana New" w:hAnsi="Angsana New" w:cs="Angsana New"/>
          <w:spacing w:val="-8"/>
        </w:rPr>
        <w:t>039</w:t>
      </w:r>
      <w:r w:rsidR="00BD6A9A" w:rsidRPr="00A06266">
        <w:rPr>
          <w:rFonts w:ascii="Angsana New" w:hAnsi="Angsana New" w:cs="Angsana New"/>
          <w:spacing w:val="-8"/>
        </w:rPr>
        <w:t>,</w:t>
      </w:r>
      <w:r w:rsidR="005823D6" w:rsidRPr="005823D6">
        <w:rPr>
          <w:rFonts w:ascii="Angsana New" w:hAnsi="Angsana New" w:cs="Angsana New"/>
          <w:spacing w:val="-8"/>
        </w:rPr>
        <w:t>230</w:t>
      </w:r>
      <w:r w:rsidR="00BD6A9A" w:rsidRPr="00A06266">
        <w:rPr>
          <w:rFonts w:ascii="Angsana New" w:hAnsi="Angsana New" w:cs="Angsana New"/>
          <w:spacing w:val="-8"/>
        </w:rPr>
        <w:t xml:space="preserve"> </w:t>
      </w:r>
      <w:r w:rsidR="00BD6A9A" w:rsidRPr="006E0980">
        <w:rPr>
          <w:rFonts w:ascii="Angsana New" w:hAnsi="Angsana New" w:cs="Angsana New"/>
          <w:cs/>
        </w:rPr>
        <w:t>บาท</w:t>
      </w:r>
      <w:r w:rsidR="00A06266">
        <w:rPr>
          <w:rFonts w:ascii="Angsana New" w:hAnsi="Angsana New" w:cs="Angsana New" w:hint="cs"/>
          <w:cs/>
        </w:rPr>
        <w:t xml:space="preserve"> </w:t>
      </w:r>
      <w:r w:rsidR="00BD6A9A">
        <w:rPr>
          <w:rFonts w:ascii="Angsana New" w:hAnsi="Angsana New" w:cs="Angsana New" w:hint="cs"/>
          <w:cs/>
        </w:rPr>
        <w:t>ในขณะเดียวกันลดลงจาก</w:t>
      </w:r>
      <w:r w:rsidR="00BD6A9A" w:rsidRPr="00780BAB">
        <w:rPr>
          <w:rFonts w:asciiTheme="majorBidi" w:hAnsiTheme="majorBidi" w:cstheme="majorBidi"/>
          <w:cs/>
        </w:rPr>
        <w:t>ค่าเสื่อมราคาจำนวน</w:t>
      </w:r>
      <w:r w:rsidR="00BD6A9A" w:rsidRPr="00780BAB">
        <w:rPr>
          <w:rFonts w:asciiTheme="majorBidi" w:hAnsiTheme="majorBidi" w:cstheme="majorBidi"/>
        </w:rPr>
        <w:t xml:space="preserve"> </w:t>
      </w:r>
      <w:r w:rsidR="005823D6" w:rsidRPr="005823D6">
        <w:rPr>
          <w:rFonts w:asciiTheme="majorBidi" w:hAnsiTheme="majorBidi" w:cstheme="majorBidi"/>
        </w:rPr>
        <w:t>753</w:t>
      </w:r>
      <w:r w:rsidR="00BD6A9A">
        <w:rPr>
          <w:rFonts w:asciiTheme="majorBidi" w:hAnsiTheme="majorBidi" w:cstheme="majorBidi"/>
        </w:rPr>
        <w:t>,</w:t>
      </w:r>
      <w:r w:rsidR="005823D6" w:rsidRPr="005823D6">
        <w:rPr>
          <w:rFonts w:asciiTheme="majorBidi" w:hAnsiTheme="majorBidi" w:cstheme="majorBidi"/>
        </w:rPr>
        <w:t>017</w:t>
      </w:r>
      <w:r w:rsidR="00BD6A9A" w:rsidRPr="00780BAB">
        <w:rPr>
          <w:rFonts w:asciiTheme="majorBidi" w:hAnsiTheme="majorBidi" w:cstheme="majorBidi"/>
        </w:rPr>
        <w:t xml:space="preserve"> </w:t>
      </w:r>
      <w:r w:rsidR="00BD6A9A" w:rsidRPr="00780BAB">
        <w:rPr>
          <w:rFonts w:asciiTheme="majorBidi" w:hAnsiTheme="majorBidi" w:cstheme="majorBidi"/>
          <w:cs/>
        </w:rPr>
        <w:t>บาท</w:t>
      </w:r>
      <w:r w:rsidR="00BD6A9A" w:rsidRPr="00780BAB">
        <w:rPr>
          <w:rFonts w:asciiTheme="majorBidi" w:hAnsiTheme="majorBidi" w:cstheme="majorBidi"/>
        </w:rPr>
        <w:t xml:space="preserve"> </w:t>
      </w:r>
      <w:r w:rsidR="00BD6A9A" w:rsidRPr="00780BAB">
        <w:rPr>
          <w:rFonts w:asciiTheme="majorBidi" w:hAnsiTheme="majorBidi" w:cstheme="majorBidi"/>
          <w:cs/>
        </w:rPr>
        <w:t>และการจำหน่าย ตัดจำหน่าย และ</w:t>
      </w:r>
      <w:r w:rsidR="00BD6A9A" w:rsidRPr="00780BAB">
        <w:rPr>
          <w:rFonts w:asciiTheme="majorBidi" w:hAnsiTheme="majorBidi" w:cstheme="majorBidi"/>
        </w:rPr>
        <w:t xml:space="preserve"> </w:t>
      </w:r>
      <w:r w:rsidR="00BD6A9A" w:rsidRPr="00780BAB">
        <w:rPr>
          <w:rFonts w:asciiTheme="majorBidi" w:hAnsiTheme="majorBidi" w:cstheme="majorBidi"/>
          <w:cs/>
        </w:rPr>
        <w:t>การโอนค่าเสื่อมราคาเพื่อรับรู้เป็นส่วนหนึ่งของต้นทุนการพัฒนาโปรแกรมภายใต้สินทรัพย์ไม่มีตัวตนอื่นนอกจากค่าความนิยมจำนวน</w:t>
      </w:r>
      <w:r w:rsidR="00BD6A9A" w:rsidRPr="00780BAB">
        <w:rPr>
          <w:rFonts w:asciiTheme="majorBidi" w:hAnsiTheme="majorBidi" w:cstheme="majorBidi"/>
        </w:rPr>
        <w:t xml:space="preserve"> </w:t>
      </w:r>
      <w:r w:rsidR="005823D6" w:rsidRPr="005823D6">
        <w:rPr>
          <w:rFonts w:asciiTheme="majorBidi" w:hAnsiTheme="majorBidi" w:cstheme="majorBidi"/>
        </w:rPr>
        <w:t>232</w:t>
      </w:r>
      <w:r w:rsidR="00BD6A9A">
        <w:rPr>
          <w:rFonts w:asciiTheme="majorBidi" w:hAnsiTheme="majorBidi" w:cstheme="majorBidi"/>
        </w:rPr>
        <w:t>,</w:t>
      </w:r>
      <w:r w:rsidR="005823D6" w:rsidRPr="005823D6">
        <w:rPr>
          <w:rFonts w:asciiTheme="majorBidi" w:hAnsiTheme="majorBidi" w:cstheme="majorBidi"/>
        </w:rPr>
        <w:t>685</w:t>
      </w:r>
      <w:r w:rsidR="00BD6A9A" w:rsidRPr="00780BAB">
        <w:rPr>
          <w:rFonts w:asciiTheme="majorBidi" w:hAnsiTheme="majorBidi" w:cstheme="majorBidi"/>
        </w:rPr>
        <w:t xml:space="preserve"> </w:t>
      </w:r>
      <w:r w:rsidR="00BD6A9A" w:rsidRPr="00780BAB">
        <w:rPr>
          <w:rFonts w:asciiTheme="majorBidi" w:hAnsiTheme="majorBidi" w:cstheme="majorBidi"/>
          <w:cs/>
        </w:rPr>
        <w:t>บาท</w:t>
      </w:r>
      <w:r w:rsidR="00BD6A9A" w:rsidRPr="00780BAB">
        <w:rPr>
          <w:rFonts w:asciiTheme="majorBidi" w:hAnsiTheme="majorBidi" w:cstheme="majorBidi"/>
        </w:rPr>
        <w:t xml:space="preserve"> </w:t>
      </w:r>
    </w:p>
    <w:p w14:paraId="6279A24F" w14:textId="77777777" w:rsidR="00BD4FE3" w:rsidRPr="00780BAB" w:rsidRDefault="00B77E95" w:rsidP="00306659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left" w:pos="-284"/>
          <w:tab w:val="left" w:pos="540"/>
        </w:tabs>
        <w:ind w:left="-142" w:right="-7" w:firstLine="142"/>
        <w:rPr>
          <w:rFonts w:asciiTheme="majorBidi" w:hAnsiTheme="majorBidi" w:cstheme="majorBidi"/>
          <w:b/>
          <w:bCs/>
        </w:rPr>
      </w:pPr>
      <w:bookmarkStart w:id="5" w:name="_Hlk71245934"/>
      <w:bookmarkEnd w:id="3"/>
      <w:r w:rsidRPr="00780BAB">
        <w:rPr>
          <w:rFonts w:asciiTheme="majorBidi" w:hAnsiTheme="majorBidi" w:cstheme="majorBidi"/>
          <w:b/>
          <w:bCs/>
          <w:cs/>
        </w:rPr>
        <w:t>สินทรัพย์สิทธิการใช้</w:t>
      </w:r>
    </w:p>
    <w:p w14:paraId="6F548AE9" w14:textId="4F22522F" w:rsidR="00B77E95" w:rsidRPr="00780BAB" w:rsidRDefault="00B77E95" w:rsidP="00306659">
      <w:pPr>
        <w:adjustRightInd w:val="0"/>
        <w:spacing w:after="240"/>
        <w:ind w:left="547" w:right="-7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 xml:space="preserve">ณ วันที่ </w:t>
      </w:r>
      <w:r w:rsidR="005823D6" w:rsidRPr="005823D6">
        <w:rPr>
          <w:rFonts w:asciiTheme="majorBidi" w:hAnsiTheme="majorBidi" w:cstheme="majorBidi"/>
          <w:spacing w:val="-8"/>
        </w:rPr>
        <w:t>31</w:t>
      </w:r>
      <w:r w:rsidR="006608A4" w:rsidRPr="00D5235D">
        <w:rPr>
          <w:rFonts w:asciiTheme="majorBidi" w:hAnsiTheme="majorBidi" w:cstheme="majorBidi"/>
          <w:spacing w:val="-8"/>
        </w:rPr>
        <w:t xml:space="preserve"> </w:t>
      </w:r>
      <w:r w:rsidR="006608A4" w:rsidRPr="00D5235D">
        <w:rPr>
          <w:rFonts w:asciiTheme="majorBidi" w:hAnsiTheme="majorBidi" w:cs="Angsana New"/>
          <w:spacing w:val="-8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  <w:spacing w:val="-8"/>
        </w:rPr>
        <w:t>2568</w:t>
      </w:r>
      <w:r w:rsidR="006608A4" w:rsidRPr="00D5235D">
        <w:rPr>
          <w:rFonts w:asciiTheme="majorBidi" w:hAnsiTheme="majorBidi" w:cstheme="majorBidi"/>
          <w:spacing w:val="-8"/>
        </w:rPr>
        <w:t xml:space="preserve"> </w:t>
      </w:r>
      <w:r w:rsidRPr="00780BAB">
        <w:rPr>
          <w:rFonts w:asciiTheme="majorBidi" w:hAnsiTheme="majorBidi" w:cstheme="majorBidi"/>
          <w:cs/>
        </w:rPr>
        <w:t>สินทรัพย์สิทธิการใช้ในงบการเงินรวม</w:t>
      </w:r>
      <w:r w:rsidR="004C756F" w:rsidRPr="00780BAB">
        <w:rPr>
          <w:rFonts w:asciiTheme="majorBidi" w:hAnsiTheme="majorBidi" w:cstheme="majorBidi"/>
          <w:cs/>
        </w:rPr>
        <w:t xml:space="preserve"> และงบการเงินเฉพาะกิจการ</w:t>
      </w:r>
      <w:r w:rsidR="00A3420A" w:rsidRPr="00E46538">
        <w:rPr>
          <w:rFonts w:asciiTheme="majorBidi" w:hAnsiTheme="majorBidi" w:cstheme="majorBidi"/>
          <w:cs/>
        </w:rPr>
        <w:t>ลดลง</w:t>
      </w:r>
      <w:r w:rsidR="00262231" w:rsidRPr="00780BAB">
        <w:rPr>
          <w:rFonts w:asciiTheme="majorBidi" w:hAnsiTheme="majorBidi" w:cstheme="majorBidi"/>
          <w:cs/>
        </w:rPr>
        <w:t xml:space="preserve">จำนวน </w:t>
      </w:r>
      <w:r w:rsidR="005823D6" w:rsidRPr="005823D6">
        <w:rPr>
          <w:rFonts w:asciiTheme="majorBidi" w:hAnsiTheme="majorBidi" w:cstheme="majorBidi"/>
        </w:rPr>
        <w:t>545</w:t>
      </w:r>
      <w:r w:rsidR="00E46538">
        <w:rPr>
          <w:rFonts w:asciiTheme="majorBidi" w:hAnsiTheme="majorBidi" w:cstheme="majorBidi"/>
        </w:rPr>
        <w:t>,</w:t>
      </w:r>
      <w:r w:rsidR="005823D6" w:rsidRPr="005823D6">
        <w:rPr>
          <w:rFonts w:asciiTheme="majorBidi" w:hAnsiTheme="majorBidi" w:cstheme="majorBidi"/>
        </w:rPr>
        <w:t>545</w:t>
      </w:r>
      <w:r w:rsidR="00262231" w:rsidRPr="00780BAB">
        <w:rPr>
          <w:rFonts w:asciiTheme="majorBidi" w:hAnsiTheme="majorBidi" w:cstheme="majorBidi"/>
        </w:rPr>
        <w:t xml:space="preserve"> </w:t>
      </w:r>
      <w:r w:rsidR="00262231" w:rsidRPr="00780BAB">
        <w:rPr>
          <w:rFonts w:asciiTheme="majorBidi" w:hAnsiTheme="majorBidi" w:cstheme="majorBidi"/>
          <w:cs/>
        </w:rPr>
        <w:t>บาท ส่วนใหญ่</w:t>
      </w:r>
      <w:r w:rsidR="00A3420A" w:rsidRPr="00E46538">
        <w:rPr>
          <w:rFonts w:asciiTheme="majorBidi" w:hAnsiTheme="majorBidi" w:cstheme="majorBidi"/>
          <w:cs/>
        </w:rPr>
        <w:t>ลดลง</w:t>
      </w:r>
      <w:r w:rsidR="00262231" w:rsidRPr="00780BAB">
        <w:rPr>
          <w:rFonts w:asciiTheme="majorBidi" w:hAnsiTheme="majorBidi" w:cstheme="majorBidi"/>
          <w:cs/>
        </w:rPr>
        <w:t xml:space="preserve"> เนื่องจาก</w:t>
      </w:r>
      <w:r w:rsidR="00211FFC" w:rsidRPr="00780BAB">
        <w:rPr>
          <w:rFonts w:asciiTheme="majorBidi" w:hAnsiTheme="majorBidi" w:cstheme="majorBidi"/>
          <w:cs/>
        </w:rPr>
        <w:t>ค่าเสื่อมราคาจำนวน</w:t>
      </w:r>
      <w:r w:rsidR="009359CD" w:rsidRPr="00780BAB">
        <w:rPr>
          <w:rFonts w:asciiTheme="majorBidi" w:hAnsiTheme="majorBidi" w:cstheme="majorBidi"/>
        </w:rPr>
        <w:t xml:space="preserve"> </w:t>
      </w:r>
      <w:r w:rsidR="005823D6" w:rsidRPr="005823D6">
        <w:rPr>
          <w:rFonts w:asciiTheme="majorBidi" w:hAnsiTheme="majorBidi" w:cstheme="majorBidi"/>
        </w:rPr>
        <w:t>453</w:t>
      </w:r>
      <w:r w:rsidR="00E46538">
        <w:rPr>
          <w:rFonts w:asciiTheme="majorBidi" w:hAnsiTheme="majorBidi" w:cstheme="majorBidi"/>
        </w:rPr>
        <w:t>,</w:t>
      </w:r>
      <w:r w:rsidR="005823D6" w:rsidRPr="005823D6">
        <w:rPr>
          <w:rFonts w:asciiTheme="majorBidi" w:hAnsiTheme="majorBidi" w:cstheme="majorBidi"/>
        </w:rPr>
        <w:t>887</w:t>
      </w:r>
      <w:r w:rsidR="009459B6" w:rsidRPr="00780BAB">
        <w:rPr>
          <w:rFonts w:asciiTheme="majorBidi" w:hAnsiTheme="majorBidi" w:cstheme="majorBidi"/>
        </w:rPr>
        <w:t xml:space="preserve"> </w:t>
      </w:r>
      <w:r w:rsidR="0051745C" w:rsidRPr="00780BAB">
        <w:rPr>
          <w:rFonts w:asciiTheme="majorBidi" w:hAnsiTheme="majorBidi" w:cstheme="majorBidi"/>
          <w:cs/>
        </w:rPr>
        <w:t>บาท</w:t>
      </w:r>
      <w:r w:rsidR="00B24F28" w:rsidRPr="00780BAB">
        <w:rPr>
          <w:rFonts w:asciiTheme="majorBidi" w:hAnsiTheme="majorBidi" w:cstheme="majorBidi"/>
        </w:rPr>
        <w:t xml:space="preserve"> </w:t>
      </w:r>
      <w:r w:rsidR="00B24F28" w:rsidRPr="00780BAB">
        <w:rPr>
          <w:rFonts w:asciiTheme="majorBidi" w:hAnsiTheme="majorBidi" w:cstheme="majorBidi"/>
          <w:spacing w:val="-6"/>
          <w:cs/>
        </w:rPr>
        <w:t>และ</w:t>
      </w:r>
      <w:r w:rsidR="001F32E8" w:rsidRPr="00780BAB">
        <w:rPr>
          <w:rFonts w:asciiTheme="majorBidi" w:hAnsiTheme="majorBidi" w:cstheme="majorBidi"/>
          <w:spacing w:val="-6"/>
          <w:cs/>
        </w:rPr>
        <w:t>การโอนค่าเสื่อมราคา</w:t>
      </w:r>
      <w:r w:rsidR="00713B69" w:rsidRPr="00780BAB">
        <w:rPr>
          <w:rFonts w:asciiTheme="majorBidi" w:hAnsiTheme="majorBidi" w:cstheme="majorBidi"/>
          <w:spacing w:val="-6"/>
          <w:cs/>
        </w:rPr>
        <w:t>เพื่อรับรู้</w:t>
      </w:r>
      <w:r w:rsidR="001F32E8" w:rsidRPr="00780BAB">
        <w:rPr>
          <w:rFonts w:asciiTheme="majorBidi" w:hAnsiTheme="majorBidi" w:cstheme="majorBidi"/>
          <w:spacing w:val="-6"/>
          <w:cs/>
        </w:rPr>
        <w:t>เป็นส่วนหนึ่งของต้นทุนการพัฒนาโปรแกรมภายใต้สินทรัพย์ไม่มี</w:t>
      </w:r>
      <w:r w:rsidR="001F32E8" w:rsidRPr="00780BAB">
        <w:rPr>
          <w:rFonts w:asciiTheme="majorBidi" w:hAnsiTheme="majorBidi" w:cstheme="majorBidi"/>
          <w:cs/>
        </w:rPr>
        <w:t>ตัวตนอื่นนอกจากค่า</w:t>
      </w:r>
      <w:r w:rsidR="001F32E8" w:rsidRPr="006A76A1">
        <w:rPr>
          <w:rFonts w:asciiTheme="majorBidi" w:hAnsiTheme="majorBidi" w:cstheme="majorBidi"/>
          <w:spacing w:val="-6"/>
          <w:cs/>
        </w:rPr>
        <w:t>ความนิยม</w:t>
      </w:r>
      <w:r w:rsidR="00B24F28" w:rsidRPr="006A76A1">
        <w:rPr>
          <w:rFonts w:asciiTheme="majorBidi" w:hAnsiTheme="majorBidi" w:cstheme="majorBidi"/>
          <w:spacing w:val="-6"/>
          <w:cs/>
        </w:rPr>
        <w:t>จำนวน</w:t>
      </w:r>
      <w:r w:rsidR="00384B15" w:rsidRPr="006A76A1">
        <w:rPr>
          <w:rFonts w:asciiTheme="majorBidi" w:hAnsiTheme="majorBidi" w:cstheme="majorBidi"/>
          <w:spacing w:val="-6"/>
        </w:rPr>
        <w:t xml:space="preserve"> </w:t>
      </w:r>
      <w:r w:rsidR="005823D6" w:rsidRPr="005823D6">
        <w:rPr>
          <w:rFonts w:asciiTheme="majorBidi" w:hAnsiTheme="majorBidi" w:cstheme="majorBidi"/>
          <w:spacing w:val="-6"/>
        </w:rPr>
        <w:t>91</w:t>
      </w:r>
      <w:r w:rsidR="00E46538">
        <w:rPr>
          <w:rFonts w:asciiTheme="majorBidi" w:hAnsiTheme="majorBidi" w:cstheme="majorBidi"/>
          <w:spacing w:val="-6"/>
        </w:rPr>
        <w:t>,</w:t>
      </w:r>
      <w:r w:rsidR="005823D6" w:rsidRPr="005823D6">
        <w:rPr>
          <w:rFonts w:asciiTheme="majorBidi" w:hAnsiTheme="majorBidi" w:cstheme="majorBidi"/>
          <w:spacing w:val="-6"/>
        </w:rPr>
        <w:t>658</w:t>
      </w:r>
      <w:r w:rsidR="009459B6" w:rsidRPr="006A76A1">
        <w:rPr>
          <w:rFonts w:asciiTheme="majorBidi" w:hAnsiTheme="majorBidi" w:cstheme="majorBidi"/>
          <w:spacing w:val="-6"/>
        </w:rPr>
        <w:t xml:space="preserve"> </w:t>
      </w:r>
      <w:r w:rsidR="00B24F28" w:rsidRPr="006A76A1">
        <w:rPr>
          <w:rFonts w:asciiTheme="majorBidi" w:hAnsiTheme="majorBidi" w:cstheme="majorBidi"/>
          <w:spacing w:val="-6"/>
          <w:cs/>
        </w:rPr>
        <w:t>บาท</w:t>
      </w:r>
      <w:r w:rsidR="00262231" w:rsidRPr="006A76A1">
        <w:rPr>
          <w:rFonts w:asciiTheme="majorBidi" w:hAnsiTheme="majorBidi" w:cstheme="majorBidi"/>
          <w:spacing w:val="-6"/>
          <w:cs/>
        </w:rPr>
        <w:t xml:space="preserve"> </w:t>
      </w:r>
    </w:p>
    <w:bookmarkEnd w:id="5"/>
    <w:p w14:paraId="19620129" w14:textId="131B7D12" w:rsidR="008334C7" w:rsidRPr="00780BAB" w:rsidRDefault="003D077E" w:rsidP="00A41A2E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left" w:pos="-284"/>
          <w:tab w:val="left" w:pos="540"/>
        </w:tabs>
        <w:ind w:left="-142" w:right="-706" w:firstLine="142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t>สินทรัพย์ไม่มีตัวตน</w:t>
      </w:r>
      <w:r w:rsidR="0081508A" w:rsidRPr="00780BAB">
        <w:rPr>
          <w:rFonts w:asciiTheme="majorBidi" w:hAnsiTheme="majorBidi" w:cstheme="majorBidi"/>
          <w:b/>
          <w:bCs/>
          <w:cs/>
        </w:rPr>
        <w:t>อื่นนอกจากค่าความนิยม</w:t>
      </w:r>
    </w:p>
    <w:p w14:paraId="5FD346C1" w14:textId="151DC578" w:rsidR="008334C7" w:rsidRPr="00780BAB" w:rsidRDefault="008334C7" w:rsidP="006A76A1">
      <w:pPr>
        <w:adjustRightInd w:val="0"/>
        <w:spacing w:after="240"/>
        <w:ind w:left="547" w:right="29"/>
        <w:jc w:val="thaiDistribute"/>
        <w:rPr>
          <w:rFonts w:asciiTheme="majorBidi" w:hAnsiTheme="majorBidi" w:cstheme="majorBidi"/>
          <w:spacing w:val="-4"/>
          <w:cs/>
        </w:rPr>
      </w:pPr>
      <w:r w:rsidRPr="00780BAB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5823D6" w:rsidRPr="005823D6">
        <w:rPr>
          <w:rFonts w:asciiTheme="majorBidi" w:hAnsiTheme="majorBidi" w:cstheme="majorBidi"/>
          <w:spacing w:val="-8"/>
        </w:rPr>
        <w:t>31</w:t>
      </w:r>
      <w:r w:rsidR="006608A4" w:rsidRPr="00D5235D">
        <w:rPr>
          <w:rFonts w:asciiTheme="majorBidi" w:hAnsiTheme="majorBidi" w:cstheme="majorBidi"/>
          <w:spacing w:val="-8"/>
        </w:rPr>
        <w:t xml:space="preserve"> </w:t>
      </w:r>
      <w:r w:rsidR="006608A4" w:rsidRPr="00D5235D">
        <w:rPr>
          <w:rFonts w:asciiTheme="majorBidi" w:hAnsiTheme="majorBidi" w:cs="Angsana New"/>
          <w:spacing w:val="-8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  <w:spacing w:val="-8"/>
        </w:rPr>
        <w:t>2568</w:t>
      </w:r>
      <w:r w:rsidR="006608A4" w:rsidRPr="00D5235D">
        <w:rPr>
          <w:rFonts w:asciiTheme="majorBidi" w:hAnsiTheme="majorBidi" w:cstheme="majorBidi"/>
          <w:spacing w:val="-8"/>
        </w:rPr>
        <w:t xml:space="preserve"> </w:t>
      </w:r>
      <w:r w:rsidRPr="00780BAB">
        <w:rPr>
          <w:rFonts w:asciiTheme="majorBidi" w:hAnsiTheme="majorBidi" w:cstheme="majorBidi"/>
          <w:spacing w:val="-4"/>
          <w:cs/>
        </w:rPr>
        <w:t>สินทรัพย์ไม่มีตัวตนอื่นนอกจากค่าความนิยมในงบการเงินรวม</w:t>
      </w:r>
      <w:r w:rsidR="00145032" w:rsidRPr="00E46538">
        <w:rPr>
          <w:rFonts w:asciiTheme="majorBidi" w:hAnsiTheme="majorBidi" w:cstheme="majorBidi"/>
          <w:spacing w:val="-4"/>
          <w:cs/>
        </w:rPr>
        <w:t>เพิ่มขึ้น</w:t>
      </w:r>
      <w:r w:rsidRPr="00780BAB">
        <w:rPr>
          <w:rFonts w:asciiTheme="majorBidi" w:hAnsiTheme="majorBidi" w:cstheme="majorBidi"/>
          <w:spacing w:val="-4"/>
          <w:cs/>
        </w:rPr>
        <w:t xml:space="preserve">จำนวน </w:t>
      </w:r>
      <w:bookmarkStart w:id="6" w:name="_Hlk117037925"/>
      <w:r w:rsidR="005823D6" w:rsidRPr="005823D6">
        <w:rPr>
          <w:rFonts w:asciiTheme="majorBidi" w:hAnsiTheme="majorBidi" w:cstheme="majorBidi"/>
          <w:spacing w:val="-4"/>
        </w:rPr>
        <w:t>1</w:t>
      </w:r>
      <w:r w:rsidR="00E46538">
        <w:rPr>
          <w:rFonts w:asciiTheme="majorBidi" w:hAnsiTheme="majorBidi" w:cstheme="majorBidi"/>
          <w:spacing w:val="-4"/>
        </w:rPr>
        <w:t>,</w:t>
      </w:r>
      <w:r w:rsidR="005823D6" w:rsidRPr="005823D6">
        <w:rPr>
          <w:rFonts w:asciiTheme="majorBidi" w:hAnsiTheme="majorBidi" w:cstheme="majorBidi"/>
          <w:spacing w:val="-4"/>
        </w:rPr>
        <w:t>229</w:t>
      </w:r>
      <w:r w:rsidR="00E46538">
        <w:rPr>
          <w:rFonts w:asciiTheme="majorBidi" w:hAnsiTheme="majorBidi" w:cstheme="majorBidi"/>
          <w:spacing w:val="-4"/>
        </w:rPr>
        <w:t>,</w:t>
      </w:r>
      <w:r w:rsidR="005823D6" w:rsidRPr="005823D6">
        <w:rPr>
          <w:rFonts w:asciiTheme="majorBidi" w:hAnsiTheme="majorBidi" w:cstheme="majorBidi"/>
          <w:spacing w:val="-4"/>
        </w:rPr>
        <w:t>354</w:t>
      </w:r>
      <w:r w:rsidR="00634BA0" w:rsidRPr="00780BAB">
        <w:rPr>
          <w:rFonts w:asciiTheme="majorBidi" w:hAnsiTheme="majorBidi" w:cstheme="majorBidi"/>
          <w:spacing w:val="2"/>
          <w:cs/>
        </w:rPr>
        <w:t xml:space="preserve"> </w:t>
      </w:r>
      <w:bookmarkEnd w:id="6"/>
      <w:r w:rsidRPr="00780BAB">
        <w:rPr>
          <w:rFonts w:asciiTheme="majorBidi" w:hAnsiTheme="majorBidi" w:cstheme="majorBidi"/>
          <w:spacing w:val="2"/>
          <w:cs/>
        </w:rPr>
        <w:t xml:space="preserve">บาท </w:t>
      </w:r>
      <w:r w:rsidR="00D865BD" w:rsidRPr="00780BAB">
        <w:rPr>
          <w:rFonts w:asciiTheme="majorBidi" w:hAnsiTheme="majorBidi" w:cstheme="majorBidi"/>
          <w:spacing w:val="2"/>
          <w:cs/>
        </w:rPr>
        <w:t>ส่วนใหญ่</w:t>
      </w:r>
      <w:r w:rsidR="00145032" w:rsidRPr="00E46538">
        <w:rPr>
          <w:rFonts w:asciiTheme="majorBidi" w:hAnsiTheme="majorBidi" w:cstheme="majorBidi"/>
          <w:spacing w:val="2"/>
          <w:cs/>
        </w:rPr>
        <w:t>เพิ่มขึ้น</w:t>
      </w:r>
      <w:r w:rsidRPr="00780BAB">
        <w:rPr>
          <w:rFonts w:asciiTheme="majorBidi" w:hAnsiTheme="majorBidi" w:cstheme="majorBidi"/>
          <w:spacing w:val="2"/>
          <w:cs/>
        </w:rPr>
        <w:t>เนื่องจาก</w:t>
      </w:r>
      <w:r w:rsidR="00477482" w:rsidRPr="00780BAB">
        <w:rPr>
          <w:rFonts w:asciiTheme="majorBidi" w:hAnsiTheme="majorBidi" w:cstheme="majorBidi"/>
          <w:spacing w:val="2"/>
          <w:cs/>
        </w:rPr>
        <w:t>กลุ่มบริษัท</w:t>
      </w:r>
      <w:r w:rsidR="00D865BD" w:rsidRPr="00780BAB">
        <w:rPr>
          <w:rFonts w:asciiTheme="majorBidi" w:hAnsiTheme="majorBidi" w:cstheme="majorBidi"/>
          <w:spacing w:val="2"/>
          <w:cs/>
        </w:rPr>
        <w:t>รับรู้ค่าใช้จ่ายในการพัฒนาซอฟ</w:t>
      </w:r>
      <w:r w:rsidR="00A617AE" w:rsidRPr="00780BAB">
        <w:rPr>
          <w:rFonts w:asciiTheme="majorBidi" w:hAnsiTheme="majorBidi" w:cstheme="majorBidi"/>
          <w:spacing w:val="2"/>
          <w:cs/>
        </w:rPr>
        <w:t>ต์</w:t>
      </w:r>
      <w:r w:rsidR="00D865BD" w:rsidRPr="00780BAB">
        <w:rPr>
          <w:rFonts w:asciiTheme="majorBidi" w:hAnsiTheme="majorBidi" w:cstheme="majorBidi"/>
          <w:spacing w:val="2"/>
          <w:cs/>
        </w:rPr>
        <w:t>แวร์เป็น</w:t>
      </w:r>
      <w:r w:rsidR="00D865BD" w:rsidRPr="00780BAB">
        <w:rPr>
          <w:rFonts w:asciiTheme="majorBidi" w:hAnsiTheme="majorBidi" w:cstheme="majorBidi"/>
          <w:spacing w:val="-6"/>
          <w:cs/>
        </w:rPr>
        <w:t>สินทรัพย์ไม่มีตัวตนจำนวน</w:t>
      </w:r>
      <w:r w:rsidR="00814F5D" w:rsidRPr="00780BAB">
        <w:rPr>
          <w:rFonts w:asciiTheme="majorBidi" w:hAnsiTheme="majorBidi" w:cstheme="majorBidi"/>
          <w:spacing w:val="-6"/>
        </w:rPr>
        <w:t xml:space="preserve"> </w:t>
      </w:r>
      <w:bookmarkStart w:id="7" w:name="_Hlk117037936"/>
      <w:r w:rsidR="005823D6" w:rsidRPr="005823D6">
        <w:rPr>
          <w:rFonts w:asciiTheme="majorBidi" w:hAnsiTheme="majorBidi" w:cstheme="majorBidi"/>
          <w:spacing w:val="-6"/>
        </w:rPr>
        <w:t>3</w:t>
      </w:r>
      <w:r w:rsidR="00E46538">
        <w:rPr>
          <w:rFonts w:asciiTheme="majorBidi" w:hAnsiTheme="majorBidi" w:cstheme="majorBidi"/>
          <w:spacing w:val="-6"/>
        </w:rPr>
        <w:t>,</w:t>
      </w:r>
      <w:r w:rsidR="005823D6" w:rsidRPr="005823D6">
        <w:rPr>
          <w:rFonts w:asciiTheme="majorBidi" w:hAnsiTheme="majorBidi" w:cstheme="majorBidi"/>
          <w:spacing w:val="-6"/>
        </w:rPr>
        <w:t>574</w:t>
      </w:r>
      <w:r w:rsidR="00E46538">
        <w:rPr>
          <w:rFonts w:asciiTheme="majorBidi" w:hAnsiTheme="majorBidi" w:cstheme="majorBidi"/>
          <w:spacing w:val="-6"/>
        </w:rPr>
        <w:t>,</w:t>
      </w:r>
      <w:r w:rsidR="005823D6" w:rsidRPr="005823D6">
        <w:rPr>
          <w:rFonts w:asciiTheme="majorBidi" w:hAnsiTheme="majorBidi" w:cstheme="majorBidi"/>
          <w:spacing w:val="-6"/>
        </w:rPr>
        <w:t>480</w:t>
      </w:r>
      <w:r w:rsidR="00783DDC" w:rsidRPr="00780BAB">
        <w:rPr>
          <w:rFonts w:asciiTheme="majorBidi" w:hAnsiTheme="majorBidi" w:cstheme="majorBidi"/>
          <w:spacing w:val="-6"/>
        </w:rPr>
        <w:t xml:space="preserve"> </w:t>
      </w:r>
      <w:r w:rsidR="00D865BD" w:rsidRPr="00780BAB">
        <w:rPr>
          <w:rFonts w:asciiTheme="majorBidi" w:hAnsiTheme="majorBidi" w:cstheme="majorBidi"/>
          <w:spacing w:val="-6"/>
          <w:cs/>
        </w:rPr>
        <w:t xml:space="preserve">บาท </w:t>
      </w:r>
      <w:bookmarkEnd w:id="7"/>
      <w:r w:rsidR="002373CD" w:rsidRPr="00780BAB">
        <w:rPr>
          <w:rFonts w:asciiTheme="majorBidi" w:hAnsiTheme="majorBidi" w:cstheme="majorBidi"/>
          <w:spacing w:val="-6"/>
          <w:cs/>
        </w:rPr>
        <w:t>และสินทรัพย์ไม่มีตัวตนระหว่างติดตั้ง</w:t>
      </w:r>
      <w:r w:rsidR="00E46538">
        <w:rPr>
          <w:rFonts w:asciiTheme="majorBidi" w:hAnsiTheme="majorBidi" w:cstheme="majorBidi" w:hint="cs"/>
          <w:spacing w:val="-6"/>
          <w:cs/>
        </w:rPr>
        <w:t>และระหว่างทำ</w:t>
      </w:r>
      <w:r w:rsidR="002373CD" w:rsidRPr="00780BAB">
        <w:rPr>
          <w:rFonts w:asciiTheme="majorBidi" w:hAnsiTheme="majorBidi" w:cstheme="majorBidi"/>
          <w:spacing w:val="-6"/>
          <w:cs/>
        </w:rPr>
        <w:t>จำนวน</w:t>
      </w:r>
      <w:r w:rsidR="00211FFC" w:rsidRPr="00780BAB">
        <w:rPr>
          <w:rFonts w:asciiTheme="majorBidi" w:hAnsiTheme="majorBidi" w:cstheme="majorBidi"/>
          <w:spacing w:val="-6"/>
          <w:cs/>
        </w:rPr>
        <w:t xml:space="preserve"> </w:t>
      </w:r>
      <w:r w:rsidR="005823D6" w:rsidRPr="005823D6">
        <w:rPr>
          <w:rFonts w:asciiTheme="majorBidi" w:hAnsiTheme="majorBidi" w:cstheme="majorBidi"/>
          <w:spacing w:val="-6"/>
        </w:rPr>
        <w:t>1</w:t>
      </w:r>
      <w:r w:rsidR="00E46538">
        <w:rPr>
          <w:rFonts w:asciiTheme="majorBidi" w:hAnsiTheme="majorBidi" w:cstheme="majorBidi"/>
          <w:spacing w:val="-6"/>
        </w:rPr>
        <w:t>,</w:t>
      </w:r>
      <w:r w:rsidR="005823D6" w:rsidRPr="005823D6">
        <w:rPr>
          <w:rFonts w:asciiTheme="majorBidi" w:hAnsiTheme="majorBidi" w:cstheme="majorBidi" w:hint="cs"/>
          <w:spacing w:val="-6"/>
        </w:rPr>
        <w:t>932</w:t>
      </w:r>
      <w:r w:rsidR="00E46538">
        <w:rPr>
          <w:rFonts w:asciiTheme="majorBidi" w:hAnsiTheme="majorBidi" w:cstheme="majorBidi"/>
          <w:spacing w:val="-6"/>
        </w:rPr>
        <w:t>,</w:t>
      </w:r>
      <w:r w:rsidR="005823D6" w:rsidRPr="005823D6">
        <w:rPr>
          <w:rFonts w:asciiTheme="majorBidi" w:hAnsiTheme="majorBidi" w:cstheme="majorBidi" w:hint="cs"/>
          <w:spacing w:val="-6"/>
        </w:rPr>
        <w:t>830</w:t>
      </w:r>
      <w:r w:rsidR="007F7560" w:rsidRPr="00780BAB">
        <w:rPr>
          <w:rFonts w:asciiTheme="majorBidi" w:hAnsiTheme="majorBidi" w:cstheme="majorBidi"/>
          <w:spacing w:val="-6"/>
        </w:rPr>
        <w:t xml:space="preserve"> </w:t>
      </w:r>
      <w:r w:rsidR="002373CD" w:rsidRPr="00780BAB">
        <w:rPr>
          <w:rFonts w:asciiTheme="majorBidi" w:hAnsiTheme="majorBidi" w:cstheme="majorBidi"/>
          <w:spacing w:val="-4"/>
          <w:cs/>
        </w:rPr>
        <w:t>บาท</w:t>
      </w:r>
      <w:r w:rsidR="00D865BD" w:rsidRPr="00780BAB">
        <w:rPr>
          <w:rFonts w:asciiTheme="majorBidi" w:hAnsiTheme="majorBidi" w:cstheme="majorBidi"/>
          <w:spacing w:val="2"/>
          <w:cs/>
        </w:rPr>
        <w:t>ในขณะเดียวกัน</w:t>
      </w:r>
      <w:r w:rsidR="00145032" w:rsidRPr="002A2A16">
        <w:rPr>
          <w:rFonts w:asciiTheme="majorBidi" w:hAnsiTheme="majorBidi" w:cstheme="majorBidi"/>
          <w:spacing w:val="2"/>
          <w:cs/>
        </w:rPr>
        <w:t>ลดลง</w:t>
      </w:r>
      <w:r w:rsidR="00D865BD" w:rsidRPr="00780BAB">
        <w:rPr>
          <w:rFonts w:asciiTheme="majorBidi" w:hAnsiTheme="majorBidi" w:cstheme="majorBidi"/>
          <w:spacing w:val="2"/>
          <w:cs/>
        </w:rPr>
        <w:t>จากค่าตัดจำหน่ายจำนวน</w:t>
      </w:r>
      <w:bookmarkStart w:id="8" w:name="_Hlk117037949"/>
      <w:r w:rsidR="00DE23DA" w:rsidRPr="00780BAB">
        <w:rPr>
          <w:rFonts w:asciiTheme="majorBidi" w:hAnsiTheme="majorBidi" w:cstheme="majorBidi"/>
          <w:spacing w:val="2"/>
        </w:rPr>
        <w:t xml:space="preserve"> </w:t>
      </w:r>
      <w:bookmarkEnd w:id="8"/>
      <w:r w:rsidR="005823D6" w:rsidRPr="005823D6">
        <w:rPr>
          <w:rFonts w:asciiTheme="majorBidi" w:hAnsiTheme="majorBidi" w:cstheme="majorBidi"/>
          <w:spacing w:val="2"/>
        </w:rPr>
        <w:t>4</w:t>
      </w:r>
      <w:r w:rsidR="002A2A16">
        <w:rPr>
          <w:rFonts w:asciiTheme="majorBidi" w:hAnsiTheme="majorBidi" w:cstheme="majorBidi"/>
          <w:spacing w:val="2"/>
        </w:rPr>
        <w:t>,</w:t>
      </w:r>
      <w:r w:rsidR="005823D6" w:rsidRPr="005823D6">
        <w:rPr>
          <w:rFonts w:asciiTheme="majorBidi" w:hAnsiTheme="majorBidi" w:cstheme="majorBidi"/>
          <w:spacing w:val="2"/>
        </w:rPr>
        <w:t>277</w:t>
      </w:r>
      <w:r w:rsidR="002A2A16">
        <w:rPr>
          <w:rFonts w:asciiTheme="majorBidi" w:hAnsiTheme="majorBidi" w:cstheme="majorBidi"/>
          <w:spacing w:val="2"/>
        </w:rPr>
        <w:t>,</w:t>
      </w:r>
      <w:r w:rsidR="005823D6" w:rsidRPr="005823D6">
        <w:rPr>
          <w:rFonts w:asciiTheme="majorBidi" w:hAnsiTheme="majorBidi" w:cstheme="majorBidi"/>
          <w:spacing w:val="2"/>
        </w:rPr>
        <w:t>956</w:t>
      </w:r>
      <w:r w:rsidR="007F7560" w:rsidRPr="00780BAB">
        <w:rPr>
          <w:rFonts w:asciiTheme="majorBidi" w:hAnsiTheme="majorBidi" w:cstheme="majorBidi"/>
          <w:spacing w:val="-4"/>
        </w:rPr>
        <w:t xml:space="preserve"> </w:t>
      </w:r>
      <w:r w:rsidR="00D865BD" w:rsidRPr="00780BAB">
        <w:rPr>
          <w:rFonts w:asciiTheme="majorBidi" w:hAnsiTheme="majorBidi" w:cstheme="majorBidi"/>
          <w:spacing w:val="2"/>
          <w:cs/>
        </w:rPr>
        <w:t>บาท</w:t>
      </w:r>
    </w:p>
    <w:p w14:paraId="474E312E" w14:textId="0FF0E255" w:rsidR="008334C7" w:rsidRPr="00780BAB" w:rsidRDefault="008334C7" w:rsidP="00855E20">
      <w:pPr>
        <w:adjustRightInd w:val="0"/>
        <w:ind w:left="547" w:right="29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 xml:space="preserve">ณ วันที่ </w:t>
      </w:r>
      <w:r w:rsidR="005823D6" w:rsidRPr="005823D6">
        <w:rPr>
          <w:rFonts w:asciiTheme="majorBidi" w:hAnsiTheme="majorBidi" w:cstheme="majorBidi"/>
          <w:spacing w:val="-8"/>
        </w:rPr>
        <w:t>31</w:t>
      </w:r>
      <w:r w:rsidR="006608A4" w:rsidRPr="00D5235D">
        <w:rPr>
          <w:rFonts w:asciiTheme="majorBidi" w:hAnsiTheme="majorBidi" w:cstheme="majorBidi"/>
          <w:spacing w:val="-8"/>
        </w:rPr>
        <w:t xml:space="preserve"> </w:t>
      </w:r>
      <w:r w:rsidR="006608A4" w:rsidRPr="00D5235D">
        <w:rPr>
          <w:rFonts w:asciiTheme="majorBidi" w:hAnsiTheme="majorBidi" w:cs="Angsana New"/>
          <w:spacing w:val="-8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  <w:spacing w:val="-8"/>
        </w:rPr>
        <w:t>2568</w:t>
      </w:r>
      <w:r w:rsidR="006608A4" w:rsidRPr="00D5235D">
        <w:rPr>
          <w:rFonts w:asciiTheme="majorBidi" w:hAnsiTheme="majorBidi" w:cstheme="majorBidi"/>
          <w:spacing w:val="-8"/>
        </w:rPr>
        <w:t xml:space="preserve"> </w:t>
      </w:r>
      <w:r w:rsidRPr="00780BAB">
        <w:rPr>
          <w:rFonts w:asciiTheme="majorBidi" w:hAnsiTheme="majorBidi" w:cstheme="majorBidi"/>
          <w:cs/>
        </w:rPr>
        <w:t>สินทรัพย์ไม่มีตัวตนอื่นนอกจากค่าความนิยมในงบการเงินเฉพาะกิจการ</w:t>
      </w:r>
      <w:r w:rsidR="00145032" w:rsidRPr="00E46538">
        <w:rPr>
          <w:rFonts w:asciiTheme="majorBidi" w:hAnsiTheme="majorBidi" w:cstheme="majorBidi"/>
          <w:cs/>
        </w:rPr>
        <w:t>เพิ่มขึ้น</w:t>
      </w:r>
      <w:r w:rsidRPr="00780BAB">
        <w:rPr>
          <w:rFonts w:asciiTheme="majorBidi" w:hAnsiTheme="majorBidi" w:cstheme="majorBidi"/>
          <w:cs/>
        </w:rPr>
        <w:t>จำนวน</w:t>
      </w:r>
      <w:r w:rsidR="00DE23DA" w:rsidRPr="00780BAB">
        <w:rPr>
          <w:rFonts w:asciiTheme="majorBidi" w:hAnsiTheme="majorBidi" w:cstheme="majorBidi"/>
        </w:rPr>
        <w:t xml:space="preserve"> </w:t>
      </w:r>
      <w:r w:rsidR="005823D6" w:rsidRPr="005823D6">
        <w:rPr>
          <w:rFonts w:asciiTheme="majorBidi" w:hAnsiTheme="majorBidi" w:cstheme="majorBidi"/>
        </w:rPr>
        <w:t>867</w:t>
      </w:r>
      <w:r w:rsidR="00E46538">
        <w:rPr>
          <w:rFonts w:asciiTheme="majorBidi" w:hAnsiTheme="majorBidi" w:cstheme="majorBidi"/>
        </w:rPr>
        <w:t>,</w:t>
      </w:r>
      <w:r w:rsidR="005823D6" w:rsidRPr="005823D6">
        <w:rPr>
          <w:rFonts w:asciiTheme="majorBidi" w:hAnsiTheme="majorBidi" w:cstheme="majorBidi"/>
        </w:rPr>
        <w:t>507</w:t>
      </w:r>
      <w:r w:rsidRPr="00780BAB">
        <w:rPr>
          <w:rFonts w:asciiTheme="majorBidi" w:hAnsiTheme="majorBidi" w:cstheme="majorBidi"/>
          <w:cs/>
        </w:rPr>
        <w:t xml:space="preserve"> </w:t>
      </w:r>
      <w:r w:rsidR="004954D2" w:rsidRPr="00780BAB">
        <w:rPr>
          <w:rFonts w:asciiTheme="majorBidi" w:hAnsiTheme="majorBidi" w:cstheme="majorBidi"/>
          <w:cs/>
        </w:rPr>
        <w:t xml:space="preserve">บาท </w:t>
      </w:r>
      <w:r w:rsidR="00D865BD" w:rsidRPr="00780BAB">
        <w:rPr>
          <w:rFonts w:asciiTheme="majorBidi" w:hAnsiTheme="majorBidi" w:cstheme="majorBidi"/>
          <w:cs/>
        </w:rPr>
        <w:t>ส่วนใหญ่</w:t>
      </w:r>
      <w:r w:rsidR="00145032" w:rsidRPr="002A2A16">
        <w:rPr>
          <w:rFonts w:asciiTheme="majorBidi" w:hAnsiTheme="majorBidi" w:cstheme="majorBidi"/>
          <w:cs/>
        </w:rPr>
        <w:t>เพิ่มขึ้นเ</w:t>
      </w:r>
      <w:r w:rsidRPr="00780BAB">
        <w:rPr>
          <w:rFonts w:asciiTheme="majorBidi" w:hAnsiTheme="majorBidi" w:cstheme="majorBidi"/>
          <w:cs/>
        </w:rPr>
        <w:t>นื่องจาก</w:t>
      </w:r>
      <w:r w:rsidR="00D865BD" w:rsidRPr="00780BAB">
        <w:rPr>
          <w:rFonts w:asciiTheme="majorBidi" w:hAnsiTheme="majorBidi" w:cstheme="majorBidi"/>
          <w:cs/>
        </w:rPr>
        <w:t>บริษัทรับรู้ค่าใช้จ่ายในการพัฒนาซอฟ</w:t>
      </w:r>
      <w:r w:rsidR="00A617AE" w:rsidRPr="00780BAB">
        <w:rPr>
          <w:rFonts w:asciiTheme="majorBidi" w:hAnsiTheme="majorBidi" w:cstheme="majorBidi"/>
          <w:cs/>
        </w:rPr>
        <w:t>ต์</w:t>
      </w:r>
      <w:r w:rsidR="00D865BD" w:rsidRPr="00780BAB">
        <w:rPr>
          <w:rFonts w:asciiTheme="majorBidi" w:hAnsiTheme="majorBidi" w:cstheme="majorBidi"/>
          <w:cs/>
        </w:rPr>
        <w:t>แวร์เป็น</w:t>
      </w:r>
      <w:r w:rsidR="00D865BD" w:rsidRPr="007C4C61">
        <w:rPr>
          <w:rFonts w:asciiTheme="majorBidi" w:hAnsiTheme="majorBidi" w:cstheme="majorBidi"/>
          <w:spacing w:val="-8"/>
          <w:cs/>
        </w:rPr>
        <w:t>สินทรัพย์ไม่มีตัวตน</w:t>
      </w:r>
      <w:r w:rsidRPr="007C4C61">
        <w:rPr>
          <w:rFonts w:asciiTheme="majorBidi" w:hAnsiTheme="majorBidi" w:cstheme="majorBidi"/>
          <w:spacing w:val="-8"/>
          <w:cs/>
        </w:rPr>
        <w:t>จำนวน</w:t>
      </w:r>
      <w:r w:rsidR="007350A1" w:rsidRPr="007C4C61">
        <w:rPr>
          <w:rFonts w:asciiTheme="majorBidi" w:hAnsiTheme="majorBidi" w:cstheme="majorBidi"/>
          <w:spacing w:val="-8"/>
        </w:rPr>
        <w:t xml:space="preserve"> </w:t>
      </w:r>
      <w:bookmarkStart w:id="9" w:name="_Hlk117037986"/>
      <w:r w:rsidR="005823D6" w:rsidRPr="005823D6">
        <w:rPr>
          <w:rFonts w:asciiTheme="majorBidi" w:hAnsiTheme="majorBidi" w:cstheme="majorBidi"/>
          <w:spacing w:val="-8"/>
        </w:rPr>
        <w:t>3</w:t>
      </w:r>
      <w:r w:rsidR="002A2A16" w:rsidRPr="007C4C61">
        <w:rPr>
          <w:rFonts w:asciiTheme="majorBidi" w:hAnsiTheme="majorBidi" w:cstheme="majorBidi"/>
          <w:spacing w:val="-8"/>
        </w:rPr>
        <w:t>,</w:t>
      </w:r>
      <w:r w:rsidR="005823D6" w:rsidRPr="005823D6">
        <w:rPr>
          <w:rFonts w:asciiTheme="majorBidi" w:hAnsiTheme="majorBidi" w:cstheme="majorBidi"/>
          <w:spacing w:val="-8"/>
        </w:rPr>
        <w:t>574</w:t>
      </w:r>
      <w:r w:rsidR="002A2A16" w:rsidRPr="007C4C61">
        <w:rPr>
          <w:rFonts w:asciiTheme="majorBidi" w:hAnsiTheme="majorBidi" w:cstheme="majorBidi"/>
          <w:spacing w:val="-8"/>
        </w:rPr>
        <w:t>,</w:t>
      </w:r>
      <w:r w:rsidR="005823D6" w:rsidRPr="005823D6">
        <w:rPr>
          <w:rFonts w:asciiTheme="majorBidi" w:hAnsiTheme="majorBidi" w:cstheme="majorBidi"/>
          <w:spacing w:val="-8"/>
        </w:rPr>
        <w:t>480</w:t>
      </w:r>
      <w:r w:rsidRPr="007C4C61">
        <w:rPr>
          <w:rFonts w:asciiTheme="majorBidi" w:hAnsiTheme="majorBidi" w:cstheme="majorBidi"/>
          <w:spacing w:val="-8"/>
        </w:rPr>
        <w:t xml:space="preserve"> </w:t>
      </w:r>
      <w:bookmarkEnd w:id="9"/>
      <w:r w:rsidRPr="007C4C61">
        <w:rPr>
          <w:rFonts w:asciiTheme="majorBidi" w:hAnsiTheme="majorBidi" w:cstheme="majorBidi"/>
          <w:spacing w:val="-8"/>
          <w:cs/>
        </w:rPr>
        <w:t xml:space="preserve">บาท </w:t>
      </w:r>
      <w:r w:rsidR="002373CD" w:rsidRPr="007C4C61">
        <w:rPr>
          <w:rFonts w:asciiTheme="majorBidi" w:hAnsiTheme="majorBidi" w:cstheme="majorBidi"/>
          <w:spacing w:val="-8"/>
          <w:cs/>
        </w:rPr>
        <w:t>และสินทรัพย์ไม่มีตัวตนระหว่างติดตั้งจำนวน</w:t>
      </w:r>
      <w:r w:rsidR="00FC6C2C" w:rsidRPr="007C4C61">
        <w:rPr>
          <w:rFonts w:asciiTheme="majorBidi" w:hAnsiTheme="majorBidi" w:cstheme="majorBidi"/>
          <w:spacing w:val="-8"/>
          <w:cs/>
        </w:rPr>
        <w:t xml:space="preserve"> </w:t>
      </w:r>
      <w:r w:rsidR="005823D6" w:rsidRPr="005823D6">
        <w:rPr>
          <w:rFonts w:asciiTheme="majorBidi" w:hAnsiTheme="majorBidi" w:cstheme="majorBidi"/>
          <w:spacing w:val="-8"/>
        </w:rPr>
        <w:t>1</w:t>
      </w:r>
      <w:r w:rsidR="002A2A16" w:rsidRPr="007C4C61">
        <w:rPr>
          <w:rFonts w:asciiTheme="majorBidi" w:hAnsiTheme="majorBidi" w:cstheme="majorBidi"/>
          <w:spacing w:val="-8"/>
        </w:rPr>
        <w:t>,</w:t>
      </w:r>
      <w:r w:rsidR="005823D6" w:rsidRPr="005823D6">
        <w:rPr>
          <w:rFonts w:asciiTheme="majorBidi" w:hAnsiTheme="majorBidi" w:cstheme="majorBidi"/>
          <w:spacing w:val="-8"/>
        </w:rPr>
        <w:t>386</w:t>
      </w:r>
      <w:r w:rsidR="002A2A16" w:rsidRPr="007C4C61">
        <w:rPr>
          <w:rFonts w:asciiTheme="majorBidi" w:hAnsiTheme="majorBidi" w:cstheme="majorBidi"/>
          <w:spacing w:val="-8"/>
        </w:rPr>
        <w:t>,</w:t>
      </w:r>
      <w:r w:rsidR="005823D6" w:rsidRPr="005823D6">
        <w:rPr>
          <w:rFonts w:asciiTheme="majorBidi" w:hAnsiTheme="majorBidi" w:cstheme="majorBidi"/>
          <w:spacing w:val="-8"/>
        </w:rPr>
        <w:t>188</w:t>
      </w:r>
      <w:r w:rsidR="007F7560" w:rsidRPr="007C4C61">
        <w:rPr>
          <w:rFonts w:asciiTheme="majorBidi" w:hAnsiTheme="majorBidi" w:cstheme="majorBidi"/>
          <w:spacing w:val="-8"/>
        </w:rPr>
        <w:t xml:space="preserve">  </w:t>
      </w:r>
      <w:r w:rsidR="002373CD" w:rsidRPr="00780BAB">
        <w:rPr>
          <w:rFonts w:asciiTheme="majorBidi" w:hAnsiTheme="majorBidi" w:cstheme="majorBidi"/>
          <w:cs/>
        </w:rPr>
        <w:t>บาท</w:t>
      </w:r>
      <w:r w:rsidR="003D555C" w:rsidRPr="00780BAB">
        <w:rPr>
          <w:rFonts w:asciiTheme="majorBidi" w:hAnsiTheme="majorBidi" w:cstheme="majorBidi"/>
          <w:cs/>
        </w:rPr>
        <w:t xml:space="preserve"> </w:t>
      </w:r>
      <w:r w:rsidRPr="00780BAB">
        <w:rPr>
          <w:rFonts w:asciiTheme="majorBidi" w:hAnsiTheme="majorBidi" w:cstheme="majorBidi"/>
          <w:cs/>
        </w:rPr>
        <w:t>ในขณะเดียวกัน</w:t>
      </w:r>
      <w:r w:rsidR="00145032" w:rsidRPr="002A2A16">
        <w:rPr>
          <w:rFonts w:asciiTheme="majorBidi" w:hAnsiTheme="majorBidi" w:cstheme="majorBidi"/>
          <w:cs/>
        </w:rPr>
        <w:t>ลดลง</w:t>
      </w:r>
      <w:r w:rsidRPr="00780BAB">
        <w:rPr>
          <w:rFonts w:asciiTheme="majorBidi" w:hAnsiTheme="majorBidi" w:cstheme="majorBidi"/>
          <w:cs/>
        </w:rPr>
        <w:t>จากค่าตัดจำหน่ายจำนวน</w:t>
      </w:r>
      <w:r w:rsidR="00DE23DA" w:rsidRPr="00780BAB">
        <w:rPr>
          <w:rFonts w:asciiTheme="majorBidi" w:hAnsiTheme="majorBidi" w:cstheme="majorBidi"/>
        </w:rPr>
        <w:t xml:space="preserve"> </w:t>
      </w:r>
      <w:r w:rsidR="005823D6" w:rsidRPr="005823D6">
        <w:rPr>
          <w:rFonts w:asciiTheme="majorBidi" w:hAnsiTheme="majorBidi" w:cstheme="majorBidi"/>
        </w:rPr>
        <w:t>4</w:t>
      </w:r>
      <w:r w:rsidR="002A2A16">
        <w:rPr>
          <w:rFonts w:asciiTheme="majorBidi" w:hAnsiTheme="majorBidi" w:cstheme="majorBidi"/>
        </w:rPr>
        <w:t>,</w:t>
      </w:r>
      <w:r w:rsidR="005823D6" w:rsidRPr="005823D6">
        <w:rPr>
          <w:rFonts w:asciiTheme="majorBidi" w:hAnsiTheme="majorBidi" w:cstheme="majorBidi"/>
        </w:rPr>
        <w:t>093</w:t>
      </w:r>
      <w:r w:rsidR="002A2A16">
        <w:rPr>
          <w:rFonts w:asciiTheme="majorBidi" w:hAnsiTheme="majorBidi" w:cstheme="majorBidi"/>
        </w:rPr>
        <w:t>,</w:t>
      </w:r>
      <w:r w:rsidR="005823D6" w:rsidRPr="005823D6">
        <w:rPr>
          <w:rFonts w:asciiTheme="majorBidi" w:hAnsiTheme="majorBidi" w:cstheme="majorBidi"/>
        </w:rPr>
        <w:t>161</w:t>
      </w:r>
      <w:r w:rsidR="007F7560" w:rsidRPr="00780BAB">
        <w:rPr>
          <w:rFonts w:asciiTheme="majorBidi" w:hAnsiTheme="majorBidi" w:cstheme="majorBidi"/>
          <w:cs/>
        </w:rPr>
        <w:t xml:space="preserve"> </w:t>
      </w:r>
      <w:r w:rsidRPr="00780BAB">
        <w:rPr>
          <w:rFonts w:asciiTheme="majorBidi" w:hAnsiTheme="majorBidi" w:cstheme="majorBidi"/>
          <w:cs/>
        </w:rPr>
        <w:t>บาท</w:t>
      </w:r>
    </w:p>
    <w:p w14:paraId="00AC0F0D" w14:textId="77777777" w:rsidR="00901AD8" w:rsidRDefault="00901AD8">
      <w:pPr>
        <w:rPr>
          <w:rFonts w:asciiTheme="majorBidi" w:hAnsiTheme="majorBidi" w:cstheme="majorBidi"/>
          <w:b/>
          <w:bCs/>
          <w:cs/>
          <w:lang w:eastAsia="x-none"/>
        </w:rPr>
      </w:pPr>
      <w:bookmarkStart w:id="10" w:name="_Hlk71245868"/>
      <w:r>
        <w:rPr>
          <w:rFonts w:asciiTheme="majorBidi" w:hAnsiTheme="majorBidi" w:cstheme="majorBidi"/>
          <w:b/>
          <w:bCs/>
          <w:cs/>
        </w:rPr>
        <w:br w:type="page"/>
      </w:r>
    </w:p>
    <w:p w14:paraId="1DC18E1A" w14:textId="6189DB39" w:rsidR="00E853F7" w:rsidRPr="00780BAB" w:rsidRDefault="00E853F7" w:rsidP="006376D2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left" w:pos="-284"/>
          <w:tab w:val="left" w:pos="540"/>
        </w:tabs>
        <w:spacing w:before="360"/>
        <w:ind w:left="547" w:right="29" w:hanging="547"/>
        <w:rPr>
          <w:rFonts w:asciiTheme="majorBidi" w:hAnsiTheme="majorBidi" w:cstheme="majorBidi"/>
          <w:b/>
          <w:bCs/>
          <w:lang w:val="en-US"/>
        </w:rPr>
      </w:pPr>
      <w:r w:rsidRPr="00780BAB">
        <w:rPr>
          <w:rFonts w:asciiTheme="majorBidi" w:hAnsiTheme="majorBidi" w:cstheme="majorBidi"/>
          <w:b/>
          <w:bCs/>
          <w:cs/>
          <w:lang w:val="en-US"/>
        </w:rPr>
        <w:lastRenderedPageBreak/>
        <w:t>สินทรัพย์ไม่หมุนเวียนอื่น</w:t>
      </w:r>
    </w:p>
    <w:p w14:paraId="25752D80" w14:textId="501E0EAB" w:rsidR="00E853F7" w:rsidRPr="00780BAB" w:rsidRDefault="00E853F7" w:rsidP="007F0F68">
      <w:pPr>
        <w:ind w:left="540" w:right="277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 xml:space="preserve">สินทรัพย์ไม่หมุนเวียนอื่น </w:t>
      </w:r>
      <w:r w:rsidR="0030681E" w:rsidRPr="00780BAB">
        <w:rPr>
          <w:rFonts w:asciiTheme="majorBidi" w:hAnsiTheme="majorBidi" w:cstheme="majorBidi"/>
          <w:spacing w:val="-6"/>
          <w:cs/>
        </w:rPr>
        <w:t xml:space="preserve">ณ วันที่ </w:t>
      </w:r>
      <w:r w:rsidR="005823D6" w:rsidRPr="005823D6">
        <w:rPr>
          <w:rFonts w:asciiTheme="majorBidi" w:hAnsiTheme="majorBidi" w:cstheme="majorBidi"/>
          <w:spacing w:val="-8"/>
        </w:rPr>
        <w:t>31</w:t>
      </w:r>
      <w:r w:rsidR="006608A4" w:rsidRPr="00D5235D">
        <w:rPr>
          <w:rFonts w:asciiTheme="majorBidi" w:hAnsiTheme="majorBidi" w:cstheme="majorBidi"/>
          <w:spacing w:val="-8"/>
        </w:rPr>
        <w:t xml:space="preserve"> </w:t>
      </w:r>
      <w:r w:rsidR="006608A4" w:rsidRPr="00D5235D">
        <w:rPr>
          <w:rFonts w:asciiTheme="majorBidi" w:hAnsiTheme="majorBidi" w:cs="Angsana New"/>
          <w:spacing w:val="-8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  <w:spacing w:val="-8"/>
        </w:rPr>
        <w:t>2568</w:t>
      </w:r>
      <w:r w:rsidR="006608A4" w:rsidRPr="00D5235D">
        <w:rPr>
          <w:rFonts w:asciiTheme="majorBidi" w:hAnsiTheme="majorBidi" w:cstheme="majorBidi"/>
          <w:spacing w:val="-8"/>
        </w:rPr>
        <w:t xml:space="preserve"> </w:t>
      </w:r>
      <w:r w:rsidR="0030681E" w:rsidRPr="00780BAB">
        <w:rPr>
          <w:rFonts w:asciiTheme="majorBidi" w:hAnsiTheme="majorBidi" w:cstheme="majorBidi"/>
          <w:spacing w:val="-6"/>
          <w:cs/>
        </w:rPr>
        <w:t xml:space="preserve">และวันที่ </w:t>
      </w:r>
      <w:r w:rsidR="005823D6" w:rsidRPr="005823D6">
        <w:rPr>
          <w:rFonts w:asciiTheme="majorBidi" w:hAnsiTheme="majorBidi" w:cstheme="majorBidi"/>
          <w:spacing w:val="-6"/>
        </w:rPr>
        <w:t>31</w:t>
      </w:r>
      <w:r w:rsidR="0030681E" w:rsidRPr="00780BAB">
        <w:rPr>
          <w:rFonts w:asciiTheme="majorBidi" w:hAnsiTheme="majorBidi" w:cstheme="majorBidi"/>
          <w:spacing w:val="-6"/>
        </w:rPr>
        <w:t xml:space="preserve"> </w:t>
      </w:r>
      <w:r w:rsidR="0030681E" w:rsidRPr="00780BAB">
        <w:rPr>
          <w:rFonts w:asciiTheme="majorBidi" w:hAnsiTheme="majorBidi" w:cstheme="majorBidi"/>
          <w:spacing w:val="-6"/>
          <w:cs/>
        </w:rPr>
        <w:t xml:space="preserve">ธันวาคม </w:t>
      </w:r>
      <w:r w:rsidR="005823D6" w:rsidRPr="005823D6">
        <w:rPr>
          <w:rFonts w:asciiTheme="majorBidi" w:hAnsiTheme="majorBidi" w:cstheme="majorBidi"/>
          <w:spacing w:val="-6"/>
        </w:rPr>
        <w:t>256</w:t>
      </w:r>
      <w:r w:rsidR="005823D6" w:rsidRPr="005823D6">
        <w:rPr>
          <w:rFonts w:asciiTheme="majorBidi" w:eastAsiaTheme="minorEastAsia" w:hAnsiTheme="majorBidi" w:cstheme="majorBidi"/>
          <w:spacing w:val="-6"/>
          <w:lang w:eastAsia="ja-JP"/>
        </w:rPr>
        <w:t>7</w:t>
      </w:r>
      <w:r w:rsidR="0030681E" w:rsidRPr="00780BAB">
        <w:rPr>
          <w:rFonts w:asciiTheme="majorBidi" w:hAnsiTheme="majorBidi" w:cstheme="majorBidi"/>
          <w:spacing w:val="-6"/>
        </w:rPr>
        <w:t xml:space="preserve"> </w:t>
      </w:r>
      <w:r w:rsidRPr="00780BAB">
        <w:rPr>
          <w:rFonts w:asciiTheme="majorBidi" w:hAnsiTheme="majorBidi" w:cstheme="majorBidi"/>
          <w:cs/>
        </w:rPr>
        <w:t>ประกอบด้วย</w:t>
      </w:r>
    </w:p>
    <w:tbl>
      <w:tblPr>
        <w:tblW w:w="882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5"/>
        <w:gridCol w:w="1052"/>
        <w:gridCol w:w="180"/>
        <w:gridCol w:w="1053"/>
        <w:gridCol w:w="180"/>
        <w:gridCol w:w="1135"/>
        <w:gridCol w:w="180"/>
        <w:gridCol w:w="1044"/>
      </w:tblGrid>
      <w:tr w:rsidR="00EF100B" w:rsidRPr="00780BAB" w14:paraId="0A1EBE45" w14:textId="77777777" w:rsidTr="00E102E4">
        <w:trPr>
          <w:cantSplit/>
          <w:tblHeader/>
        </w:trPr>
        <w:tc>
          <w:tcPr>
            <w:tcW w:w="4005" w:type="dxa"/>
          </w:tcPr>
          <w:p w14:paraId="1B5F47DE" w14:textId="77777777" w:rsidR="00103FBF" w:rsidRPr="00780BAB" w:rsidRDefault="00103FBF" w:rsidP="00EF42D5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85" w:type="dxa"/>
            <w:gridSpan w:val="3"/>
          </w:tcPr>
          <w:p w14:paraId="3154C440" w14:textId="77777777" w:rsidR="00103FBF" w:rsidRPr="00780BAB" w:rsidRDefault="00103FBF" w:rsidP="00EF42D5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BF9925C" w14:textId="77777777" w:rsidR="00103FBF" w:rsidRPr="00780BAB" w:rsidRDefault="00103FBF" w:rsidP="00EF42D5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9" w:type="dxa"/>
            <w:gridSpan w:val="3"/>
          </w:tcPr>
          <w:p w14:paraId="5070955C" w14:textId="77777777" w:rsidR="00103FBF" w:rsidRPr="00780BAB" w:rsidRDefault="00103FBF" w:rsidP="00103FBF">
            <w:pPr>
              <w:ind w:left="-9" w:right="-1050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EF100B" w:rsidRPr="00780BAB" w14:paraId="1C8DF298" w14:textId="77777777" w:rsidTr="00E102E4">
        <w:trPr>
          <w:cantSplit/>
          <w:tblHeader/>
        </w:trPr>
        <w:tc>
          <w:tcPr>
            <w:tcW w:w="4005" w:type="dxa"/>
          </w:tcPr>
          <w:p w14:paraId="58761A5B" w14:textId="77777777" w:rsidR="00E853F7" w:rsidRPr="00780BAB" w:rsidRDefault="00E853F7" w:rsidP="00EF42D5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85" w:type="dxa"/>
            <w:gridSpan w:val="3"/>
            <w:hideMark/>
          </w:tcPr>
          <w:p w14:paraId="45DE053A" w14:textId="77777777" w:rsidR="00E853F7" w:rsidRPr="00780BAB" w:rsidRDefault="00E853F7" w:rsidP="00EF42D5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17B58AF" w14:textId="77777777" w:rsidR="00E853F7" w:rsidRPr="00780BAB" w:rsidRDefault="00E853F7" w:rsidP="00EF42D5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9" w:type="dxa"/>
            <w:gridSpan w:val="3"/>
            <w:hideMark/>
          </w:tcPr>
          <w:p w14:paraId="240630E1" w14:textId="77777777" w:rsidR="00E853F7" w:rsidRPr="00780BAB" w:rsidRDefault="00E853F7" w:rsidP="00EF42D5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1F8D" w:rsidRPr="00780BAB" w14:paraId="6B0301E8" w14:textId="77777777" w:rsidTr="00E102E4">
        <w:trPr>
          <w:cantSplit/>
          <w:tblHeader/>
        </w:trPr>
        <w:tc>
          <w:tcPr>
            <w:tcW w:w="4005" w:type="dxa"/>
          </w:tcPr>
          <w:p w14:paraId="0CA0764E" w14:textId="77777777" w:rsidR="00B71F8D" w:rsidRPr="00780BAB" w:rsidRDefault="00B71F8D" w:rsidP="00B71F8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hideMark/>
          </w:tcPr>
          <w:p w14:paraId="6F1D4928" w14:textId="218CC7CF" w:rsidR="00B71F8D" w:rsidRPr="00D5235D" w:rsidRDefault="005823D6" w:rsidP="00B71F8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71F8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71F8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02E753F3" w14:textId="38A05B93" w:rsidR="00B71F8D" w:rsidRPr="00780BAB" w:rsidRDefault="005823D6" w:rsidP="00B71F8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7F8C3AEF" w14:textId="77777777" w:rsidR="00B71F8D" w:rsidRPr="00780BAB" w:rsidRDefault="00B71F8D" w:rsidP="00B71F8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hideMark/>
          </w:tcPr>
          <w:p w14:paraId="0DA7C651" w14:textId="36B7B66D" w:rsidR="00B71F8D" w:rsidRPr="00D5235D" w:rsidRDefault="005823D6" w:rsidP="00B71F8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71F8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71F8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CAFECBD" w14:textId="74644DDC" w:rsidR="00B71F8D" w:rsidRPr="00780BAB" w:rsidRDefault="005823D6" w:rsidP="00B71F8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7419C91A" w14:textId="77777777" w:rsidR="00B71F8D" w:rsidRPr="00780BAB" w:rsidRDefault="00B71F8D" w:rsidP="00B71F8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hideMark/>
          </w:tcPr>
          <w:p w14:paraId="162EBA28" w14:textId="29CF4490" w:rsidR="00B71F8D" w:rsidRPr="00D5235D" w:rsidRDefault="005823D6" w:rsidP="00B71F8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71F8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71F8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1C44DE5D" w14:textId="600AE58B" w:rsidR="00B71F8D" w:rsidRPr="00780BAB" w:rsidRDefault="005823D6" w:rsidP="00B71F8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19134943" w14:textId="77777777" w:rsidR="00B71F8D" w:rsidRPr="00780BAB" w:rsidRDefault="00B71F8D" w:rsidP="00B71F8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14:paraId="511A3B8B" w14:textId="23AE93D2" w:rsidR="00B71F8D" w:rsidRPr="00D5235D" w:rsidRDefault="005823D6" w:rsidP="00B71F8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71F8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71F8D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B0C897B" w14:textId="2F7632A6" w:rsidR="00B71F8D" w:rsidRPr="00780BAB" w:rsidRDefault="005823D6" w:rsidP="00B71F8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DD5437" w:rsidRPr="00780BAB" w14:paraId="5DF7FE5D" w14:textId="77777777" w:rsidTr="00DC0D1D">
        <w:trPr>
          <w:cantSplit/>
          <w:trHeight w:val="243"/>
        </w:trPr>
        <w:tc>
          <w:tcPr>
            <w:tcW w:w="4005" w:type="dxa"/>
            <w:hideMark/>
          </w:tcPr>
          <w:p w14:paraId="6D6D1365" w14:textId="1846E6D8" w:rsidR="00DD5437" w:rsidRPr="00780BAB" w:rsidRDefault="00DD5437" w:rsidP="00DD5437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ภาษีเงินได้ถูกหัก ณ ที่จ่ายเกิน 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</w:tcPr>
          <w:p w14:paraId="0C8DFC1C" w14:textId="211A4D26" w:rsidR="00DD5437" w:rsidRPr="00780BAB" w:rsidRDefault="005823D6" w:rsidP="00DD5437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A2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566</w:t>
            </w:r>
            <w:r w:rsidR="002A2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881</w:t>
            </w:r>
          </w:p>
        </w:tc>
        <w:tc>
          <w:tcPr>
            <w:tcW w:w="180" w:type="dxa"/>
            <w:vAlign w:val="bottom"/>
          </w:tcPr>
          <w:p w14:paraId="3E0D7FBC" w14:textId="77777777" w:rsidR="00DD5437" w:rsidRPr="00780BAB" w:rsidRDefault="00DD5437" w:rsidP="00DD5437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26EA26AA" w14:textId="665C4E23" w:rsidR="00DD5437" w:rsidRPr="00780BAB" w:rsidRDefault="005823D6" w:rsidP="00DD5437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DD5437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171</w:t>
            </w:r>
            <w:r w:rsidR="00DD5437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065</w:t>
            </w:r>
          </w:p>
        </w:tc>
        <w:tc>
          <w:tcPr>
            <w:tcW w:w="180" w:type="dxa"/>
            <w:vAlign w:val="bottom"/>
          </w:tcPr>
          <w:p w14:paraId="7FDA19A7" w14:textId="77777777" w:rsidR="00DD5437" w:rsidRPr="00780BAB" w:rsidRDefault="00DD5437" w:rsidP="00DD5437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709F6" w14:textId="320DA114" w:rsidR="00DD5437" w:rsidRPr="00780BAB" w:rsidRDefault="005823D6" w:rsidP="00DD5437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A2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927</w:t>
            </w:r>
            <w:r w:rsidR="002A2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80" w:type="dxa"/>
            <w:vAlign w:val="bottom"/>
          </w:tcPr>
          <w:p w14:paraId="27E60A98" w14:textId="77777777" w:rsidR="00DD5437" w:rsidRPr="00780BAB" w:rsidRDefault="00DD5437" w:rsidP="00DD5437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1362C" w14:textId="5B662F7C" w:rsidR="00DD5437" w:rsidRPr="00780BAB" w:rsidRDefault="005823D6" w:rsidP="00DD5437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D5437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531</w:t>
            </w:r>
            <w:r w:rsidR="00DD5437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634</w:t>
            </w:r>
          </w:p>
        </w:tc>
      </w:tr>
      <w:tr w:rsidR="00DD5437" w:rsidRPr="00780BAB" w14:paraId="3DE73C15" w14:textId="77777777" w:rsidTr="007A2127">
        <w:trPr>
          <w:cantSplit/>
          <w:trHeight w:val="225"/>
        </w:trPr>
        <w:tc>
          <w:tcPr>
            <w:tcW w:w="4005" w:type="dxa"/>
          </w:tcPr>
          <w:p w14:paraId="0DE62176" w14:textId="27CDF471" w:rsidR="00DD5437" w:rsidRPr="00780BAB" w:rsidRDefault="00DD5437" w:rsidP="00DD5437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ค่าใช้จ่ายจ่ายล่วงหน้าที่เกิน 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</w:tcPr>
          <w:p w14:paraId="509E6004" w14:textId="048D1787" w:rsidR="00DD5437" w:rsidRPr="00780BAB" w:rsidRDefault="00E611A8" w:rsidP="00DD5437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="002A2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180" w:type="dxa"/>
            <w:vAlign w:val="bottom"/>
          </w:tcPr>
          <w:p w14:paraId="66D6637A" w14:textId="77777777" w:rsidR="00DD5437" w:rsidRPr="00780BAB" w:rsidRDefault="00DD5437" w:rsidP="00DD5437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49B319FC" w14:textId="09BC2561" w:rsidR="00DD5437" w:rsidRPr="00780BAB" w:rsidRDefault="00E611A8" w:rsidP="00DD5437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5823D6" w:rsidRPr="005823D6">
              <w:rPr>
                <w:rFonts w:ascii="Angsana New" w:hAnsi="Angsana New" w:cs="Angsana New"/>
                <w:sz w:val="28"/>
                <w:szCs w:val="28"/>
              </w:rPr>
              <w:t>683</w:t>
            </w:r>
            <w:r w:rsidR="00DD5437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823D6" w:rsidRPr="005823D6">
              <w:rPr>
                <w:rFonts w:ascii="Angsana New" w:hAnsi="Angsana New" w:cs="Angsana New"/>
                <w:sz w:val="28"/>
                <w:szCs w:val="28"/>
              </w:rPr>
              <w:t>031</w:t>
            </w:r>
          </w:p>
        </w:tc>
        <w:tc>
          <w:tcPr>
            <w:tcW w:w="180" w:type="dxa"/>
            <w:vAlign w:val="bottom"/>
          </w:tcPr>
          <w:p w14:paraId="76F8AA24" w14:textId="77777777" w:rsidR="00DD5437" w:rsidRPr="00780BAB" w:rsidRDefault="00DD5437" w:rsidP="00DD5437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41FDD" w14:textId="3CE2DF5F" w:rsidR="00DD5437" w:rsidRPr="00780BAB" w:rsidRDefault="00E611A8" w:rsidP="00DD5437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="002A2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180" w:type="dxa"/>
            <w:vAlign w:val="bottom"/>
          </w:tcPr>
          <w:p w14:paraId="7F6733A1" w14:textId="77777777" w:rsidR="00DD5437" w:rsidRPr="00780BAB" w:rsidRDefault="00DD5437" w:rsidP="00DD5437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4993B" w14:textId="280A3F9E" w:rsidR="00DD5437" w:rsidRPr="00780BAB" w:rsidRDefault="00473122" w:rsidP="00DD5437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5823D6" w:rsidRPr="005823D6">
              <w:rPr>
                <w:rFonts w:ascii="Angsana New" w:hAnsi="Angsana New" w:cs="Angsana New"/>
                <w:sz w:val="28"/>
                <w:szCs w:val="28"/>
              </w:rPr>
              <w:t>683</w:t>
            </w:r>
            <w:r w:rsidR="00DD5437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823D6" w:rsidRPr="005823D6">
              <w:rPr>
                <w:rFonts w:ascii="Angsana New" w:hAnsi="Angsana New" w:cs="Angsana New"/>
                <w:sz w:val="28"/>
                <w:szCs w:val="28"/>
              </w:rPr>
              <w:t>031</w:t>
            </w:r>
          </w:p>
        </w:tc>
      </w:tr>
      <w:tr w:rsidR="00DD5437" w:rsidRPr="00780BAB" w14:paraId="7797545A" w14:textId="77777777" w:rsidTr="002F7263">
        <w:trPr>
          <w:cantSplit/>
        </w:trPr>
        <w:tc>
          <w:tcPr>
            <w:tcW w:w="4005" w:type="dxa"/>
          </w:tcPr>
          <w:p w14:paraId="6AF8CEB0" w14:textId="77777777" w:rsidR="00DD5437" w:rsidRPr="00780BAB" w:rsidRDefault="00DD5437" w:rsidP="00DD5437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052" w:type="dxa"/>
            <w:vAlign w:val="bottom"/>
          </w:tcPr>
          <w:p w14:paraId="661E26B4" w14:textId="61B79D13" w:rsidR="00DD5437" w:rsidRPr="00780BAB" w:rsidRDefault="005823D6" w:rsidP="00DD5437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A2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686</w:t>
            </w:r>
            <w:r w:rsidR="002A2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180" w:type="dxa"/>
            <w:vAlign w:val="bottom"/>
          </w:tcPr>
          <w:p w14:paraId="2DBFAF78" w14:textId="77777777" w:rsidR="00DD5437" w:rsidRPr="00780BAB" w:rsidRDefault="00DD5437" w:rsidP="00DD5437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2DBB4D89" w14:textId="4331F728" w:rsidR="00DD5437" w:rsidRPr="00780BAB" w:rsidRDefault="005823D6" w:rsidP="00DD5437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D5437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648</w:t>
            </w:r>
            <w:r w:rsidR="00DD5437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339</w:t>
            </w:r>
          </w:p>
        </w:tc>
        <w:tc>
          <w:tcPr>
            <w:tcW w:w="180" w:type="dxa"/>
            <w:vAlign w:val="bottom"/>
          </w:tcPr>
          <w:p w14:paraId="059A4A6E" w14:textId="77777777" w:rsidR="00DD5437" w:rsidRPr="00780BAB" w:rsidRDefault="00DD5437" w:rsidP="00DD5437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60048" w14:textId="3E18D66C" w:rsidR="00DD5437" w:rsidRPr="00780BAB" w:rsidRDefault="005823D6" w:rsidP="00DD5437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A2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685</w:t>
            </w:r>
            <w:r w:rsidR="002A2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80" w:type="dxa"/>
            <w:vAlign w:val="bottom"/>
          </w:tcPr>
          <w:p w14:paraId="4BE584F9" w14:textId="77777777" w:rsidR="00DD5437" w:rsidRPr="00780BAB" w:rsidRDefault="00DD5437" w:rsidP="00DD5437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B34DA" w14:textId="448039FA" w:rsidR="00DD5437" w:rsidRPr="00780BAB" w:rsidRDefault="005823D6" w:rsidP="00DD5437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D5437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647</w:t>
            </w:r>
            <w:r w:rsidR="00DD5437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140</w:t>
            </w:r>
          </w:p>
        </w:tc>
      </w:tr>
      <w:tr w:rsidR="00DD5437" w:rsidRPr="00780BAB" w14:paraId="1FFD268B" w14:textId="77777777" w:rsidTr="00952481">
        <w:trPr>
          <w:cantSplit/>
          <w:trHeight w:val="287"/>
        </w:trPr>
        <w:tc>
          <w:tcPr>
            <w:tcW w:w="4005" w:type="dxa"/>
            <w:shd w:val="clear" w:color="auto" w:fill="auto"/>
            <w:hideMark/>
          </w:tcPr>
          <w:p w14:paraId="038BF3A4" w14:textId="77777777" w:rsidR="00DD5437" w:rsidRPr="00780BAB" w:rsidRDefault="00DD5437" w:rsidP="00DD5437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0E8045" w14:textId="06222D8F" w:rsidR="00DD5437" w:rsidRPr="00780BAB" w:rsidRDefault="005823D6" w:rsidP="00DD5437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A2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603</w:t>
            </w:r>
            <w:r w:rsidR="002A2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5B988D" w14:textId="77777777" w:rsidR="00DD5437" w:rsidRPr="00780BAB" w:rsidRDefault="00DD5437" w:rsidP="00DD5437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F84FFB" w14:textId="1AD541A3" w:rsidR="00DD5437" w:rsidRPr="00780BAB" w:rsidRDefault="005823D6" w:rsidP="00DD5437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cs="Angsana New"/>
                <w:sz w:val="28"/>
                <w:szCs w:val="28"/>
              </w:rPr>
              <w:t>4</w:t>
            </w:r>
            <w:r w:rsidR="00DD5437" w:rsidRPr="003B01B8">
              <w:rPr>
                <w:rFonts w:cs="Angsana New"/>
                <w:sz w:val="28"/>
                <w:szCs w:val="28"/>
              </w:rPr>
              <w:t>,</w:t>
            </w:r>
            <w:r w:rsidRPr="005823D6">
              <w:rPr>
                <w:rFonts w:cs="Angsana New"/>
                <w:sz w:val="28"/>
                <w:szCs w:val="28"/>
              </w:rPr>
              <w:t>502</w:t>
            </w:r>
            <w:r w:rsidR="00DD5437" w:rsidRPr="003B01B8">
              <w:rPr>
                <w:rFonts w:cs="Angsana New"/>
                <w:sz w:val="28"/>
                <w:szCs w:val="28"/>
              </w:rPr>
              <w:t>,</w:t>
            </w:r>
            <w:r w:rsidRPr="005823D6">
              <w:rPr>
                <w:rFonts w:cs="Angsana New"/>
                <w:sz w:val="28"/>
                <w:szCs w:val="28"/>
              </w:rPr>
              <w:t>435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214C90" w14:textId="77777777" w:rsidR="00DD5437" w:rsidRPr="00780BAB" w:rsidRDefault="00DD5437" w:rsidP="00DD5437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831E3B" w14:textId="2B76F6BD" w:rsidR="00DD5437" w:rsidRPr="00780BAB" w:rsidRDefault="005823D6" w:rsidP="00DD5437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A2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963</w:t>
            </w:r>
            <w:r w:rsidR="002A2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2BA941" w14:textId="77777777" w:rsidR="00DD5437" w:rsidRPr="00780BAB" w:rsidRDefault="00DD5437" w:rsidP="00DD5437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090B24" w14:textId="3CE269CB" w:rsidR="00DD5437" w:rsidRPr="00780BAB" w:rsidRDefault="005823D6" w:rsidP="00DD5437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cs="Angsana New"/>
                <w:sz w:val="28"/>
                <w:szCs w:val="28"/>
              </w:rPr>
              <w:t>3</w:t>
            </w:r>
            <w:r w:rsidR="00DD5437" w:rsidRPr="003B01B8">
              <w:rPr>
                <w:rFonts w:cs="Angsana New"/>
                <w:sz w:val="28"/>
                <w:szCs w:val="28"/>
              </w:rPr>
              <w:t>,</w:t>
            </w:r>
            <w:r w:rsidRPr="005823D6">
              <w:rPr>
                <w:rFonts w:cs="Angsana New"/>
                <w:sz w:val="28"/>
                <w:szCs w:val="28"/>
              </w:rPr>
              <w:t>861</w:t>
            </w:r>
            <w:r w:rsidR="00DD5437" w:rsidRPr="003B01B8">
              <w:rPr>
                <w:rFonts w:cs="Angsana New"/>
                <w:sz w:val="28"/>
                <w:szCs w:val="28"/>
              </w:rPr>
              <w:t>,</w:t>
            </w:r>
            <w:r w:rsidRPr="005823D6">
              <w:rPr>
                <w:rFonts w:cs="Angsana New"/>
                <w:sz w:val="28"/>
                <w:szCs w:val="28"/>
              </w:rPr>
              <w:t>805</w:t>
            </w:r>
          </w:p>
        </w:tc>
      </w:tr>
    </w:tbl>
    <w:bookmarkEnd w:id="10"/>
    <w:p w14:paraId="4DBC5A64" w14:textId="77777777" w:rsidR="00014E0E" w:rsidRPr="00780BAB" w:rsidRDefault="00D8626D" w:rsidP="006376D2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  <w:spacing w:val="-4"/>
        </w:rPr>
      </w:pPr>
      <w:r w:rsidRPr="00780BAB">
        <w:rPr>
          <w:rFonts w:asciiTheme="majorBidi" w:hAnsiTheme="majorBidi" w:cstheme="majorBidi"/>
          <w:b/>
          <w:bCs/>
          <w:cs/>
        </w:rPr>
        <w:t>เจ้าหนี้การค้าและเจ้าหนี้</w:t>
      </w:r>
      <w:r w:rsidR="0081508A" w:rsidRPr="00780BAB">
        <w:rPr>
          <w:rFonts w:asciiTheme="majorBidi" w:hAnsiTheme="majorBidi" w:cstheme="majorBidi"/>
          <w:b/>
          <w:bCs/>
          <w:cs/>
        </w:rPr>
        <w:t>หมุนเวียน</w:t>
      </w:r>
      <w:r w:rsidRPr="00780BAB">
        <w:rPr>
          <w:rFonts w:asciiTheme="majorBidi" w:hAnsiTheme="majorBidi" w:cstheme="majorBidi"/>
          <w:b/>
          <w:bCs/>
          <w:cs/>
        </w:rPr>
        <w:t>อื่น</w:t>
      </w:r>
    </w:p>
    <w:p w14:paraId="4DE49B80" w14:textId="33994033" w:rsidR="0081508A" w:rsidRPr="00780BAB" w:rsidRDefault="0081508A" w:rsidP="00E102E4">
      <w:pPr>
        <w:ind w:left="540" w:right="2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 xml:space="preserve">เจ้าหนี้การค้าและเจ้าหนี้หมุนเวียนอื่น </w:t>
      </w:r>
      <w:r w:rsidR="0030681E" w:rsidRPr="00780BAB">
        <w:rPr>
          <w:rFonts w:asciiTheme="majorBidi" w:hAnsiTheme="majorBidi" w:cstheme="majorBidi"/>
          <w:spacing w:val="-6"/>
          <w:cs/>
        </w:rPr>
        <w:t xml:space="preserve">ณ </w:t>
      </w:r>
      <w:r w:rsidR="00117570" w:rsidRPr="00780BAB">
        <w:rPr>
          <w:rFonts w:asciiTheme="majorBidi" w:hAnsiTheme="majorBidi" w:cstheme="majorBidi"/>
          <w:spacing w:val="-6"/>
          <w:cs/>
        </w:rPr>
        <w:t xml:space="preserve">วันที่ </w:t>
      </w:r>
      <w:r w:rsidR="005823D6" w:rsidRPr="005823D6">
        <w:rPr>
          <w:rFonts w:asciiTheme="majorBidi" w:hAnsiTheme="majorBidi" w:cstheme="majorBidi"/>
          <w:spacing w:val="-8"/>
        </w:rPr>
        <w:t>31</w:t>
      </w:r>
      <w:r w:rsidR="00117570" w:rsidRPr="00D5235D">
        <w:rPr>
          <w:rFonts w:asciiTheme="majorBidi" w:hAnsiTheme="majorBidi" w:cstheme="majorBidi"/>
          <w:spacing w:val="-8"/>
        </w:rPr>
        <w:t xml:space="preserve"> </w:t>
      </w:r>
      <w:r w:rsidR="00117570" w:rsidRPr="00D5235D">
        <w:rPr>
          <w:rFonts w:asciiTheme="majorBidi" w:hAnsiTheme="majorBidi" w:cs="Angsana New"/>
          <w:spacing w:val="-8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  <w:spacing w:val="-8"/>
        </w:rPr>
        <w:t>2568</w:t>
      </w:r>
      <w:r w:rsidR="00117570" w:rsidRPr="00D5235D">
        <w:rPr>
          <w:rFonts w:asciiTheme="majorBidi" w:hAnsiTheme="majorBidi" w:cstheme="majorBidi"/>
          <w:spacing w:val="-8"/>
        </w:rPr>
        <w:t xml:space="preserve"> </w:t>
      </w:r>
      <w:r w:rsidR="00117570" w:rsidRPr="00780BAB">
        <w:rPr>
          <w:rFonts w:asciiTheme="majorBidi" w:hAnsiTheme="majorBidi" w:cstheme="majorBidi"/>
          <w:spacing w:val="-6"/>
          <w:cs/>
        </w:rPr>
        <w:t xml:space="preserve">และวันที่ </w:t>
      </w:r>
      <w:r w:rsidR="005823D6" w:rsidRPr="005823D6">
        <w:rPr>
          <w:rFonts w:asciiTheme="majorBidi" w:hAnsiTheme="majorBidi" w:cstheme="majorBidi"/>
          <w:spacing w:val="-6"/>
        </w:rPr>
        <w:t>31</w:t>
      </w:r>
      <w:r w:rsidR="00117570" w:rsidRPr="00780BAB">
        <w:rPr>
          <w:rFonts w:asciiTheme="majorBidi" w:hAnsiTheme="majorBidi" w:cstheme="majorBidi"/>
          <w:spacing w:val="-6"/>
        </w:rPr>
        <w:t xml:space="preserve"> </w:t>
      </w:r>
      <w:r w:rsidR="00117570" w:rsidRPr="00780BAB">
        <w:rPr>
          <w:rFonts w:asciiTheme="majorBidi" w:hAnsiTheme="majorBidi" w:cstheme="majorBidi"/>
          <w:spacing w:val="-6"/>
          <w:cs/>
        </w:rPr>
        <w:t xml:space="preserve">ธันวาคม </w:t>
      </w:r>
      <w:r w:rsidR="005823D6" w:rsidRPr="005823D6">
        <w:rPr>
          <w:rFonts w:asciiTheme="majorBidi" w:hAnsiTheme="majorBidi" w:cstheme="majorBidi"/>
          <w:spacing w:val="-6"/>
        </w:rPr>
        <w:t>256</w:t>
      </w:r>
      <w:r w:rsidR="005823D6" w:rsidRPr="005823D6">
        <w:rPr>
          <w:rFonts w:asciiTheme="majorBidi" w:eastAsiaTheme="minorEastAsia" w:hAnsiTheme="majorBidi" w:cstheme="majorBidi"/>
          <w:spacing w:val="-6"/>
          <w:lang w:eastAsia="ja-JP"/>
        </w:rPr>
        <w:t>7</w:t>
      </w:r>
      <w:r w:rsidR="00117570" w:rsidRPr="00780BAB">
        <w:rPr>
          <w:rFonts w:asciiTheme="majorBidi" w:hAnsiTheme="majorBidi" w:cstheme="majorBidi"/>
          <w:spacing w:val="-6"/>
        </w:rPr>
        <w:t xml:space="preserve"> </w:t>
      </w:r>
      <w:r w:rsidRPr="00780BAB">
        <w:rPr>
          <w:rFonts w:asciiTheme="majorBidi" w:hAnsiTheme="majorBidi" w:cstheme="majorBidi"/>
          <w:cs/>
        </w:rPr>
        <w:t>ประกอบด้วย</w:t>
      </w:r>
    </w:p>
    <w:p w14:paraId="562E49ED" w14:textId="77777777" w:rsidR="00014E0E" w:rsidRPr="00780BAB" w:rsidRDefault="006D3CFE" w:rsidP="006A76A1">
      <w:pPr>
        <w:ind w:left="360" w:right="-34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780BAB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014E0E" w:rsidRPr="00780BA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="00014E0E" w:rsidRPr="00780BAB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="00014E0E" w:rsidRPr="00780BAB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  <w:r w:rsidR="00432F45" w:rsidRPr="00780BAB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tbl>
      <w:tblPr>
        <w:tblW w:w="4940" w:type="pct"/>
        <w:tblInd w:w="5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7"/>
        <w:gridCol w:w="919"/>
        <w:gridCol w:w="1039"/>
        <w:gridCol w:w="122"/>
        <w:gridCol w:w="1131"/>
        <w:gridCol w:w="102"/>
        <w:gridCol w:w="1160"/>
        <w:gridCol w:w="82"/>
        <w:gridCol w:w="1262"/>
      </w:tblGrid>
      <w:tr w:rsidR="00EF100B" w:rsidRPr="00780BAB" w14:paraId="504A2DDB" w14:textId="77777777" w:rsidTr="005823D6">
        <w:trPr>
          <w:trHeight w:val="216"/>
        </w:trPr>
        <w:tc>
          <w:tcPr>
            <w:tcW w:w="1815" w:type="pct"/>
            <w:vMerge w:val="restart"/>
            <w:vAlign w:val="center"/>
          </w:tcPr>
          <w:p w14:paraId="48D6ED6D" w14:textId="77777777" w:rsidR="00855E20" w:rsidRPr="00780BAB" w:rsidRDefault="00855E20" w:rsidP="006376D2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03" w:type="pct"/>
          </w:tcPr>
          <w:p w14:paraId="785F50C0" w14:textId="77777777" w:rsidR="00855E20" w:rsidRPr="00780BAB" w:rsidRDefault="00855E20" w:rsidP="006376D2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5" w:type="pct"/>
            <w:gridSpan w:val="3"/>
          </w:tcPr>
          <w:p w14:paraId="7BA9D400" w14:textId="77777777" w:rsidR="00855E20" w:rsidRPr="00780BAB" w:rsidRDefault="00855E20" w:rsidP="006376D2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6" w:type="pct"/>
          </w:tcPr>
          <w:p w14:paraId="3D3706C0" w14:textId="77777777" w:rsidR="00855E20" w:rsidRPr="00780BAB" w:rsidRDefault="00855E20" w:rsidP="006376D2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9" w:type="pct"/>
            <w:gridSpan w:val="3"/>
          </w:tcPr>
          <w:p w14:paraId="030ACC3F" w14:textId="77777777" w:rsidR="00855E20" w:rsidRPr="00780BAB" w:rsidRDefault="00855E20" w:rsidP="006376D2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7570" w:rsidRPr="00780BAB" w14:paraId="222FB04A" w14:textId="77777777" w:rsidTr="005823D6">
        <w:trPr>
          <w:trHeight w:val="20"/>
        </w:trPr>
        <w:tc>
          <w:tcPr>
            <w:tcW w:w="1815" w:type="pct"/>
            <w:vMerge/>
          </w:tcPr>
          <w:p w14:paraId="48CE0167" w14:textId="77777777" w:rsidR="009B27DA" w:rsidRPr="00780BAB" w:rsidRDefault="009B27DA" w:rsidP="009B27DA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3" w:type="pct"/>
          </w:tcPr>
          <w:p w14:paraId="2218AAE8" w14:textId="77777777" w:rsidR="009B27DA" w:rsidRPr="005006FA" w:rsidRDefault="009B27DA" w:rsidP="009B27DA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5006F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569" w:type="pct"/>
          </w:tcPr>
          <w:p w14:paraId="0841C7F2" w14:textId="75C79F54" w:rsidR="009B27DA" w:rsidRPr="00D5235D" w:rsidRDefault="005823D6" w:rsidP="009B27DA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B27DA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B27DA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27613BA2" w14:textId="604D566D" w:rsidR="009B27DA" w:rsidRPr="00780BAB" w:rsidRDefault="005823D6" w:rsidP="009B27D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67" w:type="pct"/>
          </w:tcPr>
          <w:p w14:paraId="583975EA" w14:textId="77777777" w:rsidR="009B27DA" w:rsidRPr="00780BAB" w:rsidRDefault="009B27DA" w:rsidP="009B27DA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</w:tcPr>
          <w:p w14:paraId="14FFE8FF" w14:textId="3BE7CD61" w:rsidR="009B27DA" w:rsidRPr="00D5235D" w:rsidRDefault="005823D6" w:rsidP="009B27DA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B27DA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B27DA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158CC176" w14:textId="7CE560CE" w:rsidR="009B27DA" w:rsidRPr="00780BAB" w:rsidRDefault="005823D6" w:rsidP="009B27DA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6" w:type="pct"/>
          </w:tcPr>
          <w:p w14:paraId="53E68C4E" w14:textId="77777777" w:rsidR="009B27DA" w:rsidRPr="00780BAB" w:rsidRDefault="009B27DA" w:rsidP="009B27DA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</w:tcPr>
          <w:p w14:paraId="400C736B" w14:textId="23E5533D" w:rsidR="009B27DA" w:rsidRPr="00D5235D" w:rsidRDefault="005823D6" w:rsidP="009B27DA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B27DA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B27DA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4EA16E44" w14:textId="2D0A03C5" w:rsidR="009B27DA" w:rsidRPr="00780BAB" w:rsidRDefault="005823D6" w:rsidP="009B27DA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5" w:type="pct"/>
          </w:tcPr>
          <w:p w14:paraId="2210100E" w14:textId="77777777" w:rsidR="009B27DA" w:rsidRPr="00780BAB" w:rsidRDefault="009B27DA" w:rsidP="009B27DA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1" w:type="pct"/>
          </w:tcPr>
          <w:p w14:paraId="6FF44B64" w14:textId="1FAEA733" w:rsidR="009B27DA" w:rsidRPr="00D5235D" w:rsidRDefault="005823D6" w:rsidP="009B27DA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B27DA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B27DA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E703861" w14:textId="061088CC" w:rsidR="009B27DA" w:rsidRPr="00780BAB" w:rsidRDefault="005823D6" w:rsidP="009B27DA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FD24D7" w:rsidRPr="00780BAB" w14:paraId="03C8F14F" w14:textId="77777777" w:rsidTr="005823D6">
        <w:trPr>
          <w:trHeight w:val="20"/>
        </w:trPr>
        <w:tc>
          <w:tcPr>
            <w:tcW w:w="1815" w:type="pct"/>
            <w:vAlign w:val="center"/>
          </w:tcPr>
          <w:p w14:paraId="1A8AD290" w14:textId="77777777" w:rsidR="00FD24D7" w:rsidRPr="00780BAB" w:rsidRDefault="00FD24D7" w:rsidP="00FD24D7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เจ้าหนี้การค้า</w:t>
            </w:r>
            <w:r w:rsidRPr="00780BAB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- </w:t>
            </w:r>
            <w:r w:rsidRPr="00780BA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503" w:type="pct"/>
          </w:tcPr>
          <w:p w14:paraId="5ABCA352" w14:textId="77777777" w:rsidR="00FD24D7" w:rsidRPr="00780BAB" w:rsidRDefault="00FD24D7" w:rsidP="00FD24D7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11D265CC" w14:textId="3E8F2968" w:rsidR="00FD24D7" w:rsidRPr="00780BAB" w:rsidRDefault="005823D6" w:rsidP="00FD24D7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2A2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080</w:t>
            </w:r>
            <w:r w:rsidR="002A2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  <w:tc>
          <w:tcPr>
            <w:tcW w:w="67" w:type="pct"/>
            <w:shd w:val="clear" w:color="auto" w:fill="auto"/>
          </w:tcPr>
          <w:p w14:paraId="4F97F0E4" w14:textId="77777777" w:rsidR="00FD24D7" w:rsidRPr="00780BAB" w:rsidRDefault="00FD24D7" w:rsidP="00FD24D7">
            <w:pPr>
              <w:ind w:left="-102" w:right="-5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130133FF" w14:textId="12C4B344" w:rsidR="00FD24D7" w:rsidRPr="00780BAB" w:rsidRDefault="005823D6" w:rsidP="00FD24D7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FD24D7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800</w:t>
            </w:r>
            <w:r w:rsidR="00FD24D7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574</w:t>
            </w:r>
          </w:p>
        </w:tc>
        <w:tc>
          <w:tcPr>
            <w:tcW w:w="56" w:type="pct"/>
            <w:shd w:val="clear" w:color="auto" w:fill="auto"/>
          </w:tcPr>
          <w:p w14:paraId="303476F5" w14:textId="77777777" w:rsidR="00FD24D7" w:rsidRPr="00780BAB" w:rsidRDefault="00FD24D7" w:rsidP="00FD24D7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67C46D1E" w14:textId="3E58560E" w:rsidR="00FD24D7" w:rsidRPr="00780BAB" w:rsidRDefault="005823D6" w:rsidP="00FD24D7">
            <w:pPr>
              <w:ind w:left="-102" w:right="7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2A2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966</w:t>
            </w:r>
            <w:r w:rsidR="002A2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45" w:type="pct"/>
          </w:tcPr>
          <w:p w14:paraId="759B091D" w14:textId="77777777" w:rsidR="00FD24D7" w:rsidRPr="00780BAB" w:rsidRDefault="00FD24D7" w:rsidP="00FD24D7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91" w:type="pct"/>
            <w:vAlign w:val="center"/>
          </w:tcPr>
          <w:p w14:paraId="57B988FB" w14:textId="51A93350" w:rsidR="00FD24D7" w:rsidRPr="00780BAB" w:rsidRDefault="005823D6" w:rsidP="00FD24D7">
            <w:pPr>
              <w:ind w:left="-102" w:right="7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FD24D7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686</w:t>
            </w:r>
            <w:r w:rsidR="00FD24D7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184</w:t>
            </w:r>
          </w:p>
        </w:tc>
      </w:tr>
      <w:tr w:rsidR="00FD24D7" w:rsidRPr="00780BAB" w14:paraId="2E218D6F" w14:textId="77777777" w:rsidTr="005823D6">
        <w:trPr>
          <w:trHeight w:val="20"/>
        </w:trPr>
        <w:tc>
          <w:tcPr>
            <w:tcW w:w="1815" w:type="pct"/>
            <w:vAlign w:val="center"/>
          </w:tcPr>
          <w:p w14:paraId="661B7A00" w14:textId="77777777" w:rsidR="00FD24D7" w:rsidRPr="00780BAB" w:rsidRDefault="00FD24D7" w:rsidP="00FD24D7">
            <w:pPr>
              <w:tabs>
                <w:tab w:val="left" w:pos="540"/>
              </w:tabs>
              <w:ind w:left="190" w:right="-108" w:hanging="18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เจ้าหนี้หมุนเวียนอื่น</w:t>
            </w:r>
            <w:r w:rsidRPr="00780BAB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- </w:t>
            </w:r>
            <w:r w:rsidRPr="00780BA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503" w:type="pct"/>
          </w:tcPr>
          <w:p w14:paraId="47242F36" w14:textId="77777777" w:rsidR="00FD24D7" w:rsidRPr="00780BAB" w:rsidRDefault="00FD24D7" w:rsidP="00FD24D7">
            <w:pPr>
              <w:ind w:left="-60" w:hanging="2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523402F5" w14:textId="4BCFC74B" w:rsidR="00FD24D7" w:rsidRPr="00780BAB" w:rsidRDefault="005823D6" w:rsidP="00FD24D7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A2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804</w:t>
            </w:r>
            <w:r w:rsidR="002A2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857</w:t>
            </w:r>
          </w:p>
        </w:tc>
        <w:tc>
          <w:tcPr>
            <w:tcW w:w="67" w:type="pct"/>
            <w:shd w:val="clear" w:color="auto" w:fill="auto"/>
          </w:tcPr>
          <w:p w14:paraId="306250C3" w14:textId="77777777" w:rsidR="00FD24D7" w:rsidRPr="00780BAB" w:rsidRDefault="00FD24D7" w:rsidP="00FD24D7">
            <w:pPr>
              <w:ind w:left="-102" w:right="-5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46C127EC" w14:textId="20841089" w:rsidR="00FD24D7" w:rsidRPr="00780BAB" w:rsidRDefault="005823D6" w:rsidP="00FD24D7">
            <w:pPr>
              <w:ind w:left="-67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FD24D7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343</w:t>
            </w:r>
            <w:r w:rsidR="00FD24D7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315</w:t>
            </w:r>
          </w:p>
        </w:tc>
        <w:tc>
          <w:tcPr>
            <w:tcW w:w="56" w:type="pct"/>
            <w:shd w:val="clear" w:color="auto" w:fill="auto"/>
          </w:tcPr>
          <w:p w14:paraId="7B2575D4" w14:textId="77777777" w:rsidR="00FD24D7" w:rsidRPr="00780BAB" w:rsidRDefault="00FD24D7" w:rsidP="00FD24D7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672631D6" w14:textId="5288C92A" w:rsidR="00FD24D7" w:rsidRPr="00780BAB" w:rsidRDefault="005823D6" w:rsidP="00FD24D7">
            <w:pPr>
              <w:ind w:left="-102" w:right="7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A2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="002A2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863</w:t>
            </w:r>
          </w:p>
        </w:tc>
        <w:tc>
          <w:tcPr>
            <w:tcW w:w="45" w:type="pct"/>
          </w:tcPr>
          <w:p w14:paraId="3F52C744" w14:textId="77777777" w:rsidR="00FD24D7" w:rsidRPr="00780BAB" w:rsidRDefault="00FD24D7" w:rsidP="00FD24D7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91" w:type="pct"/>
            <w:vAlign w:val="center"/>
          </w:tcPr>
          <w:p w14:paraId="65B36473" w14:textId="6E4955D0" w:rsidR="00FD24D7" w:rsidRPr="00780BAB" w:rsidRDefault="005823D6" w:rsidP="00FD24D7">
            <w:pPr>
              <w:ind w:left="-102" w:right="7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FD24D7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541</w:t>
            </w:r>
            <w:r w:rsidR="00FD24D7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809</w:t>
            </w:r>
          </w:p>
        </w:tc>
      </w:tr>
      <w:tr w:rsidR="00FD24D7" w:rsidRPr="00780BAB" w14:paraId="284FE201" w14:textId="77777777" w:rsidTr="005823D6">
        <w:trPr>
          <w:trHeight w:val="20"/>
        </w:trPr>
        <w:tc>
          <w:tcPr>
            <w:tcW w:w="1815" w:type="pct"/>
            <w:vAlign w:val="center"/>
          </w:tcPr>
          <w:p w14:paraId="583BA640" w14:textId="77777777" w:rsidR="00FD24D7" w:rsidRPr="00780BAB" w:rsidRDefault="00FD24D7" w:rsidP="00FD24D7">
            <w:pPr>
              <w:tabs>
                <w:tab w:val="left" w:pos="540"/>
              </w:tabs>
              <w:ind w:left="190" w:right="-108" w:hanging="18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เจ้าหนี้หมุนเวียนอื่น</w:t>
            </w:r>
            <w:r w:rsidRPr="00780BAB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- </w:t>
            </w:r>
            <w:r w:rsidRPr="00780BA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503" w:type="pct"/>
          </w:tcPr>
          <w:p w14:paraId="0365D7AB" w14:textId="3575B5EE" w:rsidR="00FD24D7" w:rsidRPr="00780BAB" w:rsidRDefault="005823D6" w:rsidP="00FD24D7">
            <w:pPr>
              <w:ind w:left="-60" w:hanging="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750F7C9B" w14:textId="1B5CCDA1" w:rsidR="00FD24D7" w:rsidRPr="00250870" w:rsidRDefault="00250870" w:rsidP="00FD24D7">
            <w:pPr>
              <w:ind w:left="-102" w:firstLine="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6E2C3D11" w14:textId="77777777" w:rsidR="00FD24D7" w:rsidRPr="00780BAB" w:rsidRDefault="00FD24D7" w:rsidP="00FD24D7">
            <w:pPr>
              <w:ind w:left="-102" w:right="-5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322FB1A2" w14:textId="52099986" w:rsidR="00FD24D7" w:rsidRPr="00780BAB" w:rsidRDefault="00FD24D7" w:rsidP="00FD24D7">
            <w:pPr>
              <w:ind w:left="-102" w:firstLine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6" w:type="pct"/>
            <w:shd w:val="clear" w:color="auto" w:fill="auto"/>
          </w:tcPr>
          <w:p w14:paraId="6ABE6273" w14:textId="77777777" w:rsidR="00FD24D7" w:rsidRPr="00780BAB" w:rsidRDefault="00FD24D7" w:rsidP="00FD24D7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24D3C460" w14:textId="5600595A" w:rsidR="00FD24D7" w:rsidRPr="00780BAB" w:rsidRDefault="005823D6" w:rsidP="00151602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1516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  <w:tc>
          <w:tcPr>
            <w:tcW w:w="45" w:type="pct"/>
          </w:tcPr>
          <w:p w14:paraId="6B214E3F" w14:textId="77777777" w:rsidR="00FD24D7" w:rsidRPr="00780BAB" w:rsidRDefault="00FD24D7" w:rsidP="00FD24D7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91" w:type="pct"/>
            <w:vAlign w:val="center"/>
          </w:tcPr>
          <w:p w14:paraId="77C3A9A4" w14:textId="2D1C05C1" w:rsidR="00FD24D7" w:rsidRPr="00780BAB" w:rsidRDefault="00FD24D7" w:rsidP="00FD24D7">
            <w:pPr>
              <w:ind w:left="-102" w:right="7" w:firstLine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D24D7" w:rsidRPr="00780BAB" w14:paraId="1438477B" w14:textId="77777777" w:rsidTr="005823D6">
        <w:trPr>
          <w:trHeight w:val="20"/>
        </w:trPr>
        <w:tc>
          <w:tcPr>
            <w:tcW w:w="1815" w:type="pct"/>
            <w:vAlign w:val="center"/>
          </w:tcPr>
          <w:p w14:paraId="1B9E09B8" w14:textId="77777777" w:rsidR="00FD24D7" w:rsidRPr="00780BAB" w:rsidRDefault="00FD24D7" w:rsidP="00FD24D7">
            <w:pPr>
              <w:tabs>
                <w:tab w:val="left" w:pos="540"/>
              </w:tabs>
              <w:ind w:left="190" w:right="-108" w:hanging="18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เจ้าหนี้เพื่อซื้อสินทรัพย์</w:t>
            </w:r>
          </w:p>
        </w:tc>
        <w:tc>
          <w:tcPr>
            <w:tcW w:w="503" w:type="pct"/>
          </w:tcPr>
          <w:p w14:paraId="18E7AB04" w14:textId="77777777" w:rsidR="00FD24D7" w:rsidRPr="00780BAB" w:rsidRDefault="00FD24D7" w:rsidP="00FD24D7">
            <w:pPr>
              <w:ind w:left="-60" w:hanging="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0A9883C2" w14:textId="2BF5AF18" w:rsidR="00FD24D7" w:rsidRPr="00780BAB" w:rsidRDefault="005823D6" w:rsidP="00FD24D7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345</w:t>
            </w:r>
            <w:r w:rsidR="002A2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67" w:type="pct"/>
            <w:shd w:val="clear" w:color="auto" w:fill="auto"/>
            <w:vAlign w:val="center"/>
          </w:tcPr>
          <w:p w14:paraId="18037203" w14:textId="77777777" w:rsidR="00FD24D7" w:rsidRPr="00780BAB" w:rsidRDefault="00FD24D7" w:rsidP="00FD24D7">
            <w:pPr>
              <w:ind w:left="-102" w:right="-52" w:firstLine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573989F9" w14:textId="555381F2" w:rsidR="00FD24D7" w:rsidRPr="00780BAB" w:rsidRDefault="00FD24D7" w:rsidP="00250870">
            <w:pPr>
              <w:ind w:left="-102" w:firstLine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6" w:type="pct"/>
            <w:shd w:val="clear" w:color="auto" w:fill="auto"/>
            <w:vAlign w:val="center"/>
          </w:tcPr>
          <w:p w14:paraId="556EE7BA" w14:textId="77777777" w:rsidR="00FD24D7" w:rsidRPr="00780BAB" w:rsidRDefault="00FD24D7" w:rsidP="00FD24D7">
            <w:pPr>
              <w:tabs>
                <w:tab w:val="left" w:pos="540"/>
              </w:tabs>
              <w:spacing w:line="320" w:lineRule="exact"/>
              <w:ind w:left="-108" w:firstLine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1ABCB559" w14:textId="556C4FCA" w:rsidR="00FD24D7" w:rsidRPr="00780BAB" w:rsidRDefault="005823D6" w:rsidP="00FD24D7">
            <w:pPr>
              <w:ind w:left="1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345</w:t>
            </w:r>
            <w:r w:rsidR="002A2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45" w:type="pct"/>
            <w:vAlign w:val="center"/>
          </w:tcPr>
          <w:p w14:paraId="5485C496" w14:textId="77777777" w:rsidR="00FD24D7" w:rsidRPr="00780BAB" w:rsidRDefault="00FD24D7" w:rsidP="00FD24D7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91" w:type="pct"/>
            <w:vAlign w:val="center"/>
          </w:tcPr>
          <w:p w14:paraId="2AD3A39B" w14:textId="27158DD0" w:rsidR="00FD24D7" w:rsidRPr="00780BAB" w:rsidRDefault="00FD24D7" w:rsidP="00FD24D7">
            <w:pPr>
              <w:ind w:left="-102" w:right="7" w:firstLine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D24D7" w:rsidRPr="00780BAB" w14:paraId="59DFE646" w14:textId="77777777" w:rsidTr="005823D6">
        <w:trPr>
          <w:trHeight w:val="20"/>
        </w:trPr>
        <w:tc>
          <w:tcPr>
            <w:tcW w:w="1815" w:type="pct"/>
            <w:vAlign w:val="center"/>
          </w:tcPr>
          <w:p w14:paraId="4E1AE8D0" w14:textId="219981EC" w:rsidR="00FD24D7" w:rsidRPr="00780BAB" w:rsidRDefault="00FD24D7" w:rsidP="00FD24D7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  <w:t>รวม</w:t>
            </w:r>
            <w:r w:rsidR="003551D0">
              <w:rPr>
                <w:rFonts w:asciiTheme="majorBidi" w:hAnsiTheme="majorBidi" w:cstheme="majorBidi" w:hint="cs"/>
                <w:b/>
                <w:bCs/>
                <w:spacing w:val="2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03" w:type="pct"/>
          </w:tcPr>
          <w:p w14:paraId="79625710" w14:textId="77777777" w:rsidR="00FD24D7" w:rsidRPr="00780BAB" w:rsidRDefault="00FD24D7" w:rsidP="00FD24D7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B30968" w14:textId="57D221F0" w:rsidR="00FD24D7" w:rsidRPr="00780BAB" w:rsidRDefault="005823D6" w:rsidP="00FD24D7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2A2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2A2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549</w:t>
            </w:r>
          </w:p>
        </w:tc>
        <w:tc>
          <w:tcPr>
            <w:tcW w:w="67" w:type="pct"/>
            <w:shd w:val="clear" w:color="auto" w:fill="auto"/>
          </w:tcPr>
          <w:p w14:paraId="0B7CB9B8" w14:textId="77777777" w:rsidR="00FD24D7" w:rsidRPr="00780BAB" w:rsidRDefault="00FD24D7" w:rsidP="00FD24D7">
            <w:pPr>
              <w:ind w:left="-102" w:right="-5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ED80A4" w14:textId="728CF8AA" w:rsidR="00FD24D7" w:rsidRPr="00780BAB" w:rsidRDefault="005823D6" w:rsidP="00FD24D7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00FD24D7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143</w:t>
            </w:r>
            <w:r w:rsidR="00FD24D7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889</w:t>
            </w:r>
          </w:p>
        </w:tc>
        <w:tc>
          <w:tcPr>
            <w:tcW w:w="56" w:type="pct"/>
            <w:shd w:val="clear" w:color="auto" w:fill="auto"/>
          </w:tcPr>
          <w:p w14:paraId="146CE148" w14:textId="77777777" w:rsidR="00FD24D7" w:rsidRPr="00780BAB" w:rsidRDefault="00FD24D7" w:rsidP="00FD24D7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0B487F" w14:textId="602DDEF4" w:rsidR="00FD24D7" w:rsidRPr="00780BAB" w:rsidRDefault="005823D6" w:rsidP="00FD24D7">
            <w:pPr>
              <w:ind w:left="-102" w:right="7" w:firstLine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2A2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515</w:t>
            </w:r>
            <w:r w:rsidR="002A2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45" w:type="pct"/>
          </w:tcPr>
          <w:p w14:paraId="3BE8F299" w14:textId="77777777" w:rsidR="00FD24D7" w:rsidRPr="00780BAB" w:rsidRDefault="00FD24D7" w:rsidP="00FD24D7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AFB5D7" w14:textId="49C85457" w:rsidR="00FD24D7" w:rsidRPr="00780BAB" w:rsidRDefault="005823D6" w:rsidP="00FD24D7">
            <w:pPr>
              <w:ind w:left="-102" w:right="7" w:firstLine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FD24D7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227</w:t>
            </w:r>
            <w:r w:rsidR="00FD24D7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993</w:t>
            </w:r>
          </w:p>
        </w:tc>
      </w:tr>
    </w:tbl>
    <w:p w14:paraId="7D91FE4B" w14:textId="63CA0411" w:rsidR="00F61536" w:rsidRPr="00780BAB" w:rsidRDefault="006A5B2F" w:rsidP="00901AD8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bookmarkStart w:id="11" w:name="_Hlk109999306"/>
      <w:r w:rsidRPr="00780BAB">
        <w:rPr>
          <w:rFonts w:asciiTheme="majorBidi" w:hAnsiTheme="majorBidi" w:cstheme="majorBidi"/>
          <w:b/>
          <w:bCs/>
          <w:cs/>
        </w:rPr>
        <w:t>หนี้สินที่เกิดจากสัญญา</w:t>
      </w:r>
    </w:p>
    <w:p w14:paraId="64D56E8B" w14:textId="54EBD97E" w:rsidR="00103FBF" w:rsidRPr="00780BAB" w:rsidRDefault="00103FBF" w:rsidP="00301377">
      <w:pPr>
        <w:ind w:left="547" w:right="11"/>
        <w:jc w:val="thaiDistribute"/>
        <w:rPr>
          <w:rFonts w:asciiTheme="majorBidi" w:hAnsiTheme="majorBidi" w:cstheme="majorBidi"/>
          <w:spacing w:val="-4"/>
        </w:rPr>
      </w:pPr>
      <w:r w:rsidRPr="00780BAB">
        <w:rPr>
          <w:rFonts w:asciiTheme="majorBidi" w:hAnsiTheme="majorBidi" w:cstheme="majorBidi"/>
          <w:spacing w:val="-4"/>
          <w:cs/>
        </w:rPr>
        <w:t xml:space="preserve">หนี้สินที่เกิดจากสัญญา ซึ่งคือรายได้รับล่วงหน้า </w:t>
      </w:r>
      <w:r w:rsidR="0030681E" w:rsidRPr="00780BAB">
        <w:rPr>
          <w:rFonts w:asciiTheme="majorBidi" w:hAnsiTheme="majorBidi" w:cstheme="majorBidi"/>
          <w:spacing w:val="-4"/>
          <w:cs/>
        </w:rPr>
        <w:t xml:space="preserve">ณ </w:t>
      </w:r>
      <w:r w:rsidR="00117570" w:rsidRPr="00780BAB">
        <w:rPr>
          <w:rFonts w:asciiTheme="majorBidi" w:hAnsiTheme="majorBidi" w:cstheme="majorBidi"/>
          <w:spacing w:val="-6"/>
          <w:cs/>
        </w:rPr>
        <w:t xml:space="preserve">วันที่ </w:t>
      </w:r>
      <w:r w:rsidR="005823D6" w:rsidRPr="005823D6">
        <w:rPr>
          <w:rFonts w:asciiTheme="majorBidi" w:hAnsiTheme="majorBidi" w:cstheme="majorBidi"/>
          <w:spacing w:val="-8"/>
        </w:rPr>
        <w:t>31</w:t>
      </w:r>
      <w:r w:rsidR="00117570" w:rsidRPr="00D5235D">
        <w:rPr>
          <w:rFonts w:asciiTheme="majorBidi" w:hAnsiTheme="majorBidi" w:cstheme="majorBidi"/>
          <w:spacing w:val="-8"/>
        </w:rPr>
        <w:t xml:space="preserve"> </w:t>
      </w:r>
      <w:r w:rsidR="00117570" w:rsidRPr="00D5235D">
        <w:rPr>
          <w:rFonts w:asciiTheme="majorBidi" w:hAnsiTheme="majorBidi" w:cs="Angsana New"/>
          <w:spacing w:val="-8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  <w:spacing w:val="-8"/>
        </w:rPr>
        <w:t>2568</w:t>
      </w:r>
      <w:r w:rsidR="00117570" w:rsidRPr="00D5235D">
        <w:rPr>
          <w:rFonts w:asciiTheme="majorBidi" w:hAnsiTheme="majorBidi" w:cstheme="majorBidi"/>
          <w:spacing w:val="-8"/>
        </w:rPr>
        <w:t xml:space="preserve"> </w:t>
      </w:r>
      <w:r w:rsidR="00117570" w:rsidRPr="00780BAB">
        <w:rPr>
          <w:rFonts w:asciiTheme="majorBidi" w:hAnsiTheme="majorBidi" w:cstheme="majorBidi"/>
          <w:spacing w:val="-6"/>
          <w:cs/>
        </w:rPr>
        <w:t xml:space="preserve">และวันที่ </w:t>
      </w:r>
      <w:r w:rsidR="005823D6" w:rsidRPr="005823D6">
        <w:rPr>
          <w:rFonts w:asciiTheme="majorBidi" w:hAnsiTheme="majorBidi" w:cstheme="majorBidi"/>
          <w:spacing w:val="-6"/>
        </w:rPr>
        <w:t>31</w:t>
      </w:r>
      <w:r w:rsidR="00117570" w:rsidRPr="00780BAB">
        <w:rPr>
          <w:rFonts w:asciiTheme="majorBidi" w:hAnsiTheme="majorBidi" w:cstheme="majorBidi"/>
          <w:spacing w:val="-6"/>
        </w:rPr>
        <w:t xml:space="preserve"> </w:t>
      </w:r>
      <w:r w:rsidR="00117570" w:rsidRPr="00780BAB">
        <w:rPr>
          <w:rFonts w:asciiTheme="majorBidi" w:hAnsiTheme="majorBidi" w:cstheme="majorBidi"/>
          <w:spacing w:val="-6"/>
          <w:cs/>
        </w:rPr>
        <w:t xml:space="preserve">ธันวาคม </w:t>
      </w:r>
      <w:r w:rsidR="005823D6" w:rsidRPr="005823D6">
        <w:rPr>
          <w:rFonts w:asciiTheme="majorBidi" w:hAnsiTheme="majorBidi" w:cstheme="majorBidi"/>
          <w:spacing w:val="-6"/>
        </w:rPr>
        <w:t>256</w:t>
      </w:r>
      <w:r w:rsidR="005823D6" w:rsidRPr="005823D6">
        <w:rPr>
          <w:rFonts w:asciiTheme="majorBidi" w:eastAsiaTheme="minorEastAsia" w:hAnsiTheme="majorBidi" w:cstheme="majorBidi"/>
          <w:spacing w:val="-6"/>
          <w:lang w:eastAsia="ja-JP"/>
        </w:rPr>
        <w:t>7</w:t>
      </w:r>
      <w:r w:rsidR="00117570" w:rsidRPr="00780BAB">
        <w:rPr>
          <w:rFonts w:asciiTheme="majorBidi" w:hAnsiTheme="majorBidi" w:cstheme="majorBidi"/>
          <w:spacing w:val="-6"/>
        </w:rPr>
        <w:t xml:space="preserve"> </w:t>
      </w:r>
      <w:r w:rsidRPr="00780BAB">
        <w:rPr>
          <w:rFonts w:asciiTheme="majorBidi" w:hAnsiTheme="majorBidi" w:cstheme="majorBidi"/>
          <w:spacing w:val="-4"/>
          <w:cs/>
        </w:rPr>
        <w:t>ประกอบด้วย</w:t>
      </w:r>
    </w:p>
    <w:tbl>
      <w:tblPr>
        <w:tblW w:w="881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1"/>
        <w:gridCol w:w="1260"/>
        <w:gridCol w:w="90"/>
        <w:gridCol w:w="1260"/>
        <w:gridCol w:w="180"/>
        <w:gridCol w:w="1166"/>
        <w:gridCol w:w="90"/>
        <w:gridCol w:w="1264"/>
      </w:tblGrid>
      <w:tr w:rsidR="00EF100B" w:rsidRPr="00780BAB" w14:paraId="03D3035C" w14:textId="77777777" w:rsidTr="005823D6">
        <w:trPr>
          <w:trHeight w:val="20"/>
        </w:trPr>
        <w:tc>
          <w:tcPr>
            <w:tcW w:w="3501" w:type="dxa"/>
          </w:tcPr>
          <w:p w14:paraId="6AFEA887" w14:textId="77777777" w:rsidR="00103FBF" w:rsidRPr="00780BAB" w:rsidRDefault="00103FBF" w:rsidP="00D94B6E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469441AC" w14:textId="77777777" w:rsidR="00103FBF" w:rsidRPr="00780BAB" w:rsidRDefault="00103FBF" w:rsidP="00BA1EF9">
            <w:pPr>
              <w:ind w:left="180" w:right="18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0A83C6D" w14:textId="77777777" w:rsidR="00103FBF" w:rsidRPr="00780BAB" w:rsidRDefault="00103FBF" w:rsidP="00BA1EF9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1122EC61" w14:textId="77777777" w:rsidR="00103FBF" w:rsidRPr="00780BAB" w:rsidRDefault="00103FBF" w:rsidP="00103FBF">
            <w:pPr>
              <w:ind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EF100B" w:rsidRPr="00780BAB" w14:paraId="026DB724" w14:textId="77777777" w:rsidTr="005823D6">
        <w:trPr>
          <w:trHeight w:val="20"/>
        </w:trPr>
        <w:tc>
          <w:tcPr>
            <w:tcW w:w="3501" w:type="dxa"/>
          </w:tcPr>
          <w:p w14:paraId="513483CA" w14:textId="77777777" w:rsidR="00103FBF" w:rsidRPr="00780BAB" w:rsidRDefault="00103FBF" w:rsidP="00D94B6E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66B0AC08" w14:textId="77777777" w:rsidR="00103FBF" w:rsidRPr="00780BAB" w:rsidRDefault="00103FBF" w:rsidP="00D94B6E">
            <w:pPr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2C48BF8" w14:textId="77777777" w:rsidR="00103FBF" w:rsidRPr="00780BAB" w:rsidRDefault="00103FBF" w:rsidP="00BA1EF9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93A737F" w14:textId="77777777" w:rsidR="00103FBF" w:rsidRPr="00780BAB" w:rsidRDefault="00103FBF" w:rsidP="00BA1EF9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7570" w:rsidRPr="00780BAB" w14:paraId="23EDC2C9" w14:textId="77777777" w:rsidTr="005823D6">
        <w:trPr>
          <w:trHeight w:val="20"/>
        </w:trPr>
        <w:tc>
          <w:tcPr>
            <w:tcW w:w="3501" w:type="dxa"/>
          </w:tcPr>
          <w:p w14:paraId="4617980D" w14:textId="77777777" w:rsidR="00117570" w:rsidRPr="00780BAB" w:rsidRDefault="00117570" w:rsidP="00117570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757830" w14:textId="38115A7A" w:rsidR="00117570" w:rsidRPr="00D5235D" w:rsidRDefault="005823D6" w:rsidP="00117570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17570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17570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7BBA25CE" w14:textId="5DEC92EC" w:rsidR="00117570" w:rsidRPr="00780BAB" w:rsidRDefault="005823D6" w:rsidP="0011757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2F4951D6" w14:textId="77777777" w:rsidR="00117570" w:rsidRPr="00780BAB" w:rsidRDefault="00117570" w:rsidP="00117570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9E6270" w14:textId="1123A7B0" w:rsidR="00117570" w:rsidRPr="00D5235D" w:rsidRDefault="005823D6" w:rsidP="00117570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17570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17570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568E93F9" w14:textId="1A49C072" w:rsidR="00117570" w:rsidRPr="00780BAB" w:rsidRDefault="005823D6" w:rsidP="0011757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36CF8A8E" w14:textId="77777777" w:rsidR="00117570" w:rsidRPr="00780BAB" w:rsidRDefault="00117570" w:rsidP="0011757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14D23B0E" w14:textId="272A2602" w:rsidR="00117570" w:rsidRPr="00D5235D" w:rsidRDefault="005823D6" w:rsidP="00117570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17570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17570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53032DEB" w14:textId="7B16D684" w:rsidR="00117570" w:rsidRPr="00780BAB" w:rsidRDefault="005823D6" w:rsidP="0011757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3C058363" w14:textId="77777777" w:rsidR="00117570" w:rsidRPr="00780BAB" w:rsidRDefault="00117570" w:rsidP="0011757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5CDB1FAF" w14:textId="1646A34E" w:rsidR="00117570" w:rsidRPr="00D5235D" w:rsidRDefault="005823D6" w:rsidP="00117570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17570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17570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E33CA88" w14:textId="3B82D485" w:rsidR="00117570" w:rsidRPr="00780BAB" w:rsidRDefault="005823D6" w:rsidP="0011757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830F35" w:rsidRPr="00780BAB" w14:paraId="29C72EEE" w14:textId="77777777" w:rsidTr="005823D6">
        <w:trPr>
          <w:trHeight w:val="20"/>
        </w:trPr>
        <w:tc>
          <w:tcPr>
            <w:tcW w:w="3501" w:type="dxa"/>
            <w:hideMark/>
          </w:tcPr>
          <w:p w14:paraId="73566AC3" w14:textId="77777777" w:rsidR="00830F35" w:rsidRPr="00780BAB" w:rsidRDefault="00830F35" w:rsidP="00830F35">
            <w:pPr>
              <w:ind w:left="21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260" w:type="dxa"/>
            <w:vAlign w:val="bottom"/>
          </w:tcPr>
          <w:p w14:paraId="554AC18F" w14:textId="7D4FCD05" w:rsidR="00830F35" w:rsidRPr="00780BAB" w:rsidRDefault="005823D6" w:rsidP="00830F35">
            <w:pPr>
              <w:tabs>
                <w:tab w:val="decimal" w:pos="1084"/>
              </w:tabs>
              <w:ind w:lef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A23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A23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90" w:type="dxa"/>
          </w:tcPr>
          <w:p w14:paraId="2FF07B91" w14:textId="77777777" w:rsidR="00830F35" w:rsidRPr="00780BAB" w:rsidRDefault="00830F35" w:rsidP="00830F35">
            <w:pPr>
              <w:tabs>
                <w:tab w:val="decimal" w:pos="1084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C143BE" w14:textId="1DAEEB49" w:rsidR="00830F35" w:rsidRPr="00780BAB" w:rsidRDefault="005823D6" w:rsidP="00830F35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830F3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235</w:t>
            </w:r>
            <w:r w:rsidR="00830F3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512</w:t>
            </w:r>
          </w:p>
        </w:tc>
        <w:tc>
          <w:tcPr>
            <w:tcW w:w="180" w:type="dxa"/>
          </w:tcPr>
          <w:p w14:paraId="0C50903E" w14:textId="77777777" w:rsidR="00830F35" w:rsidRPr="00780BAB" w:rsidRDefault="00830F35" w:rsidP="00830F35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9BA4131" w14:textId="493DCC57" w:rsidR="00830F35" w:rsidRPr="00780BAB" w:rsidRDefault="005823D6" w:rsidP="00830F35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A23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005</w:t>
            </w:r>
            <w:r w:rsidR="00A23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90" w:type="dxa"/>
          </w:tcPr>
          <w:p w14:paraId="49639DC9" w14:textId="77777777" w:rsidR="00830F35" w:rsidRPr="00780BAB" w:rsidRDefault="00830F35" w:rsidP="00830F35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DA90F93" w14:textId="32EBD206" w:rsidR="00830F35" w:rsidRPr="00780BAB" w:rsidRDefault="005823D6" w:rsidP="00830F35">
            <w:pPr>
              <w:tabs>
                <w:tab w:val="decimal" w:pos="1169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sz w:val="28"/>
                <w:szCs w:val="28"/>
              </w:rPr>
              <w:t>65</w:t>
            </w:r>
            <w:r w:rsidR="00830F3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235</w:t>
            </w:r>
            <w:r w:rsidR="00830F3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464</w:t>
            </w:r>
          </w:p>
        </w:tc>
      </w:tr>
      <w:tr w:rsidR="00830F35" w:rsidRPr="00780BAB" w14:paraId="67477058" w14:textId="77777777" w:rsidTr="005823D6">
        <w:trPr>
          <w:trHeight w:val="20"/>
        </w:trPr>
        <w:tc>
          <w:tcPr>
            <w:tcW w:w="3501" w:type="dxa"/>
            <w:hideMark/>
          </w:tcPr>
          <w:p w14:paraId="59602099" w14:textId="77777777" w:rsidR="00830F35" w:rsidRPr="00780BAB" w:rsidRDefault="00830F35" w:rsidP="00830F35">
            <w:pPr>
              <w:ind w:left="21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ส่วนที่ถึงกำหนดภายในหนึ่งปี</w:t>
            </w:r>
          </w:p>
        </w:tc>
        <w:tc>
          <w:tcPr>
            <w:tcW w:w="1260" w:type="dxa"/>
            <w:vAlign w:val="bottom"/>
          </w:tcPr>
          <w:p w14:paraId="57CF7A01" w14:textId="0B223204" w:rsidR="00830F35" w:rsidRPr="00780BAB" w:rsidRDefault="00A2339F" w:rsidP="00830F35">
            <w:pPr>
              <w:tabs>
                <w:tab w:val="decimal" w:pos="1084"/>
              </w:tabs>
              <w:ind w:left="-9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A233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261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4D884BD5" w14:textId="77777777" w:rsidR="00830F35" w:rsidRPr="00780BAB" w:rsidRDefault="00830F35" w:rsidP="00830F35">
            <w:pPr>
              <w:tabs>
                <w:tab w:val="decimal" w:pos="1084"/>
              </w:tabs>
              <w:ind w:right="72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</w:tcPr>
          <w:p w14:paraId="00D2118F" w14:textId="6FD5165F" w:rsidR="00830F35" w:rsidRPr="00780BAB" w:rsidRDefault="00830F35" w:rsidP="00830F35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823D6" w:rsidRPr="005823D6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823D6" w:rsidRPr="005823D6">
              <w:rPr>
                <w:rFonts w:ascii="Angsana New" w:hAnsi="Angsana New" w:cs="Angsana New"/>
                <w:sz w:val="28"/>
                <w:szCs w:val="28"/>
              </w:rPr>
              <w:t>171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823D6" w:rsidRPr="005823D6">
              <w:rPr>
                <w:rFonts w:ascii="Angsana New" w:hAnsi="Angsana New" w:cs="Angsana New"/>
                <w:sz w:val="28"/>
                <w:szCs w:val="28"/>
              </w:rPr>
              <w:t>630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5F85300" w14:textId="77777777" w:rsidR="00830F35" w:rsidRPr="00780BAB" w:rsidRDefault="00830F35" w:rsidP="00830F35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294D561" w14:textId="1F2AB7AB" w:rsidR="00830F35" w:rsidRPr="00780BAB" w:rsidRDefault="00A2339F" w:rsidP="00830F35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011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291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2CAE049" w14:textId="77777777" w:rsidR="00830F35" w:rsidRPr="00780BAB" w:rsidRDefault="00830F35" w:rsidP="00830F35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C0B4449" w14:textId="3731CD28" w:rsidR="00830F35" w:rsidRPr="00780BAB" w:rsidRDefault="00830F35" w:rsidP="00830F35">
            <w:pPr>
              <w:tabs>
                <w:tab w:val="decimal" w:pos="1169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823D6" w:rsidRPr="005823D6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823D6" w:rsidRPr="005823D6">
              <w:rPr>
                <w:rFonts w:ascii="Angsana New" w:hAnsi="Angsana New" w:cs="Angsana New"/>
                <w:sz w:val="28"/>
                <w:szCs w:val="28"/>
              </w:rPr>
              <w:t>171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823D6" w:rsidRPr="005823D6">
              <w:rPr>
                <w:rFonts w:ascii="Angsana New" w:hAnsi="Angsana New" w:cs="Angsana New"/>
                <w:sz w:val="28"/>
                <w:szCs w:val="28"/>
              </w:rPr>
              <w:t>582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830F35" w:rsidRPr="00780BAB" w14:paraId="0FBF9AFA" w14:textId="77777777" w:rsidTr="005823D6">
        <w:trPr>
          <w:trHeight w:val="20"/>
        </w:trPr>
        <w:tc>
          <w:tcPr>
            <w:tcW w:w="3501" w:type="dxa"/>
          </w:tcPr>
          <w:p w14:paraId="3AADD947" w14:textId="77777777" w:rsidR="00830F35" w:rsidRPr="00780BAB" w:rsidRDefault="00830F35" w:rsidP="00830F35">
            <w:pPr>
              <w:ind w:left="269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75558E" w14:textId="27AEB85F" w:rsidR="00830F35" w:rsidRPr="00780BAB" w:rsidRDefault="005823D6" w:rsidP="00830F35">
            <w:pPr>
              <w:tabs>
                <w:tab w:val="decimal" w:pos="1084"/>
              </w:tabs>
              <w:ind w:lef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23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994</w:t>
            </w:r>
            <w:r w:rsidR="00A23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  <w:tc>
          <w:tcPr>
            <w:tcW w:w="90" w:type="dxa"/>
          </w:tcPr>
          <w:p w14:paraId="425FFD7B" w14:textId="77777777" w:rsidR="00830F35" w:rsidRPr="00780BAB" w:rsidRDefault="00830F35" w:rsidP="00830F35">
            <w:pPr>
              <w:tabs>
                <w:tab w:val="decimal" w:pos="1084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8C29CD" w14:textId="52B795CF" w:rsidR="00830F35" w:rsidRPr="00780BAB" w:rsidRDefault="005823D6" w:rsidP="00830F35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830F3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063</w:t>
            </w:r>
            <w:r w:rsidR="00830F3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882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72CA0AC" w14:textId="77777777" w:rsidR="00830F35" w:rsidRPr="00780BAB" w:rsidRDefault="00830F35" w:rsidP="00830F35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1CC26B" w14:textId="240CC14B" w:rsidR="00830F35" w:rsidRPr="00780BAB" w:rsidRDefault="005823D6" w:rsidP="00830F35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23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994</w:t>
            </w:r>
            <w:r w:rsidR="00A23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5B7E33" w14:textId="77777777" w:rsidR="00830F35" w:rsidRPr="00780BAB" w:rsidRDefault="00830F35" w:rsidP="00830F35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0569FA" w14:textId="3578FEE5" w:rsidR="00830F35" w:rsidRPr="00780BAB" w:rsidRDefault="005823D6" w:rsidP="00830F35">
            <w:pPr>
              <w:tabs>
                <w:tab w:val="decimal" w:pos="1169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830F3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063</w:t>
            </w:r>
            <w:r w:rsidR="00830F3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882</w:t>
            </w:r>
          </w:p>
        </w:tc>
      </w:tr>
    </w:tbl>
    <w:p w14:paraId="7573B2A1" w14:textId="77777777" w:rsidR="00901AD8" w:rsidRDefault="00901AD8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4A925AA" w14:textId="70973FB3" w:rsidR="00103FBF" w:rsidRPr="00780BAB" w:rsidRDefault="00103FBF" w:rsidP="00073A2B">
      <w:pPr>
        <w:spacing w:before="240"/>
        <w:ind w:left="540" w:right="-90"/>
        <w:jc w:val="thaiDistribute"/>
        <w:rPr>
          <w:rFonts w:asciiTheme="majorBidi" w:hAnsiTheme="majorBidi" w:cstheme="majorBidi"/>
          <w:cs/>
        </w:rPr>
      </w:pPr>
      <w:r w:rsidRPr="00780BAB">
        <w:rPr>
          <w:rFonts w:asciiTheme="majorBidi" w:hAnsiTheme="majorBidi" w:cstheme="majorBidi"/>
          <w:cs/>
        </w:rPr>
        <w:lastRenderedPageBreak/>
        <w:t>ตารางต่อไปนี้แสดงจำนวนรายได้ที่รับรู้ในรอบระยะเวลารายงานปัจจุบันที่เกี่ยวข้องกับยอดยกมาในหนี้สินที่เกิดจากสัญญาต้นปี ทั้งนี้กลุ่มบริษัทไม่มีการรับรู้รายได้ในรอบระยะเวลารายงานปัจจุบัน</w:t>
      </w:r>
      <w:r w:rsidR="00723F2C" w:rsidRPr="00780BAB">
        <w:rPr>
          <w:rFonts w:asciiTheme="majorBidi" w:hAnsiTheme="majorBidi" w:cstheme="majorBidi"/>
          <w:cs/>
        </w:rPr>
        <w:br/>
      </w:r>
      <w:r w:rsidRPr="00780BAB">
        <w:rPr>
          <w:rFonts w:asciiTheme="majorBidi" w:hAnsiTheme="majorBidi" w:cstheme="majorBidi"/>
          <w:cs/>
        </w:rPr>
        <w:t>อันเนื่องมาจากภาระที่ต้องปฏิบัติซึ่งได้ปฏิบัติในปีก่อนหน้าแล้ว</w:t>
      </w:r>
    </w:p>
    <w:tbl>
      <w:tblPr>
        <w:tblW w:w="9432" w:type="dxa"/>
        <w:tblInd w:w="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8"/>
        <w:gridCol w:w="1287"/>
        <w:gridCol w:w="90"/>
        <w:gridCol w:w="1193"/>
        <w:gridCol w:w="130"/>
        <w:gridCol w:w="1287"/>
        <w:gridCol w:w="90"/>
        <w:gridCol w:w="1287"/>
      </w:tblGrid>
      <w:tr w:rsidR="00EF100B" w:rsidRPr="00780BAB" w14:paraId="0049A2AC" w14:textId="77777777" w:rsidTr="006376D2">
        <w:trPr>
          <w:trHeight w:val="20"/>
        </w:trPr>
        <w:tc>
          <w:tcPr>
            <w:tcW w:w="4068" w:type="dxa"/>
          </w:tcPr>
          <w:p w14:paraId="2816B11E" w14:textId="77777777" w:rsidR="00103FBF" w:rsidRPr="00780BAB" w:rsidRDefault="00103FBF" w:rsidP="006376D2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0" w:type="dxa"/>
            <w:gridSpan w:val="3"/>
          </w:tcPr>
          <w:p w14:paraId="099594E2" w14:textId="77777777" w:rsidR="00103FBF" w:rsidRPr="00780BAB" w:rsidRDefault="00103FBF" w:rsidP="006376D2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" w:type="dxa"/>
          </w:tcPr>
          <w:p w14:paraId="4A7D526E" w14:textId="77777777" w:rsidR="00103FBF" w:rsidRPr="00780BAB" w:rsidRDefault="00103FBF" w:rsidP="006376D2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4" w:type="dxa"/>
            <w:gridSpan w:val="3"/>
          </w:tcPr>
          <w:p w14:paraId="44D025DF" w14:textId="77777777" w:rsidR="00103FBF" w:rsidRPr="00780BAB" w:rsidRDefault="00103FBF" w:rsidP="006376D2">
            <w:pPr>
              <w:ind w:right="1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EF100B" w:rsidRPr="00780BAB" w14:paraId="05DDEACA" w14:textId="77777777" w:rsidTr="006376D2">
        <w:trPr>
          <w:trHeight w:val="20"/>
        </w:trPr>
        <w:tc>
          <w:tcPr>
            <w:tcW w:w="4068" w:type="dxa"/>
          </w:tcPr>
          <w:p w14:paraId="23F25EFA" w14:textId="77777777" w:rsidR="00103FBF" w:rsidRPr="00780BAB" w:rsidRDefault="00103FBF" w:rsidP="006376D2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0" w:type="dxa"/>
            <w:gridSpan w:val="3"/>
          </w:tcPr>
          <w:p w14:paraId="24326308" w14:textId="77777777" w:rsidR="00103FBF" w:rsidRPr="00780BAB" w:rsidRDefault="00103FBF" w:rsidP="006376D2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" w:type="dxa"/>
          </w:tcPr>
          <w:p w14:paraId="3C0DF356" w14:textId="77777777" w:rsidR="00103FBF" w:rsidRPr="00780BAB" w:rsidRDefault="00103FBF" w:rsidP="006376D2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4" w:type="dxa"/>
            <w:gridSpan w:val="3"/>
          </w:tcPr>
          <w:p w14:paraId="7E3D0461" w14:textId="77777777" w:rsidR="00103FBF" w:rsidRPr="00780BAB" w:rsidRDefault="00103FBF" w:rsidP="006376D2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6BBF" w:rsidRPr="00780BAB" w14:paraId="5BD71FFE" w14:textId="77777777" w:rsidTr="009F11F2">
        <w:trPr>
          <w:trHeight w:val="20"/>
        </w:trPr>
        <w:tc>
          <w:tcPr>
            <w:tcW w:w="4068" w:type="dxa"/>
          </w:tcPr>
          <w:p w14:paraId="2D84EA13" w14:textId="77777777" w:rsidR="00A56BBF" w:rsidRPr="00780BAB" w:rsidRDefault="00A56BBF" w:rsidP="00A56BBF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81A84C7" w14:textId="7021CBFF" w:rsidR="00A56BBF" w:rsidRPr="00D5235D" w:rsidRDefault="005823D6" w:rsidP="00A56BBF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56BBF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56BBF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38F9481A" w14:textId="4A3832AF" w:rsidR="00A56BBF" w:rsidRPr="00780BAB" w:rsidRDefault="005823D6" w:rsidP="00A56BBF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4E4FD47A" w14:textId="77777777" w:rsidR="00A56BBF" w:rsidRPr="00780BAB" w:rsidRDefault="00A56BBF" w:rsidP="00A56BBF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45DB105" w14:textId="0880D2E0" w:rsidR="00A56BBF" w:rsidRPr="00D5235D" w:rsidRDefault="005823D6" w:rsidP="00A56BBF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56BBF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56BBF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DBF37A3" w14:textId="6CC5E061" w:rsidR="00A56BBF" w:rsidRPr="00780BAB" w:rsidRDefault="005823D6" w:rsidP="00A56BBF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0" w:type="dxa"/>
          </w:tcPr>
          <w:p w14:paraId="1BC62522" w14:textId="77777777" w:rsidR="00A56BBF" w:rsidRPr="00780BAB" w:rsidRDefault="00A56BBF" w:rsidP="00A56BBF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624FA8A7" w14:textId="4E48FE1E" w:rsidR="00A56BBF" w:rsidRPr="00D5235D" w:rsidRDefault="005823D6" w:rsidP="00A56BBF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56BBF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56BBF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4B891612" w14:textId="58FE3C97" w:rsidR="00A56BBF" w:rsidRPr="00780BAB" w:rsidRDefault="005823D6" w:rsidP="00A56BBF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520879B" w14:textId="77777777" w:rsidR="00A56BBF" w:rsidRPr="00780BAB" w:rsidRDefault="00A56BBF" w:rsidP="00A56BBF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62985996" w14:textId="62471437" w:rsidR="00A56BBF" w:rsidRPr="00D5235D" w:rsidRDefault="005823D6" w:rsidP="00A56BBF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56BBF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56BBF" w:rsidRPr="00D52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5BC8214" w14:textId="25D2E103" w:rsidR="00A56BBF" w:rsidRPr="00780BAB" w:rsidRDefault="005823D6" w:rsidP="00A56BBF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DE796E" w:rsidRPr="00780BAB" w14:paraId="12EDF86E" w14:textId="77777777" w:rsidTr="009F11F2">
        <w:trPr>
          <w:trHeight w:val="20"/>
        </w:trPr>
        <w:tc>
          <w:tcPr>
            <w:tcW w:w="4068" w:type="dxa"/>
            <w:hideMark/>
          </w:tcPr>
          <w:p w14:paraId="66F32E4F" w14:textId="77777777" w:rsidR="00DE796E" w:rsidRPr="00780BAB" w:rsidRDefault="00DE796E" w:rsidP="00DE796E">
            <w:pPr>
              <w:ind w:left="269" w:right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รายได้รับล่วงหน้ายกมาต้นงวด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87" w:type="dxa"/>
          </w:tcPr>
          <w:p w14:paraId="1A448124" w14:textId="0B5E27C0" w:rsidR="00DE796E" w:rsidRPr="00780BAB" w:rsidRDefault="005823D6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A23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="00A23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90" w:type="dxa"/>
            <w:vAlign w:val="center"/>
          </w:tcPr>
          <w:p w14:paraId="511AFFE5" w14:textId="77777777" w:rsidR="00DE796E" w:rsidRPr="00780BAB" w:rsidRDefault="00DE796E" w:rsidP="00DE796E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3D7C86A" w14:textId="56768FBC" w:rsidR="00DE796E" w:rsidRPr="00780BAB" w:rsidRDefault="005823D6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DE796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905</w:t>
            </w:r>
            <w:r w:rsidR="00DE796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995</w:t>
            </w:r>
          </w:p>
        </w:tc>
        <w:tc>
          <w:tcPr>
            <w:tcW w:w="130" w:type="dxa"/>
          </w:tcPr>
          <w:p w14:paraId="58304447" w14:textId="77777777" w:rsidR="00DE796E" w:rsidRPr="00780BAB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EB8335B" w14:textId="676C1EA1" w:rsidR="00DE796E" w:rsidRPr="00780BAB" w:rsidRDefault="005823D6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A23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="00A23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90" w:type="dxa"/>
          </w:tcPr>
          <w:p w14:paraId="0B97028D" w14:textId="77777777" w:rsidR="00DE796E" w:rsidRPr="00780BAB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B49A28E" w14:textId="733E4048" w:rsidR="00DE796E" w:rsidRPr="00780BAB" w:rsidRDefault="005823D6" w:rsidP="00DE796E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DE796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165</w:t>
            </w:r>
            <w:r w:rsidR="00DE796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003</w:t>
            </w:r>
          </w:p>
        </w:tc>
      </w:tr>
      <w:tr w:rsidR="00DE796E" w:rsidRPr="00780BAB" w14:paraId="4A52B540" w14:textId="77777777" w:rsidTr="009F11F2">
        <w:trPr>
          <w:trHeight w:val="20"/>
        </w:trPr>
        <w:tc>
          <w:tcPr>
            <w:tcW w:w="4068" w:type="dxa"/>
            <w:hideMark/>
          </w:tcPr>
          <w:p w14:paraId="4E605B71" w14:textId="77777777" w:rsidR="00DE796E" w:rsidRPr="00780BAB" w:rsidRDefault="00DE796E" w:rsidP="00DE796E">
            <w:pPr>
              <w:ind w:left="269" w:right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เพิ่มขึ้นระหว่างงวด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87" w:type="dxa"/>
          </w:tcPr>
          <w:p w14:paraId="61A0E2D4" w14:textId="109731C5" w:rsidR="00DE796E" w:rsidRPr="00780BAB" w:rsidRDefault="005823D6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A23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242</w:t>
            </w:r>
            <w:r w:rsidR="00A23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  <w:tc>
          <w:tcPr>
            <w:tcW w:w="90" w:type="dxa"/>
            <w:vAlign w:val="center"/>
          </w:tcPr>
          <w:p w14:paraId="742AC49E" w14:textId="77777777" w:rsidR="00DE796E" w:rsidRPr="00780BAB" w:rsidRDefault="00DE796E" w:rsidP="00DE796E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27C5C6EE" w14:textId="759D848F" w:rsidR="00DE796E" w:rsidRPr="00780BAB" w:rsidRDefault="005823D6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sz w:val="28"/>
                <w:szCs w:val="28"/>
              </w:rPr>
              <w:t>176</w:t>
            </w:r>
            <w:r w:rsidR="00DE796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655</w:t>
            </w:r>
            <w:r w:rsidR="00DE796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082</w:t>
            </w:r>
          </w:p>
        </w:tc>
        <w:tc>
          <w:tcPr>
            <w:tcW w:w="130" w:type="dxa"/>
          </w:tcPr>
          <w:p w14:paraId="696D50BB" w14:textId="77777777" w:rsidR="00DE796E" w:rsidRPr="00780BAB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1BEFF96" w14:textId="2F1825CD" w:rsidR="00DE796E" w:rsidRPr="00780BAB" w:rsidRDefault="005823D6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A23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A23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90" w:type="dxa"/>
          </w:tcPr>
          <w:p w14:paraId="375FD551" w14:textId="77777777" w:rsidR="00DE796E" w:rsidRPr="00780BAB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2874443" w14:textId="17758D77" w:rsidR="00DE796E" w:rsidRPr="00780BAB" w:rsidRDefault="005823D6" w:rsidP="00DE796E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sz w:val="28"/>
                <w:szCs w:val="28"/>
              </w:rPr>
              <w:t>173</w:t>
            </w:r>
            <w:r w:rsidR="00DE796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347</w:t>
            </w:r>
            <w:r w:rsidR="00DE796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334</w:t>
            </w:r>
          </w:p>
        </w:tc>
      </w:tr>
      <w:tr w:rsidR="00DE796E" w:rsidRPr="00780BAB" w14:paraId="5EC6C164" w14:textId="77777777" w:rsidTr="009F11F2">
        <w:trPr>
          <w:trHeight w:val="20"/>
        </w:trPr>
        <w:tc>
          <w:tcPr>
            <w:tcW w:w="4068" w:type="dxa"/>
          </w:tcPr>
          <w:p w14:paraId="62003C47" w14:textId="77777777" w:rsidR="00DE796E" w:rsidRPr="00780BAB" w:rsidRDefault="00DE796E" w:rsidP="00DE796E">
            <w:pPr>
              <w:ind w:left="269" w:right="1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>   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รายได้ที่รับรู้ในงวด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ปีที่เกี่ยวข้องกับยอดยกมา</w:t>
            </w:r>
          </w:p>
        </w:tc>
        <w:tc>
          <w:tcPr>
            <w:tcW w:w="1287" w:type="dxa"/>
          </w:tcPr>
          <w:p w14:paraId="3E155C70" w14:textId="77777777" w:rsidR="00DE796E" w:rsidRPr="00780BAB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4881D10" w14:textId="77777777" w:rsidR="00DE796E" w:rsidRPr="00780BAB" w:rsidRDefault="00DE796E" w:rsidP="00DE796E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4CFC9A1" w14:textId="77777777" w:rsidR="00DE796E" w:rsidRPr="00780BAB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dxa"/>
          </w:tcPr>
          <w:p w14:paraId="3276DEA9" w14:textId="77777777" w:rsidR="00DE796E" w:rsidRPr="00780BAB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548C394" w14:textId="77777777" w:rsidR="00DE796E" w:rsidRPr="00780BAB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383B180" w14:textId="77777777" w:rsidR="00DE796E" w:rsidRPr="00780BAB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E3D3FD7" w14:textId="77777777" w:rsidR="00DE796E" w:rsidRPr="00780BAB" w:rsidRDefault="00DE796E" w:rsidP="00DE796E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796E" w:rsidRPr="00780BAB" w14:paraId="5C84EF20" w14:textId="77777777" w:rsidTr="009F11F2">
        <w:trPr>
          <w:trHeight w:val="20"/>
        </w:trPr>
        <w:tc>
          <w:tcPr>
            <w:tcW w:w="4068" w:type="dxa"/>
            <w:hideMark/>
          </w:tcPr>
          <w:p w14:paraId="09F61291" w14:textId="77777777" w:rsidR="00DE796E" w:rsidRPr="00780BAB" w:rsidRDefault="00DE796E" w:rsidP="00DE796E">
            <w:pPr>
              <w:ind w:left="720" w:right="18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ในหนี้สินที่เกิดจากสัญญาต้นงวด/ปี</w:t>
            </w:r>
          </w:p>
        </w:tc>
        <w:tc>
          <w:tcPr>
            <w:tcW w:w="1287" w:type="dxa"/>
          </w:tcPr>
          <w:p w14:paraId="4032F41B" w14:textId="2ABD4E71" w:rsidR="00DE796E" w:rsidRPr="00780BAB" w:rsidRDefault="00A2339F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918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7DCB88D2" w14:textId="77777777" w:rsidR="00DE796E" w:rsidRPr="00780BAB" w:rsidRDefault="00DE796E" w:rsidP="00DE796E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44CD867" w14:textId="61148317" w:rsidR="00DE796E" w:rsidRPr="00780BAB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823D6" w:rsidRPr="005823D6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823D6" w:rsidRPr="005823D6">
              <w:rPr>
                <w:rFonts w:ascii="Angsana New" w:hAnsi="Angsana New" w:cs="Angsana New"/>
                <w:sz w:val="28"/>
                <w:szCs w:val="28"/>
              </w:rPr>
              <w:t>274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823D6" w:rsidRPr="005823D6">
              <w:rPr>
                <w:rFonts w:ascii="Angsana New" w:hAnsi="Angsana New" w:cs="Angsana New"/>
                <w:sz w:val="28"/>
                <w:szCs w:val="28"/>
              </w:rPr>
              <w:t>984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0" w:type="dxa"/>
          </w:tcPr>
          <w:p w14:paraId="1316A17E" w14:textId="77777777" w:rsidR="00DE796E" w:rsidRPr="00780BAB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63E097B" w14:textId="03A121BD" w:rsidR="00DE796E" w:rsidRPr="00780BAB" w:rsidRDefault="00A2339F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395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951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4FEA20D" w14:textId="77777777" w:rsidR="00DE796E" w:rsidRPr="00780BAB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79BBBEA" w14:textId="7E164360" w:rsidR="00DE796E" w:rsidRPr="00780BAB" w:rsidRDefault="00DE796E" w:rsidP="00DE796E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823D6" w:rsidRPr="005823D6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823D6" w:rsidRPr="005823D6">
              <w:rPr>
                <w:rFonts w:ascii="Angsana New" w:hAnsi="Angsana New" w:cs="Angsana New"/>
                <w:sz w:val="28"/>
                <w:szCs w:val="28"/>
              </w:rPr>
              <w:t>510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823D6" w:rsidRPr="005823D6">
              <w:rPr>
                <w:rFonts w:ascii="Angsana New" w:hAnsi="Angsana New" w:cs="Angsana New"/>
                <w:sz w:val="28"/>
                <w:szCs w:val="28"/>
              </w:rPr>
              <w:t>195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E796E" w:rsidRPr="00780BAB" w14:paraId="00E6DCE7" w14:textId="77777777" w:rsidTr="009F11F2">
        <w:trPr>
          <w:trHeight w:val="20"/>
        </w:trPr>
        <w:tc>
          <w:tcPr>
            <w:tcW w:w="4068" w:type="dxa"/>
          </w:tcPr>
          <w:p w14:paraId="72D686C6" w14:textId="77777777" w:rsidR="00DE796E" w:rsidRPr="00780BAB" w:rsidRDefault="00DE796E" w:rsidP="00DE796E">
            <w:pPr>
              <w:tabs>
                <w:tab w:val="left" w:pos="680"/>
              </w:tabs>
              <w:ind w:left="269" w:righ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>   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รายได้ที่รับรู้ในงวด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ปีที่เกี่ยวข้องกับส่วนที่</w:t>
            </w:r>
          </w:p>
        </w:tc>
        <w:tc>
          <w:tcPr>
            <w:tcW w:w="1287" w:type="dxa"/>
          </w:tcPr>
          <w:p w14:paraId="2AFD4634" w14:textId="77777777" w:rsidR="00DE796E" w:rsidRPr="00780BAB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17AFE80" w14:textId="77777777" w:rsidR="00DE796E" w:rsidRPr="00780BAB" w:rsidRDefault="00DE796E" w:rsidP="00DE796E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76824485" w14:textId="77777777" w:rsidR="00DE796E" w:rsidRPr="00780BAB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dxa"/>
          </w:tcPr>
          <w:p w14:paraId="7E8BA237" w14:textId="77777777" w:rsidR="00DE796E" w:rsidRPr="00780BAB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DDB1A94" w14:textId="77777777" w:rsidR="00DE796E" w:rsidRPr="00780BAB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99790AE" w14:textId="77777777" w:rsidR="00DE796E" w:rsidRPr="00780BAB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6965925" w14:textId="77777777" w:rsidR="00DE796E" w:rsidRPr="00780BAB" w:rsidRDefault="00DE796E" w:rsidP="00DE796E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796E" w:rsidRPr="00780BAB" w14:paraId="1CA64C96" w14:textId="77777777" w:rsidTr="009F11F2">
        <w:trPr>
          <w:trHeight w:val="20"/>
        </w:trPr>
        <w:tc>
          <w:tcPr>
            <w:tcW w:w="4068" w:type="dxa"/>
            <w:hideMark/>
          </w:tcPr>
          <w:p w14:paraId="33B53228" w14:textId="77777777" w:rsidR="00DE796E" w:rsidRPr="00780BAB" w:rsidRDefault="00DE796E" w:rsidP="00DE796E">
            <w:pPr>
              <w:ind w:left="720" w:right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เพิ่มขึ้นในระหว่างงวด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4951F0C3" w14:textId="6EAF5991" w:rsidR="00DE796E" w:rsidRPr="00780BAB" w:rsidRDefault="00A2339F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431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839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678E5213" w14:textId="77777777" w:rsidR="00DE796E" w:rsidRPr="00780BAB" w:rsidRDefault="00DE796E" w:rsidP="00DE796E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59EF9458" w14:textId="6E930B1B" w:rsidR="00DE796E" w:rsidRPr="00780BAB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823D6" w:rsidRPr="005823D6">
              <w:rPr>
                <w:rFonts w:ascii="Angsana New" w:hAnsi="Angsana New" w:cs="Angsana New"/>
                <w:sz w:val="28"/>
                <w:szCs w:val="28"/>
              </w:rPr>
              <w:t>116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823D6" w:rsidRPr="005823D6">
              <w:rPr>
                <w:rFonts w:ascii="Angsana New" w:hAnsi="Angsana New" w:cs="Angsana New"/>
                <w:sz w:val="28"/>
                <w:szCs w:val="28"/>
              </w:rPr>
              <w:t>050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823D6" w:rsidRPr="005823D6">
              <w:rPr>
                <w:rFonts w:ascii="Angsana New" w:hAnsi="Angsana New" w:cs="Angsana New"/>
                <w:sz w:val="28"/>
                <w:szCs w:val="28"/>
              </w:rPr>
              <w:t>581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0" w:type="dxa"/>
          </w:tcPr>
          <w:p w14:paraId="571ACDF5" w14:textId="77777777" w:rsidR="00DE796E" w:rsidRPr="00780BAB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A5C0F9D" w14:textId="125300AD" w:rsidR="00DE796E" w:rsidRPr="00780BAB" w:rsidRDefault="00A2339F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019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942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8CFCB2E" w14:textId="77777777" w:rsidR="00DE796E" w:rsidRPr="00780BAB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6B2990C" w14:textId="0CE9EBCE" w:rsidR="00DE796E" w:rsidRPr="00780BAB" w:rsidRDefault="00DE796E" w:rsidP="00DE796E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823D6" w:rsidRPr="005823D6">
              <w:rPr>
                <w:rFonts w:ascii="Angsana New" w:hAnsi="Angsana New" w:cs="Angsana New"/>
                <w:sz w:val="28"/>
                <w:szCs w:val="28"/>
              </w:rPr>
              <w:t>113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823D6" w:rsidRPr="005823D6">
              <w:rPr>
                <w:rFonts w:ascii="Angsana New" w:hAnsi="Angsana New" w:cs="Angsana New"/>
                <w:sz w:val="28"/>
                <w:szCs w:val="28"/>
              </w:rPr>
              <w:t>766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823D6" w:rsidRPr="005823D6">
              <w:rPr>
                <w:rFonts w:ascii="Angsana New" w:hAnsi="Angsana New" w:cs="Angsana New"/>
                <w:sz w:val="28"/>
                <w:szCs w:val="28"/>
              </w:rPr>
              <w:t>678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E796E" w:rsidRPr="00780BAB" w14:paraId="30B58A1D" w14:textId="77777777" w:rsidTr="009F11F2">
        <w:trPr>
          <w:trHeight w:val="20"/>
        </w:trPr>
        <w:tc>
          <w:tcPr>
            <w:tcW w:w="4068" w:type="dxa"/>
          </w:tcPr>
          <w:p w14:paraId="32D4C732" w14:textId="77777777" w:rsidR="00DE796E" w:rsidRPr="00780BAB" w:rsidRDefault="00DE796E" w:rsidP="00DE796E">
            <w:pPr>
              <w:ind w:left="269" w:right="1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27EAA58D" w14:textId="71511098" w:rsidR="00DE796E" w:rsidRPr="00780BAB" w:rsidRDefault="00A2339F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071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FDDEAA3" w14:textId="77777777" w:rsidR="00DE796E" w:rsidRPr="00780BAB" w:rsidRDefault="00DE796E" w:rsidP="00DE796E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2F7F55F1" w14:textId="49933B56" w:rsidR="00DE796E" w:rsidRPr="00780BAB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823D6" w:rsidRPr="005823D6">
              <w:rPr>
                <w:rFonts w:ascii="Angsana New" w:hAnsi="Angsana New" w:cs="Angsana New"/>
                <w:sz w:val="28"/>
                <w:szCs w:val="28"/>
              </w:rPr>
              <w:t>177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823D6" w:rsidRPr="005823D6">
              <w:rPr>
                <w:rFonts w:ascii="Angsana New" w:hAnsi="Angsana New" w:cs="Angsana New"/>
                <w:sz w:val="28"/>
                <w:szCs w:val="28"/>
              </w:rPr>
              <w:t>325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823D6" w:rsidRPr="005823D6">
              <w:rPr>
                <w:rFonts w:ascii="Angsana New" w:hAnsi="Angsana New" w:cs="Angsana New"/>
                <w:sz w:val="28"/>
                <w:szCs w:val="28"/>
              </w:rPr>
              <w:t>565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0" w:type="dxa"/>
          </w:tcPr>
          <w:p w14:paraId="4310D997" w14:textId="77777777" w:rsidR="00DE796E" w:rsidRPr="00780BAB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787843ED" w14:textId="61D5163D" w:rsidR="00DE796E" w:rsidRPr="00780BAB" w:rsidRDefault="00A2339F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415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893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8D2E5A4" w14:textId="77777777" w:rsidR="00DE796E" w:rsidRPr="00780BAB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0DC098E0" w14:textId="2730183B" w:rsidR="00DE796E" w:rsidRPr="00780BAB" w:rsidRDefault="00DE796E" w:rsidP="00DE796E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823D6" w:rsidRPr="005823D6">
              <w:rPr>
                <w:rFonts w:ascii="Angsana New" w:hAnsi="Angsana New" w:cs="Angsana New"/>
                <w:sz w:val="28"/>
                <w:szCs w:val="28"/>
              </w:rPr>
              <w:t>174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823D6" w:rsidRPr="005823D6">
              <w:rPr>
                <w:rFonts w:ascii="Angsana New" w:hAnsi="Angsana New" w:cs="Angsana New"/>
                <w:sz w:val="28"/>
                <w:szCs w:val="28"/>
              </w:rPr>
              <w:t>276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823D6" w:rsidRPr="005823D6">
              <w:rPr>
                <w:rFonts w:ascii="Angsana New" w:hAnsi="Angsana New" w:cs="Angsana New"/>
                <w:sz w:val="28"/>
                <w:szCs w:val="28"/>
              </w:rPr>
              <w:t>873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E796E" w:rsidRPr="00780BAB" w14:paraId="1572E3C5" w14:textId="77777777" w:rsidTr="009F11F2">
        <w:trPr>
          <w:trHeight w:val="134"/>
        </w:trPr>
        <w:tc>
          <w:tcPr>
            <w:tcW w:w="4068" w:type="dxa"/>
          </w:tcPr>
          <w:p w14:paraId="3F8051FA" w14:textId="77777777" w:rsidR="00DE796E" w:rsidRPr="00780BAB" w:rsidRDefault="00DE796E" w:rsidP="00DE796E">
            <w:pPr>
              <w:ind w:left="269" w:right="18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รายได้รับล่วงหน้าคงเหลือปลายงวด/ปี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D5BCB0" w14:textId="53BA4DA7" w:rsidR="00DE796E" w:rsidRPr="00780BAB" w:rsidRDefault="005823D6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A23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A23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90" w:type="dxa"/>
          </w:tcPr>
          <w:p w14:paraId="7AB46FBF" w14:textId="77777777" w:rsidR="00DE796E" w:rsidRPr="00780BAB" w:rsidRDefault="00DE796E" w:rsidP="00DE796E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2FDAFC" w14:textId="04AE148F" w:rsidR="00DE796E" w:rsidRPr="00780BAB" w:rsidRDefault="005823D6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DE796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235</w:t>
            </w:r>
            <w:r w:rsidR="00DE796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512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01F0E545" w14:textId="77777777" w:rsidR="00DE796E" w:rsidRPr="00780BAB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834F4" w14:textId="45D0C98E" w:rsidR="00DE796E" w:rsidRPr="00780BAB" w:rsidRDefault="005823D6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A23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005</w:t>
            </w:r>
            <w:r w:rsidR="00A23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34208E" w14:textId="77777777" w:rsidR="00DE796E" w:rsidRPr="00780BAB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D19CA3" w14:textId="65248FEC" w:rsidR="00DE796E" w:rsidRPr="00780BAB" w:rsidRDefault="005823D6" w:rsidP="00DE796E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sz w:val="28"/>
                <w:szCs w:val="28"/>
              </w:rPr>
              <w:t>65</w:t>
            </w:r>
            <w:r w:rsidR="00DE796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235</w:t>
            </w:r>
            <w:r w:rsidR="00DE796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464</w:t>
            </w:r>
          </w:p>
        </w:tc>
      </w:tr>
    </w:tbl>
    <w:bookmarkEnd w:id="11"/>
    <w:p w14:paraId="47DC572C" w14:textId="77777777" w:rsidR="00962D34" w:rsidRPr="00780BAB" w:rsidRDefault="00962D34" w:rsidP="007F0F68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t>หนี้สินตามสัญญาเช่า</w:t>
      </w:r>
    </w:p>
    <w:p w14:paraId="538E9FB9" w14:textId="2AF0D5A6" w:rsidR="0017552D" w:rsidRPr="00780BAB" w:rsidRDefault="00962D34" w:rsidP="00D179EA">
      <w:pPr>
        <w:ind w:left="547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 xml:space="preserve">ณ วันที่ </w:t>
      </w:r>
      <w:r w:rsidR="005823D6" w:rsidRPr="005823D6">
        <w:rPr>
          <w:rFonts w:asciiTheme="majorBidi" w:hAnsiTheme="majorBidi" w:cstheme="majorBidi"/>
          <w:spacing w:val="-8"/>
        </w:rPr>
        <w:t>31</w:t>
      </w:r>
      <w:r w:rsidR="00A56BBF" w:rsidRPr="00D5235D">
        <w:rPr>
          <w:rFonts w:asciiTheme="majorBidi" w:hAnsiTheme="majorBidi" w:cstheme="majorBidi"/>
          <w:spacing w:val="-8"/>
        </w:rPr>
        <w:t xml:space="preserve"> </w:t>
      </w:r>
      <w:r w:rsidR="00A56BBF" w:rsidRPr="00D5235D">
        <w:rPr>
          <w:rFonts w:asciiTheme="majorBidi" w:hAnsiTheme="majorBidi" w:cs="Angsana New"/>
          <w:spacing w:val="-8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  <w:spacing w:val="-8"/>
        </w:rPr>
        <w:t>2568</w:t>
      </w:r>
      <w:r w:rsidR="00A56BBF" w:rsidRPr="00D5235D">
        <w:rPr>
          <w:rFonts w:asciiTheme="majorBidi" w:hAnsiTheme="majorBidi" w:cstheme="majorBidi"/>
          <w:spacing w:val="-8"/>
        </w:rPr>
        <w:t xml:space="preserve"> </w:t>
      </w:r>
      <w:r w:rsidRPr="00780BAB">
        <w:rPr>
          <w:rFonts w:asciiTheme="majorBidi" w:hAnsiTheme="majorBidi" w:cstheme="majorBidi"/>
          <w:cs/>
        </w:rPr>
        <w:t>หนี้สินตามสัญญาเช่าในงบการเงินรวม และงบการเงินเฉพาะ</w:t>
      </w:r>
      <w:r w:rsidRPr="00A2339F">
        <w:rPr>
          <w:rFonts w:asciiTheme="majorBidi" w:hAnsiTheme="majorBidi" w:cstheme="majorBidi"/>
          <w:cs/>
        </w:rPr>
        <w:t>กิจการ</w:t>
      </w:r>
      <w:r w:rsidR="00AC2672" w:rsidRPr="00A2339F">
        <w:rPr>
          <w:rFonts w:asciiTheme="majorBidi" w:hAnsiTheme="majorBidi" w:cstheme="majorBidi"/>
          <w:cs/>
        </w:rPr>
        <w:t>ลดลง</w:t>
      </w:r>
      <w:r w:rsidRPr="00780BAB">
        <w:rPr>
          <w:rFonts w:asciiTheme="majorBidi" w:hAnsiTheme="majorBidi" w:cstheme="majorBidi"/>
          <w:cs/>
        </w:rPr>
        <w:t xml:space="preserve"> จำนวน</w:t>
      </w:r>
      <w:r w:rsidR="00D27209" w:rsidRPr="00780BAB">
        <w:rPr>
          <w:rFonts w:asciiTheme="majorBidi" w:hAnsiTheme="majorBidi" w:cstheme="majorBidi"/>
        </w:rPr>
        <w:t xml:space="preserve"> </w:t>
      </w:r>
      <w:bookmarkStart w:id="12" w:name="_Hlk117038436"/>
      <w:r w:rsidR="005823D6" w:rsidRPr="005823D6">
        <w:rPr>
          <w:rFonts w:asciiTheme="majorBidi" w:hAnsiTheme="majorBidi" w:cstheme="majorBidi"/>
        </w:rPr>
        <w:t>472</w:t>
      </w:r>
      <w:r w:rsidR="00A2339F">
        <w:rPr>
          <w:rFonts w:asciiTheme="majorBidi" w:hAnsiTheme="majorBidi" w:cstheme="majorBidi"/>
        </w:rPr>
        <w:t>,</w:t>
      </w:r>
      <w:r w:rsidR="005823D6" w:rsidRPr="005823D6">
        <w:rPr>
          <w:rFonts w:asciiTheme="majorBidi" w:hAnsiTheme="majorBidi" w:cstheme="majorBidi"/>
        </w:rPr>
        <w:t>872</w:t>
      </w:r>
      <w:r w:rsidR="008030E7" w:rsidRPr="00780BAB">
        <w:rPr>
          <w:rFonts w:asciiTheme="majorBidi" w:hAnsiTheme="majorBidi" w:cstheme="majorBidi"/>
          <w:cs/>
        </w:rPr>
        <w:t xml:space="preserve"> </w:t>
      </w:r>
      <w:bookmarkEnd w:id="12"/>
      <w:r w:rsidRPr="00780BAB">
        <w:rPr>
          <w:rFonts w:asciiTheme="majorBidi" w:hAnsiTheme="majorBidi" w:cstheme="majorBidi"/>
          <w:cs/>
        </w:rPr>
        <w:t>บาท ส่วนใหญ่</w:t>
      </w:r>
      <w:r w:rsidR="00AC2672" w:rsidRPr="00780BAB">
        <w:rPr>
          <w:rFonts w:asciiTheme="majorBidi" w:hAnsiTheme="majorBidi" w:cstheme="majorBidi"/>
          <w:cs/>
        </w:rPr>
        <w:t>ลดลง</w:t>
      </w:r>
      <w:r w:rsidRPr="00780BAB">
        <w:rPr>
          <w:rFonts w:asciiTheme="majorBidi" w:hAnsiTheme="majorBidi" w:cstheme="majorBidi"/>
          <w:cs/>
        </w:rPr>
        <w:t>เนื่องจากกลุ่มบริษัทได้</w:t>
      </w:r>
      <w:r w:rsidR="00DA69BE" w:rsidRPr="00780BAB">
        <w:rPr>
          <w:rFonts w:asciiTheme="majorBidi" w:hAnsiTheme="majorBidi" w:cstheme="majorBidi"/>
          <w:cs/>
        </w:rPr>
        <w:t>จ่ายชำระ</w:t>
      </w:r>
      <w:r w:rsidR="00C43349" w:rsidRPr="00780BAB">
        <w:rPr>
          <w:rFonts w:asciiTheme="majorBidi" w:hAnsiTheme="majorBidi" w:cstheme="majorBidi"/>
          <w:cs/>
        </w:rPr>
        <w:t>ค่า</w:t>
      </w:r>
      <w:r w:rsidR="00DA69BE" w:rsidRPr="00780BAB">
        <w:rPr>
          <w:rFonts w:asciiTheme="majorBidi" w:hAnsiTheme="majorBidi" w:cstheme="majorBidi"/>
          <w:cs/>
        </w:rPr>
        <w:t>เช่า</w:t>
      </w:r>
      <w:r w:rsidR="00C43349" w:rsidRPr="00780BAB">
        <w:rPr>
          <w:rFonts w:asciiTheme="majorBidi" w:hAnsiTheme="majorBidi" w:cstheme="majorBidi"/>
          <w:cs/>
        </w:rPr>
        <w:t>เป็นรายเดือน</w:t>
      </w:r>
      <w:r w:rsidR="00DA69BE" w:rsidRPr="00780BAB">
        <w:rPr>
          <w:rFonts w:asciiTheme="majorBidi" w:hAnsiTheme="majorBidi" w:cstheme="majorBidi"/>
          <w:cs/>
        </w:rPr>
        <w:t>ตาม</w:t>
      </w:r>
      <w:r w:rsidR="00C43349" w:rsidRPr="00780BAB">
        <w:rPr>
          <w:rFonts w:asciiTheme="majorBidi" w:hAnsiTheme="majorBidi" w:cstheme="majorBidi"/>
          <w:cs/>
        </w:rPr>
        <w:t>อัตราที่ระบุ</w:t>
      </w:r>
      <w:r w:rsidR="00DA69BE" w:rsidRPr="00780BAB">
        <w:rPr>
          <w:rFonts w:asciiTheme="majorBidi" w:hAnsiTheme="majorBidi" w:cstheme="majorBidi"/>
          <w:cs/>
        </w:rPr>
        <w:t xml:space="preserve">ในสัญญา </w:t>
      </w:r>
      <w:r w:rsidRPr="00780BAB">
        <w:rPr>
          <w:rFonts w:asciiTheme="majorBidi" w:hAnsiTheme="majorBidi" w:cstheme="majorBidi"/>
          <w:cs/>
        </w:rPr>
        <w:t xml:space="preserve">อายุของสัญญามีระยะเวลาประมาณ </w:t>
      </w:r>
      <w:r w:rsidR="005823D6" w:rsidRPr="005823D6">
        <w:rPr>
          <w:rFonts w:asciiTheme="majorBidi" w:hAnsiTheme="majorBidi" w:cstheme="majorBidi"/>
        </w:rPr>
        <w:t>3</w:t>
      </w:r>
      <w:r w:rsidRPr="00780BAB">
        <w:rPr>
          <w:rFonts w:asciiTheme="majorBidi" w:hAnsiTheme="majorBidi" w:cstheme="majorBidi"/>
          <w:cs/>
        </w:rPr>
        <w:t xml:space="preserve"> ปี และ</w:t>
      </w:r>
      <w:r w:rsidR="00715CA2" w:rsidRPr="00780BAB">
        <w:rPr>
          <w:rFonts w:asciiTheme="majorBidi" w:hAnsiTheme="majorBidi" w:cstheme="majorBidi"/>
          <w:cs/>
        </w:rPr>
        <w:t>มี</w:t>
      </w:r>
      <w:r w:rsidRPr="00780BAB">
        <w:rPr>
          <w:rFonts w:asciiTheme="majorBidi" w:hAnsiTheme="majorBidi" w:cstheme="majorBidi"/>
          <w:cs/>
        </w:rPr>
        <w:t>สิทธิเลือกในการขยายอายุสัญญา</w:t>
      </w:r>
    </w:p>
    <w:p w14:paraId="77DF7F9B" w14:textId="6CC78DC3" w:rsidR="004A1B95" w:rsidRPr="00780BAB" w:rsidRDefault="00835A5A" w:rsidP="00860DBF">
      <w:pPr>
        <w:numPr>
          <w:ilvl w:val="0"/>
          <w:numId w:val="1"/>
        </w:numPr>
        <w:spacing w:before="360"/>
        <w:ind w:left="547" w:right="-864" w:hanging="547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t>รายได้จากการให้บริการ</w:t>
      </w:r>
      <w:r w:rsidR="0004700F" w:rsidRPr="00780BAB">
        <w:rPr>
          <w:rFonts w:asciiTheme="majorBidi" w:hAnsiTheme="majorBidi" w:cstheme="majorBidi"/>
          <w:b/>
          <w:bCs/>
        </w:rPr>
        <w:t xml:space="preserve"> </w:t>
      </w:r>
    </w:p>
    <w:p w14:paraId="542F453C" w14:textId="7D121645" w:rsidR="0081508A" w:rsidRPr="00780BAB" w:rsidRDefault="0081508A" w:rsidP="00301377">
      <w:pPr>
        <w:ind w:left="540" w:right="38"/>
        <w:jc w:val="thaiDistribute"/>
        <w:rPr>
          <w:rFonts w:asciiTheme="majorBidi" w:hAnsiTheme="majorBidi" w:cstheme="majorBidi"/>
        </w:rPr>
      </w:pPr>
      <w:bookmarkStart w:id="13" w:name="_Hlk65850292"/>
      <w:r w:rsidRPr="00780BAB">
        <w:rPr>
          <w:rFonts w:asciiTheme="majorBidi" w:hAnsiTheme="majorBidi" w:cstheme="majorBidi"/>
          <w:cs/>
        </w:rPr>
        <w:t>รายได้จาก</w:t>
      </w:r>
      <w:r w:rsidR="0083440A" w:rsidRPr="00780BAB">
        <w:rPr>
          <w:rFonts w:asciiTheme="majorBidi" w:hAnsiTheme="majorBidi" w:cstheme="majorBidi"/>
          <w:cs/>
        </w:rPr>
        <w:t>การ</w:t>
      </w:r>
      <w:r w:rsidRPr="00780BAB">
        <w:rPr>
          <w:rFonts w:asciiTheme="majorBidi" w:hAnsiTheme="majorBidi" w:cstheme="majorBidi"/>
          <w:cs/>
        </w:rPr>
        <w:t>ให้บริการ</w:t>
      </w:r>
      <w:r w:rsidR="00055D6E" w:rsidRPr="00780BAB">
        <w:rPr>
          <w:rFonts w:asciiTheme="majorBidi" w:hAnsiTheme="majorBidi" w:cstheme="majorBidi"/>
          <w:cs/>
        </w:rPr>
        <w:t>สำหรับ</w:t>
      </w:r>
      <w:r w:rsidR="0055496D" w:rsidRPr="00780BAB">
        <w:rPr>
          <w:rFonts w:asciiTheme="majorBidi" w:hAnsiTheme="majorBidi" w:cstheme="majorBidi"/>
          <w:cs/>
        </w:rPr>
        <w:t xml:space="preserve">งวดสามเดือนสิ้นสุดวันที่ </w:t>
      </w:r>
      <w:r w:rsidR="005823D6" w:rsidRPr="005823D6">
        <w:rPr>
          <w:rFonts w:asciiTheme="majorBidi" w:hAnsiTheme="majorBidi" w:cstheme="majorBidi"/>
          <w:spacing w:val="-8"/>
        </w:rPr>
        <w:t>31</w:t>
      </w:r>
      <w:r w:rsidR="001A689A" w:rsidRPr="00D5235D">
        <w:rPr>
          <w:rFonts w:asciiTheme="majorBidi" w:hAnsiTheme="majorBidi" w:cstheme="majorBidi"/>
          <w:spacing w:val="-8"/>
        </w:rPr>
        <w:t xml:space="preserve"> </w:t>
      </w:r>
      <w:r w:rsidR="001A689A" w:rsidRPr="00D5235D">
        <w:rPr>
          <w:rFonts w:asciiTheme="majorBidi" w:hAnsiTheme="majorBidi" w:cs="Angsana New"/>
          <w:spacing w:val="-8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  <w:spacing w:val="-8"/>
        </w:rPr>
        <w:t>2568</w:t>
      </w:r>
      <w:r w:rsidR="001A689A" w:rsidRPr="00D5235D">
        <w:rPr>
          <w:rFonts w:asciiTheme="majorBidi" w:hAnsiTheme="majorBidi" w:cstheme="majorBidi"/>
          <w:spacing w:val="-8"/>
        </w:rPr>
        <w:t xml:space="preserve"> </w:t>
      </w:r>
      <w:r w:rsidR="00354998" w:rsidRPr="00780BAB">
        <w:rPr>
          <w:rFonts w:asciiTheme="majorBidi" w:hAnsiTheme="majorBidi" w:cstheme="majorBidi"/>
          <w:spacing w:val="-4"/>
          <w:cs/>
        </w:rPr>
        <w:t xml:space="preserve">และ </w:t>
      </w:r>
      <w:r w:rsidR="005823D6" w:rsidRPr="005823D6">
        <w:rPr>
          <w:rFonts w:asciiTheme="majorBidi" w:hAnsiTheme="majorBidi" w:cstheme="majorBidi"/>
          <w:spacing w:val="-4"/>
        </w:rPr>
        <w:t>256</w:t>
      </w:r>
      <w:r w:rsidR="005823D6" w:rsidRPr="005823D6">
        <w:rPr>
          <w:rFonts w:asciiTheme="majorBidi" w:eastAsiaTheme="minorEastAsia" w:hAnsiTheme="majorBidi" w:cstheme="majorBidi"/>
          <w:spacing w:val="-4"/>
          <w:lang w:eastAsia="ja-JP"/>
        </w:rPr>
        <w:t>7</w:t>
      </w:r>
      <w:r w:rsidR="00354998" w:rsidRPr="00780BAB">
        <w:rPr>
          <w:rFonts w:asciiTheme="majorBidi" w:hAnsiTheme="majorBidi" w:cstheme="majorBidi"/>
          <w:spacing w:val="-4"/>
        </w:rPr>
        <w:t xml:space="preserve"> </w:t>
      </w:r>
      <w:r w:rsidR="009E4EF9" w:rsidRPr="00780BAB">
        <w:rPr>
          <w:rFonts w:asciiTheme="majorBidi" w:hAnsiTheme="majorBidi" w:cstheme="majorBidi"/>
          <w:cs/>
        </w:rPr>
        <w:t>ประกอบด้วย</w:t>
      </w:r>
    </w:p>
    <w:p w14:paraId="347FE63D" w14:textId="77777777" w:rsidR="00324930" w:rsidRPr="006A76A1" w:rsidRDefault="00324930" w:rsidP="000C4ED6">
      <w:pPr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bookmarkStart w:id="14" w:name="_Hlk75405997"/>
      <w:r w:rsidRPr="006A76A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6A76A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6A76A1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bookmarkEnd w:id="14"/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119"/>
        <w:gridCol w:w="141"/>
        <w:gridCol w:w="1170"/>
        <w:gridCol w:w="90"/>
        <w:gridCol w:w="1165"/>
        <w:gridCol w:w="20"/>
        <w:gridCol w:w="1157"/>
        <w:gridCol w:w="80"/>
        <w:gridCol w:w="1090"/>
        <w:gridCol w:w="88"/>
        <w:gridCol w:w="990"/>
      </w:tblGrid>
      <w:tr w:rsidR="00EF100B" w:rsidRPr="006A76A1" w14:paraId="433B184C" w14:textId="77777777" w:rsidTr="00C33CA0">
        <w:trPr>
          <w:trHeight w:val="315"/>
        </w:trPr>
        <w:tc>
          <w:tcPr>
            <w:tcW w:w="1710" w:type="dxa"/>
            <w:shd w:val="clear" w:color="auto" w:fill="auto"/>
          </w:tcPr>
          <w:p w14:paraId="29B08B07" w14:textId="77777777" w:rsidR="004E1A50" w:rsidRPr="006A76A1" w:rsidRDefault="004E1A50" w:rsidP="004E1A50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0" w:type="dxa"/>
            <w:gridSpan w:val="11"/>
            <w:shd w:val="clear" w:color="auto" w:fill="auto"/>
          </w:tcPr>
          <w:p w14:paraId="74D24F5A" w14:textId="77777777" w:rsidR="004E1A50" w:rsidRPr="006A76A1" w:rsidRDefault="004E1A50" w:rsidP="004E1A5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F100B" w:rsidRPr="006A76A1" w14:paraId="176C2B39" w14:textId="77777777" w:rsidTr="00C33CA0">
        <w:trPr>
          <w:trHeight w:val="279"/>
        </w:trPr>
        <w:tc>
          <w:tcPr>
            <w:tcW w:w="1710" w:type="dxa"/>
            <w:shd w:val="clear" w:color="auto" w:fill="auto"/>
          </w:tcPr>
          <w:p w14:paraId="4D1FE4F7" w14:textId="77777777" w:rsidR="004E1A50" w:rsidRPr="006A76A1" w:rsidRDefault="004E1A50" w:rsidP="004E1A50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0" w:type="dxa"/>
            <w:gridSpan w:val="11"/>
            <w:shd w:val="clear" w:color="auto" w:fill="auto"/>
          </w:tcPr>
          <w:p w14:paraId="5B9FAAE6" w14:textId="54934AE6" w:rsidR="004E1A50" w:rsidRPr="006A76A1" w:rsidRDefault="004E1A50" w:rsidP="004E1A5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5823D6"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A689A" w:rsidRPr="001A68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A689A" w:rsidRPr="001A689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EF100B" w:rsidRPr="006A76A1" w14:paraId="2D5AF180" w14:textId="77777777" w:rsidTr="00C33CA0">
        <w:trPr>
          <w:trHeight w:val="356"/>
        </w:trPr>
        <w:tc>
          <w:tcPr>
            <w:tcW w:w="1710" w:type="dxa"/>
            <w:shd w:val="clear" w:color="auto" w:fill="auto"/>
          </w:tcPr>
          <w:p w14:paraId="2BC2F23D" w14:textId="77777777" w:rsidR="00BE01C5" w:rsidRPr="006A76A1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gridSpan w:val="5"/>
            <w:shd w:val="clear" w:color="auto" w:fill="auto"/>
          </w:tcPr>
          <w:p w14:paraId="70D3E167" w14:textId="60F8894B" w:rsidR="00BE01C5" w:rsidRPr="006A76A1" w:rsidRDefault="005823D6" w:rsidP="00BC6AD6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20" w:type="dxa"/>
            <w:shd w:val="clear" w:color="auto" w:fill="auto"/>
          </w:tcPr>
          <w:p w14:paraId="0B7B250E" w14:textId="77777777" w:rsidR="00BE01C5" w:rsidRPr="006A76A1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14:paraId="0E494EA6" w14:textId="03C5BB20" w:rsidR="00BE01C5" w:rsidRPr="006A76A1" w:rsidRDefault="005823D6" w:rsidP="00BC6AD6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EF100B" w:rsidRPr="006A76A1" w14:paraId="6D4A2E86" w14:textId="77777777" w:rsidTr="00C33CA0">
        <w:trPr>
          <w:trHeight w:val="356"/>
        </w:trPr>
        <w:tc>
          <w:tcPr>
            <w:tcW w:w="1710" w:type="dxa"/>
            <w:shd w:val="clear" w:color="auto" w:fill="auto"/>
          </w:tcPr>
          <w:p w14:paraId="14EF8203" w14:textId="77777777" w:rsidR="00BE01C5" w:rsidRPr="006A76A1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gridSpan w:val="5"/>
            <w:shd w:val="clear" w:color="auto" w:fill="auto"/>
          </w:tcPr>
          <w:p w14:paraId="435B5DA5" w14:textId="77777777" w:rsidR="00BE01C5" w:rsidRPr="006A76A1" w:rsidRDefault="00BE01C5" w:rsidP="00BC6AD6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20" w:type="dxa"/>
            <w:shd w:val="clear" w:color="auto" w:fill="auto"/>
          </w:tcPr>
          <w:p w14:paraId="23245165" w14:textId="77777777" w:rsidR="00BE01C5" w:rsidRPr="006A76A1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14:paraId="435349FC" w14:textId="77777777" w:rsidR="00BE01C5" w:rsidRPr="006A76A1" w:rsidRDefault="00BE01C5" w:rsidP="00BC6AD6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</w:tr>
      <w:tr w:rsidR="00EF100B" w:rsidRPr="006A76A1" w14:paraId="232CFCA7" w14:textId="77777777" w:rsidTr="00C33CA0">
        <w:trPr>
          <w:trHeight w:val="727"/>
        </w:trPr>
        <w:tc>
          <w:tcPr>
            <w:tcW w:w="1710" w:type="dxa"/>
            <w:shd w:val="clear" w:color="auto" w:fill="auto"/>
          </w:tcPr>
          <w:p w14:paraId="51E7ACAF" w14:textId="77777777" w:rsidR="00BE01C5" w:rsidRPr="006A76A1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FD8A5E4" w14:textId="77777777" w:rsidR="00185EC6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75610061" w14:textId="77777777" w:rsidR="00BE01C5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558804D" w14:textId="77777777" w:rsidR="00185EC6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4F3ED593" w14:textId="77777777" w:rsidR="00BE01C5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38944CCF" w14:textId="77777777" w:rsidR="00BE01C5" w:rsidRPr="006A76A1" w:rsidRDefault="00BE01C5" w:rsidP="00BC6AD6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" w:type="dxa"/>
            <w:shd w:val="clear" w:color="auto" w:fill="auto"/>
          </w:tcPr>
          <w:p w14:paraId="2C5363F6" w14:textId="77777777" w:rsidR="00BE01C5" w:rsidRPr="006A76A1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shd w:val="clear" w:color="auto" w:fill="auto"/>
            <w:vAlign w:val="center"/>
          </w:tcPr>
          <w:p w14:paraId="162EA824" w14:textId="77777777" w:rsidR="00185EC6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16F52367" w14:textId="77777777" w:rsidR="00BE01C5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555BF458" w14:textId="77777777" w:rsidR="00185EC6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43B9AA36" w14:textId="77777777" w:rsidR="00BE01C5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4C3B614" w14:textId="77777777" w:rsidR="00BE01C5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20E12" w:rsidRPr="006A76A1" w14:paraId="75C87875" w14:textId="77777777" w:rsidTr="00C33CA0">
        <w:trPr>
          <w:trHeight w:val="356"/>
        </w:trPr>
        <w:tc>
          <w:tcPr>
            <w:tcW w:w="1710" w:type="dxa"/>
            <w:shd w:val="clear" w:color="auto" w:fill="auto"/>
          </w:tcPr>
          <w:p w14:paraId="0FE54EEA" w14:textId="77777777" w:rsidR="00A20E12" w:rsidRPr="006A76A1" w:rsidRDefault="00A20E12" w:rsidP="00A20E12">
            <w:pPr>
              <w:ind w:right="-871"/>
              <w:rPr>
                <w:rFonts w:asciiTheme="majorBidi" w:hAnsiTheme="majorBidi" w:cstheme="majorBidi"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19" w:type="dxa"/>
            <w:shd w:val="clear" w:color="auto" w:fill="auto"/>
          </w:tcPr>
          <w:p w14:paraId="6B111BFB" w14:textId="00AE6073" w:rsidR="00A20E12" w:rsidRPr="00D82F8F" w:rsidRDefault="005823D6" w:rsidP="00A20E12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9C5652" w:rsidRPr="00D82F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540</w:t>
            </w:r>
            <w:r w:rsidR="007B0333" w:rsidRPr="00D82F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175</w:t>
            </w:r>
          </w:p>
        </w:tc>
        <w:tc>
          <w:tcPr>
            <w:tcW w:w="141" w:type="dxa"/>
            <w:shd w:val="clear" w:color="auto" w:fill="auto"/>
          </w:tcPr>
          <w:p w14:paraId="0A6B5623" w14:textId="77777777" w:rsidR="00A20E12" w:rsidRPr="00D82F8F" w:rsidRDefault="00A20E12" w:rsidP="00A20E12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2D42A32" w14:textId="492065FB" w:rsidR="00A20E12" w:rsidRPr="00D82F8F" w:rsidRDefault="005823D6" w:rsidP="00A20E12">
            <w:pPr>
              <w:pStyle w:val="acctfourfigures"/>
              <w:tabs>
                <w:tab w:val="clear" w:pos="765"/>
                <w:tab w:val="decimal" w:pos="10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="007B0333" w:rsidRPr="00D82F8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434</w:t>
            </w:r>
            <w:r w:rsidR="007B0333" w:rsidRPr="00D82F8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723</w:t>
            </w:r>
          </w:p>
        </w:tc>
        <w:tc>
          <w:tcPr>
            <w:tcW w:w="90" w:type="dxa"/>
            <w:shd w:val="clear" w:color="auto" w:fill="auto"/>
          </w:tcPr>
          <w:p w14:paraId="3063A3D2" w14:textId="77777777" w:rsidR="00A20E12" w:rsidRPr="00D82F8F" w:rsidRDefault="00A20E12" w:rsidP="00A20E12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79907917" w14:textId="73762885" w:rsidR="00A20E12" w:rsidRPr="00D82F8F" w:rsidRDefault="005823D6" w:rsidP="00A37A0B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  <w:r w:rsidR="009C5652" w:rsidRPr="00D82F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974</w:t>
            </w:r>
            <w:r w:rsidR="009C5652" w:rsidRPr="00D82F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898</w:t>
            </w:r>
          </w:p>
        </w:tc>
        <w:tc>
          <w:tcPr>
            <w:tcW w:w="20" w:type="dxa"/>
            <w:shd w:val="clear" w:color="auto" w:fill="auto"/>
          </w:tcPr>
          <w:p w14:paraId="36826456" w14:textId="77777777" w:rsidR="00A20E12" w:rsidRPr="00D82F8F" w:rsidRDefault="00A20E12" w:rsidP="00A20E12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4350102F" w14:textId="1120C773" w:rsidR="00A20E12" w:rsidRPr="00D82F8F" w:rsidRDefault="005823D6" w:rsidP="00A37A0B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A20E12" w:rsidRPr="00D82F8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168</w:t>
            </w:r>
            <w:r w:rsidR="00A20E12" w:rsidRPr="00D82F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494</w:t>
            </w:r>
          </w:p>
        </w:tc>
        <w:tc>
          <w:tcPr>
            <w:tcW w:w="80" w:type="dxa"/>
            <w:shd w:val="clear" w:color="auto" w:fill="auto"/>
          </w:tcPr>
          <w:p w14:paraId="7189A5DA" w14:textId="77777777" w:rsidR="00A20E12" w:rsidRPr="006A76A1" w:rsidRDefault="00A20E12" w:rsidP="00A20E12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</w:tcPr>
          <w:p w14:paraId="48AC80AD" w14:textId="16AD4257" w:rsidR="00A20E12" w:rsidRPr="00A37A0B" w:rsidRDefault="005823D6" w:rsidP="00A37A0B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</w:t>
            </w:r>
            <w:r w:rsidR="00A20E12" w:rsidRPr="00A37A0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882</w:t>
            </w:r>
            <w:r w:rsidR="00A20E12" w:rsidRPr="00A37A0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673</w:t>
            </w:r>
          </w:p>
        </w:tc>
        <w:tc>
          <w:tcPr>
            <w:tcW w:w="88" w:type="dxa"/>
            <w:shd w:val="clear" w:color="auto" w:fill="auto"/>
          </w:tcPr>
          <w:p w14:paraId="1CD136A8" w14:textId="77777777" w:rsidR="00A20E12" w:rsidRPr="006A76A1" w:rsidRDefault="00A20E12" w:rsidP="00A20E12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12A7B4A" w14:textId="08399D35" w:rsidR="00A20E12" w:rsidRPr="00A37A0B" w:rsidRDefault="005823D6" w:rsidP="00A37A0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  <w:r w:rsidR="00A20E12" w:rsidRPr="00A37A0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051</w:t>
            </w:r>
            <w:r w:rsidR="00A20E12" w:rsidRPr="00A37A0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167</w:t>
            </w:r>
          </w:p>
        </w:tc>
      </w:tr>
    </w:tbl>
    <w:p w14:paraId="14109BF9" w14:textId="3BBD4A85" w:rsidR="00D179EA" w:rsidRDefault="00D179EA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73C0850D" w14:textId="02E376DD" w:rsidR="00D179EA" w:rsidRDefault="00D179EA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7E2BCB91" w14:textId="7CA21391" w:rsidR="00BE01C5" w:rsidRPr="006A76A1" w:rsidRDefault="00BE01C5" w:rsidP="007F0F68">
      <w:pPr>
        <w:spacing w:before="24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6A76A1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6A76A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6A76A1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80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170"/>
        <w:gridCol w:w="90"/>
        <w:gridCol w:w="1170"/>
        <w:gridCol w:w="90"/>
        <w:gridCol w:w="1170"/>
        <w:gridCol w:w="36"/>
        <w:gridCol w:w="1134"/>
        <w:gridCol w:w="127"/>
        <w:gridCol w:w="1085"/>
        <w:gridCol w:w="48"/>
        <w:gridCol w:w="975"/>
      </w:tblGrid>
      <w:tr w:rsidR="00EF100B" w:rsidRPr="006A76A1" w14:paraId="1B6F1C86" w14:textId="77777777" w:rsidTr="00860DBF">
        <w:tc>
          <w:tcPr>
            <w:tcW w:w="1710" w:type="dxa"/>
            <w:shd w:val="clear" w:color="auto" w:fill="auto"/>
          </w:tcPr>
          <w:p w14:paraId="712D77B4" w14:textId="77777777" w:rsidR="00BE01C5" w:rsidRPr="006A76A1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5" w:type="dxa"/>
            <w:gridSpan w:val="11"/>
            <w:shd w:val="clear" w:color="auto" w:fill="auto"/>
          </w:tcPr>
          <w:p w14:paraId="7856224F" w14:textId="77777777" w:rsidR="00BE01C5" w:rsidRPr="006A76A1" w:rsidRDefault="00BE01C5" w:rsidP="00BC6AD6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100B" w:rsidRPr="006A76A1" w14:paraId="4D23DAD9" w14:textId="77777777" w:rsidTr="00860DBF">
        <w:tc>
          <w:tcPr>
            <w:tcW w:w="1710" w:type="dxa"/>
            <w:shd w:val="clear" w:color="auto" w:fill="auto"/>
          </w:tcPr>
          <w:p w14:paraId="10A602D8" w14:textId="77777777" w:rsidR="00354998" w:rsidRPr="006A76A1" w:rsidRDefault="00354998" w:rsidP="00354998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5" w:type="dxa"/>
            <w:gridSpan w:val="11"/>
            <w:shd w:val="clear" w:color="auto" w:fill="auto"/>
          </w:tcPr>
          <w:p w14:paraId="4BC7DADB" w14:textId="7474C2A3" w:rsidR="00354998" w:rsidRPr="006A76A1" w:rsidRDefault="00141F08" w:rsidP="00354998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5823D6"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A689A" w:rsidRPr="001A68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A689A" w:rsidRPr="001A689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1A689A" w:rsidRPr="006A76A1" w14:paraId="502C5B81" w14:textId="77777777" w:rsidTr="00C33CA0">
        <w:tc>
          <w:tcPr>
            <w:tcW w:w="1710" w:type="dxa"/>
            <w:shd w:val="clear" w:color="auto" w:fill="auto"/>
          </w:tcPr>
          <w:p w14:paraId="738FA81F" w14:textId="77777777" w:rsidR="001A689A" w:rsidRPr="006A76A1" w:rsidRDefault="001A689A" w:rsidP="001A689A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5"/>
            <w:shd w:val="clear" w:color="auto" w:fill="auto"/>
          </w:tcPr>
          <w:p w14:paraId="69319FAD" w14:textId="3C1D8816" w:rsidR="001A689A" w:rsidRPr="006A76A1" w:rsidRDefault="005823D6" w:rsidP="001A689A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36" w:type="dxa"/>
            <w:shd w:val="clear" w:color="auto" w:fill="auto"/>
          </w:tcPr>
          <w:p w14:paraId="2FC797C6" w14:textId="77777777" w:rsidR="001A689A" w:rsidRPr="006A76A1" w:rsidRDefault="001A689A" w:rsidP="001A689A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69" w:type="dxa"/>
            <w:gridSpan w:val="5"/>
            <w:shd w:val="clear" w:color="auto" w:fill="auto"/>
          </w:tcPr>
          <w:p w14:paraId="17165E4D" w14:textId="2BC74858" w:rsidR="001A689A" w:rsidRPr="006A76A1" w:rsidRDefault="005823D6" w:rsidP="001A689A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EF100B" w:rsidRPr="006A76A1" w14:paraId="004EC664" w14:textId="77777777" w:rsidTr="00C33CA0">
        <w:tc>
          <w:tcPr>
            <w:tcW w:w="1710" w:type="dxa"/>
            <w:shd w:val="clear" w:color="auto" w:fill="auto"/>
          </w:tcPr>
          <w:p w14:paraId="50BF5228" w14:textId="77777777" w:rsidR="00BE01C5" w:rsidRPr="006A76A1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5"/>
            <w:shd w:val="clear" w:color="auto" w:fill="auto"/>
          </w:tcPr>
          <w:p w14:paraId="56BFB0C1" w14:textId="77777777" w:rsidR="00BE01C5" w:rsidRPr="006A76A1" w:rsidRDefault="00BE01C5" w:rsidP="00BC6AD6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36" w:type="dxa"/>
            <w:shd w:val="clear" w:color="auto" w:fill="auto"/>
          </w:tcPr>
          <w:p w14:paraId="12ECCF5B" w14:textId="77777777" w:rsidR="00BE01C5" w:rsidRPr="006A76A1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69" w:type="dxa"/>
            <w:gridSpan w:val="5"/>
            <w:shd w:val="clear" w:color="auto" w:fill="auto"/>
          </w:tcPr>
          <w:p w14:paraId="21DB9779" w14:textId="77777777" w:rsidR="00BE01C5" w:rsidRPr="006A76A1" w:rsidRDefault="00BE01C5" w:rsidP="00BC6AD6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</w:tr>
      <w:tr w:rsidR="00EF100B" w:rsidRPr="006A76A1" w14:paraId="1D6E16B7" w14:textId="77777777" w:rsidTr="00C33CA0">
        <w:tc>
          <w:tcPr>
            <w:tcW w:w="1710" w:type="dxa"/>
            <w:shd w:val="clear" w:color="auto" w:fill="auto"/>
          </w:tcPr>
          <w:p w14:paraId="691D9E1A" w14:textId="77777777" w:rsidR="00BE01C5" w:rsidRPr="006A76A1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04738FE" w14:textId="77777777" w:rsidR="00463084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37623F91" w14:textId="77777777" w:rsidR="00BE01C5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F2D689A" w14:textId="77777777" w:rsidR="00185EC6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1C12CE5D" w14:textId="77777777" w:rsidR="00BE01C5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8838746" w14:textId="77777777" w:rsidR="00BE01C5" w:rsidRPr="006A76A1" w:rsidRDefault="00BE01C5" w:rsidP="00BC6AD6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6" w:type="dxa"/>
            <w:shd w:val="clear" w:color="auto" w:fill="auto"/>
          </w:tcPr>
          <w:p w14:paraId="08E958D5" w14:textId="77777777" w:rsidR="00BE01C5" w:rsidRPr="006A76A1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7B019308" w14:textId="77777777" w:rsidR="00463084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067287D4" w14:textId="77777777" w:rsidR="00BE01C5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72D19579" w14:textId="77777777" w:rsidR="00BE01C5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ตลอดระยะเวลาของสัญญา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6D602B68" w14:textId="77777777" w:rsidR="00BE01C5" w:rsidRPr="006A76A1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30724" w:rsidRPr="00D82F8F" w14:paraId="35A7B492" w14:textId="77777777" w:rsidTr="005D741F">
        <w:tc>
          <w:tcPr>
            <w:tcW w:w="1710" w:type="dxa"/>
            <w:shd w:val="clear" w:color="auto" w:fill="auto"/>
          </w:tcPr>
          <w:p w14:paraId="236A2D8B" w14:textId="77777777" w:rsidR="00130724" w:rsidRPr="006A76A1" w:rsidRDefault="00130724" w:rsidP="00130724">
            <w:pPr>
              <w:ind w:right="-871"/>
              <w:rPr>
                <w:rFonts w:asciiTheme="majorBidi" w:hAnsiTheme="majorBidi" w:cstheme="majorBidi"/>
                <w:sz w:val="24"/>
                <w:szCs w:val="24"/>
              </w:rPr>
            </w:pPr>
            <w:bookmarkStart w:id="15" w:name="_Hlk70758440"/>
            <w:r w:rsidRPr="006A76A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3B61F6C7" w14:textId="233F8F72" w:rsidR="00130724" w:rsidRPr="00D82F8F" w:rsidRDefault="005823D6" w:rsidP="00130724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A2339F" w:rsidRPr="00D82F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293</w:t>
            </w:r>
            <w:r w:rsidR="00B605E9" w:rsidRPr="00D82F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022</w:t>
            </w:r>
          </w:p>
        </w:tc>
        <w:tc>
          <w:tcPr>
            <w:tcW w:w="90" w:type="dxa"/>
            <w:shd w:val="clear" w:color="auto" w:fill="auto"/>
          </w:tcPr>
          <w:p w14:paraId="3844FC7F" w14:textId="77777777" w:rsidR="00130724" w:rsidRPr="00D82F8F" w:rsidRDefault="00130724" w:rsidP="00130724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997638F" w14:textId="2B4A8A14" w:rsidR="00130724" w:rsidRPr="00D82F8F" w:rsidRDefault="005823D6" w:rsidP="0013072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  <w:r w:rsidR="00A2339F" w:rsidRPr="00D82F8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342</w:t>
            </w:r>
            <w:r w:rsidR="00B605E9" w:rsidRPr="00D82F8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121</w:t>
            </w:r>
          </w:p>
        </w:tc>
        <w:tc>
          <w:tcPr>
            <w:tcW w:w="90" w:type="dxa"/>
            <w:shd w:val="clear" w:color="auto" w:fill="auto"/>
          </w:tcPr>
          <w:p w14:paraId="4FD35378" w14:textId="77777777" w:rsidR="00130724" w:rsidRPr="00D82F8F" w:rsidRDefault="00130724" w:rsidP="00130724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935F95C" w14:textId="620DB0FA" w:rsidR="00130724" w:rsidRPr="00D82F8F" w:rsidRDefault="005823D6" w:rsidP="0013072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  <w:r w:rsidR="00A2339F" w:rsidRPr="00D82F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635</w:t>
            </w:r>
            <w:r w:rsidR="00A2339F" w:rsidRPr="00D82F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143</w:t>
            </w:r>
          </w:p>
        </w:tc>
        <w:tc>
          <w:tcPr>
            <w:tcW w:w="36" w:type="dxa"/>
            <w:shd w:val="clear" w:color="auto" w:fill="auto"/>
          </w:tcPr>
          <w:p w14:paraId="26AC254D" w14:textId="77777777" w:rsidR="00130724" w:rsidRPr="00D82F8F" w:rsidRDefault="00130724" w:rsidP="00130724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51FBD96" w14:textId="4338370E" w:rsidR="00130724" w:rsidRPr="00D82F8F" w:rsidRDefault="005823D6" w:rsidP="00130724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30724" w:rsidRPr="00D82F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928</w:t>
            </w:r>
            <w:r w:rsidR="00130724" w:rsidRPr="00D82F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469</w:t>
            </w:r>
          </w:p>
        </w:tc>
        <w:tc>
          <w:tcPr>
            <w:tcW w:w="127" w:type="dxa"/>
            <w:shd w:val="clear" w:color="auto" w:fill="auto"/>
          </w:tcPr>
          <w:p w14:paraId="1DB8E954" w14:textId="77777777" w:rsidR="00130724" w:rsidRPr="00D82F8F" w:rsidRDefault="00130724" w:rsidP="00130724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</w:tcPr>
          <w:p w14:paraId="59DBFA14" w14:textId="526B850E" w:rsidR="00130724" w:rsidRPr="00D82F8F" w:rsidRDefault="005823D6" w:rsidP="00130724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</w:t>
            </w:r>
            <w:r w:rsidR="00130724" w:rsidRPr="00D82F8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003</w:t>
            </w:r>
            <w:r w:rsidR="00130724" w:rsidRPr="00D82F8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832</w:t>
            </w:r>
          </w:p>
        </w:tc>
        <w:tc>
          <w:tcPr>
            <w:tcW w:w="48" w:type="dxa"/>
            <w:shd w:val="clear" w:color="auto" w:fill="auto"/>
          </w:tcPr>
          <w:p w14:paraId="6715C4CE" w14:textId="77777777" w:rsidR="00130724" w:rsidRPr="00D82F8F" w:rsidRDefault="00130724" w:rsidP="00130724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shd w:val="clear" w:color="auto" w:fill="auto"/>
          </w:tcPr>
          <w:p w14:paraId="492BF01F" w14:textId="76B04121" w:rsidR="00130724" w:rsidRPr="00D82F8F" w:rsidRDefault="005823D6" w:rsidP="0013072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  <w:r w:rsidR="00130724" w:rsidRPr="00D82F8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932</w:t>
            </w:r>
            <w:r w:rsidR="00130724" w:rsidRPr="00D82F8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301</w:t>
            </w:r>
          </w:p>
        </w:tc>
      </w:tr>
    </w:tbl>
    <w:bookmarkEnd w:id="13"/>
    <w:bookmarkEnd w:id="15"/>
    <w:p w14:paraId="6ED6936A" w14:textId="27EEE9F7" w:rsidR="00D560C6" w:rsidRPr="00780BAB" w:rsidRDefault="00D560C6" w:rsidP="005823D6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t>ค่าใช้จ่ายภาษีเงินได้</w:t>
      </w:r>
    </w:p>
    <w:p w14:paraId="38E23867" w14:textId="77777777" w:rsidR="00F61536" w:rsidRPr="00780BAB" w:rsidRDefault="00362DBD" w:rsidP="00987C36">
      <w:pPr>
        <w:ind w:left="540" w:right="47"/>
        <w:jc w:val="thaiDistribute"/>
        <w:rPr>
          <w:rFonts w:asciiTheme="majorBidi" w:hAnsiTheme="majorBidi" w:cstheme="majorBidi"/>
          <w:spacing w:val="-6"/>
        </w:rPr>
      </w:pPr>
      <w:r w:rsidRPr="00780BAB">
        <w:rPr>
          <w:rFonts w:asciiTheme="majorBidi" w:hAnsiTheme="majorBidi" w:cstheme="majorBidi"/>
          <w:spacing w:val="-6"/>
          <w:cs/>
        </w:rPr>
        <w:t>กลุ่มบริษัท</w:t>
      </w:r>
      <w:r w:rsidR="00D560C6" w:rsidRPr="00780BAB">
        <w:rPr>
          <w:rFonts w:asciiTheme="majorBidi" w:hAnsiTheme="majorBidi" w:cstheme="majorBidi"/>
          <w:spacing w:val="-6"/>
          <w:cs/>
        </w:rPr>
        <w:t>รับรู้ค่าใช้จ่ายภาษีเงินได้</w:t>
      </w:r>
      <w:r w:rsidR="00FB3826" w:rsidRPr="00780BAB">
        <w:rPr>
          <w:rFonts w:asciiTheme="majorBidi" w:hAnsiTheme="majorBidi" w:cstheme="majorBidi"/>
          <w:spacing w:val="-6"/>
          <w:cs/>
        </w:rPr>
        <w:t>ของงวดปัจจุบัน</w:t>
      </w:r>
      <w:r w:rsidRPr="00780BAB">
        <w:rPr>
          <w:rFonts w:asciiTheme="majorBidi" w:hAnsiTheme="majorBidi" w:cstheme="majorBidi"/>
          <w:spacing w:val="-6"/>
          <w:cs/>
        </w:rPr>
        <w:t>จาก</w:t>
      </w:r>
      <w:r w:rsidR="00D560C6" w:rsidRPr="00780BAB">
        <w:rPr>
          <w:rFonts w:asciiTheme="majorBidi" w:hAnsiTheme="majorBidi" w:cstheme="majorBidi"/>
          <w:spacing w:val="-6"/>
          <w:cs/>
        </w:rPr>
        <w:t>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ค่าใช้จ่ายภาษีเงินได้ของงวดระหว่างกาล</w:t>
      </w:r>
    </w:p>
    <w:p w14:paraId="599A9AA9" w14:textId="7A630A0D" w:rsidR="00F61536" w:rsidRPr="00780BAB" w:rsidRDefault="00F61536" w:rsidP="00B65550">
      <w:pPr>
        <w:spacing w:before="240" w:after="240"/>
        <w:ind w:left="547" w:right="29"/>
        <w:jc w:val="thaiDistribute"/>
        <w:rPr>
          <w:rFonts w:asciiTheme="majorBidi" w:hAnsiTheme="majorBidi" w:cstheme="majorBidi"/>
        </w:rPr>
      </w:pPr>
      <w:bookmarkStart w:id="16" w:name="_Hlk65852183"/>
      <w:r w:rsidRPr="00780BAB">
        <w:rPr>
          <w:rFonts w:asciiTheme="majorBidi" w:hAnsiTheme="majorBidi" w:cstheme="majorBidi"/>
          <w:spacing w:val="-6"/>
          <w:cs/>
        </w:rPr>
        <w:t>ค่าใช้จ่ายภาษี</w:t>
      </w:r>
      <w:r w:rsidRPr="00780BAB">
        <w:rPr>
          <w:rFonts w:asciiTheme="majorBidi" w:hAnsiTheme="majorBidi" w:cstheme="majorBidi"/>
          <w:b/>
          <w:spacing w:val="-4"/>
          <w:cs/>
        </w:rPr>
        <w:t>เงินได้ที่รับรู้ใน</w:t>
      </w:r>
      <w:r w:rsidRPr="00780BAB">
        <w:rPr>
          <w:rFonts w:asciiTheme="majorBidi" w:hAnsiTheme="majorBidi" w:cstheme="majorBidi"/>
          <w:cs/>
        </w:rPr>
        <w:t xml:space="preserve">งบกำไรขาดทุนและกำไรขาดทุนเบ็ดเสร็จอื่น </w:t>
      </w:r>
      <w:r w:rsidR="005811C9" w:rsidRPr="00780BAB">
        <w:rPr>
          <w:rFonts w:asciiTheme="majorBidi" w:hAnsiTheme="majorBidi" w:cstheme="majorBidi"/>
          <w:cs/>
        </w:rPr>
        <w:t>สำหรับ</w:t>
      </w:r>
      <w:r w:rsidR="00B65550" w:rsidRPr="00780BAB">
        <w:rPr>
          <w:rFonts w:asciiTheme="majorBidi" w:hAnsiTheme="majorBidi" w:cstheme="majorBidi"/>
          <w:cs/>
        </w:rPr>
        <w:t xml:space="preserve">งวดสามเดือนสิ้นสุดวันที่ </w:t>
      </w:r>
      <w:r w:rsidR="005823D6" w:rsidRPr="005823D6">
        <w:rPr>
          <w:rFonts w:asciiTheme="majorBidi" w:hAnsiTheme="majorBidi" w:cstheme="majorBidi"/>
        </w:rPr>
        <w:t>31</w:t>
      </w:r>
      <w:r w:rsidR="001A689A" w:rsidRPr="001A689A">
        <w:rPr>
          <w:rFonts w:asciiTheme="majorBidi" w:hAnsiTheme="majorBidi" w:cstheme="majorBidi"/>
        </w:rPr>
        <w:t xml:space="preserve"> </w:t>
      </w:r>
      <w:r w:rsidR="001A689A" w:rsidRPr="001A689A">
        <w:rPr>
          <w:rFonts w:asciiTheme="majorBidi" w:hAnsiTheme="majorBidi" w:cs="Angsana New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</w:rPr>
        <w:t>2568</w:t>
      </w:r>
      <w:r w:rsidR="001A689A" w:rsidRPr="001A689A">
        <w:rPr>
          <w:rFonts w:asciiTheme="majorBidi" w:hAnsiTheme="majorBidi" w:cstheme="majorBidi"/>
        </w:rPr>
        <w:t xml:space="preserve"> </w:t>
      </w:r>
      <w:r w:rsidR="001A689A" w:rsidRPr="001A689A">
        <w:rPr>
          <w:rFonts w:asciiTheme="majorBidi" w:hAnsiTheme="majorBidi" w:cs="Angsana New"/>
          <w:cs/>
        </w:rPr>
        <w:t xml:space="preserve">และ </w:t>
      </w:r>
      <w:r w:rsidR="005823D6" w:rsidRPr="005823D6">
        <w:rPr>
          <w:rFonts w:asciiTheme="majorBidi" w:hAnsiTheme="majorBidi" w:cstheme="majorBidi"/>
        </w:rPr>
        <w:t>2567</w:t>
      </w:r>
      <w:r w:rsidR="001A689A" w:rsidRPr="001A689A">
        <w:rPr>
          <w:rFonts w:asciiTheme="majorBidi" w:hAnsiTheme="majorBidi" w:cstheme="majorBidi"/>
        </w:rPr>
        <w:t xml:space="preserve"> </w:t>
      </w:r>
      <w:r w:rsidRPr="00780BAB">
        <w:rPr>
          <w:rFonts w:asciiTheme="majorBidi" w:hAnsiTheme="majorBidi" w:cstheme="majorBidi"/>
          <w:cs/>
        </w:rPr>
        <w:t>มีดังนี้</w:t>
      </w:r>
    </w:p>
    <w:tbl>
      <w:tblPr>
        <w:tblW w:w="8804" w:type="dxa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9"/>
        <w:gridCol w:w="1125"/>
        <w:gridCol w:w="216"/>
        <w:gridCol w:w="1134"/>
        <w:gridCol w:w="180"/>
        <w:gridCol w:w="1125"/>
        <w:gridCol w:w="162"/>
        <w:gridCol w:w="1143"/>
      </w:tblGrid>
      <w:tr w:rsidR="00EF100B" w:rsidRPr="00780BAB" w14:paraId="59A4B757" w14:textId="77777777" w:rsidTr="002D3121">
        <w:trPr>
          <w:cantSplit/>
          <w:tblHeader/>
        </w:trPr>
        <w:tc>
          <w:tcPr>
            <w:tcW w:w="3719" w:type="dxa"/>
          </w:tcPr>
          <w:p w14:paraId="1B2C3E08" w14:textId="77777777" w:rsidR="00BC7E7E" w:rsidRPr="00780BAB" w:rsidRDefault="00BC7E7E" w:rsidP="005D52FF">
            <w:pPr>
              <w:pStyle w:val="Heading1"/>
              <w:tabs>
                <w:tab w:val="left" w:pos="272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0B547D52" w14:textId="77777777" w:rsidR="00BC7E7E" w:rsidRPr="00780BAB" w:rsidRDefault="00BC7E7E" w:rsidP="005D52FF">
            <w:pPr>
              <w:pStyle w:val="Heading1"/>
              <w:ind w:lef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358600C" w14:textId="77777777" w:rsidR="00BC7E7E" w:rsidRPr="00780BAB" w:rsidRDefault="00BC7E7E" w:rsidP="005D52FF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0697B1C" w14:textId="77777777" w:rsidR="00BC7E7E" w:rsidRPr="00780BAB" w:rsidRDefault="00BC7E7E" w:rsidP="005D52FF">
            <w:pPr>
              <w:pStyle w:val="Heading1"/>
              <w:tabs>
                <w:tab w:val="clear" w:pos="360"/>
                <w:tab w:val="clear" w:pos="900"/>
                <w:tab w:val="clear" w:pos="1440"/>
              </w:tabs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EF100B" w:rsidRPr="00780BAB" w14:paraId="57AA7C84" w14:textId="77777777" w:rsidTr="002D3121">
        <w:trPr>
          <w:cantSplit/>
          <w:tblHeader/>
        </w:trPr>
        <w:tc>
          <w:tcPr>
            <w:tcW w:w="3719" w:type="dxa"/>
          </w:tcPr>
          <w:p w14:paraId="1F1A5A1A" w14:textId="77777777" w:rsidR="00BC7E7E" w:rsidRPr="00780BAB" w:rsidRDefault="00BC7E7E" w:rsidP="005D52FF">
            <w:pPr>
              <w:pStyle w:val="Heading1"/>
              <w:tabs>
                <w:tab w:val="left" w:pos="272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50FF5496" w14:textId="77777777" w:rsidR="00BC7E7E" w:rsidRPr="00780BAB" w:rsidRDefault="00BC7E7E" w:rsidP="005D52FF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E5CE0B8" w14:textId="77777777" w:rsidR="00BC7E7E" w:rsidRPr="00780BAB" w:rsidRDefault="00BC7E7E" w:rsidP="005D52FF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C25F810" w14:textId="77777777" w:rsidR="00BC7E7E" w:rsidRPr="00780BAB" w:rsidRDefault="00BC7E7E" w:rsidP="005D52FF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100B" w:rsidRPr="00780BAB" w14:paraId="44192BF3" w14:textId="77777777" w:rsidTr="002D3121">
        <w:trPr>
          <w:cantSplit/>
          <w:tblHeader/>
        </w:trPr>
        <w:tc>
          <w:tcPr>
            <w:tcW w:w="3719" w:type="dxa"/>
          </w:tcPr>
          <w:p w14:paraId="4277B3C9" w14:textId="77777777" w:rsidR="00A954CD" w:rsidRPr="00780BAB" w:rsidRDefault="00A954CD" w:rsidP="005D52FF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05390C13" w14:textId="77777777" w:rsidR="00A954CD" w:rsidRPr="00780BAB" w:rsidRDefault="00A954CD" w:rsidP="005D52F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180" w:type="dxa"/>
          </w:tcPr>
          <w:p w14:paraId="7890F783" w14:textId="77777777" w:rsidR="00A954CD" w:rsidRPr="00780BAB" w:rsidRDefault="00A954CD" w:rsidP="005D52FF">
            <w:pPr>
              <w:ind w:right="-18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C7448C9" w14:textId="77777777" w:rsidR="00A954CD" w:rsidRPr="00780BAB" w:rsidRDefault="00A954CD" w:rsidP="005D52F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</w:tr>
      <w:tr w:rsidR="001A689A" w:rsidRPr="00780BAB" w14:paraId="6E78A8EC" w14:textId="77777777" w:rsidTr="002D3121">
        <w:trPr>
          <w:cantSplit/>
          <w:tblHeader/>
        </w:trPr>
        <w:tc>
          <w:tcPr>
            <w:tcW w:w="3719" w:type="dxa"/>
          </w:tcPr>
          <w:p w14:paraId="14B7D688" w14:textId="77777777" w:rsidR="001A689A" w:rsidRPr="00780BAB" w:rsidRDefault="001A689A" w:rsidP="001A689A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BADDD4B" w14:textId="2B281989" w:rsidR="001A689A" w:rsidRPr="00780BAB" w:rsidRDefault="005823D6" w:rsidP="001A689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="001A689A" w:rsidRPr="001A689A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1A689A" w:rsidRPr="001A689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216" w:type="dxa"/>
          </w:tcPr>
          <w:p w14:paraId="080F87CD" w14:textId="77777777" w:rsidR="001A689A" w:rsidRPr="00780BAB" w:rsidRDefault="001A689A" w:rsidP="001A689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56D97932" w14:textId="0D398041" w:rsidR="001A689A" w:rsidRPr="00780BAB" w:rsidRDefault="005823D6" w:rsidP="001A689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="001A689A" w:rsidRPr="001A689A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1A689A" w:rsidRPr="001A689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80" w:type="dxa"/>
          </w:tcPr>
          <w:p w14:paraId="700B5611" w14:textId="77777777" w:rsidR="001A689A" w:rsidRPr="00780BAB" w:rsidRDefault="001A689A" w:rsidP="001A689A">
            <w:pPr>
              <w:ind w:right="-18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7DF1C162" w14:textId="1DCAE3B6" w:rsidR="001A689A" w:rsidRPr="00780BAB" w:rsidRDefault="005823D6" w:rsidP="001A689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="001A689A" w:rsidRPr="001A689A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1A689A" w:rsidRPr="001A689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62" w:type="dxa"/>
          </w:tcPr>
          <w:p w14:paraId="3E94CC81" w14:textId="77777777" w:rsidR="001A689A" w:rsidRPr="00780BAB" w:rsidRDefault="001A689A" w:rsidP="001A689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6D764D19" w14:textId="72150DCD" w:rsidR="001A689A" w:rsidRPr="00780BAB" w:rsidRDefault="005823D6" w:rsidP="001A689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="001A689A" w:rsidRPr="001A689A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1A689A" w:rsidRPr="001A689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eastAsia="en-GB"/>
              </w:rPr>
              <w:t>มีนาคม</w:t>
            </w:r>
          </w:p>
        </w:tc>
      </w:tr>
      <w:tr w:rsidR="001A689A" w:rsidRPr="00780BAB" w14:paraId="742B231E" w14:textId="77777777" w:rsidTr="002D3121">
        <w:trPr>
          <w:cantSplit/>
          <w:tblHeader/>
        </w:trPr>
        <w:tc>
          <w:tcPr>
            <w:tcW w:w="3719" w:type="dxa"/>
          </w:tcPr>
          <w:p w14:paraId="25F554DB" w14:textId="77777777" w:rsidR="001A689A" w:rsidRPr="00780BAB" w:rsidRDefault="001A689A" w:rsidP="001A689A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FC5176C" w14:textId="52256290" w:rsidR="001A689A" w:rsidRPr="00780BAB" w:rsidRDefault="005823D6" w:rsidP="001A689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216" w:type="dxa"/>
          </w:tcPr>
          <w:p w14:paraId="5720571C" w14:textId="77777777" w:rsidR="001A689A" w:rsidRPr="00780BAB" w:rsidRDefault="001A689A" w:rsidP="001A689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BAB4F3" w14:textId="07D9BF3A" w:rsidR="001A689A" w:rsidRPr="00780BAB" w:rsidRDefault="005823D6" w:rsidP="001A689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80" w:type="dxa"/>
          </w:tcPr>
          <w:p w14:paraId="2BBC97B5" w14:textId="77777777" w:rsidR="001A689A" w:rsidRPr="00780BAB" w:rsidRDefault="001A689A" w:rsidP="001A689A">
            <w:pPr>
              <w:ind w:right="-1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D14D4E4" w14:textId="4D59C6C6" w:rsidR="001A689A" w:rsidRPr="00780BAB" w:rsidRDefault="005823D6" w:rsidP="001A689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62" w:type="dxa"/>
          </w:tcPr>
          <w:p w14:paraId="23381C60" w14:textId="77777777" w:rsidR="001A689A" w:rsidRPr="00780BAB" w:rsidRDefault="001A689A" w:rsidP="001A689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</w:tcPr>
          <w:p w14:paraId="3AA557EE" w14:textId="0CD88A9A" w:rsidR="001A689A" w:rsidRPr="00780BAB" w:rsidRDefault="005823D6" w:rsidP="001A689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</w:tr>
      <w:tr w:rsidR="00EF100B" w:rsidRPr="00780BAB" w14:paraId="68AABE71" w14:textId="77777777" w:rsidTr="002D3121">
        <w:trPr>
          <w:cantSplit/>
        </w:trPr>
        <w:tc>
          <w:tcPr>
            <w:tcW w:w="3719" w:type="dxa"/>
          </w:tcPr>
          <w:p w14:paraId="35EF380D" w14:textId="77777777" w:rsidR="00545DE8" w:rsidRPr="00780BAB" w:rsidRDefault="00545DE8" w:rsidP="005D52F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ค่าใช้จ่ายภาษีเงินได้ปัจจุบัน</w:t>
            </w:r>
          </w:p>
        </w:tc>
        <w:tc>
          <w:tcPr>
            <w:tcW w:w="1125" w:type="dxa"/>
          </w:tcPr>
          <w:p w14:paraId="354611D5" w14:textId="77777777" w:rsidR="00545DE8" w:rsidRPr="00780BAB" w:rsidRDefault="00545DE8" w:rsidP="005D52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5C26DA50" w14:textId="77777777" w:rsidR="00545DE8" w:rsidRPr="00780BAB" w:rsidRDefault="00545DE8" w:rsidP="005D52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9922945" w14:textId="77777777" w:rsidR="00545DE8" w:rsidRPr="00780BAB" w:rsidRDefault="00545DE8" w:rsidP="005D52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461FB8" w14:textId="77777777" w:rsidR="00545DE8" w:rsidRPr="00780BAB" w:rsidRDefault="00545DE8" w:rsidP="005D52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83BC603" w14:textId="77777777" w:rsidR="00545DE8" w:rsidRPr="00780BAB" w:rsidRDefault="00545DE8" w:rsidP="005D52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" w:type="dxa"/>
          </w:tcPr>
          <w:p w14:paraId="682837B4" w14:textId="77777777" w:rsidR="00545DE8" w:rsidRPr="00780BAB" w:rsidRDefault="00545DE8" w:rsidP="005D52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9EDF3B1" w14:textId="77777777" w:rsidR="00545DE8" w:rsidRPr="00780BAB" w:rsidRDefault="00545DE8" w:rsidP="005D52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B4FAA" w:rsidRPr="00780BAB" w14:paraId="3A40B91B" w14:textId="77777777" w:rsidTr="00700916">
        <w:trPr>
          <w:cantSplit/>
        </w:trPr>
        <w:tc>
          <w:tcPr>
            <w:tcW w:w="3719" w:type="dxa"/>
          </w:tcPr>
          <w:p w14:paraId="7958D987" w14:textId="77777777" w:rsidR="00AB4FAA" w:rsidRPr="00780BAB" w:rsidRDefault="00AB4FAA" w:rsidP="00AB4FAA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1125" w:type="dxa"/>
            <w:vAlign w:val="center"/>
          </w:tcPr>
          <w:p w14:paraId="609E0022" w14:textId="1EEF68B4" w:rsidR="00AB4FAA" w:rsidRPr="00780BAB" w:rsidRDefault="005823D6" w:rsidP="00AB4FA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9C56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560</w:t>
            </w:r>
            <w:r w:rsidR="009C56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323</w:t>
            </w:r>
          </w:p>
        </w:tc>
        <w:tc>
          <w:tcPr>
            <w:tcW w:w="216" w:type="dxa"/>
          </w:tcPr>
          <w:p w14:paraId="28780E5E" w14:textId="77777777" w:rsidR="00AB4FAA" w:rsidRPr="00780BAB" w:rsidRDefault="00AB4FAA" w:rsidP="00AB4FA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center"/>
          </w:tcPr>
          <w:p w14:paraId="20CBE2D9" w14:textId="4D831ADE" w:rsidR="00AB4FAA" w:rsidRPr="00780BAB" w:rsidRDefault="005823D6" w:rsidP="00AB4FA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23D6">
              <w:rPr>
                <w:rFonts w:cs="Angsana New" w:hint="cs"/>
                <w:sz w:val="28"/>
                <w:szCs w:val="28"/>
                <w:lang w:val="en-US" w:bidi="th-TH"/>
              </w:rPr>
              <w:t>2</w:t>
            </w:r>
            <w:r w:rsidR="00AB4FAA"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5823D6">
              <w:rPr>
                <w:rFonts w:cs="Angsana New" w:hint="cs"/>
                <w:sz w:val="28"/>
                <w:szCs w:val="28"/>
                <w:lang w:val="en-US" w:bidi="th-TH"/>
              </w:rPr>
              <w:t>416</w:t>
            </w:r>
            <w:r w:rsidR="00AB4FAA"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5823D6">
              <w:rPr>
                <w:rFonts w:cs="Angsana New" w:hint="cs"/>
                <w:sz w:val="28"/>
                <w:szCs w:val="28"/>
                <w:lang w:val="en-US" w:bidi="th-TH"/>
              </w:rPr>
              <w:t>603</w:t>
            </w:r>
          </w:p>
        </w:tc>
        <w:tc>
          <w:tcPr>
            <w:tcW w:w="180" w:type="dxa"/>
          </w:tcPr>
          <w:p w14:paraId="48CA693C" w14:textId="77777777" w:rsidR="00AB4FAA" w:rsidRPr="00780BAB" w:rsidRDefault="00AB4FAA" w:rsidP="00AB4FA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</w:tcPr>
          <w:p w14:paraId="18340ACD" w14:textId="07470FC2" w:rsidR="00AB4FAA" w:rsidRPr="00780BAB" w:rsidRDefault="005823D6" w:rsidP="00AB4FA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9C56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008</w:t>
            </w:r>
            <w:r w:rsidR="009C56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152</w:t>
            </w:r>
          </w:p>
        </w:tc>
        <w:tc>
          <w:tcPr>
            <w:tcW w:w="162" w:type="dxa"/>
          </w:tcPr>
          <w:p w14:paraId="1F8F1272" w14:textId="77777777" w:rsidR="00AB4FAA" w:rsidRPr="00780BAB" w:rsidRDefault="00AB4FAA" w:rsidP="00AB4FA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4EC36D30" w14:textId="58226051" w:rsidR="00AB4FAA" w:rsidRPr="00780BAB" w:rsidRDefault="005823D6" w:rsidP="00AB4FA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23D6">
              <w:rPr>
                <w:rFonts w:cs="Angsana New" w:hint="cs"/>
                <w:sz w:val="28"/>
                <w:szCs w:val="28"/>
                <w:lang w:val="en-US" w:bidi="th-TH"/>
              </w:rPr>
              <w:t>2</w:t>
            </w:r>
            <w:r w:rsidR="00AB4FAA"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5823D6">
              <w:rPr>
                <w:rFonts w:cs="Angsana New" w:hint="cs"/>
                <w:sz w:val="28"/>
                <w:szCs w:val="28"/>
                <w:lang w:val="en-US" w:bidi="th-TH"/>
              </w:rPr>
              <w:t>103</w:t>
            </w:r>
            <w:r w:rsidR="00AB4FAA"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5823D6">
              <w:rPr>
                <w:rFonts w:cs="Angsana New" w:hint="cs"/>
                <w:sz w:val="28"/>
                <w:szCs w:val="28"/>
                <w:lang w:val="en-US" w:bidi="th-TH"/>
              </w:rPr>
              <w:t>535</w:t>
            </w:r>
          </w:p>
        </w:tc>
      </w:tr>
      <w:tr w:rsidR="00AB4FAA" w:rsidRPr="00780BAB" w14:paraId="7DDD0618" w14:textId="77777777" w:rsidTr="002D3121">
        <w:trPr>
          <w:cantSplit/>
        </w:trPr>
        <w:tc>
          <w:tcPr>
            <w:tcW w:w="3719" w:type="dxa"/>
          </w:tcPr>
          <w:p w14:paraId="600A2583" w14:textId="77777777" w:rsidR="00AB4FAA" w:rsidRPr="00780BAB" w:rsidRDefault="00AB4FAA" w:rsidP="00AB4FAA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25" w:type="dxa"/>
          </w:tcPr>
          <w:p w14:paraId="004DF13A" w14:textId="77777777" w:rsidR="00AB4FAA" w:rsidRPr="00780BAB" w:rsidRDefault="00AB4FAA" w:rsidP="00AB4FA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492C015B" w14:textId="77777777" w:rsidR="00AB4FAA" w:rsidRPr="00780BAB" w:rsidRDefault="00AB4FAA" w:rsidP="00AB4FA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3CDE3F" w14:textId="77777777" w:rsidR="00AB4FAA" w:rsidRPr="00780BAB" w:rsidRDefault="00AB4FAA" w:rsidP="00AB4FA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226E51D" w14:textId="77777777" w:rsidR="00AB4FAA" w:rsidRPr="00780BAB" w:rsidRDefault="00AB4FAA" w:rsidP="00AB4FA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9305549" w14:textId="77777777" w:rsidR="00AB4FAA" w:rsidRPr="00780BAB" w:rsidRDefault="00AB4FAA" w:rsidP="00AB4FA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" w:type="dxa"/>
          </w:tcPr>
          <w:p w14:paraId="4E44C3DC" w14:textId="77777777" w:rsidR="00AB4FAA" w:rsidRPr="00780BAB" w:rsidRDefault="00AB4FAA" w:rsidP="00AB4FA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3F1AAFF4" w14:textId="77777777" w:rsidR="00AB4FAA" w:rsidRPr="00780BAB" w:rsidRDefault="00AB4FAA" w:rsidP="00AB4FA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B4FAA" w:rsidRPr="00780BAB" w14:paraId="23DCA955" w14:textId="77777777" w:rsidTr="002D3121">
        <w:trPr>
          <w:cantSplit/>
          <w:trHeight w:val="252"/>
        </w:trPr>
        <w:tc>
          <w:tcPr>
            <w:tcW w:w="3719" w:type="dxa"/>
          </w:tcPr>
          <w:p w14:paraId="233FBA7C" w14:textId="77777777" w:rsidR="00AB4FAA" w:rsidRPr="00780BAB" w:rsidRDefault="00AB4FAA" w:rsidP="00AB4FAA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EE1F2F3" w14:textId="618C8507" w:rsidR="00AB4FAA" w:rsidRPr="00780BAB" w:rsidRDefault="009C5652" w:rsidP="00AB4FA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1D322E32" w14:textId="77777777" w:rsidR="00AB4FAA" w:rsidRPr="00780BAB" w:rsidRDefault="00AB4FAA" w:rsidP="00AB4FA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22E671" w14:textId="212F4E7A" w:rsidR="00AB4FAA" w:rsidRPr="00780BAB" w:rsidRDefault="00AB4FAA" w:rsidP="00AB4FA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(</w:t>
            </w:r>
            <w:r w:rsidR="005823D6" w:rsidRPr="005823D6">
              <w:rPr>
                <w:rFonts w:cs="Angsana New" w:hint="cs"/>
                <w:sz w:val="28"/>
                <w:szCs w:val="28"/>
                <w:lang w:val="en-US" w:bidi="th-TH"/>
              </w:rPr>
              <w:t>312</w:t>
            </w:r>
            <w:r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="005823D6" w:rsidRPr="005823D6">
              <w:rPr>
                <w:rFonts w:cs="Angsana New" w:hint="cs"/>
                <w:sz w:val="28"/>
                <w:szCs w:val="28"/>
                <w:lang w:val="en-US" w:bidi="th-TH"/>
              </w:rPr>
              <w:t>905</w:t>
            </w:r>
            <w:r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AEF5252" w14:textId="77777777" w:rsidR="00AB4FAA" w:rsidRPr="00780BAB" w:rsidRDefault="00AB4FAA" w:rsidP="00AB4FA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A35E264" w14:textId="31F6D59D" w:rsidR="00AB4FAA" w:rsidRPr="00780BAB" w:rsidRDefault="009C5652" w:rsidP="00AB4FA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</w:tcPr>
          <w:p w14:paraId="503ADE8F" w14:textId="77777777" w:rsidR="00AB4FAA" w:rsidRPr="00780BAB" w:rsidRDefault="00AB4FAA" w:rsidP="00AB4FA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D78F1AE" w14:textId="40A73463" w:rsidR="00AB4FAA" w:rsidRPr="00780BAB" w:rsidRDefault="00AB4FAA" w:rsidP="00AB4FA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(</w:t>
            </w:r>
            <w:r w:rsidR="005823D6" w:rsidRPr="005823D6">
              <w:rPr>
                <w:rFonts w:cs="Angsana New" w:hint="cs"/>
                <w:sz w:val="28"/>
                <w:szCs w:val="28"/>
                <w:lang w:val="en-US" w:bidi="th-TH"/>
              </w:rPr>
              <w:t>212</w:t>
            </w:r>
            <w:r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="005823D6" w:rsidRPr="005823D6">
              <w:rPr>
                <w:rFonts w:cs="Angsana New" w:hint="cs"/>
                <w:sz w:val="28"/>
                <w:szCs w:val="28"/>
                <w:lang w:val="en-US" w:bidi="th-TH"/>
              </w:rPr>
              <w:t>279</w:t>
            </w:r>
            <w:r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B4FAA" w:rsidRPr="00780BAB" w14:paraId="5D57C0CE" w14:textId="77777777" w:rsidTr="002D3121">
        <w:trPr>
          <w:cantSplit/>
        </w:trPr>
        <w:tc>
          <w:tcPr>
            <w:tcW w:w="3719" w:type="dxa"/>
          </w:tcPr>
          <w:p w14:paraId="6358E4F0" w14:textId="77777777" w:rsidR="00AB4FAA" w:rsidRPr="00780BAB" w:rsidRDefault="00AB4FAA" w:rsidP="00AB4FAA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6453BAD4" w14:textId="0FDA8348" w:rsidR="00AB4FAA" w:rsidRPr="00780BAB" w:rsidRDefault="005823D6" w:rsidP="00AB4FA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9C56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323</w:t>
            </w:r>
            <w:r w:rsidR="009C56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893</w:t>
            </w:r>
          </w:p>
        </w:tc>
        <w:tc>
          <w:tcPr>
            <w:tcW w:w="216" w:type="dxa"/>
          </w:tcPr>
          <w:p w14:paraId="7B334994" w14:textId="77777777" w:rsidR="00AB4FAA" w:rsidRPr="00780BAB" w:rsidRDefault="00AB4FAA" w:rsidP="00AB4FA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99AA88D" w14:textId="70278C2B" w:rsidR="00AB4FAA" w:rsidRPr="00780BAB" w:rsidRDefault="005823D6" w:rsidP="00AB4FA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23D6">
              <w:rPr>
                <w:rFonts w:cs="Angsana New" w:hint="cs"/>
                <w:sz w:val="28"/>
                <w:szCs w:val="28"/>
                <w:lang w:val="en-US" w:bidi="th-TH"/>
              </w:rPr>
              <w:t>2</w:t>
            </w:r>
            <w:r w:rsidR="00AB4FAA"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5823D6">
              <w:rPr>
                <w:rFonts w:cs="Angsana New" w:hint="cs"/>
                <w:sz w:val="28"/>
                <w:szCs w:val="28"/>
                <w:lang w:val="en-US" w:bidi="th-TH"/>
              </w:rPr>
              <w:t>103</w:t>
            </w:r>
            <w:r w:rsidR="00AB4FAA"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5823D6">
              <w:rPr>
                <w:rFonts w:cs="Angsana New" w:hint="cs"/>
                <w:sz w:val="28"/>
                <w:szCs w:val="28"/>
                <w:lang w:val="en-US" w:bidi="th-TH"/>
              </w:rPr>
              <w:t>698</w:t>
            </w:r>
          </w:p>
        </w:tc>
        <w:tc>
          <w:tcPr>
            <w:tcW w:w="180" w:type="dxa"/>
          </w:tcPr>
          <w:p w14:paraId="3D4117BE" w14:textId="77777777" w:rsidR="00AB4FAA" w:rsidRPr="00780BAB" w:rsidRDefault="00AB4FAA" w:rsidP="00AB4FA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0538AADF" w14:textId="09574A3C" w:rsidR="00AB4FAA" w:rsidRPr="00780BAB" w:rsidRDefault="005823D6" w:rsidP="00AB4FA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C56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794</w:t>
            </w:r>
            <w:r w:rsidR="009C56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105</w:t>
            </w:r>
          </w:p>
        </w:tc>
        <w:tc>
          <w:tcPr>
            <w:tcW w:w="162" w:type="dxa"/>
          </w:tcPr>
          <w:p w14:paraId="69FFCE21" w14:textId="77777777" w:rsidR="00AB4FAA" w:rsidRPr="00780BAB" w:rsidRDefault="00AB4FAA" w:rsidP="00AB4FA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593ACC5" w14:textId="25EB674E" w:rsidR="00AB4FAA" w:rsidRPr="00780BAB" w:rsidRDefault="005823D6" w:rsidP="00AB4FA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23D6">
              <w:rPr>
                <w:rFonts w:cs="Angsana New" w:hint="cs"/>
                <w:sz w:val="28"/>
                <w:szCs w:val="28"/>
                <w:lang w:val="en-US" w:bidi="th-TH"/>
              </w:rPr>
              <w:t>1</w:t>
            </w:r>
            <w:r w:rsidR="00AB4FAA"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5823D6">
              <w:rPr>
                <w:rFonts w:cs="Angsana New" w:hint="cs"/>
                <w:sz w:val="28"/>
                <w:szCs w:val="28"/>
                <w:lang w:val="en-US" w:bidi="th-TH"/>
              </w:rPr>
              <w:t>891</w:t>
            </w:r>
            <w:r w:rsidR="00AB4FAA"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5823D6">
              <w:rPr>
                <w:rFonts w:cs="Angsana New" w:hint="cs"/>
                <w:sz w:val="28"/>
                <w:szCs w:val="28"/>
                <w:lang w:val="en-US" w:bidi="th-TH"/>
              </w:rPr>
              <w:t>256</w:t>
            </w:r>
          </w:p>
        </w:tc>
      </w:tr>
    </w:tbl>
    <w:p w14:paraId="5B8FD416" w14:textId="77777777" w:rsidR="003B635D" w:rsidRDefault="003B635D" w:rsidP="00901AD8">
      <w:pPr>
        <w:spacing w:before="120"/>
        <w:ind w:left="547" w:right="29"/>
        <w:jc w:val="thaiDistribute"/>
        <w:rPr>
          <w:rFonts w:asciiTheme="majorBidi" w:hAnsiTheme="majorBidi" w:cstheme="majorBidi"/>
          <w:cs/>
        </w:rPr>
      </w:pPr>
      <w:bookmarkStart w:id="17" w:name="_Hlk65853377"/>
      <w:bookmarkEnd w:id="16"/>
    </w:p>
    <w:p w14:paraId="1829FD53" w14:textId="77777777" w:rsidR="003B635D" w:rsidRDefault="003B635D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BBEC258" w14:textId="3A889263" w:rsidR="00BC7E7E" w:rsidRPr="00780BAB" w:rsidRDefault="00BC7E7E" w:rsidP="005823D6">
      <w:pPr>
        <w:ind w:left="547" w:right="29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lastRenderedPageBreak/>
        <w:t>รายการกระทบยอดจำนวนเงินระหว่างกำไรทางบัญชีกับค่าใช้จ่ายภาษีเงินได้</w:t>
      </w:r>
      <w:r w:rsidR="004A6ADA" w:rsidRPr="00780BAB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="005823D6" w:rsidRPr="005823D6">
        <w:rPr>
          <w:rFonts w:asciiTheme="majorBidi" w:hAnsiTheme="majorBidi" w:cstheme="majorBidi"/>
        </w:rPr>
        <w:t>31</w:t>
      </w:r>
      <w:r w:rsidR="001A689A" w:rsidRPr="001A689A">
        <w:rPr>
          <w:rFonts w:asciiTheme="majorBidi" w:hAnsiTheme="majorBidi" w:cstheme="majorBidi"/>
        </w:rPr>
        <w:t xml:space="preserve"> </w:t>
      </w:r>
      <w:r w:rsidR="001A689A" w:rsidRPr="001A689A">
        <w:rPr>
          <w:rFonts w:asciiTheme="majorBidi" w:hAnsiTheme="majorBidi" w:cs="Angsana New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</w:rPr>
        <w:t>2568</w:t>
      </w:r>
      <w:r w:rsidR="001A689A" w:rsidRPr="001A689A">
        <w:rPr>
          <w:rFonts w:asciiTheme="majorBidi" w:hAnsiTheme="majorBidi" w:cstheme="majorBidi"/>
        </w:rPr>
        <w:t xml:space="preserve"> </w:t>
      </w:r>
      <w:r w:rsidR="001A689A" w:rsidRPr="001A689A">
        <w:rPr>
          <w:rFonts w:asciiTheme="majorBidi" w:hAnsiTheme="majorBidi" w:cs="Angsana New"/>
          <w:cs/>
        </w:rPr>
        <w:t xml:space="preserve">และ </w:t>
      </w:r>
      <w:r w:rsidR="005823D6" w:rsidRPr="005823D6">
        <w:rPr>
          <w:rFonts w:asciiTheme="majorBidi" w:hAnsiTheme="majorBidi" w:cstheme="majorBidi"/>
        </w:rPr>
        <w:t>2567</w:t>
      </w:r>
      <w:r w:rsidR="001A689A" w:rsidRPr="001A689A">
        <w:rPr>
          <w:rFonts w:asciiTheme="majorBidi" w:hAnsiTheme="majorBidi" w:cstheme="majorBidi"/>
        </w:rPr>
        <w:t xml:space="preserve"> </w:t>
      </w:r>
      <w:r w:rsidRPr="00780BAB">
        <w:rPr>
          <w:rFonts w:asciiTheme="majorBidi" w:hAnsiTheme="majorBidi" w:cstheme="majorBidi"/>
          <w:cs/>
        </w:rPr>
        <w:t>มีดังนี้</w:t>
      </w:r>
    </w:p>
    <w:bookmarkEnd w:id="17"/>
    <w:p w14:paraId="70328CA6" w14:textId="411E1090" w:rsidR="002B3B2D" w:rsidRPr="00780BAB" w:rsidRDefault="002B3B2D" w:rsidP="007D15C7">
      <w:pPr>
        <w:ind w:left="547" w:right="4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780BAB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780BAB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80BAB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79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4"/>
        <w:gridCol w:w="989"/>
        <w:gridCol w:w="91"/>
        <w:gridCol w:w="1273"/>
        <w:gridCol w:w="78"/>
        <w:gridCol w:w="996"/>
        <w:gridCol w:w="84"/>
        <w:gridCol w:w="1269"/>
      </w:tblGrid>
      <w:tr w:rsidR="00EF100B" w:rsidRPr="00780BAB" w14:paraId="5AED7E91" w14:textId="77777777" w:rsidTr="00353A1F">
        <w:tc>
          <w:tcPr>
            <w:tcW w:w="4014" w:type="dxa"/>
          </w:tcPr>
          <w:p w14:paraId="5E4A9E9C" w14:textId="77777777" w:rsidR="002B3B2D" w:rsidRPr="00780BAB" w:rsidRDefault="002B3B2D" w:rsidP="003E0935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80" w:type="dxa"/>
            <w:gridSpan w:val="7"/>
          </w:tcPr>
          <w:p w14:paraId="6FB3AC7F" w14:textId="77777777" w:rsidR="002B3B2D" w:rsidRPr="00780BAB" w:rsidRDefault="002B3B2D" w:rsidP="003E0935">
            <w:pPr>
              <w:pStyle w:val="acctfourfigures"/>
              <w:ind w:right="10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F100B" w:rsidRPr="00780BAB" w14:paraId="32827D78" w14:textId="77777777" w:rsidTr="002D3121">
        <w:tc>
          <w:tcPr>
            <w:tcW w:w="4014" w:type="dxa"/>
          </w:tcPr>
          <w:p w14:paraId="641D7962" w14:textId="77777777" w:rsidR="00A954CD" w:rsidRPr="00780BAB" w:rsidRDefault="00A954CD" w:rsidP="003E0935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80" w:type="dxa"/>
            <w:gridSpan w:val="7"/>
          </w:tcPr>
          <w:p w14:paraId="59C69657" w14:textId="77777777" w:rsidR="00A954CD" w:rsidRPr="00780BAB" w:rsidRDefault="00A954C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สำหรับงวดสามเดือนสิ้นสุดวันที่</w:t>
            </w:r>
          </w:p>
        </w:tc>
      </w:tr>
      <w:tr w:rsidR="00EF100B" w:rsidRPr="00780BAB" w14:paraId="5281A28D" w14:textId="77777777" w:rsidTr="002D3121">
        <w:tc>
          <w:tcPr>
            <w:tcW w:w="4014" w:type="dxa"/>
          </w:tcPr>
          <w:p w14:paraId="531433B8" w14:textId="77777777" w:rsidR="00A954CD" w:rsidRPr="00780BAB" w:rsidRDefault="00A954CD" w:rsidP="003E0935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53" w:type="dxa"/>
            <w:gridSpan w:val="3"/>
          </w:tcPr>
          <w:p w14:paraId="4910EC7D" w14:textId="442B08AF" w:rsidR="00A954CD" w:rsidRPr="001A689A" w:rsidRDefault="005823D6" w:rsidP="003E0935">
            <w:pPr>
              <w:tabs>
                <w:tab w:val="left" w:pos="540"/>
              </w:tabs>
              <w:ind w:left="-108" w:right="-3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b/>
                <w:sz w:val="24"/>
                <w:szCs w:val="24"/>
              </w:rPr>
              <w:t>31</w:t>
            </w:r>
            <w:r w:rsidR="001A689A" w:rsidRPr="001A689A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1A689A" w:rsidRPr="001A689A">
              <w:rPr>
                <w:rFonts w:asciiTheme="majorBidi" w:hAnsiTheme="majorBidi" w:cs="Angsana New"/>
                <w:bCs/>
                <w:sz w:val="24"/>
                <w:szCs w:val="24"/>
                <w:cs/>
              </w:rPr>
              <w:t>มีนาคม</w:t>
            </w:r>
            <w:r w:rsidR="001A689A" w:rsidRPr="001A689A">
              <w:rPr>
                <w:rFonts w:asciiTheme="majorBidi" w:hAnsiTheme="majorBidi" w:cs="Angsana New"/>
                <w:b/>
                <w:sz w:val="24"/>
                <w:szCs w:val="24"/>
                <w:cs/>
              </w:rPr>
              <w:t xml:space="preserve"> </w:t>
            </w:r>
            <w:r w:rsidRPr="005823D6">
              <w:rPr>
                <w:rFonts w:asciiTheme="majorBidi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78" w:type="dxa"/>
          </w:tcPr>
          <w:p w14:paraId="294D5EAA" w14:textId="77777777" w:rsidR="00A954CD" w:rsidRPr="00780BAB" w:rsidRDefault="00A954CD" w:rsidP="003E093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49" w:type="dxa"/>
            <w:gridSpan w:val="3"/>
          </w:tcPr>
          <w:p w14:paraId="18355EC6" w14:textId="41A01250" w:rsidR="00A954CD" w:rsidRPr="001E0A7B" w:rsidRDefault="005823D6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eastAsiaTheme="minorEastAsia" w:hAnsiTheme="majorBidi" w:cstheme="majorBidi"/>
                <w:b/>
                <w:sz w:val="24"/>
                <w:szCs w:val="24"/>
                <w:lang w:val="en-US" w:eastAsia="ja-JP" w:bidi="th-TH"/>
              </w:rPr>
            </w:pPr>
            <w:r w:rsidRPr="005823D6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31</w:t>
            </w:r>
            <w:r w:rsidR="001A689A" w:rsidRPr="001A689A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1A689A" w:rsidRPr="001A689A">
              <w:rPr>
                <w:rFonts w:asciiTheme="majorBidi" w:hAnsiTheme="majorBidi" w:cs="Angsana New"/>
                <w:bCs/>
                <w:sz w:val="24"/>
                <w:szCs w:val="24"/>
                <w:cs/>
                <w:lang w:val="en-US" w:bidi="th-TH"/>
              </w:rPr>
              <w:t>มีนาคม</w:t>
            </w:r>
            <w:r w:rsidR="001A689A" w:rsidRPr="001A689A">
              <w:rPr>
                <w:rFonts w:asciiTheme="majorBidi" w:hAnsiTheme="majorBidi" w:cs="Angsana New"/>
                <w:b/>
                <w:sz w:val="24"/>
                <w:szCs w:val="24"/>
                <w:cs/>
                <w:lang w:val="en-US" w:bidi="th-TH"/>
              </w:rPr>
              <w:t xml:space="preserve"> </w:t>
            </w:r>
            <w:r w:rsidRPr="005823D6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256</w:t>
            </w:r>
            <w:r w:rsidRPr="005823D6">
              <w:rPr>
                <w:rFonts w:asciiTheme="majorBidi" w:eastAsiaTheme="minorEastAsia" w:hAnsiTheme="majorBidi" w:cstheme="majorBidi"/>
                <w:b/>
                <w:sz w:val="24"/>
                <w:szCs w:val="24"/>
                <w:lang w:val="en-US" w:eastAsia="ja-JP" w:bidi="th-TH"/>
              </w:rPr>
              <w:t>7</w:t>
            </w:r>
          </w:p>
        </w:tc>
      </w:tr>
      <w:tr w:rsidR="00EF100B" w:rsidRPr="00780BAB" w14:paraId="2994C12D" w14:textId="77777777" w:rsidTr="002D3121">
        <w:tc>
          <w:tcPr>
            <w:tcW w:w="4014" w:type="dxa"/>
          </w:tcPr>
          <w:p w14:paraId="5245E625" w14:textId="77777777" w:rsidR="002B3B2D" w:rsidRPr="00780BAB" w:rsidRDefault="002B3B2D" w:rsidP="003E0935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5E9AFAFF" w14:textId="77777777" w:rsidR="002B3B2D" w:rsidRPr="00780BAB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91" w:type="dxa"/>
          </w:tcPr>
          <w:p w14:paraId="7A9BF581" w14:textId="77777777" w:rsidR="002B3B2D" w:rsidRPr="00780BAB" w:rsidRDefault="002B3B2D" w:rsidP="003E0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4C265325" w14:textId="77777777" w:rsidR="002B3B2D" w:rsidRPr="00780BAB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78" w:type="dxa"/>
          </w:tcPr>
          <w:p w14:paraId="755080E3" w14:textId="77777777" w:rsidR="002B3B2D" w:rsidRPr="00780BAB" w:rsidRDefault="002B3B2D" w:rsidP="003E0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2C6D8B7D" w14:textId="77777777" w:rsidR="002B3B2D" w:rsidRPr="00780BAB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84" w:type="dxa"/>
          </w:tcPr>
          <w:p w14:paraId="018CFA2E" w14:textId="77777777" w:rsidR="002B3B2D" w:rsidRPr="00780BAB" w:rsidRDefault="002B3B2D" w:rsidP="003E0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186659EE" w14:textId="77777777" w:rsidR="002B3B2D" w:rsidRPr="00780BAB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</w:tr>
      <w:tr w:rsidR="00EF100B" w:rsidRPr="00780BAB" w14:paraId="10A8203D" w14:textId="77777777" w:rsidTr="002D3121">
        <w:tc>
          <w:tcPr>
            <w:tcW w:w="4014" w:type="dxa"/>
          </w:tcPr>
          <w:p w14:paraId="4AC3A5CA" w14:textId="77777777" w:rsidR="002B3B2D" w:rsidRPr="00780BAB" w:rsidRDefault="002B3B2D" w:rsidP="003E0935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4EBC0EAF" w14:textId="77777777" w:rsidR="002B3B2D" w:rsidRPr="00780BAB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1" w:type="dxa"/>
          </w:tcPr>
          <w:p w14:paraId="1F8C3F12" w14:textId="77777777" w:rsidR="002B3B2D" w:rsidRPr="00780BAB" w:rsidRDefault="002B3B2D" w:rsidP="003E0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625C53CD" w14:textId="77777777" w:rsidR="002B3B2D" w:rsidRPr="00780BAB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78" w:type="dxa"/>
          </w:tcPr>
          <w:p w14:paraId="0B07DD81" w14:textId="77777777" w:rsidR="002B3B2D" w:rsidRPr="00780BAB" w:rsidRDefault="002B3B2D" w:rsidP="003E0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47C96545" w14:textId="77777777" w:rsidR="002B3B2D" w:rsidRPr="00780BAB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84" w:type="dxa"/>
          </w:tcPr>
          <w:p w14:paraId="143EE5E1" w14:textId="77777777" w:rsidR="002B3B2D" w:rsidRPr="00780BAB" w:rsidRDefault="002B3B2D" w:rsidP="003E0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4C05AC19" w14:textId="77777777" w:rsidR="002B3B2D" w:rsidRPr="00780BAB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C1188E" w:rsidRPr="00780BAB" w14:paraId="69B297E6" w14:textId="77777777" w:rsidTr="002D3121">
        <w:tc>
          <w:tcPr>
            <w:tcW w:w="4014" w:type="dxa"/>
            <w:shd w:val="clear" w:color="auto" w:fill="auto"/>
          </w:tcPr>
          <w:p w14:paraId="1CE97FE1" w14:textId="77777777" w:rsidR="00C1188E" w:rsidRPr="00780BAB" w:rsidRDefault="00C1188E" w:rsidP="00C1188E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89" w:type="dxa"/>
            <w:shd w:val="clear" w:color="auto" w:fill="auto"/>
          </w:tcPr>
          <w:p w14:paraId="44DBABA9" w14:textId="77777777" w:rsidR="00C1188E" w:rsidRPr="00780BAB" w:rsidRDefault="00C1188E" w:rsidP="00C118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  <w:shd w:val="clear" w:color="auto" w:fill="auto"/>
          </w:tcPr>
          <w:p w14:paraId="3A5552D4" w14:textId="77777777" w:rsidR="00C1188E" w:rsidRPr="00780BAB" w:rsidRDefault="00C1188E" w:rsidP="00C1188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auto"/>
          </w:tcPr>
          <w:p w14:paraId="76576016" w14:textId="0902957A" w:rsidR="00C1188E" w:rsidRPr="00780BAB" w:rsidRDefault="005823D6" w:rsidP="00C1188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9C56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262</w:t>
            </w:r>
            <w:r w:rsidR="009C56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581</w:t>
            </w:r>
          </w:p>
        </w:tc>
        <w:tc>
          <w:tcPr>
            <w:tcW w:w="78" w:type="dxa"/>
            <w:shd w:val="clear" w:color="auto" w:fill="auto"/>
          </w:tcPr>
          <w:p w14:paraId="110E1A5D" w14:textId="77777777" w:rsidR="00C1188E" w:rsidRPr="00780BAB" w:rsidRDefault="00C1188E" w:rsidP="00C1188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65162AB0" w14:textId="77777777" w:rsidR="00C1188E" w:rsidRPr="00780BAB" w:rsidRDefault="00C1188E" w:rsidP="00C118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  <w:shd w:val="clear" w:color="auto" w:fill="auto"/>
          </w:tcPr>
          <w:p w14:paraId="1E709807" w14:textId="77777777" w:rsidR="00C1188E" w:rsidRPr="00780BAB" w:rsidRDefault="00C1188E" w:rsidP="00C1188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shd w:val="clear" w:color="auto" w:fill="auto"/>
          </w:tcPr>
          <w:p w14:paraId="60850235" w14:textId="1B332CC8" w:rsidR="00C1188E" w:rsidRPr="00780BAB" w:rsidRDefault="005823D6" w:rsidP="00C1188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9</w:t>
            </w:r>
            <w:r w:rsidR="00C1188E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203</w:t>
            </w:r>
            <w:r w:rsidR="00C1188E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327</w:t>
            </w:r>
          </w:p>
        </w:tc>
      </w:tr>
      <w:tr w:rsidR="00C1188E" w:rsidRPr="00780BAB" w14:paraId="4D5C35D6" w14:textId="77777777" w:rsidTr="002D3121">
        <w:tc>
          <w:tcPr>
            <w:tcW w:w="4014" w:type="dxa"/>
            <w:shd w:val="clear" w:color="auto" w:fill="auto"/>
          </w:tcPr>
          <w:p w14:paraId="037A3AEF" w14:textId="77777777" w:rsidR="00C1188E" w:rsidRPr="00780BAB" w:rsidRDefault="00C1188E" w:rsidP="00C1188E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03339747" w14:textId="77777777" w:rsidR="00C1188E" w:rsidRPr="00780BAB" w:rsidRDefault="00C1188E" w:rsidP="00C118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  <w:shd w:val="clear" w:color="auto" w:fill="auto"/>
          </w:tcPr>
          <w:p w14:paraId="6D3F37F6" w14:textId="77777777" w:rsidR="00C1188E" w:rsidRPr="00780BAB" w:rsidRDefault="00C1188E" w:rsidP="00C1188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2D52C8EA" w14:textId="474520B2" w:rsidR="00C1188E" w:rsidRPr="00780BAB" w:rsidRDefault="005823D6" w:rsidP="00C1188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9C56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323</w:t>
            </w:r>
            <w:r w:rsidR="009C56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893</w:t>
            </w:r>
          </w:p>
        </w:tc>
        <w:tc>
          <w:tcPr>
            <w:tcW w:w="78" w:type="dxa"/>
            <w:shd w:val="clear" w:color="auto" w:fill="auto"/>
          </w:tcPr>
          <w:p w14:paraId="5BF27CD1" w14:textId="77777777" w:rsidR="00C1188E" w:rsidRPr="00780BAB" w:rsidRDefault="00C1188E" w:rsidP="00C1188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00AB4688" w14:textId="77777777" w:rsidR="00C1188E" w:rsidRPr="00780BAB" w:rsidRDefault="00C1188E" w:rsidP="00C118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  <w:shd w:val="clear" w:color="auto" w:fill="auto"/>
          </w:tcPr>
          <w:p w14:paraId="45BD7266" w14:textId="77777777" w:rsidR="00C1188E" w:rsidRPr="00780BAB" w:rsidRDefault="00C1188E" w:rsidP="00C1188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0FDA863B" w14:textId="31F00F70" w:rsidR="00C1188E" w:rsidRPr="00780BAB" w:rsidRDefault="005823D6" w:rsidP="00C1188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2</w:t>
            </w:r>
            <w:r w:rsidR="00C1188E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103</w:t>
            </w:r>
            <w:r w:rsidR="00C1188E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698</w:t>
            </w:r>
          </w:p>
        </w:tc>
      </w:tr>
      <w:tr w:rsidR="00C1188E" w:rsidRPr="00780BAB" w14:paraId="5AA86720" w14:textId="77777777" w:rsidTr="002D3121">
        <w:tc>
          <w:tcPr>
            <w:tcW w:w="4014" w:type="dxa"/>
          </w:tcPr>
          <w:p w14:paraId="658A399E" w14:textId="77777777" w:rsidR="00C1188E" w:rsidRPr="00780BAB" w:rsidRDefault="00C1188E" w:rsidP="00C1188E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89" w:type="dxa"/>
          </w:tcPr>
          <w:p w14:paraId="02D14B4D" w14:textId="77777777" w:rsidR="00C1188E" w:rsidRPr="00780BAB" w:rsidRDefault="00C1188E" w:rsidP="00C118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324287D7" w14:textId="77777777" w:rsidR="00C1188E" w:rsidRPr="00780BAB" w:rsidRDefault="00C1188E" w:rsidP="00C1188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3D6205CB" w14:textId="5C701CF3" w:rsidR="00C1188E" w:rsidRPr="00780BAB" w:rsidRDefault="005823D6" w:rsidP="00C1188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9C56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586</w:t>
            </w:r>
            <w:r w:rsidR="009C56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474</w:t>
            </w:r>
          </w:p>
        </w:tc>
        <w:tc>
          <w:tcPr>
            <w:tcW w:w="78" w:type="dxa"/>
          </w:tcPr>
          <w:p w14:paraId="7485208C" w14:textId="77777777" w:rsidR="00C1188E" w:rsidRPr="00780BAB" w:rsidRDefault="00C1188E" w:rsidP="00C1188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323E98F7" w14:textId="77777777" w:rsidR="00C1188E" w:rsidRPr="00780BAB" w:rsidRDefault="00C1188E" w:rsidP="00C118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267F0A2F" w14:textId="77777777" w:rsidR="00C1188E" w:rsidRPr="00780BAB" w:rsidRDefault="00C1188E" w:rsidP="00C1188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72B6675E" w14:textId="1A7B7D5A" w:rsidR="00C1188E" w:rsidRPr="00780BAB" w:rsidRDefault="005823D6" w:rsidP="00C1188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11</w:t>
            </w:r>
            <w:r w:rsidR="00C1188E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307</w:t>
            </w:r>
            <w:r w:rsidR="00C1188E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025</w:t>
            </w:r>
          </w:p>
        </w:tc>
      </w:tr>
      <w:tr w:rsidR="00C1188E" w:rsidRPr="00780BAB" w14:paraId="6737D400" w14:textId="77777777" w:rsidTr="002D3121">
        <w:tc>
          <w:tcPr>
            <w:tcW w:w="4014" w:type="dxa"/>
          </w:tcPr>
          <w:p w14:paraId="098918B6" w14:textId="77777777" w:rsidR="00C1188E" w:rsidRPr="00780BAB" w:rsidRDefault="00C1188E" w:rsidP="00C1188E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</w:tcPr>
          <w:p w14:paraId="6B85A8AD" w14:textId="461C0B51" w:rsidR="00C1188E" w:rsidRPr="00780BAB" w:rsidRDefault="005823D6" w:rsidP="00C118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C1188E" w:rsidRPr="00780B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C1188E" w:rsidRPr="00780B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C1188E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="00C1188E" w:rsidRPr="00780B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C1188E" w:rsidRPr="00780B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1" w:type="dxa"/>
          </w:tcPr>
          <w:p w14:paraId="01A4D549" w14:textId="77777777" w:rsidR="00C1188E" w:rsidRPr="00780BAB" w:rsidRDefault="00C1188E" w:rsidP="00C1188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2B96FC4E" w14:textId="78A899F1" w:rsidR="00C1188E" w:rsidRPr="00780BAB" w:rsidRDefault="005823D6" w:rsidP="00C1188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9C56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322</w:t>
            </w:r>
            <w:r w:rsidR="009C56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295</w:t>
            </w:r>
          </w:p>
        </w:tc>
        <w:tc>
          <w:tcPr>
            <w:tcW w:w="78" w:type="dxa"/>
          </w:tcPr>
          <w:p w14:paraId="5A5A0B4F" w14:textId="77777777" w:rsidR="00C1188E" w:rsidRPr="00780BAB" w:rsidRDefault="00C1188E" w:rsidP="00C1188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4B70CC46" w14:textId="29485FA4" w:rsidR="00C1188E" w:rsidRPr="00780BAB" w:rsidRDefault="005823D6" w:rsidP="00C118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15</w:t>
            </w:r>
            <w:r w:rsidR="00C1188E" w:rsidRPr="00353A1F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5823D6">
              <w:rPr>
                <w:rFonts w:cs="Angsana New"/>
                <w:sz w:val="24"/>
                <w:szCs w:val="24"/>
                <w:lang w:val="en-US" w:bidi="th-TH"/>
              </w:rPr>
              <w:t>00</w:t>
            </w:r>
            <w:r w:rsidR="005926D0">
              <w:rPr>
                <w:rFonts w:cs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="005926D0" w:rsidRPr="00780B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="005926D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20</w:t>
            </w:r>
            <w:r w:rsidR="00C1188E" w:rsidRPr="00353A1F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5823D6">
              <w:rPr>
                <w:rFonts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" w:type="dxa"/>
          </w:tcPr>
          <w:p w14:paraId="4159713F" w14:textId="77777777" w:rsidR="00C1188E" w:rsidRPr="00780BAB" w:rsidRDefault="00C1188E" w:rsidP="00C1188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shd w:val="clear" w:color="auto" w:fill="auto"/>
          </w:tcPr>
          <w:p w14:paraId="1F5A533B" w14:textId="797433B4" w:rsidR="00C1188E" w:rsidRPr="00780BAB" w:rsidRDefault="005823D6" w:rsidP="00C1188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2</w:t>
            </w:r>
            <w:r w:rsidR="00C1188E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183</w:t>
            </w:r>
            <w:r w:rsidR="00C1188E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847</w:t>
            </w:r>
          </w:p>
        </w:tc>
      </w:tr>
      <w:tr w:rsidR="00C1188E" w:rsidRPr="00780BAB" w14:paraId="565DF7C2" w14:textId="77777777" w:rsidTr="002D3121">
        <w:tc>
          <w:tcPr>
            <w:tcW w:w="4014" w:type="dxa"/>
          </w:tcPr>
          <w:p w14:paraId="63CCEE79" w14:textId="77777777" w:rsidR="00C1188E" w:rsidRPr="00780BAB" w:rsidRDefault="00C1188E" w:rsidP="00C1188E">
            <w:pPr>
              <w:tabs>
                <w:tab w:val="left" w:pos="540"/>
              </w:tabs>
              <w:ind w:left="155" w:hanging="15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</w:tcPr>
          <w:p w14:paraId="47E57611" w14:textId="77777777" w:rsidR="00C1188E" w:rsidRPr="00780BAB" w:rsidRDefault="00C1188E" w:rsidP="00C118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48EF4969" w14:textId="77777777" w:rsidR="00C1188E" w:rsidRPr="00780BAB" w:rsidRDefault="00C1188E" w:rsidP="00C1188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1EE015D1" w14:textId="77777777" w:rsidR="00C1188E" w:rsidRPr="00780BAB" w:rsidRDefault="00C1188E" w:rsidP="00C1188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" w:type="dxa"/>
          </w:tcPr>
          <w:p w14:paraId="15B1B025" w14:textId="77777777" w:rsidR="00C1188E" w:rsidRPr="00780BAB" w:rsidRDefault="00C1188E" w:rsidP="00C1188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5CBF3E47" w14:textId="77777777" w:rsidR="00C1188E" w:rsidRPr="00780BAB" w:rsidRDefault="00C1188E" w:rsidP="00C118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2FC50488" w14:textId="77777777" w:rsidR="00C1188E" w:rsidRPr="00780BAB" w:rsidRDefault="00C1188E" w:rsidP="00C1188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shd w:val="clear" w:color="auto" w:fill="auto"/>
          </w:tcPr>
          <w:p w14:paraId="344BADF9" w14:textId="77777777" w:rsidR="00C1188E" w:rsidRPr="00780BAB" w:rsidRDefault="00C1188E" w:rsidP="00C1188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1188E" w:rsidRPr="00780BAB" w14:paraId="1E1ACFBB" w14:textId="77777777" w:rsidTr="002D3121">
        <w:tc>
          <w:tcPr>
            <w:tcW w:w="4014" w:type="dxa"/>
          </w:tcPr>
          <w:p w14:paraId="6DF6A032" w14:textId="77777777" w:rsidR="00C1188E" w:rsidRPr="00780BAB" w:rsidRDefault="00C1188E" w:rsidP="00C1188E">
            <w:pPr>
              <w:tabs>
                <w:tab w:val="left" w:pos="540"/>
              </w:tabs>
              <w:ind w:left="101"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</w:tcPr>
          <w:p w14:paraId="296C8C63" w14:textId="77777777" w:rsidR="00C1188E" w:rsidRPr="00780BAB" w:rsidRDefault="00C1188E" w:rsidP="00C118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44526CEF" w14:textId="77777777" w:rsidR="00C1188E" w:rsidRPr="00780BAB" w:rsidRDefault="00C1188E" w:rsidP="00C1188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2929E4CB" w14:textId="2111F9F8" w:rsidR="00C1188E" w:rsidRPr="00780BAB" w:rsidRDefault="005823D6" w:rsidP="00C1188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C56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598</w:t>
            </w:r>
          </w:p>
        </w:tc>
        <w:tc>
          <w:tcPr>
            <w:tcW w:w="78" w:type="dxa"/>
          </w:tcPr>
          <w:p w14:paraId="473AFCAA" w14:textId="77777777" w:rsidR="00C1188E" w:rsidRPr="00780BAB" w:rsidRDefault="00C1188E" w:rsidP="00C1188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3CFBD316" w14:textId="77777777" w:rsidR="00C1188E" w:rsidRPr="00780BAB" w:rsidRDefault="00C1188E" w:rsidP="00C118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23DDB7DA" w14:textId="77777777" w:rsidR="00C1188E" w:rsidRPr="00780BAB" w:rsidRDefault="00C1188E" w:rsidP="00C1188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shd w:val="clear" w:color="auto" w:fill="auto"/>
          </w:tcPr>
          <w:p w14:paraId="0BE2FD44" w14:textId="6735EEBE" w:rsidR="00C1188E" w:rsidRPr="00780BAB" w:rsidRDefault="00C1188E" w:rsidP="00C1188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5823D6" w:rsidRPr="005823D6">
              <w:rPr>
                <w:rFonts w:cs="Angsana New" w:hint="cs"/>
                <w:sz w:val="24"/>
                <w:szCs w:val="24"/>
                <w:lang w:val="en-US" w:bidi="th-TH"/>
              </w:rPr>
              <w:t>80</w:t>
            </w:r>
            <w:r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="005823D6" w:rsidRPr="005823D6">
              <w:rPr>
                <w:rFonts w:cs="Angsana New" w:hint="cs"/>
                <w:sz w:val="24"/>
                <w:szCs w:val="24"/>
                <w:lang w:val="en-US" w:bidi="th-TH"/>
              </w:rPr>
              <w:t>149</w:t>
            </w:r>
            <w:r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C1188E" w:rsidRPr="00780BAB" w14:paraId="7FB8BC0A" w14:textId="77777777" w:rsidTr="002D3121">
        <w:tc>
          <w:tcPr>
            <w:tcW w:w="4014" w:type="dxa"/>
          </w:tcPr>
          <w:p w14:paraId="059FEAFD" w14:textId="77777777" w:rsidR="00C1188E" w:rsidRPr="00780BAB" w:rsidRDefault="00C1188E" w:rsidP="00C1188E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6306AC46" w14:textId="257DB20C" w:rsidR="00C1188E" w:rsidRPr="00780BAB" w:rsidRDefault="005823D6" w:rsidP="00C118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  <w:r w:rsidR="009C56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</w:t>
            </w:r>
          </w:p>
        </w:tc>
        <w:tc>
          <w:tcPr>
            <w:tcW w:w="91" w:type="dxa"/>
          </w:tcPr>
          <w:p w14:paraId="120BD465" w14:textId="77777777" w:rsidR="00C1188E" w:rsidRPr="00780BAB" w:rsidRDefault="00C1188E" w:rsidP="00C1188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6ADFEDCC" w14:textId="09A3BE5B" w:rsidR="00C1188E" w:rsidRPr="00780BAB" w:rsidRDefault="005823D6" w:rsidP="00C1188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9C56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323</w:t>
            </w:r>
            <w:r w:rsidR="009C56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893</w:t>
            </w:r>
          </w:p>
        </w:tc>
        <w:tc>
          <w:tcPr>
            <w:tcW w:w="78" w:type="dxa"/>
          </w:tcPr>
          <w:p w14:paraId="2BB29369" w14:textId="77777777" w:rsidR="00C1188E" w:rsidRPr="00780BAB" w:rsidRDefault="00C1188E" w:rsidP="00C1188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7CCDF6FC" w14:textId="19FD8DD1" w:rsidR="00C1188E" w:rsidRPr="00780BAB" w:rsidRDefault="005823D6" w:rsidP="00C118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18</w:t>
            </w:r>
            <w:r w:rsidR="00C1188E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.</w:t>
            </w: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84" w:type="dxa"/>
          </w:tcPr>
          <w:p w14:paraId="04892B92" w14:textId="77777777" w:rsidR="00C1188E" w:rsidRPr="00780BAB" w:rsidRDefault="00C1188E" w:rsidP="00C1188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1D5923A2" w14:textId="11AED811" w:rsidR="00C1188E" w:rsidRPr="00780BAB" w:rsidRDefault="005823D6" w:rsidP="00C1188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2</w:t>
            </w:r>
            <w:r w:rsidR="00C1188E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103</w:t>
            </w:r>
            <w:r w:rsidR="00C1188E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698</w:t>
            </w:r>
          </w:p>
        </w:tc>
      </w:tr>
    </w:tbl>
    <w:p w14:paraId="517C6629" w14:textId="77777777" w:rsidR="00FE5833" w:rsidRPr="00780BAB" w:rsidRDefault="00FE5833" w:rsidP="00FE5833">
      <w:pPr>
        <w:spacing w:before="240"/>
        <w:ind w:left="547" w:right="-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bookmarkStart w:id="18" w:name="_Hlk102736117"/>
      <w:bookmarkStart w:id="19" w:name="_Hlk65853399"/>
      <w:r w:rsidRPr="00780BAB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780BAB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80BAB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776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5"/>
        <w:gridCol w:w="989"/>
        <w:gridCol w:w="91"/>
        <w:gridCol w:w="1273"/>
        <w:gridCol w:w="78"/>
        <w:gridCol w:w="996"/>
        <w:gridCol w:w="84"/>
        <w:gridCol w:w="1260"/>
      </w:tblGrid>
      <w:tr w:rsidR="00EF100B" w:rsidRPr="00780BAB" w14:paraId="0D229ABC" w14:textId="77777777" w:rsidTr="00280CA7">
        <w:tc>
          <w:tcPr>
            <w:tcW w:w="4005" w:type="dxa"/>
          </w:tcPr>
          <w:p w14:paraId="2C68253D" w14:textId="77777777" w:rsidR="00FE5833" w:rsidRPr="00780BAB" w:rsidRDefault="00FE5833" w:rsidP="00280CA7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771" w:type="dxa"/>
            <w:gridSpan w:val="7"/>
          </w:tcPr>
          <w:p w14:paraId="32694FAE" w14:textId="77777777" w:rsidR="00FE5833" w:rsidRPr="00780BAB" w:rsidRDefault="00FE5833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100B" w:rsidRPr="00780BAB" w14:paraId="41714575" w14:textId="77777777" w:rsidTr="00280CA7">
        <w:tc>
          <w:tcPr>
            <w:tcW w:w="4005" w:type="dxa"/>
          </w:tcPr>
          <w:p w14:paraId="0396CD95" w14:textId="77777777" w:rsidR="00FE5833" w:rsidRPr="00780BAB" w:rsidRDefault="00FE5833" w:rsidP="00280CA7">
            <w:pPr>
              <w:tabs>
                <w:tab w:val="left" w:pos="540"/>
              </w:tabs>
              <w:ind w:left="-140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71" w:type="dxa"/>
            <w:gridSpan w:val="7"/>
          </w:tcPr>
          <w:p w14:paraId="4B5971D8" w14:textId="77777777" w:rsidR="00FE5833" w:rsidRPr="00780BAB" w:rsidRDefault="00FE5833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สำหรับงวดสามเดือนสิ้นสุดวันที่</w:t>
            </w:r>
          </w:p>
        </w:tc>
      </w:tr>
      <w:tr w:rsidR="001E0A7B" w:rsidRPr="00780BAB" w14:paraId="5DA368C5" w14:textId="77777777" w:rsidTr="00280CA7">
        <w:tc>
          <w:tcPr>
            <w:tcW w:w="4005" w:type="dxa"/>
          </w:tcPr>
          <w:p w14:paraId="3182791D" w14:textId="77777777" w:rsidR="001E0A7B" w:rsidRPr="00780BAB" w:rsidRDefault="001E0A7B" w:rsidP="001E0A7B">
            <w:pPr>
              <w:tabs>
                <w:tab w:val="left" w:pos="540"/>
              </w:tabs>
              <w:ind w:left="-140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53" w:type="dxa"/>
            <w:gridSpan w:val="3"/>
          </w:tcPr>
          <w:p w14:paraId="756D1EAE" w14:textId="61F56380" w:rsidR="001E0A7B" w:rsidRPr="00780BAB" w:rsidRDefault="005823D6" w:rsidP="001E0A7B">
            <w:pPr>
              <w:tabs>
                <w:tab w:val="left" w:pos="540"/>
              </w:tabs>
              <w:ind w:left="-108" w:right="-3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b/>
                <w:sz w:val="24"/>
                <w:szCs w:val="24"/>
              </w:rPr>
              <w:t>31</w:t>
            </w:r>
            <w:r w:rsidR="001E0A7B" w:rsidRPr="001A689A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1E0A7B" w:rsidRPr="001A689A">
              <w:rPr>
                <w:rFonts w:asciiTheme="majorBidi" w:hAnsiTheme="majorBidi" w:cs="Angsana New"/>
                <w:bCs/>
                <w:sz w:val="24"/>
                <w:szCs w:val="24"/>
                <w:cs/>
              </w:rPr>
              <w:t>มีนาคม</w:t>
            </w:r>
            <w:r w:rsidR="001E0A7B" w:rsidRPr="001A689A">
              <w:rPr>
                <w:rFonts w:asciiTheme="majorBidi" w:hAnsiTheme="majorBidi" w:cs="Angsana New"/>
                <w:b/>
                <w:sz w:val="24"/>
                <w:szCs w:val="24"/>
                <w:cs/>
              </w:rPr>
              <w:t xml:space="preserve"> </w:t>
            </w:r>
            <w:r w:rsidRPr="005823D6">
              <w:rPr>
                <w:rFonts w:asciiTheme="majorBidi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78" w:type="dxa"/>
          </w:tcPr>
          <w:p w14:paraId="763EEE8C" w14:textId="77777777" w:rsidR="001E0A7B" w:rsidRPr="00780BAB" w:rsidRDefault="001E0A7B" w:rsidP="001E0A7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67525C14" w14:textId="4AF52DB8" w:rsidR="001E0A7B" w:rsidRPr="00780BAB" w:rsidRDefault="005823D6" w:rsidP="001E0A7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5823D6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31</w:t>
            </w:r>
            <w:r w:rsidR="001E0A7B" w:rsidRPr="001A689A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1E0A7B" w:rsidRPr="001A689A">
              <w:rPr>
                <w:rFonts w:asciiTheme="majorBidi" w:hAnsiTheme="majorBidi" w:cs="Angsana New"/>
                <w:bCs/>
                <w:sz w:val="24"/>
                <w:szCs w:val="24"/>
                <w:cs/>
                <w:lang w:val="en-US" w:bidi="th-TH"/>
              </w:rPr>
              <w:t>มีนาคม</w:t>
            </w:r>
            <w:r w:rsidR="001E0A7B" w:rsidRPr="001A689A">
              <w:rPr>
                <w:rFonts w:asciiTheme="majorBidi" w:hAnsiTheme="majorBidi" w:cs="Angsana New"/>
                <w:b/>
                <w:sz w:val="24"/>
                <w:szCs w:val="24"/>
                <w:cs/>
                <w:lang w:val="en-US" w:bidi="th-TH"/>
              </w:rPr>
              <w:t xml:space="preserve"> </w:t>
            </w:r>
            <w:r w:rsidRPr="005823D6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256</w:t>
            </w:r>
            <w:r w:rsidRPr="005823D6">
              <w:rPr>
                <w:rFonts w:asciiTheme="majorBidi" w:eastAsiaTheme="minorEastAsia" w:hAnsiTheme="majorBidi" w:cstheme="majorBidi"/>
                <w:b/>
                <w:sz w:val="24"/>
                <w:szCs w:val="24"/>
                <w:lang w:val="en-US" w:eastAsia="ja-JP" w:bidi="th-TH"/>
              </w:rPr>
              <w:t>7</w:t>
            </w:r>
          </w:p>
        </w:tc>
      </w:tr>
      <w:tr w:rsidR="00EF100B" w:rsidRPr="00780BAB" w14:paraId="53F84D27" w14:textId="77777777" w:rsidTr="00280CA7">
        <w:tc>
          <w:tcPr>
            <w:tcW w:w="4005" w:type="dxa"/>
          </w:tcPr>
          <w:p w14:paraId="60F730EB" w14:textId="77777777" w:rsidR="00FE5833" w:rsidRPr="00780BAB" w:rsidRDefault="00FE5833" w:rsidP="00280CA7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061CA208" w14:textId="77777777" w:rsidR="00FE5833" w:rsidRPr="00780BAB" w:rsidRDefault="00FE5833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91" w:type="dxa"/>
          </w:tcPr>
          <w:p w14:paraId="1380CDA6" w14:textId="77777777" w:rsidR="00FE5833" w:rsidRPr="00780BAB" w:rsidRDefault="00FE5833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4F5E0A62" w14:textId="77777777" w:rsidR="00FE5833" w:rsidRPr="00780BAB" w:rsidRDefault="00FE5833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78" w:type="dxa"/>
          </w:tcPr>
          <w:p w14:paraId="65C12A77" w14:textId="77777777" w:rsidR="00FE5833" w:rsidRPr="00780BAB" w:rsidRDefault="00FE5833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3E870167" w14:textId="77777777" w:rsidR="00FE5833" w:rsidRPr="00780BAB" w:rsidRDefault="00FE5833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84" w:type="dxa"/>
          </w:tcPr>
          <w:p w14:paraId="5C4DB504" w14:textId="77777777" w:rsidR="00FE5833" w:rsidRPr="00780BAB" w:rsidRDefault="00FE5833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264A2C" w14:textId="77777777" w:rsidR="00FE5833" w:rsidRPr="00780BAB" w:rsidRDefault="00FE5833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</w:tr>
      <w:tr w:rsidR="00EF100B" w:rsidRPr="00780BAB" w14:paraId="6B101784" w14:textId="77777777" w:rsidTr="00280CA7">
        <w:tc>
          <w:tcPr>
            <w:tcW w:w="4005" w:type="dxa"/>
          </w:tcPr>
          <w:p w14:paraId="77B4C2D5" w14:textId="77777777" w:rsidR="00FE5833" w:rsidRPr="00780BAB" w:rsidRDefault="00FE5833" w:rsidP="00280CA7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6CA35445" w14:textId="77777777" w:rsidR="00FE5833" w:rsidRPr="00780BAB" w:rsidRDefault="00FE5833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1" w:type="dxa"/>
          </w:tcPr>
          <w:p w14:paraId="50E4D4AD" w14:textId="77777777" w:rsidR="00FE5833" w:rsidRPr="00780BAB" w:rsidRDefault="00FE5833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75BFC331" w14:textId="77777777" w:rsidR="00FE5833" w:rsidRPr="00780BAB" w:rsidRDefault="00FE5833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78" w:type="dxa"/>
          </w:tcPr>
          <w:p w14:paraId="58B0208A" w14:textId="77777777" w:rsidR="00FE5833" w:rsidRPr="00780BAB" w:rsidRDefault="00FE5833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77DD4424" w14:textId="77777777" w:rsidR="00FE5833" w:rsidRPr="00780BAB" w:rsidRDefault="00FE5833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84" w:type="dxa"/>
          </w:tcPr>
          <w:p w14:paraId="7E8C1C80" w14:textId="77777777" w:rsidR="00FE5833" w:rsidRPr="00780BAB" w:rsidRDefault="00FE5833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02E4B6A" w14:textId="77777777" w:rsidR="00FE5833" w:rsidRPr="00780BAB" w:rsidRDefault="00FE5833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80BA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D77EAC" w:rsidRPr="00780BAB" w14:paraId="6B14B9F3" w14:textId="77777777" w:rsidTr="00280CA7">
        <w:tc>
          <w:tcPr>
            <w:tcW w:w="4005" w:type="dxa"/>
          </w:tcPr>
          <w:p w14:paraId="63632660" w14:textId="77777777" w:rsidR="00D77EAC" w:rsidRPr="00780BAB" w:rsidRDefault="00D77EAC" w:rsidP="00D77EAC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89" w:type="dxa"/>
          </w:tcPr>
          <w:p w14:paraId="6DC421CA" w14:textId="77777777" w:rsidR="00D77EAC" w:rsidRPr="00780BAB" w:rsidRDefault="00D77EAC" w:rsidP="00D77E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18513853" w14:textId="77777777" w:rsidR="00D77EAC" w:rsidRPr="00780BAB" w:rsidRDefault="00D77EAC" w:rsidP="00D77E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7EEA7807" w14:textId="405E8167" w:rsidR="00D77EAC" w:rsidRPr="00780BAB" w:rsidRDefault="005823D6" w:rsidP="00D77EA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9C56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167</w:t>
            </w:r>
            <w:r w:rsidR="009C56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011</w:t>
            </w:r>
          </w:p>
        </w:tc>
        <w:tc>
          <w:tcPr>
            <w:tcW w:w="78" w:type="dxa"/>
          </w:tcPr>
          <w:p w14:paraId="040BA75F" w14:textId="77777777" w:rsidR="00D77EAC" w:rsidRPr="00780BAB" w:rsidRDefault="00D77EAC" w:rsidP="00D77E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4E20A0AE" w14:textId="77777777" w:rsidR="00D77EAC" w:rsidRPr="00780BAB" w:rsidRDefault="00D77EAC" w:rsidP="00D77E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54C123C1" w14:textId="77777777" w:rsidR="00D77EAC" w:rsidRPr="00780BAB" w:rsidRDefault="00D77EAC" w:rsidP="00D77E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10857636" w14:textId="5569F514" w:rsidR="00D77EAC" w:rsidRPr="00780BAB" w:rsidRDefault="005823D6" w:rsidP="00D77EA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7</w:t>
            </w:r>
            <w:r w:rsidR="00D77EAC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533</w:t>
            </w:r>
            <w:r w:rsidR="00D77EAC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96</w:t>
            </w:r>
            <w:r w:rsidRPr="005823D6">
              <w:rPr>
                <w:rFonts w:cs="Angsana New"/>
                <w:sz w:val="24"/>
                <w:szCs w:val="24"/>
                <w:lang w:val="en-US" w:bidi="th-TH"/>
              </w:rPr>
              <w:t>4</w:t>
            </w:r>
          </w:p>
        </w:tc>
      </w:tr>
      <w:tr w:rsidR="00D77EAC" w:rsidRPr="00780BAB" w14:paraId="7F8260A7" w14:textId="77777777" w:rsidTr="00280CA7">
        <w:tc>
          <w:tcPr>
            <w:tcW w:w="4005" w:type="dxa"/>
          </w:tcPr>
          <w:p w14:paraId="152E924C" w14:textId="77777777" w:rsidR="00D77EAC" w:rsidRPr="00780BAB" w:rsidRDefault="00D77EAC" w:rsidP="00D77EAC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36AF1A31" w14:textId="77777777" w:rsidR="00D77EAC" w:rsidRPr="00780BAB" w:rsidRDefault="00D77EAC" w:rsidP="00D77E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768CA68F" w14:textId="77777777" w:rsidR="00D77EAC" w:rsidRPr="00780BAB" w:rsidRDefault="00D77EAC" w:rsidP="00D77E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0CDEB736" w14:textId="5E40994F" w:rsidR="00D77EAC" w:rsidRPr="00780BAB" w:rsidRDefault="005823D6" w:rsidP="00D77EA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C56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794</w:t>
            </w:r>
            <w:r w:rsidR="009C56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105</w:t>
            </w:r>
          </w:p>
        </w:tc>
        <w:tc>
          <w:tcPr>
            <w:tcW w:w="78" w:type="dxa"/>
          </w:tcPr>
          <w:p w14:paraId="57273E73" w14:textId="77777777" w:rsidR="00D77EAC" w:rsidRPr="00780BAB" w:rsidRDefault="00D77EAC" w:rsidP="00D77E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1793A596" w14:textId="77777777" w:rsidR="00D77EAC" w:rsidRPr="00780BAB" w:rsidRDefault="00D77EAC" w:rsidP="00D77E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16441CDF" w14:textId="77777777" w:rsidR="00D77EAC" w:rsidRPr="00780BAB" w:rsidRDefault="00D77EAC" w:rsidP="00D77E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146563" w14:textId="76C6C6B7" w:rsidR="00D77EAC" w:rsidRPr="00780BAB" w:rsidRDefault="005823D6" w:rsidP="00D77EA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1</w:t>
            </w:r>
            <w:r w:rsidR="00D77EAC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891</w:t>
            </w:r>
            <w:r w:rsidR="00D77EAC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256</w:t>
            </w:r>
          </w:p>
        </w:tc>
      </w:tr>
      <w:tr w:rsidR="00D77EAC" w:rsidRPr="00780BAB" w14:paraId="33E45050" w14:textId="77777777" w:rsidTr="00280CA7">
        <w:tc>
          <w:tcPr>
            <w:tcW w:w="4005" w:type="dxa"/>
          </w:tcPr>
          <w:p w14:paraId="47C2D0C4" w14:textId="77777777" w:rsidR="00D77EAC" w:rsidRPr="00780BAB" w:rsidRDefault="00D77EAC" w:rsidP="00D77EAC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89" w:type="dxa"/>
          </w:tcPr>
          <w:p w14:paraId="17CFD0D6" w14:textId="77777777" w:rsidR="00D77EAC" w:rsidRPr="00780BAB" w:rsidRDefault="00D77EAC" w:rsidP="00D77E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1A8B6F38" w14:textId="77777777" w:rsidR="00D77EAC" w:rsidRPr="00780BAB" w:rsidRDefault="00D77EAC" w:rsidP="00D77EAC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72368A23" w14:textId="32DED730" w:rsidR="00D77EAC" w:rsidRPr="00780BAB" w:rsidRDefault="005823D6" w:rsidP="00D77EA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9C56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961</w:t>
            </w:r>
            <w:r w:rsidR="009C56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116</w:t>
            </w:r>
          </w:p>
        </w:tc>
        <w:tc>
          <w:tcPr>
            <w:tcW w:w="78" w:type="dxa"/>
          </w:tcPr>
          <w:p w14:paraId="315E55E7" w14:textId="77777777" w:rsidR="00D77EAC" w:rsidRPr="00780BAB" w:rsidRDefault="00D77EAC" w:rsidP="00D77EAC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0B125C0F" w14:textId="77777777" w:rsidR="00D77EAC" w:rsidRPr="00780BAB" w:rsidRDefault="00D77EAC" w:rsidP="00D77E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5A625675" w14:textId="77777777" w:rsidR="00D77EAC" w:rsidRPr="00780BAB" w:rsidRDefault="00D77EAC" w:rsidP="00D77EAC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9BAA63" w14:textId="47B67A5B" w:rsidR="00D77EAC" w:rsidRPr="00780BAB" w:rsidRDefault="005823D6" w:rsidP="00D77EA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9</w:t>
            </w:r>
            <w:r w:rsidR="00D77EAC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425</w:t>
            </w:r>
            <w:r w:rsidR="00D77EAC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22</w:t>
            </w:r>
            <w:r w:rsidRPr="005823D6">
              <w:rPr>
                <w:rFonts w:cs="Angsana New"/>
                <w:sz w:val="24"/>
                <w:szCs w:val="24"/>
                <w:lang w:val="en-US" w:bidi="th-TH"/>
              </w:rPr>
              <w:t>0</w:t>
            </w:r>
          </w:p>
        </w:tc>
      </w:tr>
      <w:tr w:rsidR="00D77EAC" w:rsidRPr="00780BAB" w14:paraId="27CC2DC1" w14:textId="77777777" w:rsidTr="00280CA7">
        <w:tc>
          <w:tcPr>
            <w:tcW w:w="4005" w:type="dxa"/>
          </w:tcPr>
          <w:p w14:paraId="58E9D751" w14:textId="77777777" w:rsidR="00D77EAC" w:rsidRPr="00780BAB" w:rsidRDefault="00D77EAC" w:rsidP="00D77EAC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</w:tcPr>
          <w:p w14:paraId="1DF6187E" w14:textId="57BF525A" w:rsidR="00D77EAC" w:rsidRPr="00780BAB" w:rsidRDefault="005823D6" w:rsidP="00D77E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D77EAC" w:rsidRPr="00780B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1" w:type="dxa"/>
          </w:tcPr>
          <w:p w14:paraId="051659FE" w14:textId="77777777" w:rsidR="00D77EAC" w:rsidRPr="00780BAB" w:rsidRDefault="00D77EAC" w:rsidP="00D77EAC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45870BF0" w14:textId="6E90FF18" w:rsidR="00D77EAC" w:rsidRPr="00780BAB" w:rsidRDefault="005823D6" w:rsidP="00D77EA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C56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792</w:t>
            </w:r>
            <w:r w:rsidR="009C56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223</w:t>
            </w:r>
          </w:p>
        </w:tc>
        <w:tc>
          <w:tcPr>
            <w:tcW w:w="78" w:type="dxa"/>
          </w:tcPr>
          <w:p w14:paraId="68E1C589" w14:textId="77777777" w:rsidR="00D77EAC" w:rsidRPr="00780BAB" w:rsidRDefault="00D77EAC" w:rsidP="00D77EAC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38640052" w14:textId="6823FD42" w:rsidR="00D77EAC" w:rsidRPr="00780BAB" w:rsidRDefault="005823D6" w:rsidP="00D77E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20</w:t>
            </w:r>
            <w:r w:rsidR="00D77EAC" w:rsidRPr="00353A1F">
              <w:rPr>
                <w:rFonts w:cs="Angsana New" w:hint="cs"/>
                <w:sz w:val="24"/>
                <w:szCs w:val="24"/>
                <w:cs/>
                <w:lang w:bidi="th-TH"/>
              </w:rPr>
              <w:t>.</w:t>
            </w: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" w:type="dxa"/>
          </w:tcPr>
          <w:p w14:paraId="6F6D24AD" w14:textId="77777777" w:rsidR="00D77EAC" w:rsidRPr="00780BAB" w:rsidRDefault="00D77EAC" w:rsidP="00D77EAC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924E759" w14:textId="4E52C270" w:rsidR="00D77EAC" w:rsidRPr="00780BAB" w:rsidRDefault="005823D6" w:rsidP="00D77EA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1</w:t>
            </w:r>
            <w:r w:rsidR="00D77EAC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885</w:t>
            </w:r>
            <w:r w:rsidR="00D77EAC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044</w:t>
            </w:r>
          </w:p>
        </w:tc>
      </w:tr>
      <w:tr w:rsidR="00D77EAC" w:rsidRPr="00780BAB" w14:paraId="61BBCF23" w14:textId="77777777" w:rsidTr="00280CA7">
        <w:tc>
          <w:tcPr>
            <w:tcW w:w="4005" w:type="dxa"/>
          </w:tcPr>
          <w:p w14:paraId="5F041895" w14:textId="77777777" w:rsidR="00D77EAC" w:rsidRPr="00780BAB" w:rsidRDefault="00D77EAC" w:rsidP="00D77EAC">
            <w:pPr>
              <w:tabs>
                <w:tab w:val="left" w:pos="540"/>
              </w:tabs>
              <w:ind w:left="155" w:hanging="15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</w:tcPr>
          <w:p w14:paraId="3B2FF34E" w14:textId="77777777" w:rsidR="00D77EAC" w:rsidRPr="00780BAB" w:rsidRDefault="00D77EAC" w:rsidP="00D77E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3995D5BF" w14:textId="77777777" w:rsidR="00D77EAC" w:rsidRPr="00780BAB" w:rsidRDefault="00D77EAC" w:rsidP="00D77EAC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4435D521" w14:textId="77777777" w:rsidR="00D77EAC" w:rsidRPr="00780BAB" w:rsidRDefault="00D77EAC" w:rsidP="00D77EA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" w:type="dxa"/>
          </w:tcPr>
          <w:p w14:paraId="603E3D89" w14:textId="77777777" w:rsidR="00D77EAC" w:rsidRPr="00780BAB" w:rsidRDefault="00D77EAC" w:rsidP="00D77EAC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4ECB95D9" w14:textId="77777777" w:rsidR="00D77EAC" w:rsidRPr="00780BAB" w:rsidRDefault="00D77EAC" w:rsidP="00D77E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734080F1" w14:textId="77777777" w:rsidR="00D77EAC" w:rsidRPr="00780BAB" w:rsidRDefault="00D77EAC" w:rsidP="00D77EAC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0C9F98F6" w14:textId="77777777" w:rsidR="00D77EAC" w:rsidRPr="00780BAB" w:rsidRDefault="00D77EAC" w:rsidP="00D77EA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77EAC" w:rsidRPr="00780BAB" w14:paraId="48F1C124" w14:textId="77777777" w:rsidTr="00280CA7">
        <w:tc>
          <w:tcPr>
            <w:tcW w:w="4005" w:type="dxa"/>
          </w:tcPr>
          <w:p w14:paraId="7D064D46" w14:textId="77777777" w:rsidR="00D77EAC" w:rsidRPr="00780BAB" w:rsidRDefault="00D77EAC" w:rsidP="00D77EAC">
            <w:pPr>
              <w:tabs>
                <w:tab w:val="left" w:pos="540"/>
              </w:tabs>
              <w:ind w:left="101" w:right="38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</w:tcPr>
          <w:p w14:paraId="75CF7548" w14:textId="77777777" w:rsidR="00D77EAC" w:rsidRPr="00780BAB" w:rsidRDefault="00D77EAC" w:rsidP="00D77E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32D338ED" w14:textId="77777777" w:rsidR="00D77EAC" w:rsidRPr="00780BAB" w:rsidRDefault="00D77EAC" w:rsidP="00D77EAC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6C3BB9FB" w14:textId="7FC30D92" w:rsidR="00D77EAC" w:rsidRPr="00780BAB" w:rsidRDefault="005823D6" w:rsidP="00D77EA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F51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882</w:t>
            </w:r>
          </w:p>
        </w:tc>
        <w:tc>
          <w:tcPr>
            <w:tcW w:w="78" w:type="dxa"/>
          </w:tcPr>
          <w:p w14:paraId="4A5AC2E0" w14:textId="77777777" w:rsidR="00D77EAC" w:rsidRPr="00780BAB" w:rsidRDefault="00D77EAC" w:rsidP="00D77EAC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16F2EC69" w14:textId="77777777" w:rsidR="00D77EAC" w:rsidRPr="00780BAB" w:rsidRDefault="00D77EAC" w:rsidP="00D77E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0064343E" w14:textId="77777777" w:rsidR="00D77EAC" w:rsidRPr="00780BAB" w:rsidRDefault="00D77EAC" w:rsidP="00D77EAC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34D590" w14:textId="1230F20F" w:rsidR="00D77EAC" w:rsidRPr="00780BAB" w:rsidRDefault="005823D6" w:rsidP="00D77EA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6</w:t>
            </w:r>
            <w:r w:rsidR="00D77EAC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212</w:t>
            </w:r>
          </w:p>
        </w:tc>
      </w:tr>
      <w:tr w:rsidR="00D77EAC" w:rsidRPr="00780BAB" w14:paraId="5C641F4F" w14:textId="77777777" w:rsidTr="00280CA7">
        <w:tc>
          <w:tcPr>
            <w:tcW w:w="4005" w:type="dxa"/>
          </w:tcPr>
          <w:p w14:paraId="7D8B6368" w14:textId="77777777" w:rsidR="00D77EAC" w:rsidRPr="00780BAB" w:rsidRDefault="00D77EAC" w:rsidP="00D77EAC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67718B1C" w14:textId="2D0D9B53" w:rsidR="00D77EAC" w:rsidRPr="00780BAB" w:rsidRDefault="005823D6" w:rsidP="00D77E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9C56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</w:t>
            </w:r>
          </w:p>
        </w:tc>
        <w:tc>
          <w:tcPr>
            <w:tcW w:w="91" w:type="dxa"/>
          </w:tcPr>
          <w:p w14:paraId="09F2949B" w14:textId="77777777" w:rsidR="00D77EAC" w:rsidRPr="00780BAB" w:rsidRDefault="00D77EAC" w:rsidP="00D77E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3A3BB335" w14:textId="03334673" w:rsidR="00D77EAC" w:rsidRPr="00780BAB" w:rsidRDefault="005823D6" w:rsidP="00D77EA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C56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794</w:t>
            </w:r>
            <w:r w:rsidR="009C56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105</w:t>
            </w:r>
          </w:p>
        </w:tc>
        <w:tc>
          <w:tcPr>
            <w:tcW w:w="78" w:type="dxa"/>
          </w:tcPr>
          <w:p w14:paraId="1F56DB3D" w14:textId="77777777" w:rsidR="00D77EAC" w:rsidRPr="00780BAB" w:rsidRDefault="00D77EAC" w:rsidP="00D77EAC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6225649C" w14:textId="6B9953C5" w:rsidR="00D77EAC" w:rsidRPr="00780BAB" w:rsidRDefault="005823D6" w:rsidP="00D77E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20</w:t>
            </w:r>
            <w:r w:rsidR="00D77EAC" w:rsidRPr="00353A1F">
              <w:rPr>
                <w:rFonts w:cs="Angsana New" w:hint="cs"/>
                <w:sz w:val="24"/>
                <w:szCs w:val="24"/>
                <w:cs/>
                <w:lang w:bidi="th-TH"/>
              </w:rPr>
              <w:t>.</w:t>
            </w: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07</w:t>
            </w:r>
          </w:p>
        </w:tc>
        <w:tc>
          <w:tcPr>
            <w:tcW w:w="84" w:type="dxa"/>
          </w:tcPr>
          <w:p w14:paraId="4F91B061" w14:textId="77777777" w:rsidR="00D77EAC" w:rsidRPr="00780BAB" w:rsidRDefault="00D77EAC" w:rsidP="00D77E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284ECF" w14:textId="7DD37E9F" w:rsidR="00D77EAC" w:rsidRPr="00780BAB" w:rsidRDefault="005823D6" w:rsidP="00D77EA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1</w:t>
            </w:r>
            <w:r w:rsidR="00D77EAC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891</w:t>
            </w:r>
            <w:r w:rsidR="00D77EAC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5823D6">
              <w:rPr>
                <w:rFonts w:cs="Angsana New" w:hint="cs"/>
                <w:sz w:val="24"/>
                <w:szCs w:val="24"/>
                <w:lang w:val="en-US" w:bidi="th-TH"/>
              </w:rPr>
              <w:t>256</w:t>
            </w:r>
          </w:p>
        </w:tc>
      </w:tr>
      <w:bookmarkEnd w:id="18"/>
      <w:bookmarkEnd w:id="19"/>
    </w:tbl>
    <w:p w14:paraId="091BA75E" w14:textId="77777777" w:rsidR="002C58D3" w:rsidRDefault="002C58D3" w:rsidP="002C58D3">
      <w:pPr>
        <w:spacing w:before="360"/>
        <w:ind w:left="547"/>
        <w:rPr>
          <w:rFonts w:asciiTheme="majorBidi" w:hAnsiTheme="majorBidi" w:cstheme="majorBidi"/>
          <w:b/>
          <w:bCs/>
          <w:cs/>
        </w:rPr>
      </w:pPr>
    </w:p>
    <w:p w14:paraId="1AB66D45" w14:textId="77777777" w:rsidR="002C58D3" w:rsidRDefault="002C58D3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063359B5" w14:textId="04F088A2" w:rsidR="00AC1570" w:rsidRPr="00780BAB" w:rsidRDefault="00AC1570" w:rsidP="002C58D3">
      <w:pPr>
        <w:numPr>
          <w:ilvl w:val="0"/>
          <w:numId w:val="1"/>
        </w:numPr>
        <w:ind w:left="540" w:hanging="540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lastRenderedPageBreak/>
        <w:t>กำไร</w:t>
      </w:r>
      <w:r w:rsidR="002F1893" w:rsidRPr="00780BAB">
        <w:rPr>
          <w:rFonts w:asciiTheme="majorBidi" w:hAnsiTheme="majorBidi" w:cstheme="majorBidi"/>
          <w:b/>
          <w:bCs/>
          <w:cs/>
        </w:rPr>
        <w:t>ต่อ</w:t>
      </w:r>
      <w:r w:rsidRPr="00780BAB">
        <w:rPr>
          <w:rFonts w:asciiTheme="majorBidi" w:hAnsiTheme="majorBidi" w:cstheme="majorBidi"/>
          <w:b/>
          <w:bCs/>
          <w:cs/>
        </w:rPr>
        <w:t>หุ้น</w:t>
      </w:r>
      <w:r w:rsidR="001E292A" w:rsidRPr="00780BAB">
        <w:rPr>
          <w:rFonts w:asciiTheme="majorBidi" w:hAnsiTheme="majorBidi" w:cstheme="majorBidi"/>
          <w:b/>
          <w:bCs/>
        </w:rPr>
        <w:t xml:space="preserve"> </w:t>
      </w:r>
    </w:p>
    <w:p w14:paraId="7B052A53" w14:textId="645C841E" w:rsidR="00D46C4B" w:rsidRPr="00780BAB" w:rsidRDefault="00AC1570" w:rsidP="00D46C4B">
      <w:pPr>
        <w:spacing w:after="120"/>
        <w:ind w:left="547" w:right="72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spacing w:val="-6"/>
          <w:cs/>
        </w:rPr>
        <w:t>กำไรต่อหุ้นขั้นพื้นฐาน</w:t>
      </w:r>
      <w:r w:rsidR="00055D6E" w:rsidRPr="00780BAB">
        <w:rPr>
          <w:rFonts w:asciiTheme="majorBidi" w:hAnsiTheme="majorBidi" w:cstheme="majorBidi"/>
          <w:cs/>
        </w:rPr>
        <w:t>สำหรับ</w:t>
      </w:r>
      <w:r w:rsidR="00EB7092" w:rsidRPr="00780BAB">
        <w:rPr>
          <w:rFonts w:asciiTheme="majorBidi" w:hAnsiTheme="majorBidi" w:cstheme="majorBidi"/>
          <w:cs/>
        </w:rPr>
        <w:t xml:space="preserve">งวดสามเดือนสิ้นสุดวันที่ </w:t>
      </w:r>
      <w:r w:rsidR="005823D6" w:rsidRPr="005823D6">
        <w:rPr>
          <w:rFonts w:asciiTheme="majorBidi" w:hAnsiTheme="majorBidi" w:cstheme="majorBidi"/>
        </w:rPr>
        <w:t>31</w:t>
      </w:r>
      <w:r w:rsidR="00AE17C7" w:rsidRPr="00AE17C7">
        <w:rPr>
          <w:rFonts w:asciiTheme="majorBidi" w:hAnsiTheme="majorBidi" w:cstheme="majorBidi"/>
        </w:rPr>
        <w:t xml:space="preserve"> </w:t>
      </w:r>
      <w:r w:rsidR="00AE17C7" w:rsidRPr="00AE17C7">
        <w:rPr>
          <w:rFonts w:asciiTheme="majorBidi" w:hAnsiTheme="majorBidi" w:cs="Angsana New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</w:rPr>
        <w:t>2568</w:t>
      </w:r>
      <w:r w:rsidR="00AE17C7" w:rsidRPr="00AE17C7">
        <w:rPr>
          <w:rFonts w:asciiTheme="majorBidi" w:hAnsiTheme="majorBidi" w:cstheme="majorBidi"/>
        </w:rPr>
        <w:t xml:space="preserve"> </w:t>
      </w:r>
      <w:r w:rsidR="00AE17C7" w:rsidRPr="00AE17C7">
        <w:rPr>
          <w:rFonts w:asciiTheme="majorBidi" w:hAnsiTheme="majorBidi" w:cs="Angsana New"/>
          <w:cs/>
        </w:rPr>
        <w:t xml:space="preserve">และ </w:t>
      </w:r>
      <w:r w:rsidR="005823D6" w:rsidRPr="005823D6">
        <w:rPr>
          <w:rFonts w:asciiTheme="majorBidi" w:hAnsiTheme="majorBidi" w:cstheme="majorBidi"/>
        </w:rPr>
        <w:t>2567</w:t>
      </w:r>
      <w:r w:rsidR="00AE17C7" w:rsidRPr="00AE17C7">
        <w:rPr>
          <w:rFonts w:asciiTheme="majorBidi" w:hAnsiTheme="majorBidi" w:cstheme="majorBidi"/>
        </w:rPr>
        <w:t xml:space="preserve"> </w:t>
      </w:r>
      <w:r w:rsidRPr="00780BAB">
        <w:rPr>
          <w:rFonts w:asciiTheme="majorBidi" w:hAnsiTheme="majorBidi" w:cstheme="majorBidi"/>
          <w:spacing w:val="-6"/>
          <w:cs/>
        </w:rPr>
        <w:t>คำนวณโดยการนำ</w:t>
      </w:r>
      <w:r w:rsidRPr="00780BAB">
        <w:rPr>
          <w:rFonts w:asciiTheme="majorBidi" w:hAnsiTheme="majorBidi" w:cstheme="majorBidi"/>
          <w:cs/>
        </w:rPr>
        <w:t>กำไรสำหรับ</w:t>
      </w:r>
      <w:r w:rsidR="00CB633A" w:rsidRPr="00780BAB">
        <w:rPr>
          <w:rFonts w:asciiTheme="majorBidi" w:hAnsiTheme="majorBidi" w:cstheme="majorBidi"/>
          <w:cs/>
        </w:rPr>
        <w:t>งวด</w:t>
      </w:r>
      <w:r w:rsidRPr="00780BAB">
        <w:rPr>
          <w:rFonts w:asciiTheme="majorBidi" w:hAnsiTheme="majorBidi" w:cstheme="majorBidi"/>
          <w:cs/>
        </w:rPr>
        <w:t>ที่เป็นส่วนของ</w:t>
      </w:r>
      <w:r w:rsidR="0010777A" w:rsidRPr="00780BAB">
        <w:rPr>
          <w:rFonts w:asciiTheme="majorBidi" w:hAnsiTheme="majorBidi" w:cstheme="majorBidi"/>
          <w:cs/>
        </w:rPr>
        <w:t>กลุ่ม</w:t>
      </w:r>
      <w:r w:rsidRPr="00780BAB">
        <w:rPr>
          <w:rFonts w:asciiTheme="majorBidi" w:hAnsiTheme="majorBidi" w:cstheme="majorBidi"/>
          <w:cs/>
        </w:rPr>
        <w:t>บริษัท</w:t>
      </w:r>
      <w:r w:rsidR="00D46C4B" w:rsidRPr="00780BAB">
        <w:rPr>
          <w:rFonts w:asciiTheme="majorBidi" w:hAnsiTheme="majorBidi" w:cstheme="majorBidi"/>
          <w:cs/>
        </w:rPr>
        <w:t xml:space="preserve"> </w:t>
      </w:r>
      <w:r w:rsidR="0010777A" w:rsidRPr="00780BAB">
        <w:rPr>
          <w:rFonts w:asciiTheme="majorBidi" w:hAnsiTheme="majorBidi" w:cstheme="majorBidi"/>
          <w:cs/>
        </w:rPr>
        <w:t>และ</w:t>
      </w:r>
      <w:r w:rsidR="00D46C4B" w:rsidRPr="00780BAB">
        <w:rPr>
          <w:rFonts w:asciiTheme="majorBidi" w:hAnsiTheme="majorBidi" w:cstheme="majorBidi"/>
          <w:cs/>
        </w:rPr>
        <w:t>บริษัท</w:t>
      </w:r>
      <w:r w:rsidRPr="00780BAB">
        <w:rPr>
          <w:rFonts w:asciiTheme="majorBidi" w:hAnsiTheme="majorBidi" w:cstheme="majorBidi"/>
          <w:cs/>
        </w:rPr>
        <w:t>หารด้วยจำนวนหุ้นสามัญที่ออกจำหน่ายแล้วระหว่าง</w:t>
      </w:r>
      <w:r w:rsidR="00CB633A" w:rsidRPr="00780BAB">
        <w:rPr>
          <w:rFonts w:asciiTheme="majorBidi" w:hAnsiTheme="majorBidi" w:cstheme="majorBidi"/>
          <w:cs/>
        </w:rPr>
        <w:t>งวด</w:t>
      </w:r>
      <w:r w:rsidRPr="00780BAB">
        <w:rPr>
          <w:rFonts w:asciiTheme="majorBidi" w:hAnsiTheme="majorBidi" w:cstheme="majorBidi"/>
          <w:cs/>
        </w:rPr>
        <w:t>ในแต่</w:t>
      </w:r>
      <w:r w:rsidR="00036281" w:rsidRPr="00780BAB">
        <w:rPr>
          <w:rFonts w:asciiTheme="majorBidi" w:hAnsiTheme="majorBidi" w:cstheme="majorBidi"/>
          <w:cs/>
        </w:rPr>
        <w:t>ละ</w:t>
      </w:r>
      <w:r w:rsidR="00CB633A" w:rsidRPr="00780BAB">
        <w:rPr>
          <w:rFonts w:asciiTheme="majorBidi" w:hAnsiTheme="majorBidi" w:cstheme="majorBidi"/>
          <w:cs/>
        </w:rPr>
        <w:t>งวด</w:t>
      </w:r>
      <w:r w:rsidR="00036281" w:rsidRPr="00780BAB">
        <w:rPr>
          <w:rFonts w:asciiTheme="majorBidi" w:hAnsiTheme="majorBidi" w:cstheme="majorBidi"/>
          <w:cs/>
        </w:rPr>
        <w:t>โดยวิธีถัวเฉลี่ยถ่วงน้ำหนัก</w:t>
      </w:r>
      <w:r w:rsidRPr="00780BAB">
        <w:rPr>
          <w:rFonts w:asciiTheme="majorBidi" w:hAnsiTheme="majorBidi" w:cstheme="majorBidi"/>
          <w:cs/>
        </w:rPr>
        <w:t>แสดงการคำนวณดังนี้</w:t>
      </w:r>
    </w:p>
    <w:tbl>
      <w:tblPr>
        <w:tblW w:w="4632" w:type="pct"/>
        <w:tblInd w:w="534" w:type="dxa"/>
        <w:tblLook w:val="04A0" w:firstRow="1" w:lastRow="0" w:firstColumn="1" w:lastColumn="0" w:noHBand="0" w:noVBand="1"/>
      </w:tblPr>
      <w:tblGrid>
        <w:gridCol w:w="4958"/>
        <w:gridCol w:w="1629"/>
        <w:gridCol w:w="349"/>
        <w:gridCol w:w="1629"/>
      </w:tblGrid>
      <w:tr w:rsidR="00EF100B" w:rsidRPr="00780BAB" w14:paraId="0DB4A22D" w14:textId="77777777" w:rsidTr="005823D6">
        <w:trPr>
          <w:tblHeader/>
        </w:trPr>
        <w:tc>
          <w:tcPr>
            <w:tcW w:w="2894" w:type="pct"/>
            <w:shd w:val="clear" w:color="auto" w:fill="auto"/>
            <w:vAlign w:val="center"/>
          </w:tcPr>
          <w:p w14:paraId="1035AD7D" w14:textId="77777777" w:rsidR="0045229A" w:rsidRPr="00780BAB" w:rsidRDefault="0045229A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08" w:hanging="4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bookmarkStart w:id="20" w:name="_Hlk65853481"/>
          </w:p>
        </w:tc>
        <w:tc>
          <w:tcPr>
            <w:tcW w:w="2106" w:type="pct"/>
            <w:gridSpan w:val="3"/>
          </w:tcPr>
          <w:p w14:paraId="764D4749" w14:textId="77777777" w:rsidR="0045229A" w:rsidRPr="00780BAB" w:rsidRDefault="0045229A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19" w:hanging="4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EF100B" w:rsidRPr="00780BAB" w14:paraId="2ABE6CDA" w14:textId="77777777" w:rsidTr="005823D6">
        <w:trPr>
          <w:tblHeader/>
        </w:trPr>
        <w:tc>
          <w:tcPr>
            <w:tcW w:w="2894" w:type="pct"/>
            <w:shd w:val="clear" w:color="auto" w:fill="auto"/>
          </w:tcPr>
          <w:p w14:paraId="65BE4620" w14:textId="77777777" w:rsidR="009D05AD" w:rsidRPr="00780BAB" w:rsidRDefault="009D05AD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6" w:type="pct"/>
            <w:gridSpan w:val="3"/>
            <w:shd w:val="clear" w:color="auto" w:fill="auto"/>
          </w:tcPr>
          <w:p w14:paraId="4F953927" w14:textId="06A53104" w:rsidR="009D05AD" w:rsidRPr="00780BAB" w:rsidRDefault="005811C9" w:rsidP="0045423F">
            <w:pPr>
              <w:pStyle w:val="ListParagraph"/>
              <w:tabs>
                <w:tab w:val="left" w:pos="90"/>
              </w:tabs>
              <w:ind w:left="360" w:right="-102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5823D6" w:rsidRPr="005823D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31</w:t>
            </w:r>
            <w:r w:rsidR="008B4A01" w:rsidRPr="008B4A0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 xml:space="preserve"> </w:t>
            </w:r>
            <w:r w:rsidR="008B4A01" w:rsidRPr="008B4A01">
              <w:rPr>
                <w:rFonts w:asciiTheme="majorBidi" w:hAnsiTheme="majorBidi"/>
                <w:b/>
                <w:bCs/>
                <w:sz w:val="28"/>
                <w:szCs w:val="28"/>
                <w:cs/>
                <w:lang w:eastAsia="th-TH"/>
              </w:rPr>
              <w:t>มีนาคม</w:t>
            </w:r>
          </w:p>
        </w:tc>
      </w:tr>
      <w:tr w:rsidR="00EF100B" w:rsidRPr="00780BAB" w14:paraId="57D0EC60" w14:textId="77777777" w:rsidTr="005823D6">
        <w:trPr>
          <w:tblHeader/>
        </w:trPr>
        <w:tc>
          <w:tcPr>
            <w:tcW w:w="2894" w:type="pct"/>
            <w:shd w:val="clear" w:color="auto" w:fill="auto"/>
          </w:tcPr>
          <w:p w14:paraId="6662BF4F" w14:textId="77777777" w:rsidR="0045229A" w:rsidRPr="00780BAB" w:rsidRDefault="0045229A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pct"/>
            <w:shd w:val="clear" w:color="auto" w:fill="auto"/>
          </w:tcPr>
          <w:p w14:paraId="75522AEA" w14:textId="1CC85BDD" w:rsidR="0045229A" w:rsidRPr="008B4A01" w:rsidRDefault="005823D6" w:rsidP="0045423F">
            <w:pPr>
              <w:pStyle w:val="ListParagraph"/>
              <w:ind w:left="360" w:right="-90" w:hanging="468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</w:t>
            </w:r>
            <w:r w:rsidRPr="005823D6">
              <w:rPr>
                <w:rFonts w:asciiTheme="majorBidi" w:eastAsiaTheme="minorEastAsia" w:hAnsiTheme="majorBidi" w:cstheme="majorBidi" w:hint="eastAsia"/>
                <w:b/>
                <w:bCs/>
                <w:sz w:val="28"/>
                <w:szCs w:val="28"/>
                <w:lang w:eastAsia="ja-JP"/>
              </w:rPr>
              <w:t>8</w:t>
            </w:r>
          </w:p>
        </w:tc>
        <w:tc>
          <w:tcPr>
            <w:tcW w:w="204" w:type="pct"/>
          </w:tcPr>
          <w:p w14:paraId="6C453E74" w14:textId="77777777" w:rsidR="0045229A" w:rsidRPr="00780BAB" w:rsidRDefault="0045229A" w:rsidP="0045423F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1" w:type="pct"/>
            <w:shd w:val="clear" w:color="auto" w:fill="auto"/>
          </w:tcPr>
          <w:p w14:paraId="3779D443" w14:textId="65BC0DF2" w:rsidR="0045229A" w:rsidRPr="008B4A01" w:rsidRDefault="005823D6" w:rsidP="0045423F">
            <w:pPr>
              <w:pStyle w:val="ListParagraph"/>
              <w:tabs>
                <w:tab w:val="left" w:pos="90"/>
              </w:tabs>
              <w:ind w:left="360" w:right="-102" w:hanging="468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2567</w:t>
            </w:r>
          </w:p>
        </w:tc>
      </w:tr>
      <w:tr w:rsidR="00EF100B" w:rsidRPr="00780BAB" w14:paraId="67E7525A" w14:textId="77777777" w:rsidTr="005823D6">
        <w:trPr>
          <w:trHeight w:val="64"/>
        </w:trPr>
        <w:tc>
          <w:tcPr>
            <w:tcW w:w="2894" w:type="pct"/>
            <w:shd w:val="clear" w:color="auto" w:fill="auto"/>
            <w:vAlign w:val="bottom"/>
          </w:tcPr>
          <w:p w14:paraId="0508F725" w14:textId="77777777" w:rsidR="00FC730D" w:rsidRPr="00780BAB" w:rsidRDefault="00FC730D" w:rsidP="0045423F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51" w:type="pct"/>
            <w:shd w:val="clear" w:color="auto" w:fill="auto"/>
            <w:vAlign w:val="bottom"/>
          </w:tcPr>
          <w:p w14:paraId="43FDF8DE" w14:textId="77777777" w:rsidR="00FC730D" w:rsidRPr="00780BAB" w:rsidRDefault="00FC730D" w:rsidP="0045423F">
            <w:pPr>
              <w:pStyle w:val="ListParagraph"/>
              <w:tabs>
                <w:tab w:val="left" w:pos="90"/>
              </w:tabs>
              <w:ind w:left="360" w:right="-37" w:hanging="4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4" w:type="pct"/>
          </w:tcPr>
          <w:p w14:paraId="01413FDC" w14:textId="77777777" w:rsidR="00FC730D" w:rsidRPr="00780BAB" w:rsidRDefault="00FC730D" w:rsidP="0045423F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1" w:type="pct"/>
            <w:shd w:val="clear" w:color="auto" w:fill="auto"/>
            <w:vAlign w:val="bottom"/>
          </w:tcPr>
          <w:p w14:paraId="3F3B7AEB" w14:textId="77777777" w:rsidR="00FC730D" w:rsidRPr="00780BAB" w:rsidRDefault="00FC730D" w:rsidP="0045423F">
            <w:pPr>
              <w:pStyle w:val="ListParagraph"/>
              <w:tabs>
                <w:tab w:val="left" w:pos="90"/>
              </w:tabs>
              <w:ind w:left="360" w:hanging="4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1595" w:rsidRPr="00780BAB" w14:paraId="74625F93" w14:textId="77777777" w:rsidTr="005823D6">
        <w:trPr>
          <w:trHeight w:val="64"/>
        </w:trPr>
        <w:tc>
          <w:tcPr>
            <w:tcW w:w="2894" w:type="pct"/>
            <w:shd w:val="clear" w:color="auto" w:fill="auto"/>
            <w:vAlign w:val="bottom"/>
          </w:tcPr>
          <w:p w14:paraId="304F28DA" w14:textId="77777777" w:rsidR="00E81595" w:rsidRPr="00780BAB" w:rsidRDefault="00E81595" w:rsidP="00E81595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ที่เป็นส่วนของผู้ถือหุ้นสามัญ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บาท)</w:t>
            </w:r>
          </w:p>
        </w:tc>
        <w:tc>
          <w:tcPr>
            <w:tcW w:w="95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DF0B16" w14:textId="3552BC79" w:rsidR="00E81595" w:rsidRPr="00780BAB" w:rsidRDefault="005823D6" w:rsidP="00E81595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D2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="001D2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204" w:type="pct"/>
          </w:tcPr>
          <w:p w14:paraId="72B9274D" w14:textId="77777777" w:rsidR="00E81595" w:rsidRPr="00780BAB" w:rsidRDefault="00E81595" w:rsidP="00E81595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25ACC8" w14:textId="39EDC283" w:rsidR="00E81595" w:rsidRPr="00780BAB" w:rsidRDefault="005823D6" w:rsidP="00E81595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hint="cs"/>
                <w:sz w:val="28"/>
                <w:szCs w:val="28"/>
              </w:rPr>
              <w:t>9</w:t>
            </w:r>
            <w:r w:rsidR="00E81595" w:rsidRPr="00D46C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hint="cs"/>
                <w:sz w:val="28"/>
                <w:szCs w:val="28"/>
              </w:rPr>
              <w:t>203</w:t>
            </w:r>
            <w:r w:rsidR="00E81595" w:rsidRPr="00D46C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hint="cs"/>
                <w:sz w:val="28"/>
                <w:szCs w:val="28"/>
              </w:rPr>
              <w:t>327</w:t>
            </w:r>
          </w:p>
        </w:tc>
      </w:tr>
      <w:tr w:rsidR="00E81595" w:rsidRPr="00780BAB" w14:paraId="2C876B9F" w14:textId="77777777" w:rsidTr="005823D6">
        <w:trPr>
          <w:trHeight w:val="249"/>
        </w:trPr>
        <w:tc>
          <w:tcPr>
            <w:tcW w:w="2894" w:type="pct"/>
            <w:shd w:val="clear" w:color="auto" w:fill="auto"/>
            <w:vAlign w:val="center"/>
          </w:tcPr>
          <w:p w14:paraId="7D6D7EAC" w14:textId="577BCF81" w:rsidR="00E81595" w:rsidRPr="00780BAB" w:rsidRDefault="00E81595" w:rsidP="00E81595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ind w:left="0" w:right="-185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จำนวนหุ้นสามัญโดยวิธีถัวเฉลี่ย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ถ่วง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น้ำหนัก</w:t>
            </w:r>
            <w:r w:rsidRPr="00780B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 (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หุ้น</w:t>
            </w:r>
            <w:r w:rsidRPr="00780B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51" w:type="pct"/>
            <w:shd w:val="clear" w:color="auto" w:fill="auto"/>
            <w:vAlign w:val="center"/>
          </w:tcPr>
          <w:p w14:paraId="6CA1778E" w14:textId="6A190B46" w:rsidR="00E81595" w:rsidRPr="00780BAB" w:rsidRDefault="005823D6" w:rsidP="00E81595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1D2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1D2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204" w:type="pct"/>
          </w:tcPr>
          <w:p w14:paraId="09747228" w14:textId="77777777" w:rsidR="00E81595" w:rsidRPr="00780BAB" w:rsidRDefault="00E81595" w:rsidP="00E81595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534C2DD7" w14:textId="1634C267" w:rsidR="00E81595" w:rsidRPr="00780BAB" w:rsidRDefault="005823D6" w:rsidP="00E81595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/>
                <w:sz w:val="28"/>
                <w:szCs w:val="28"/>
              </w:rPr>
              <w:t>119</w:t>
            </w:r>
            <w:r w:rsidR="005D73D5" w:rsidRPr="005D73D5">
              <w:rPr>
                <w:rFonts w:ascii="Angsana New" w:hAnsi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/>
                <w:sz w:val="28"/>
                <w:szCs w:val="28"/>
              </w:rPr>
              <w:t>999</w:t>
            </w:r>
            <w:r w:rsidR="005D73D5" w:rsidRPr="005D73D5">
              <w:rPr>
                <w:rFonts w:ascii="Angsana New" w:hAnsi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/>
                <w:sz w:val="28"/>
                <w:szCs w:val="28"/>
              </w:rPr>
              <w:t>977</w:t>
            </w:r>
          </w:p>
        </w:tc>
      </w:tr>
      <w:tr w:rsidR="00E81595" w:rsidRPr="00780BAB" w14:paraId="37580934" w14:textId="77777777" w:rsidTr="005823D6">
        <w:trPr>
          <w:trHeight w:val="64"/>
        </w:trPr>
        <w:tc>
          <w:tcPr>
            <w:tcW w:w="2894" w:type="pct"/>
            <w:shd w:val="clear" w:color="auto" w:fill="auto"/>
            <w:vAlign w:val="center"/>
          </w:tcPr>
          <w:p w14:paraId="6238766C" w14:textId="77777777" w:rsidR="00E81595" w:rsidRPr="00780BAB" w:rsidRDefault="00E81595" w:rsidP="00E81595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ind w:left="0" w:right="-185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กำไรต่อหุ้นขั้นพื้นฐาน (บาท/หุ้น)</w:t>
            </w:r>
          </w:p>
        </w:tc>
        <w:tc>
          <w:tcPr>
            <w:tcW w:w="951" w:type="pct"/>
            <w:shd w:val="clear" w:color="auto" w:fill="auto"/>
            <w:vAlign w:val="center"/>
          </w:tcPr>
          <w:p w14:paraId="2B23E7E6" w14:textId="43787F16" w:rsidR="00E81595" w:rsidRPr="00780BAB" w:rsidRDefault="005823D6" w:rsidP="00E81595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D255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204" w:type="pct"/>
          </w:tcPr>
          <w:p w14:paraId="1B843427" w14:textId="77777777" w:rsidR="00E81595" w:rsidRPr="00780BAB" w:rsidRDefault="00E81595" w:rsidP="00E81595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39D18E97" w14:textId="43FA7F98" w:rsidR="00E81595" w:rsidRPr="00780BAB" w:rsidRDefault="005823D6" w:rsidP="00E81595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hint="cs"/>
                <w:sz w:val="28"/>
                <w:szCs w:val="28"/>
              </w:rPr>
              <w:t>0</w:t>
            </w:r>
            <w:r w:rsidR="00E81595" w:rsidRPr="00D46C4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823D6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5823D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14:paraId="115C3A30" w14:textId="77777777" w:rsidR="00545DE8" w:rsidRPr="00780BAB" w:rsidRDefault="00545DE8" w:rsidP="0045423F">
      <w:pPr>
        <w:pStyle w:val="ListParagraph"/>
        <w:tabs>
          <w:tab w:val="left" w:pos="90"/>
          <w:tab w:val="left" w:pos="1440"/>
          <w:tab w:val="left" w:pos="1560"/>
        </w:tabs>
        <w:ind w:left="0" w:right="-185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bookmarkStart w:id="21" w:name="_Hlk65853503"/>
      <w:bookmarkEnd w:id="20"/>
    </w:p>
    <w:tbl>
      <w:tblPr>
        <w:tblW w:w="4648" w:type="pct"/>
        <w:tblInd w:w="534" w:type="dxa"/>
        <w:tblLook w:val="04A0" w:firstRow="1" w:lastRow="0" w:firstColumn="1" w:lastColumn="0" w:noHBand="0" w:noVBand="1"/>
      </w:tblPr>
      <w:tblGrid>
        <w:gridCol w:w="4982"/>
        <w:gridCol w:w="1629"/>
        <w:gridCol w:w="354"/>
        <w:gridCol w:w="1629"/>
      </w:tblGrid>
      <w:tr w:rsidR="00EF100B" w:rsidRPr="00780BAB" w14:paraId="5B524C0C" w14:textId="77777777" w:rsidTr="005823D6">
        <w:tc>
          <w:tcPr>
            <w:tcW w:w="2899" w:type="pct"/>
            <w:shd w:val="clear" w:color="auto" w:fill="auto"/>
            <w:vAlign w:val="center"/>
          </w:tcPr>
          <w:p w14:paraId="1A30EDB3" w14:textId="77777777" w:rsidR="0045229A" w:rsidRPr="00780BAB" w:rsidRDefault="0045229A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08" w:hanging="4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01" w:type="pct"/>
            <w:gridSpan w:val="3"/>
          </w:tcPr>
          <w:p w14:paraId="621BB096" w14:textId="77777777" w:rsidR="0045229A" w:rsidRPr="00780BAB" w:rsidRDefault="0045229A" w:rsidP="0045423F">
            <w:pPr>
              <w:pStyle w:val="ListParagraph"/>
              <w:ind w:left="-13" w:right="97" w:firstLine="3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EF100B" w:rsidRPr="00780BAB" w14:paraId="05EE3E26" w14:textId="77777777" w:rsidTr="005823D6">
        <w:tc>
          <w:tcPr>
            <w:tcW w:w="2899" w:type="pct"/>
            <w:shd w:val="clear" w:color="auto" w:fill="auto"/>
          </w:tcPr>
          <w:p w14:paraId="7F3C553A" w14:textId="77777777" w:rsidR="009D05AD" w:rsidRPr="00780BAB" w:rsidRDefault="009D05AD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1" w:type="pct"/>
            <w:gridSpan w:val="3"/>
            <w:shd w:val="clear" w:color="auto" w:fill="auto"/>
          </w:tcPr>
          <w:p w14:paraId="489E8F5A" w14:textId="66FE098E" w:rsidR="009D05AD" w:rsidRPr="00780BAB" w:rsidRDefault="009D05AD" w:rsidP="0045423F">
            <w:pPr>
              <w:pStyle w:val="ListParagraph"/>
              <w:tabs>
                <w:tab w:val="left" w:pos="90"/>
              </w:tabs>
              <w:ind w:left="360" w:right="-24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5823D6" w:rsidRPr="005823D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31</w:t>
            </w:r>
            <w:r w:rsidR="00D53AC7" w:rsidRPr="008B4A0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 xml:space="preserve"> </w:t>
            </w:r>
            <w:r w:rsidR="00D53AC7" w:rsidRPr="008B4A01">
              <w:rPr>
                <w:rFonts w:asciiTheme="majorBidi" w:hAnsiTheme="majorBidi"/>
                <w:b/>
                <w:bCs/>
                <w:sz w:val="28"/>
                <w:szCs w:val="28"/>
                <w:cs/>
                <w:lang w:eastAsia="th-TH"/>
              </w:rPr>
              <w:t>มีนาคม</w:t>
            </w:r>
          </w:p>
        </w:tc>
      </w:tr>
      <w:tr w:rsidR="008B4A01" w:rsidRPr="00780BAB" w14:paraId="205CEB0F" w14:textId="77777777" w:rsidTr="005823D6">
        <w:tc>
          <w:tcPr>
            <w:tcW w:w="2899" w:type="pct"/>
            <w:shd w:val="clear" w:color="auto" w:fill="auto"/>
          </w:tcPr>
          <w:p w14:paraId="1FD2F21A" w14:textId="77777777" w:rsidR="008B4A01" w:rsidRPr="00780BAB" w:rsidRDefault="008B4A01" w:rsidP="008B4A01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pct"/>
            <w:shd w:val="clear" w:color="auto" w:fill="auto"/>
          </w:tcPr>
          <w:p w14:paraId="7A9E8F0E" w14:textId="51124839" w:rsidR="001D2557" w:rsidRPr="00780BAB" w:rsidRDefault="005823D6" w:rsidP="001D2557">
            <w:pPr>
              <w:pStyle w:val="ListParagraph"/>
              <w:ind w:left="360" w:right="-114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</w:t>
            </w:r>
            <w:r w:rsidRPr="005823D6">
              <w:rPr>
                <w:rFonts w:asciiTheme="majorBidi" w:eastAsiaTheme="minorEastAsia" w:hAnsiTheme="majorBidi" w:cstheme="majorBidi" w:hint="eastAsia"/>
                <w:b/>
                <w:bCs/>
                <w:sz w:val="28"/>
                <w:szCs w:val="28"/>
                <w:lang w:eastAsia="ja-JP"/>
              </w:rPr>
              <w:t>8</w:t>
            </w:r>
          </w:p>
        </w:tc>
        <w:tc>
          <w:tcPr>
            <w:tcW w:w="206" w:type="pct"/>
          </w:tcPr>
          <w:p w14:paraId="2FE31475" w14:textId="77777777" w:rsidR="008B4A01" w:rsidRPr="00780BAB" w:rsidRDefault="008B4A01" w:rsidP="008B4A01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48" w:type="pct"/>
            <w:shd w:val="clear" w:color="auto" w:fill="auto"/>
          </w:tcPr>
          <w:p w14:paraId="35949676" w14:textId="5F4036CC" w:rsidR="008B4A01" w:rsidRPr="00780BAB" w:rsidRDefault="005823D6" w:rsidP="008B4A01">
            <w:pPr>
              <w:pStyle w:val="ListParagraph"/>
              <w:tabs>
                <w:tab w:val="left" w:pos="90"/>
              </w:tabs>
              <w:ind w:left="360" w:right="-114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2567</w:t>
            </w:r>
          </w:p>
        </w:tc>
      </w:tr>
      <w:tr w:rsidR="00155746" w:rsidRPr="00780BAB" w14:paraId="4D07A618" w14:textId="77777777" w:rsidTr="005823D6">
        <w:trPr>
          <w:trHeight w:val="64"/>
        </w:trPr>
        <w:tc>
          <w:tcPr>
            <w:tcW w:w="2899" w:type="pct"/>
            <w:shd w:val="clear" w:color="auto" w:fill="auto"/>
            <w:vAlign w:val="bottom"/>
          </w:tcPr>
          <w:p w14:paraId="27B26F26" w14:textId="77777777" w:rsidR="00155746" w:rsidRPr="00780BAB" w:rsidRDefault="00155746" w:rsidP="00155746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48" w:type="pct"/>
            <w:shd w:val="clear" w:color="auto" w:fill="auto"/>
            <w:vAlign w:val="bottom"/>
          </w:tcPr>
          <w:p w14:paraId="035ED056" w14:textId="51299F89" w:rsidR="00155746" w:rsidRPr="00780BAB" w:rsidRDefault="00155746" w:rsidP="00155746">
            <w:pPr>
              <w:pStyle w:val="ListParagraph"/>
              <w:tabs>
                <w:tab w:val="left" w:pos="90"/>
              </w:tabs>
              <w:ind w:left="360" w:right="219" w:hanging="4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6" w:type="pct"/>
          </w:tcPr>
          <w:p w14:paraId="676B2A50" w14:textId="77777777" w:rsidR="00155746" w:rsidRPr="00780BAB" w:rsidRDefault="00155746" w:rsidP="00155746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pct"/>
            <w:shd w:val="clear" w:color="auto" w:fill="auto"/>
            <w:vAlign w:val="bottom"/>
          </w:tcPr>
          <w:p w14:paraId="15432C50" w14:textId="0DC6BB7A" w:rsidR="00155746" w:rsidRPr="00780BAB" w:rsidRDefault="00155746" w:rsidP="00155746">
            <w:pPr>
              <w:pStyle w:val="ListParagraph"/>
              <w:tabs>
                <w:tab w:val="left" w:pos="90"/>
              </w:tabs>
              <w:ind w:left="360" w:right="138" w:hanging="4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2557" w:rsidRPr="00780BAB" w14:paraId="4D9D8ECF" w14:textId="77777777" w:rsidTr="005823D6">
        <w:trPr>
          <w:trHeight w:val="64"/>
        </w:trPr>
        <w:tc>
          <w:tcPr>
            <w:tcW w:w="2899" w:type="pct"/>
            <w:shd w:val="clear" w:color="auto" w:fill="auto"/>
            <w:vAlign w:val="bottom"/>
          </w:tcPr>
          <w:p w14:paraId="397BC6ED" w14:textId="77777777" w:rsidR="001D2557" w:rsidRPr="00780BAB" w:rsidRDefault="001D2557" w:rsidP="001D2557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ที่เป็นส่วนของผู้ถือหุ้นสามัญ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บาท)</w:t>
            </w:r>
          </w:p>
        </w:tc>
        <w:tc>
          <w:tcPr>
            <w:tcW w:w="94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8B54A0" w14:textId="3A9207EE" w:rsidR="001D2557" w:rsidRPr="00780BAB" w:rsidRDefault="005823D6" w:rsidP="001D2557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D2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167</w:t>
            </w:r>
            <w:r w:rsidR="001D2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011</w:t>
            </w:r>
          </w:p>
        </w:tc>
        <w:tc>
          <w:tcPr>
            <w:tcW w:w="206" w:type="pct"/>
          </w:tcPr>
          <w:p w14:paraId="683A78DB" w14:textId="77777777" w:rsidR="001D2557" w:rsidRPr="00780BAB" w:rsidRDefault="001D2557" w:rsidP="001D2557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3B57A1" w14:textId="053A7847" w:rsidR="001D2557" w:rsidRPr="00780BAB" w:rsidRDefault="005823D6" w:rsidP="001D2557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="Angsana New" w:hAnsi="Angsana New" w:hint="cs"/>
                <w:sz w:val="28"/>
                <w:szCs w:val="28"/>
              </w:rPr>
              <w:t>7</w:t>
            </w:r>
            <w:r w:rsidR="001D2557" w:rsidRPr="00D46C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hint="cs"/>
                <w:sz w:val="28"/>
                <w:szCs w:val="28"/>
              </w:rPr>
              <w:t>533</w:t>
            </w:r>
            <w:r w:rsidR="001D2557" w:rsidRPr="00D46C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hint="cs"/>
                <w:sz w:val="28"/>
                <w:szCs w:val="28"/>
              </w:rPr>
              <w:t>964</w:t>
            </w:r>
          </w:p>
        </w:tc>
      </w:tr>
      <w:tr w:rsidR="001D2557" w:rsidRPr="00780BAB" w14:paraId="1D81D2E5" w14:textId="77777777" w:rsidTr="005823D6">
        <w:trPr>
          <w:trHeight w:val="54"/>
        </w:trPr>
        <w:tc>
          <w:tcPr>
            <w:tcW w:w="2899" w:type="pct"/>
            <w:shd w:val="clear" w:color="auto" w:fill="auto"/>
            <w:vAlign w:val="center"/>
          </w:tcPr>
          <w:p w14:paraId="3EAFD2FC" w14:textId="43D45BDC" w:rsidR="001D2557" w:rsidRPr="00780BAB" w:rsidRDefault="001D2557" w:rsidP="001D2557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จำนวนหุ้นสามัญโดยวิธีถัวเฉลี่ย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ถ่วง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น้ำหนัก</w:t>
            </w:r>
            <w:r w:rsidRPr="00780B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 (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หุ้น</w:t>
            </w:r>
            <w:r w:rsidRPr="00780BA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48" w:type="pct"/>
            <w:shd w:val="clear" w:color="auto" w:fill="auto"/>
            <w:vAlign w:val="bottom"/>
          </w:tcPr>
          <w:p w14:paraId="7A3DF120" w14:textId="2C3CA725" w:rsidR="001D2557" w:rsidRPr="00780BAB" w:rsidRDefault="005823D6" w:rsidP="001D2557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1D2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1D2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206" w:type="pct"/>
          </w:tcPr>
          <w:p w14:paraId="355841D3" w14:textId="77777777" w:rsidR="001D2557" w:rsidRPr="00780BAB" w:rsidRDefault="001D2557" w:rsidP="001D2557">
            <w:pPr>
              <w:pStyle w:val="ListParagraph"/>
              <w:tabs>
                <w:tab w:val="left" w:pos="90"/>
              </w:tabs>
              <w:ind w:left="360" w:right="-315" w:hanging="4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pct"/>
            <w:shd w:val="clear" w:color="auto" w:fill="auto"/>
            <w:vAlign w:val="center"/>
          </w:tcPr>
          <w:p w14:paraId="15E21665" w14:textId="544599EE" w:rsidR="001D2557" w:rsidRPr="00780BAB" w:rsidRDefault="005823D6" w:rsidP="001D2557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/>
                <w:sz w:val="28"/>
                <w:szCs w:val="28"/>
              </w:rPr>
              <w:t>119</w:t>
            </w:r>
            <w:r w:rsidR="005D73D5" w:rsidRPr="005D73D5">
              <w:rPr>
                <w:rFonts w:ascii="Angsana New" w:hAnsi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/>
                <w:sz w:val="28"/>
                <w:szCs w:val="28"/>
              </w:rPr>
              <w:t>999</w:t>
            </w:r>
            <w:r w:rsidR="005D73D5" w:rsidRPr="005D73D5">
              <w:rPr>
                <w:rFonts w:ascii="Angsana New" w:hAnsi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/>
                <w:sz w:val="28"/>
                <w:szCs w:val="28"/>
              </w:rPr>
              <w:t>977</w:t>
            </w:r>
          </w:p>
        </w:tc>
      </w:tr>
      <w:tr w:rsidR="001D2557" w:rsidRPr="00780BAB" w14:paraId="57CC8368" w14:textId="77777777" w:rsidTr="005823D6">
        <w:trPr>
          <w:trHeight w:val="64"/>
        </w:trPr>
        <w:tc>
          <w:tcPr>
            <w:tcW w:w="2899" w:type="pct"/>
            <w:shd w:val="clear" w:color="auto" w:fill="auto"/>
            <w:vAlign w:val="center"/>
          </w:tcPr>
          <w:p w14:paraId="1884697F" w14:textId="77777777" w:rsidR="001D2557" w:rsidRPr="00780BAB" w:rsidRDefault="001D2557" w:rsidP="001D2557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hanging="324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กำไรต่อหุ้นขั้นพื้นฐาน (บาท/หุ้น)</w:t>
            </w:r>
          </w:p>
        </w:tc>
        <w:tc>
          <w:tcPr>
            <w:tcW w:w="948" w:type="pct"/>
            <w:shd w:val="clear" w:color="auto" w:fill="auto"/>
            <w:vAlign w:val="bottom"/>
          </w:tcPr>
          <w:p w14:paraId="2ACFD97F" w14:textId="562A7350" w:rsidR="001D2557" w:rsidRPr="00780BAB" w:rsidRDefault="005823D6" w:rsidP="001D2557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D255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206" w:type="pct"/>
          </w:tcPr>
          <w:p w14:paraId="02D7A4FF" w14:textId="77777777" w:rsidR="001D2557" w:rsidRPr="00780BAB" w:rsidRDefault="001D2557" w:rsidP="001D2557">
            <w:pPr>
              <w:pStyle w:val="ListParagraph"/>
              <w:tabs>
                <w:tab w:val="left" w:pos="90"/>
              </w:tabs>
              <w:ind w:left="360" w:right="-315" w:hanging="4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pct"/>
            <w:shd w:val="clear" w:color="auto" w:fill="auto"/>
            <w:vAlign w:val="center"/>
          </w:tcPr>
          <w:p w14:paraId="25E18588" w14:textId="70735EB9" w:rsidR="001D2557" w:rsidRPr="00780BAB" w:rsidRDefault="005823D6" w:rsidP="001D2557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hint="cs"/>
                <w:sz w:val="28"/>
                <w:szCs w:val="28"/>
              </w:rPr>
              <w:t>0</w:t>
            </w:r>
            <w:r w:rsidR="001D2557" w:rsidRPr="00D46C4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823D6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5823D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bookmarkEnd w:id="21"/>
    </w:tbl>
    <w:p w14:paraId="188C9474" w14:textId="77777777" w:rsidR="005811C9" w:rsidRPr="00780BAB" w:rsidRDefault="005811C9">
      <w:pPr>
        <w:rPr>
          <w:rFonts w:asciiTheme="majorBidi" w:hAnsiTheme="majorBidi" w:cstheme="majorBidi"/>
          <w:sz w:val="2"/>
          <w:szCs w:val="2"/>
        </w:rPr>
      </w:pPr>
    </w:p>
    <w:p w14:paraId="67E5934B" w14:textId="496B55E4" w:rsidR="005F3BAF" w:rsidRPr="00780BAB" w:rsidRDefault="005F3BAF" w:rsidP="007F0F68">
      <w:pPr>
        <w:numPr>
          <w:ilvl w:val="0"/>
          <w:numId w:val="1"/>
        </w:numPr>
        <w:spacing w:before="360"/>
        <w:ind w:left="547" w:right="65" w:hanging="547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t>รายการบัญชีกับบุคคลและกิจการที่เกี่ยวข้องกัน</w:t>
      </w:r>
    </w:p>
    <w:p w14:paraId="6D508B45" w14:textId="77777777" w:rsidR="00997C05" w:rsidRPr="00780BAB" w:rsidRDefault="003F65DE" w:rsidP="007F0F68">
      <w:pPr>
        <w:adjustRightInd w:val="0"/>
        <w:spacing w:after="120"/>
        <w:ind w:left="547" w:right="65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>กลุ่มบริษัท</w:t>
      </w:r>
      <w:r w:rsidR="005F3BAF" w:rsidRPr="00780BAB">
        <w:rPr>
          <w:rFonts w:asciiTheme="majorBidi" w:hAnsiTheme="majorBidi" w:cstheme="majorBidi"/>
          <w:cs/>
        </w:rPr>
        <w:t xml:space="preserve">มีรายการบางส่วนกับบุคคลและกิจการที่เกี่ยวข้องกัน ซึ่งเกี่ยวข้องกันโดยการเป็นกรรมการบริษัทหรือโดยการถือหุ้นหรือโดยการมีผู้ถือหุ้นหรือมีกรรมการบางส่วนร่วมกัน </w:t>
      </w:r>
    </w:p>
    <w:p w14:paraId="45FBCCE7" w14:textId="77777777" w:rsidR="00C0315D" w:rsidRPr="00780BAB" w:rsidRDefault="00C0315D" w:rsidP="007F0F68">
      <w:pPr>
        <w:adjustRightInd w:val="0"/>
        <w:spacing w:after="120"/>
        <w:ind w:left="547" w:right="65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67F0970D" w14:textId="008902C6" w:rsidR="00C0315D" w:rsidRPr="00780BAB" w:rsidRDefault="00C0315D" w:rsidP="007F0F68">
      <w:pPr>
        <w:ind w:left="540" w:right="65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spacing w:val="-4"/>
          <w:cs/>
        </w:rPr>
        <w:t xml:space="preserve">ความสัมพันธ์ที่มีกับบุคคลหรือกิจการที่เกี่ยวข้องกัน </w:t>
      </w:r>
      <w:r w:rsidR="0030681E" w:rsidRPr="00780BAB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5823D6" w:rsidRPr="005823D6">
        <w:rPr>
          <w:rFonts w:asciiTheme="majorBidi" w:hAnsiTheme="majorBidi" w:cstheme="majorBidi"/>
        </w:rPr>
        <w:t>31</w:t>
      </w:r>
      <w:r w:rsidR="00D53AC7" w:rsidRPr="00AE17C7">
        <w:rPr>
          <w:rFonts w:asciiTheme="majorBidi" w:hAnsiTheme="majorBidi" w:cstheme="majorBidi"/>
        </w:rPr>
        <w:t xml:space="preserve"> </w:t>
      </w:r>
      <w:r w:rsidR="00D53AC7" w:rsidRPr="00AE17C7">
        <w:rPr>
          <w:rFonts w:asciiTheme="majorBidi" w:hAnsiTheme="majorBidi" w:cs="Angsana New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</w:rPr>
        <w:t>2568</w:t>
      </w:r>
      <w:r w:rsidR="00D53AC7" w:rsidRPr="00AE17C7">
        <w:rPr>
          <w:rFonts w:asciiTheme="majorBidi" w:hAnsiTheme="majorBidi" w:cstheme="majorBidi"/>
        </w:rPr>
        <w:t xml:space="preserve"> </w:t>
      </w:r>
      <w:r w:rsidR="0030681E" w:rsidRPr="00780BAB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5823D6" w:rsidRPr="005823D6">
        <w:rPr>
          <w:rFonts w:asciiTheme="majorBidi" w:hAnsiTheme="majorBidi" w:cstheme="majorBidi"/>
          <w:spacing w:val="-4"/>
        </w:rPr>
        <w:t>31</w:t>
      </w:r>
      <w:r w:rsidR="0030681E" w:rsidRPr="00780BAB">
        <w:rPr>
          <w:rFonts w:asciiTheme="majorBidi" w:hAnsiTheme="majorBidi" w:cstheme="majorBidi"/>
          <w:spacing w:val="-4"/>
        </w:rPr>
        <w:t xml:space="preserve"> </w:t>
      </w:r>
      <w:r w:rsidR="0030681E" w:rsidRPr="00780BAB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5823D6" w:rsidRPr="005823D6">
        <w:rPr>
          <w:rFonts w:asciiTheme="majorBidi" w:hAnsiTheme="majorBidi" w:cstheme="majorBidi"/>
          <w:spacing w:val="-4"/>
        </w:rPr>
        <w:t>2567</w:t>
      </w:r>
      <w:r w:rsidR="0030681E" w:rsidRPr="00780BAB">
        <w:rPr>
          <w:rFonts w:asciiTheme="majorBidi" w:hAnsiTheme="majorBidi" w:cstheme="majorBidi"/>
        </w:rPr>
        <w:t xml:space="preserve"> </w:t>
      </w:r>
      <w:r w:rsidRPr="00780BAB">
        <w:rPr>
          <w:rFonts w:asciiTheme="majorBidi" w:hAnsiTheme="majorBidi" w:cstheme="majorBidi"/>
          <w:cs/>
        </w:rPr>
        <w:t>มีดังนี้</w:t>
      </w:r>
    </w:p>
    <w:tbl>
      <w:tblPr>
        <w:tblW w:w="9238" w:type="dxa"/>
        <w:tblInd w:w="392" w:type="dxa"/>
        <w:tblLook w:val="04A0" w:firstRow="1" w:lastRow="0" w:firstColumn="1" w:lastColumn="0" w:noHBand="0" w:noVBand="1"/>
      </w:tblPr>
      <w:tblGrid>
        <w:gridCol w:w="4704"/>
        <w:gridCol w:w="283"/>
        <w:gridCol w:w="4251"/>
      </w:tblGrid>
      <w:tr w:rsidR="00EF100B" w:rsidRPr="00780BAB" w14:paraId="74150250" w14:textId="77777777" w:rsidTr="00BC1BC0">
        <w:trPr>
          <w:cantSplit/>
        </w:trPr>
        <w:tc>
          <w:tcPr>
            <w:tcW w:w="4704" w:type="dxa"/>
            <w:vAlign w:val="center"/>
          </w:tcPr>
          <w:p w14:paraId="13DFC576" w14:textId="77777777" w:rsidR="00BA1D8B" w:rsidRPr="00780BAB" w:rsidRDefault="00BA1D8B" w:rsidP="00511D13">
            <w:pPr>
              <w:spacing w:line="360" w:lineRule="exact"/>
              <w:ind w:right="-5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283" w:type="dxa"/>
          </w:tcPr>
          <w:p w14:paraId="0AA6FD63" w14:textId="77777777" w:rsidR="00BA1D8B" w:rsidRPr="00780BAB" w:rsidRDefault="00BA1D8B" w:rsidP="00511D13">
            <w:pPr>
              <w:spacing w:line="360" w:lineRule="exact"/>
              <w:ind w:right="-5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1" w:type="dxa"/>
            <w:vAlign w:val="center"/>
          </w:tcPr>
          <w:p w14:paraId="43537750" w14:textId="77777777" w:rsidR="00BA1D8B" w:rsidRPr="00780BAB" w:rsidRDefault="00BA1D8B" w:rsidP="00511D1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EF100B" w:rsidRPr="00780BAB" w14:paraId="31F9B452" w14:textId="77777777" w:rsidTr="00BC1BC0">
        <w:trPr>
          <w:cantSplit/>
        </w:trPr>
        <w:tc>
          <w:tcPr>
            <w:tcW w:w="4704" w:type="dxa"/>
          </w:tcPr>
          <w:p w14:paraId="6506B77D" w14:textId="69820F38" w:rsidR="00BA1D8B" w:rsidRPr="00780BAB" w:rsidRDefault="005823D6" w:rsidP="00511D13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A1D8B"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BA1D8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4DBA1D23" w14:textId="77777777" w:rsidR="00BA1D8B" w:rsidRPr="00780BAB" w:rsidRDefault="00BA1D8B" w:rsidP="00511D13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77FCA2AD" w14:textId="40968120" w:rsidR="00BA1D8B" w:rsidRPr="00780BAB" w:rsidRDefault="00BA1D8B" w:rsidP="00511D1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5823D6" w:rsidRPr="005823D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EF100B" w:rsidRPr="00780BAB" w14:paraId="16B00945" w14:textId="77777777" w:rsidTr="00BC1BC0">
        <w:trPr>
          <w:cantSplit/>
        </w:trPr>
        <w:tc>
          <w:tcPr>
            <w:tcW w:w="4704" w:type="dxa"/>
          </w:tcPr>
          <w:p w14:paraId="53876FCD" w14:textId="0B514FAF" w:rsidR="00BA1D8B" w:rsidRPr="00780BAB" w:rsidRDefault="005823D6" w:rsidP="00511D13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A1D8B"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BA1D8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14:paraId="0DD8E64A" w14:textId="77777777" w:rsidR="00BA1D8B" w:rsidRPr="00780BAB" w:rsidRDefault="00BA1D8B" w:rsidP="00511D13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1" w:type="dxa"/>
          </w:tcPr>
          <w:p w14:paraId="55075E0D" w14:textId="77777777" w:rsidR="00BA1D8B" w:rsidRPr="00780BAB" w:rsidRDefault="00BA1D8B" w:rsidP="00511D1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100B" w:rsidRPr="00780BAB" w14:paraId="62F02F10" w14:textId="77777777" w:rsidTr="00BC1BC0">
        <w:trPr>
          <w:cantSplit/>
        </w:trPr>
        <w:tc>
          <w:tcPr>
            <w:tcW w:w="4704" w:type="dxa"/>
          </w:tcPr>
          <w:p w14:paraId="7A6048CC" w14:textId="1CBB6B2E" w:rsidR="00BA1D8B" w:rsidRPr="00780BAB" w:rsidRDefault="005823D6" w:rsidP="00511D13">
            <w:pPr>
              <w:spacing w:line="360" w:lineRule="exact"/>
              <w:ind w:right="-536" w:firstLine="1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04786" w:rsidRPr="00780BA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04786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</w:t>
            </w:r>
            <w:r w:rsidR="00BA1D8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ฮิวแมนิก้า จำกัด (มหาชน)</w:t>
            </w:r>
          </w:p>
        </w:tc>
        <w:tc>
          <w:tcPr>
            <w:tcW w:w="283" w:type="dxa"/>
          </w:tcPr>
          <w:p w14:paraId="5AD5A4CE" w14:textId="77777777" w:rsidR="00BA1D8B" w:rsidRPr="00780BAB" w:rsidRDefault="00BA1D8B" w:rsidP="00511D13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512065DA" w14:textId="77777777" w:rsidR="00BA1D8B" w:rsidRPr="00780BAB" w:rsidRDefault="00BA1D8B" w:rsidP="00511D1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EF100B" w:rsidRPr="00780BAB" w14:paraId="415FCDBB" w14:textId="77777777" w:rsidTr="00BC1BC0">
        <w:trPr>
          <w:cantSplit/>
        </w:trPr>
        <w:tc>
          <w:tcPr>
            <w:tcW w:w="4704" w:type="dxa"/>
          </w:tcPr>
          <w:p w14:paraId="334A74F8" w14:textId="393F8A82" w:rsidR="00BA1D8B" w:rsidRPr="00780BAB" w:rsidRDefault="005823D6" w:rsidP="00511D13">
            <w:pPr>
              <w:spacing w:line="360" w:lineRule="exact"/>
              <w:ind w:right="-386" w:firstLine="17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04786" w:rsidRPr="00780BA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04786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</w:t>
            </w:r>
            <w:r w:rsidR="00BA1D8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ไทเกอร์ซอฟท์ (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1998</w:t>
            </w:r>
            <w:r w:rsidR="00BA1D8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) จำกัด</w:t>
            </w:r>
          </w:p>
        </w:tc>
        <w:tc>
          <w:tcPr>
            <w:tcW w:w="283" w:type="dxa"/>
          </w:tcPr>
          <w:p w14:paraId="4A76271C" w14:textId="77777777" w:rsidR="00BA1D8B" w:rsidRPr="00780BAB" w:rsidRDefault="00BA1D8B" w:rsidP="00511D13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31C72EEB" w14:textId="77777777" w:rsidR="00BA1D8B" w:rsidRPr="00780BAB" w:rsidRDefault="00BA1D8B" w:rsidP="00511D1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ฮิวแมนิก้า จำกัด (มหาชน) เป็นผู้ถือหุ้นรายใหญ่</w:t>
            </w:r>
          </w:p>
        </w:tc>
      </w:tr>
      <w:tr w:rsidR="00EF100B" w:rsidRPr="00780BAB" w14:paraId="5B15DCE3" w14:textId="77777777" w:rsidTr="00BC1BC0">
        <w:trPr>
          <w:cantSplit/>
        </w:trPr>
        <w:tc>
          <w:tcPr>
            <w:tcW w:w="4704" w:type="dxa"/>
          </w:tcPr>
          <w:p w14:paraId="1364490A" w14:textId="1FC07A97" w:rsidR="00D46C4B" w:rsidRPr="00780BAB" w:rsidRDefault="005823D6" w:rsidP="00D46C4B">
            <w:pPr>
              <w:spacing w:line="360" w:lineRule="exact"/>
              <w:ind w:right="-386" w:firstLine="1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04786" w:rsidRPr="00780BA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04786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</w:t>
            </w:r>
            <w:r w:rsidR="00D46C4B"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46C4B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โปรเฟสชั่นแนล เอ้าท์ซอสซิ่ง โซลูชั่นส์ จำกัด</w:t>
            </w:r>
          </w:p>
        </w:tc>
        <w:tc>
          <w:tcPr>
            <w:tcW w:w="283" w:type="dxa"/>
          </w:tcPr>
          <w:p w14:paraId="0952D0C3" w14:textId="77777777" w:rsidR="00D46C4B" w:rsidRPr="00780BAB" w:rsidRDefault="00D46C4B" w:rsidP="00D46C4B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491F914C" w14:textId="77777777" w:rsidR="00D46C4B" w:rsidRPr="00780BAB" w:rsidRDefault="00D46C4B" w:rsidP="00D46C4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ฮิวแมนิก้า จำกัด (มหาชน) เป็นผู้ถือหุ้นรายใหญ่</w:t>
            </w:r>
          </w:p>
        </w:tc>
      </w:tr>
      <w:tr w:rsidR="00EF100B" w:rsidRPr="00780BAB" w14:paraId="6EB4B5CB" w14:textId="77777777" w:rsidTr="00BC1BC0">
        <w:trPr>
          <w:cantSplit/>
        </w:trPr>
        <w:tc>
          <w:tcPr>
            <w:tcW w:w="4704" w:type="dxa"/>
          </w:tcPr>
          <w:p w14:paraId="70C7C6DB" w14:textId="16D08D98" w:rsidR="008D1E3F" w:rsidRPr="00780BAB" w:rsidRDefault="005823D6" w:rsidP="00D46C4B">
            <w:pPr>
              <w:spacing w:line="360" w:lineRule="exact"/>
              <w:ind w:right="-386" w:firstLine="17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D1E3F" w:rsidRPr="00780BA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D1E3F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</w:t>
            </w:r>
            <w:r w:rsidR="008D1E3F"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D1E3F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มีไซส์ จำกัด</w:t>
            </w:r>
          </w:p>
        </w:tc>
        <w:tc>
          <w:tcPr>
            <w:tcW w:w="283" w:type="dxa"/>
          </w:tcPr>
          <w:p w14:paraId="3B24A9F5" w14:textId="77777777" w:rsidR="008D1E3F" w:rsidRPr="00780BAB" w:rsidRDefault="008D1E3F" w:rsidP="00D46C4B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0898F326" w14:textId="32B97784" w:rsidR="008D1E3F" w:rsidRPr="00780BAB" w:rsidRDefault="008D1E3F" w:rsidP="008D1E3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EF100B" w:rsidRPr="00780BAB" w14:paraId="58372F3B" w14:textId="77777777" w:rsidTr="00BC1BC0">
        <w:trPr>
          <w:cantSplit/>
        </w:trPr>
        <w:tc>
          <w:tcPr>
            <w:tcW w:w="4704" w:type="dxa"/>
          </w:tcPr>
          <w:p w14:paraId="25AF2768" w14:textId="458D060C" w:rsidR="008D1E3F" w:rsidRPr="00780BAB" w:rsidRDefault="005823D6" w:rsidP="008D1E3F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D1E3F"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. บุคคลที่เกี่ยวข้องกัน</w:t>
            </w:r>
          </w:p>
        </w:tc>
        <w:tc>
          <w:tcPr>
            <w:tcW w:w="283" w:type="dxa"/>
          </w:tcPr>
          <w:p w14:paraId="4B878198" w14:textId="77777777" w:rsidR="008D1E3F" w:rsidRPr="00780BAB" w:rsidRDefault="008D1E3F" w:rsidP="00D46C4B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288382A1" w14:textId="1B7D64B3" w:rsidR="008D1E3F" w:rsidRPr="00780BAB" w:rsidRDefault="008D1E3F" w:rsidP="00D46C4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 ผู้ถือหุ้น และกรรมการบริษัท</w:t>
            </w:r>
          </w:p>
        </w:tc>
      </w:tr>
    </w:tbl>
    <w:p w14:paraId="345E715D" w14:textId="77777777" w:rsidR="00146874" w:rsidRPr="00780BAB" w:rsidRDefault="00B17357" w:rsidP="00D53C91">
      <w:pPr>
        <w:ind w:left="547"/>
        <w:rPr>
          <w:rFonts w:asciiTheme="majorBidi" w:hAnsiTheme="majorBidi" w:cstheme="majorBidi"/>
          <w:cs/>
        </w:rPr>
      </w:pPr>
      <w:r w:rsidRPr="00780BAB">
        <w:rPr>
          <w:rFonts w:asciiTheme="majorBidi" w:hAnsiTheme="majorBidi" w:cstheme="majorBidi"/>
          <w:cs/>
        </w:rPr>
        <w:br w:type="page"/>
      </w:r>
      <w:r w:rsidR="00CE7590" w:rsidRPr="00780BAB">
        <w:rPr>
          <w:rFonts w:asciiTheme="majorBidi" w:hAnsiTheme="majorBidi" w:cstheme="majorBidi"/>
          <w:cs/>
        </w:rPr>
        <w:lastRenderedPageBreak/>
        <w:t>รายการระหว่างบุคคลและกิจการที่เกี่ยวข้องกันที่สำคัญ</w:t>
      </w:r>
      <w:r w:rsidR="00DF49F8" w:rsidRPr="00780BAB">
        <w:rPr>
          <w:rFonts w:asciiTheme="majorBidi" w:hAnsiTheme="majorBidi" w:cstheme="majorBidi"/>
          <w:cs/>
        </w:rPr>
        <w:t xml:space="preserve"> </w:t>
      </w:r>
      <w:r w:rsidR="00CE7590" w:rsidRPr="00780BAB">
        <w:rPr>
          <w:rFonts w:asciiTheme="majorBidi" w:hAnsiTheme="majorBidi" w:cstheme="majorBidi"/>
          <w:cs/>
        </w:rPr>
        <w:t>มีดังนี้</w:t>
      </w:r>
    </w:p>
    <w:tbl>
      <w:tblPr>
        <w:tblpPr w:leftFromText="180" w:rightFromText="180" w:vertAnchor="text" w:tblpY="22"/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3"/>
        <w:gridCol w:w="777"/>
        <w:gridCol w:w="1167"/>
        <w:gridCol w:w="205"/>
        <w:gridCol w:w="1169"/>
        <w:gridCol w:w="205"/>
        <w:gridCol w:w="1167"/>
        <w:gridCol w:w="203"/>
        <w:gridCol w:w="1169"/>
      </w:tblGrid>
      <w:tr w:rsidR="00EF100B" w:rsidRPr="00780BAB" w14:paraId="55FEFE52" w14:textId="77777777" w:rsidTr="00C713CD">
        <w:trPr>
          <w:cantSplit/>
        </w:trPr>
        <w:tc>
          <w:tcPr>
            <w:tcW w:w="1721" w:type="pct"/>
          </w:tcPr>
          <w:p w14:paraId="262FD8E0" w14:textId="77777777" w:rsidR="00D53C91" w:rsidRPr="00780BAB" w:rsidRDefault="00D53C91" w:rsidP="00A25E8F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149FC5EC" w14:textId="77777777" w:rsidR="00D53C91" w:rsidRPr="00780BAB" w:rsidRDefault="00D53C91" w:rsidP="00A25E8F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8" w:right="-14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4" w:type="pct"/>
            <w:gridSpan w:val="3"/>
          </w:tcPr>
          <w:p w14:paraId="50789938" w14:textId="77777777" w:rsidR="00D53C91" w:rsidRPr="00780BAB" w:rsidRDefault="00D53C91" w:rsidP="00A25E8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" w:type="pct"/>
          </w:tcPr>
          <w:p w14:paraId="3D9AD2CF" w14:textId="77777777" w:rsidR="00D53C91" w:rsidRPr="00780BAB" w:rsidRDefault="00D53C91" w:rsidP="00A25E8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3" w:type="pct"/>
            <w:gridSpan w:val="3"/>
          </w:tcPr>
          <w:p w14:paraId="77962464" w14:textId="77777777" w:rsidR="00D53C91" w:rsidRPr="00780BAB" w:rsidRDefault="00D53C91" w:rsidP="00D53C91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EF100B" w:rsidRPr="00780BAB" w14:paraId="5F6629E2" w14:textId="77777777" w:rsidTr="00C713CD">
        <w:trPr>
          <w:cantSplit/>
        </w:trPr>
        <w:tc>
          <w:tcPr>
            <w:tcW w:w="1721" w:type="pct"/>
            <w:vMerge w:val="restart"/>
          </w:tcPr>
          <w:p w14:paraId="326F8281" w14:textId="411BC295" w:rsidR="0081028B" w:rsidRPr="00780BAB" w:rsidRDefault="0081028B" w:rsidP="00A25E8F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รายการในงบฐานะการเงิน</w:t>
            </w:r>
          </w:p>
        </w:tc>
        <w:tc>
          <w:tcPr>
            <w:tcW w:w="420" w:type="pct"/>
            <w:vMerge w:val="restart"/>
          </w:tcPr>
          <w:p w14:paraId="7AEE6C38" w14:textId="77777777" w:rsidR="0081028B" w:rsidRPr="00780BAB" w:rsidRDefault="00715CA2" w:rsidP="001A33A5">
            <w:pPr>
              <w:tabs>
                <w:tab w:val="left" w:pos="1440"/>
                <w:tab w:val="right" w:pos="9180"/>
              </w:tabs>
              <w:spacing w:line="320" w:lineRule="exact"/>
              <w:ind w:left="-30" w:right="-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74" w:type="pct"/>
            <w:gridSpan w:val="3"/>
          </w:tcPr>
          <w:p w14:paraId="27BAACFC" w14:textId="77777777" w:rsidR="0081028B" w:rsidRPr="00780BAB" w:rsidRDefault="0081028B" w:rsidP="00A25E8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1" w:type="pct"/>
          </w:tcPr>
          <w:p w14:paraId="3F8B1723" w14:textId="77777777" w:rsidR="0081028B" w:rsidRPr="00780BAB" w:rsidRDefault="0081028B" w:rsidP="00A25E8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3" w:type="pct"/>
            <w:gridSpan w:val="3"/>
          </w:tcPr>
          <w:p w14:paraId="56038084" w14:textId="77777777" w:rsidR="0081028B" w:rsidRPr="00780BAB" w:rsidRDefault="0081028B" w:rsidP="00A25E8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3AC7" w:rsidRPr="00780BAB" w14:paraId="7775C758" w14:textId="77777777" w:rsidTr="00C713CD">
        <w:trPr>
          <w:cantSplit/>
        </w:trPr>
        <w:tc>
          <w:tcPr>
            <w:tcW w:w="1721" w:type="pct"/>
            <w:vMerge/>
          </w:tcPr>
          <w:p w14:paraId="6D61AC73" w14:textId="77777777" w:rsidR="00D53AC7" w:rsidRPr="00780BAB" w:rsidRDefault="00D53AC7" w:rsidP="00D53AC7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vMerge/>
          </w:tcPr>
          <w:p w14:paraId="5721A073" w14:textId="77777777" w:rsidR="00D53AC7" w:rsidRPr="00780BAB" w:rsidRDefault="00D53AC7" w:rsidP="00D53AC7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8" w:right="-14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0D0C4E27" w14:textId="4CCF6F7B" w:rsidR="00D53AC7" w:rsidRPr="00780BAB" w:rsidRDefault="005823D6" w:rsidP="00D53AC7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3AC7" w:rsidRPr="00D53A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3AC7" w:rsidRPr="00D53AC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1" w:type="pct"/>
          </w:tcPr>
          <w:p w14:paraId="2C1EF5BA" w14:textId="77777777" w:rsidR="00D53AC7" w:rsidRPr="00780BAB" w:rsidRDefault="00D53AC7" w:rsidP="00D53AC7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3AC5A5F4" w14:textId="6A32D76A" w:rsidR="00D53AC7" w:rsidRPr="00780BAB" w:rsidRDefault="005823D6" w:rsidP="00D53AC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3AC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3AC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B7C631F" w14:textId="03A49F1B" w:rsidR="00D53AC7" w:rsidRPr="00D53AC7" w:rsidRDefault="005823D6" w:rsidP="00D53AC7">
            <w:pPr>
              <w:ind w:left="-9" w:right="-2" w:firstLine="9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5823D6"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ja-JP"/>
              </w:rPr>
              <w:t>7</w:t>
            </w:r>
          </w:p>
        </w:tc>
        <w:tc>
          <w:tcPr>
            <w:tcW w:w="111" w:type="pct"/>
          </w:tcPr>
          <w:p w14:paraId="7DF38229" w14:textId="77777777" w:rsidR="00D53AC7" w:rsidRPr="00780BAB" w:rsidRDefault="00D53AC7" w:rsidP="00D53AC7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71DC11C2" w14:textId="5F3E7281" w:rsidR="00D53AC7" w:rsidRPr="00780BAB" w:rsidRDefault="005823D6" w:rsidP="00D53AC7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3AC7" w:rsidRPr="00D53A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3AC7" w:rsidRPr="00D53AC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0" w:type="pct"/>
          </w:tcPr>
          <w:p w14:paraId="22A22AA1" w14:textId="77777777" w:rsidR="00D53AC7" w:rsidRPr="00780BAB" w:rsidRDefault="00D53AC7" w:rsidP="00D53AC7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0D378354" w14:textId="3DFCFEE7" w:rsidR="00D53AC7" w:rsidRPr="00780BAB" w:rsidRDefault="005823D6" w:rsidP="00D53AC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3AC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3AC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1391F62" w14:textId="75DFBD05" w:rsidR="00D53AC7" w:rsidRPr="00780BAB" w:rsidRDefault="005823D6" w:rsidP="00D53AC7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5823D6"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ja-JP"/>
              </w:rPr>
              <w:t>7</w:t>
            </w:r>
          </w:p>
        </w:tc>
      </w:tr>
      <w:tr w:rsidR="00EF100B" w:rsidRPr="00780BAB" w14:paraId="6946FC19" w14:textId="77777777" w:rsidTr="00723F2C">
        <w:trPr>
          <w:cantSplit/>
        </w:trPr>
        <w:tc>
          <w:tcPr>
            <w:tcW w:w="1721" w:type="pct"/>
            <w:vAlign w:val="center"/>
          </w:tcPr>
          <w:p w14:paraId="7C6D6583" w14:textId="77777777" w:rsidR="0081028B" w:rsidRPr="00780BAB" w:rsidRDefault="0081028B" w:rsidP="00A25E8F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420" w:type="pct"/>
          </w:tcPr>
          <w:p w14:paraId="0BDC5E2F" w14:textId="77777777" w:rsidR="0081028B" w:rsidRPr="00780BAB" w:rsidRDefault="0081028B" w:rsidP="00A25E8F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015F3D6" w14:textId="77777777" w:rsidR="0081028B" w:rsidRPr="00780BAB" w:rsidRDefault="0081028B" w:rsidP="00A25E8F">
            <w:pPr>
              <w:tabs>
                <w:tab w:val="decimal" w:pos="945"/>
              </w:tabs>
              <w:spacing w:line="320" w:lineRule="exact"/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05382C84" w14:textId="77777777" w:rsidR="0081028B" w:rsidRPr="00780BAB" w:rsidRDefault="0081028B" w:rsidP="00A25E8F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57107A46" w14:textId="77777777" w:rsidR="0081028B" w:rsidRPr="00780BAB" w:rsidRDefault="0081028B" w:rsidP="00A25E8F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2E2FC3B8" w14:textId="77777777" w:rsidR="0081028B" w:rsidRPr="00780BAB" w:rsidRDefault="0081028B" w:rsidP="00A25E8F">
            <w:pPr>
              <w:spacing w:line="320" w:lineRule="exact"/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79744015" w14:textId="77777777" w:rsidR="0081028B" w:rsidRPr="00780BAB" w:rsidRDefault="0081028B" w:rsidP="00A25E8F">
            <w:pPr>
              <w:spacing w:line="320" w:lineRule="exact"/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7BCB6873" w14:textId="77777777" w:rsidR="0081028B" w:rsidRPr="00780BAB" w:rsidRDefault="0081028B" w:rsidP="00A25E8F">
            <w:pPr>
              <w:spacing w:line="320" w:lineRule="exact"/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457309AD" w14:textId="77777777" w:rsidR="0081028B" w:rsidRPr="00780BAB" w:rsidRDefault="0081028B" w:rsidP="00A25E8F">
            <w:pPr>
              <w:spacing w:line="320" w:lineRule="exact"/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B43" w:rsidRPr="00780BAB" w14:paraId="0E57571A" w14:textId="77777777" w:rsidTr="00473C17">
        <w:trPr>
          <w:cantSplit/>
        </w:trPr>
        <w:tc>
          <w:tcPr>
            <w:tcW w:w="1721" w:type="pct"/>
            <w:vAlign w:val="center"/>
          </w:tcPr>
          <w:p w14:paraId="63424B82" w14:textId="35F523ED" w:rsidR="00B07B43" w:rsidRPr="00780BAB" w:rsidRDefault="00B07B43" w:rsidP="00B07B4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420" w:type="pct"/>
          </w:tcPr>
          <w:p w14:paraId="0157A0CF" w14:textId="19DB19B1" w:rsidR="00B07B43" w:rsidRPr="00780BAB" w:rsidRDefault="005823D6" w:rsidP="00B07B43">
            <w:pPr>
              <w:tabs>
                <w:tab w:val="decimal" w:pos="420"/>
              </w:tabs>
              <w:spacing w:line="320" w:lineRule="exact"/>
              <w:ind w:left="-108" w:right="90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31" w:type="pct"/>
          </w:tcPr>
          <w:p w14:paraId="19C0CBDD" w14:textId="38CE657B" w:rsidR="00B07B43" w:rsidRPr="00780BAB" w:rsidRDefault="006E6CF4" w:rsidP="00B07B43">
            <w:pPr>
              <w:tabs>
                <w:tab w:val="decimal" w:pos="180"/>
              </w:tabs>
              <w:spacing w:line="320" w:lineRule="exact"/>
              <w:ind w:left="-70" w:right="68" w:hanging="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1459ACA3" w14:textId="77777777" w:rsidR="00B07B43" w:rsidRPr="00780BAB" w:rsidRDefault="00B07B43" w:rsidP="00B07B43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4F40B5E7" w14:textId="5566EA44" w:rsidR="00B07B43" w:rsidRPr="00780BAB" w:rsidRDefault="00B07B43" w:rsidP="00B07B43">
            <w:pPr>
              <w:tabs>
                <w:tab w:val="decimal" w:pos="615"/>
              </w:tabs>
              <w:spacing w:line="320" w:lineRule="exact"/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008F4875" w14:textId="77777777" w:rsidR="00B07B43" w:rsidRPr="00780BAB" w:rsidRDefault="00B07B43" w:rsidP="00B07B43">
            <w:pPr>
              <w:spacing w:line="320" w:lineRule="exact"/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13DB7118" w14:textId="107D0387" w:rsidR="00B07B43" w:rsidRPr="00780BAB" w:rsidRDefault="005823D6" w:rsidP="00B07B43">
            <w:pPr>
              <w:tabs>
                <w:tab w:val="decimal" w:pos="1031"/>
              </w:tabs>
              <w:spacing w:line="320" w:lineRule="exact"/>
              <w:ind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1D2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110" w:type="pct"/>
          </w:tcPr>
          <w:p w14:paraId="648E6F39" w14:textId="77777777" w:rsidR="00B07B43" w:rsidRPr="00780BAB" w:rsidRDefault="00B07B43" w:rsidP="00B07B43">
            <w:pPr>
              <w:tabs>
                <w:tab w:val="decimal" w:pos="1031"/>
              </w:tabs>
              <w:spacing w:line="320" w:lineRule="exact"/>
              <w:ind w:left="-108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474DCA51" w14:textId="70D36C9D" w:rsidR="00B07B43" w:rsidRPr="00780BAB" w:rsidRDefault="005823D6" w:rsidP="00B07B43">
            <w:pPr>
              <w:tabs>
                <w:tab w:val="decimal" w:pos="1031"/>
              </w:tabs>
              <w:spacing w:line="320" w:lineRule="exact"/>
              <w:ind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color w:val="000000"/>
                <w:sz w:val="28"/>
                <w:szCs w:val="28"/>
              </w:rPr>
              <w:t>69</w:t>
            </w:r>
            <w:r w:rsidR="00B07B43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color w:val="000000"/>
                <w:sz w:val="28"/>
                <w:szCs w:val="28"/>
              </w:rPr>
              <w:t>497</w:t>
            </w:r>
          </w:p>
        </w:tc>
      </w:tr>
      <w:tr w:rsidR="00B07B43" w:rsidRPr="00780BAB" w14:paraId="296A040F" w14:textId="77777777" w:rsidTr="00473C17">
        <w:trPr>
          <w:cantSplit/>
        </w:trPr>
        <w:tc>
          <w:tcPr>
            <w:tcW w:w="1721" w:type="pct"/>
            <w:vAlign w:val="center"/>
          </w:tcPr>
          <w:p w14:paraId="47B53379" w14:textId="77777777" w:rsidR="00B07B43" w:rsidRPr="00780BAB" w:rsidRDefault="00B07B43" w:rsidP="00B07B4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420" w:type="pct"/>
          </w:tcPr>
          <w:p w14:paraId="0D847730" w14:textId="77777777" w:rsidR="00B07B43" w:rsidRPr="00780BAB" w:rsidRDefault="00B07B43" w:rsidP="00B07B43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DDD11D4" w14:textId="77777777" w:rsidR="00B07B43" w:rsidRPr="00780BAB" w:rsidRDefault="00B07B43" w:rsidP="00B07B43">
            <w:pPr>
              <w:tabs>
                <w:tab w:val="decimal" w:pos="945"/>
              </w:tabs>
              <w:spacing w:line="320" w:lineRule="exact"/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1501BDFF" w14:textId="77777777" w:rsidR="00B07B43" w:rsidRPr="00780BAB" w:rsidRDefault="00B07B43" w:rsidP="00B07B43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7EE29A27" w14:textId="77777777" w:rsidR="00B07B43" w:rsidRPr="00780BAB" w:rsidRDefault="00B07B43" w:rsidP="00B07B43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5640C50D" w14:textId="77777777" w:rsidR="00B07B43" w:rsidRPr="00780BAB" w:rsidRDefault="00B07B43" w:rsidP="00B07B43">
            <w:pPr>
              <w:spacing w:line="320" w:lineRule="exact"/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0DD4595E" w14:textId="77777777" w:rsidR="00B07B43" w:rsidRPr="00780BAB" w:rsidRDefault="00B07B43" w:rsidP="00B07B43">
            <w:pPr>
              <w:spacing w:line="320" w:lineRule="exact"/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2675363A" w14:textId="77777777" w:rsidR="00B07B43" w:rsidRPr="00780BAB" w:rsidRDefault="00B07B43" w:rsidP="00B07B43">
            <w:pPr>
              <w:spacing w:line="320" w:lineRule="exact"/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79AE290E" w14:textId="77777777" w:rsidR="00B07B43" w:rsidRPr="00780BAB" w:rsidRDefault="00B07B43" w:rsidP="00B07B43">
            <w:pPr>
              <w:spacing w:line="320" w:lineRule="exact"/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07B43" w:rsidRPr="00780BAB" w14:paraId="1D0139EC" w14:textId="77777777" w:rsidTr="007B3497">
        <w:trPr>
          <w:cantSplit/>
        </w:trPr>
        <w:tc>
          <w:tcPr>
            <w:tcW w:w="1721" w:type="pct"/>
            <w:vAlign w:val="center"/>
          </w:tcPr>
          <w:p w14:paraId="632A8498" w14:textId="18701683" w:rsidR="00B07B43" w:rsidRPr="00780BAB" w:rsidRDefault="00B07B43" w:rsidP="00B07B4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420" w:type="pct"/>
          </w:tcPr>
          <w:p w14:paraId="712DB08E" w14:textId="6D72569C" w:rsidR="00B07B43" w:rsidRPr="00780BAB" w:rsidRDefault="005823D6" w:rsidP="00B07B43">
            <w:pPr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31" w:type="pct"/>
          </w:tcPr>
          <w:p w14:paraId="00DB22AA" w14:textId="611804E9" w:rsidR="00B07B43" w:rsidRPr="00780BAB" w:rsidRDefault="006E6CF4" w:rsidP="006E6CF4">
            <w:pPr>
              <w:spacing w:line="320" w:lineRule="exact"/>
              <w:ind w:left="-288" w:right="5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71CD7699" w14:textId="77777777" w:rsidR="00B07B43" w:rsidRPr="00780BAB" w:rsidRDefault="00B07B43" w:rsidP="00B07B43">
            <w:pPr>
              <w:tabs>
                <w:tab w:val="decimal" w:pos="617"/>
              </w:tabs>
              <w:spacing w:line="320" w:lineRule="exact"/>
              <w:ind w:left="-115" w:right="57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724BB72D" w14:textId="67E1399D" w:rsidR="00B07B43" w:rsidRPr="00780BAB" w:rsidRDefault="005823D6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  <w:r w:rsidR="00B07B43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color w:val="000000"/>
                <w:sz w:val="28"/>
                <w:szCs w:val="28"/>
              </w:rPr>
              <w:t>356</w:t>
            </w:r>
          </w:p>
        </w:tc>
        <w:tc>
          <w:tcPr>
            <w:tcW w:w="111" w:type="pct"/>
          </w:tcPr>
          <w:p w14:paraId="5DBF3ECB" w14:textId="77777777" w:rsidR="00B07B43" w:rsidRPr="00780BAB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0CD8DEEC" w14:textId="1BC33733" w:rsidR="00B07B43" w:rsidRPr="00780BAB" w:rsidRDefault="001D2557" w:rsidP="00D216A1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pct"/>
          </w:tcPr>
          <w:p w14:paraId="76ECA9CC" w14:textId="77777777" w:rsidR="00B07B43" w:rsidRPr="00780BAB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pct"/>
            <w:vAlign w:val="center"/>
          </w:tcPr>
          <w:p w14:paraId="703ADB70" w14:textId="3E86E1E8" w:rsidR="00B07B43" w:rsidRPr="00780BAB" w:rsidRDefault="005823D6" w:rsidP="00B07B43">
            <w:pPr>
              <w:tabs>
                <w:tab w:val="decimal" w:pos="1031"/>
              </w:tabs>
              <w:spacing w:line="320" w:lineRule="exact"/>
              <w:ind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  <w:r w:rsidR="00B07B43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color w:val="000000"/>
                <w:sz w:val="28"/>
                <w:szCs w:val="28"/>
              </w:rPr>
              <w:t>356</w:t>
            </w:r>
          </w:p>
        </w:tc>
      </w:tr>
      <w:tr w:rsidR="00B07B43" w:rsidRPr="00780BAB" w14:paraId="179E7D60" w14:textId="77777777" w:rsidTr="00C713CD">
        <w:trPr>
          <w:cantSplit/>
        </w:trPr>
        <w:tc>
          <w:tcPr>
            <w:tcW w:w="1721" w:type="pct"/>
            <w:vAlign w:val="center"/>
          </w:tcPr>
          <w:p w14:paraId="5317CB4E" w14:textId="77777777" w:rsidR="00B07B43" w:rsidRPr="00780BAB" w:rsidRDefault="00B07B43" w:rsidP="00B07B4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ลูกหนี้หมุนเวียนอื่น </w:t>
            </w:r>
          </w:p>
        </w:tc>
        <w:tc>
          <w:tcPr>
            <w:tcW w:w="420" w:type="pct"/>
          </w:tcPr>
          <w:p w14:paraId="52DF4E7E" w14:textId="77777777" w:rsidR="00B07B43" w:rsidRPr="00780BAB" w:rsidRDefault="00B07B43" w:rsidP="00B07B43">
            <w:pPr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5BD32BD6" w14:textId="77777777" w:rsidR="00B07B43" w:rsidRPr="00780BAB" w:rsidRDefault="00B07B43" w:rsidP="00B07B43">
            <w:pPr>
              <w:spacing w:line="320" w:lineRule="exact"/>
              <w:ind w:left="-108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4F459871" w14:textId="77777777" w:rsidR="00B07B43" w:rsidRPr="00780BAB" w:rsidRDefault="00B07B43" w:rsidP="00B07B43">
            <w:pPr>
              <w:spacing w:line="320" w:lineRule="exact"/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3BF60FE0" w14:textId="77777777" w:rsidR="00B07B43" w:rsidRPr="00780BAB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69CBE2A2" w14:textId="77777777" w:rsidR="00B07B43" w:rsidRPr="00780BAB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DC24E06" w14:textId="77777777" w:rsidR="00B07B43" w:rsidRPr="00780BAB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3238089C" w14:textId="77777777" w:rsidR="00B07B43" w:rsidRPr="00780BAB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2AAF06A4" w14:textId="77777777" w:rsidR="00B07B43" w:rsidRPr="00780BAB" w:rsidRDefault="00B07B43" w:rsidP="00B07B43">
            <w:pPr>
              <w:tabs>
                <w:tab w:val="decimal" w:pos="1031"/>
              </w:tabs>
              <w:spacing w:line="320" w:lineRule="exact"/>
              <w:ind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B43" w:rsidRPr="00780BAB" w14:paraId="6BD5690C" w14:textId="77777777" w:rsidTr="007B3497">
        <w:trPr>
          <w:cantSplit/>
        </w:trPr>
        <w:tc>
          <w:tcPr>
            <w:tcW w:w="1721" w:type="pct"/>
            <w:vAlign w:val="center"/>
          </w:tcPr>
          <w:p w14:paraId="363C7D67" w14:textId="1F1C6A25" w:rsidR="00B07B43" w:rsidRPr="00780BAB" w:rsidRDefault="00B07B43" w:rsidP="00B07B43">
            <w:pPr>
              <w:spacing w:line="320" w:lineRule="exact"/>
              <w:ind w:left="-142" w:right="-18" w:firstLine="322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420" w:type="pct"/>
          </w:tcPr>
          <w:p w14:paraId="49A3B4BB" w14:textId="77777777" w:rsidR="00B07B43" w:rsidRPr="00780BAB" w:rsidRDefault="00B07B43" w:rsidP="00B07B43">
            <w:pPr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8593B62" w14:textId="45466241" w:rsidR="00B07B43" w:rsidRPr="00780BAB" w:rsidRDefault="005823D6" w:rsidP="00D216A1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241</w:t>
            </w:r>
            <w:r w:rsidR="006E6C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111" w:type="pct"/>
          </w:tcPr>
          <w:p w14:paraId="0247E317" w14:textId="77777777" w:rsidR="00B07B43" w:rsidRPr="00780BAB" w:rsidRDefault="00B07B43" w:rsidP="00B07B43">
            <w:pPr>
              <w:ind w:left="-115" w:right="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1ADF9D95" w14:textId="7F99DEFD" w:rsidR="00B07B43" w:rsidRPr="00780BAB" w:rsidRDefault="00B07B43" w:rsidP="00B07B43">
            <w:pPr>
              <w:tabs>
                <w:tab w:val="decimal" w:pos="617"/>
              </w:tabs>
              <w:spacing w:line="320" w:lineRule="exact"/>
              <w:ind w:right="5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0FAD27C3" w14:textId="77777777" w:rsidR="00B07B43" w:rsidRPr="00780BAB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00DB2B07" w14:textId="24884841" w:rsidR="00B07B43" w:rsidRPr="00780BAB" w:rsidRDefault="005823D6" w:rsidP="00B07B43">
            <w:pPr>
              <w:tabs>
                <w:tab w:val="decimal" w:pos="1031"/>
              </w:tabs>
              <w:spacing w:line="320" w:lineRule="exact"/>
              <w:ind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295</w:t>
            </w:r>
            <w:r w:rsidR="001D2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10" w:type="pct"/>
          </w:tcPr>
          <w:p w14:paraId="730E4E15" w14:textId="77777777" w:rsidR="00B07B43" w:rsidRPr="00780BAB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pct"/>
            <w:vAlign w:val="center"/>
          </w:tcPr>
          <w:p w14:paraId="06D671B9" w14:textId="58F0C61C" w:rsidR="00B07B43" w:rsidRPr="00780BAB" w:rsidRDefault="005823D6" w:rsidP="00B07B43">
            <w:pPr>
              <w:tabs>
                <w:tab w:val="decimal" w:pos="1031"/>
              </w:tabs>
              <w:spacing w:line="320" w:lineRule="exact"/>
              <w:ind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color w:val="000000"/>
                <w:sz w:val="28"/>
                <w:szCs w:val="28"/>
              </w:rPr>
              <w:t>206</w:t>
            </w:r>
            <w:r w:rsidR="00B07B43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color w:val="000000"/>
                <w:sz w:val="28"/>
                <w:szCs w:val="28"/>
              </w:rPr>
              <w:t>834</w:t>
            </w:r>
          </w:p>
        </w:tc>
      </w:tr>
      <w:tr w:rsidR="00B07B43" w:rsidRPr="00780BAB" w14:paraId="5F23CE2C" w14:textId="77777777" w:rsidTr="00C713CD">
        <w:trPr>
          <w:cantSplit/>
        </w:trPr>
        <w:tc>
          <w:tcPr>
            <w:tcW w:w="1721" w:type="pct"/>
            <w:vAlign w:val="center"/>
          </w:tcPr>
          <w:p w14:paraId="752BDCF4" w14:textId="2020DD04" w:rsidR="00B07B43" w:rsidRPr="00780BAB" w:rsidRDefault="00B07B43" w:rsidP="00B07B4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420" w:type="pct"/>
          </w:tcPr>
          <w:p w14:paraId="2EC8768D" w14:textId="77777777" w:rsidR="00B07B43" w:rsidRPr="00780BAB" w:rsidRDefault="00B07B43" w:rsidP="00B07B43">
            <w:pPr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5B78C714" w14:textId="794B6419" w:rsidR="00B07B43" w:rsidRPr="00780BAB" w:rsidRDefault="006E6CF4" w:rsidP="006E6CF4">
            <w:pPr>
              <w:tabs>
                <w:tab w:val="decimal" w:pos="180"/>
              </w:tabs>
              <w:spacing w:line="320" w:lineRule="exact"/>
              <w:ind w:left="-115" w:right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437A2B86" w14:textId="77777777" w:rsidR="00B07B43" w:rsidRPr="00780BAB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center"/>
          </w:tcPr>
          <w:p w14:paraId="40E484AD" w14:textId="4CE644DA" w:rsidR="00B07B43" w:rsidRPr="00780BAB" w:rsidRDefault="005823D6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color w:val="000000"/>
                <w:sz w:val="28"/>
                <w:szCs w:val="28"/>
              </w:rPr>
              <w:t>347</w:t>
            </w:r>
            <w:r w:rsidR="00B07B43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color w:val="000000"/>
                <w:sz w:val="28"/>
                <w:szCs w:val="28"/>
              </w:rPr>
              <w:t>390</w:t>
            </w:r>
          </w:p>
        </w:tc>
        <w:tc>
          <w:tcPr>
            <w:tcW w:w="111" w:type="pct"/>
          </w:tcPr>
          <w:p w14:paraId="19C2C840" w14:textId="77777777" w:rsidR="00B07B43" w:rsidRPr="00780BAB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60890C33" w14:textId="5D3BD611" w:rsidR="00B07B43" w:rsidRPr="00780BAB" w:rsidRDefault="005823D6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241</w:t>
            </w:r>
            <w:r w:rsidR="001D2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110" w:type="pct"/>
          </w:tcPr>
          <w:p w14:paraId="04A5EF46" w14:textId="77777777" w:rsidR="00B07B43" w:rsidRPr="00780BAB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center"/>
          </w:tcPr>
          <w:p w14:paraId="6CD915BC" w14:textId="5AA810AE" w:rsidR="00B07B43" w:rsidRPr="00780BAB" w:rsidRDefault="005823D6" w:rsidP="00B07B43">
            <w:pPr>
              <w:tabs>
                <w:tab w:val="decimal" w:pos="1031"/>
              </w:tabs>
              <w:spacing w:line="320" w:lineRule="exact"/>
              <w:ind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color w:val="000000"/>
                <w:sz w:val="28"/>
                <w:szCs w:val="28"/>
              </w:rPr>
              <w:t>347</w:t>
            </w:r>
            <w:r w:rsidR="00B07B43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color w:val="000000"/>
                <w:sz w:val="28"/>
                <w:szCs w:val="28"/>
              </w:rPr>
              <w:t>390</w:t>
            </w:r>
          </w:p>
        </w:tc>
      </w:tr>
      <w:tr w:rsidR="00B07B43" w:rsidRPr="00780BAB" w14:paraId="59508F3D" w14:textId="77777777" w:rsidTr="007B3497">
        <w:trPr>
          <w:cantSplit/>
        </w:trPr>
        <w:tc>
          <w:tcPr>
            <w:tcW w:w="1721" w:type="pct"/>
            <w:vAlign w:val="center"/>
          </w:tcPr>
          <w:p w14:paraId="7BA95801" w14:textId="77777777" w:rsidR="00B07B43" w:rsidRPr="00780BAB" w:rsidRDefault="00B07B43" w:rsidP="00B07B4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20" w:type="pct"/>
          </w:tcPr>
          <w:p w14:paraId="2AA21F64" w14:textId="641F2FC7" w:rsidR="00B07B43" w:rsidRPr="00780BAB" w:rsidRDefault="005823D6" w:rsidP="00B07B43">
            <w:pPr>
              <w:tabs>
                <w:tab w:val="decimal" w:pos="413"/>
              </w:tabs>
              <w:spacing w:line="320" w:lineRule="exact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B1114" w14:textId="7467B043" w:rsidR="00B07B43" w:rsidRPr="00780BAB" w:rsidRDefault="005823D6" w:rsidP="00D216A1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241</w:t>
            </w:r>
            <w:r w:rsidR="006E6C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111" w:type="pct"/>
          </w:tcPr>
          <w:p w14:paraId="5FEAE642" w14:textId="77777777" w:rsidR="00B07B43" w:rsidRPr="00780BAB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06271" w14:textId="72F158B3" w:rsidR="00B07B43" w:rsidRPr="00780BAB" w:rsidRDefault="005823D6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color w:val="000000"/>
                <w:sz w:val="28"/>
                <w:szCs w:val="28"/>
              </w:rPr>
              <w:t>347</w:t>
            </w:r>
            <w:r w:rsidR="00B07B43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color w:val="000000"/>
                <w:sz w:val="28"/>
                <w:szCs w:val="28"/>
              </w:rPr>
              <w:t>390</w:t>
            </w:r>
          </w:p>
        </w:tc>
        <w:tc>
          <w:tcPr>
            <w:tcW w:w="111" w:type="pct"/>
          </w:tcPr>
          <w:p w14:paraId="2B1D7B8B" w14:textId="77777777" w:rsidR="00B07B43" w:rsidRPr="00780BAB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94BF4" w14:textId="5731B4AE" w:rsidR="00B07B43" w:rsidRPr="00780BAB" w:rsidRDefault="005823D6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536</w:t>
            </w:r>
            <w:r w:rsidR="001D2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110" w:type="pct"/>
          </w:tcPr>
          <w:p w14:paraId="56839BEB" w14:textId="77777777" w:rsidR="00B07B43" w:rsidRPr="00780BAB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15CC4" w14:textId="0907F620" w:rsidR="00B07B43" w:rsidRPr="00780BAB" w:rsidRDefault="005823D6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="Angsana New" w:hAnsi="Angsana New" w:cs="Angsana New"/>
                <w:color w:val="000000"/>
                <w:sz w:val="28"/>
                <w:szCs w:val="28"/>
              </w:rPr>
              <w:t>554</w:t>
            </w:r>
            <w:r w:rsidR="00B07B43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color w:val="000000"/>
                <w:sz w:val="28"/>
                <w:szCs w:val="28"/>
              </w:rPr>
              <w:t>224</w:t>
            </w:r>
          </w:p>
        </w:tc>
      </w:tr>
      <w:tr w:rsidR="00B07B43" w:rsidRPr="00780BAB" w14:paraId="501DA231" w14:textId="77777777" w:rsidTr="00C713CD">
        <w:trPr>
          <w:cantSplit/>
        </w:trPr>
        <w:tc>
          <w:tcPr>
            <w:tcW w:w="1721" w:type="pct"/>
            <w:vAlign w:val="center"/>
          </w:tcPr>
          <w:p w14:paraId="0293EE4E" w14:textId="77777777" w:rsidR="00B07B43" w:rsidRPr="00780BAB" w:rsidRDefault="00B07B43" w:rsidP="00B07B4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สินทรัพย์ไม่มีตัวตนอื่นนอกเหนือจาก</w:t>
            </w:r>
          </w:p>
          <w:p w14:paraId="0029E355" w14:textId="77777777" w:rsidR="00B07B43" w:rsidRPr="00780BAB" w:rsidRDefault="00B07B43" w:rsidP="00B07B4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ค่าความนิยม</w:t>
            </w:r>
          </w:p>
        </w:tc>
        <w:tc>
          <w:tcPr>
            <w:tcW w:w="420" w:type="pct"/>
          </w:tcPr>
          <w:p w14:paraId="6202E1CF" w14:textId="77777777" w:rsidR="00B07B43" w:rsidRPr="00780BAB" w:rsidRDefault="00B07B43" w:rsidP="00B07B43">
            <w:pPr>
              <w:tabs>
                <w:tab w:val="decimal" w:pos="617"/>
              </w:tabs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239DC04D" w14:textId="77777777" w:rsidR="00B07B43" w:rsidRPr="00780BAB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75E70816" w14:textId="77777777" w:rsidR="00B07B43" w:rsidRPr="00780BAB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3B2E2416" w14:textId="77777777" w:rsidR="00B07B43" w:rsidRPr="00780BAB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742B2FA3" w14:textId="77777777" w:rsidR="00B07B43" w:rsidRPr="00780BAB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37CF83A4" w14:textId="77777777" w:rsidR="00B07B43" w:rsidRPr="00780BAB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2EF9F522" w14:textId="77777777" w:rsidR="00B07B43" w:rsidRPr="00780BAB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463DE8ED" w14:textId="77777777" w:rsidR="00B07B43" w:rsidRPr="00780BAB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B43" w:rsidRPr="00780BAB" w14:paraId="15E5D717" w14:textId="77777777" w:rsidTr="00C713CD">
        <w:trPr>
          <w:cantSplit/>
        </w:trPr>
        <w:tc>
          <w:tcPr>
            <w:tcW w:w="1721" w:type="pct"/>
            <w:vAlign w:val="center"/>
          </w:tcPr>
          <w:p w14:paraId="1BE40054" w14:textId="27CBB88C" w:rsidR="00B07B43" w:rsidRPr="00780BAB" w:rsidRDefault="00B07B43" w:rsidP="00B07B4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420" w:type="pct"/>
          </w:tcPr>
          <w:p w14:paraId="14ED57C8" w14:textId="77777777" w:rsidR="00B07B43" w:rsidRPr="00780BAB" w:rsidRDefault="00B07B43" w:rsidP="00B07B43">
            <w:pPr>
              <w:tabs>
                <w:tab w:val="decimal" w:pos="150"/>
              </w:tabs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704D4F26" w14:textId="03AEECC3" w:rsidR="00B07B43" w:rsidRPr="00780BAB" w:rsidRDefault="006E6CF4" w:rsidP="006E6CF4">
            <w:pPr>
              <w:tabs>
                <w:tab w:val="decimal" w:pos="630"/>
              </w:tabs>
              <w:spacing w:line="320" w:lineRule="exact"/>
              <w:ind w:left="-115" w:right="-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60E2472F" w14:textId="77777777" w:rsidR="00B07B43" w:rsidRPr="00780BAB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63D1C2F1" w14:textId="0FFBF833" w:rsidR="00B07B43" w:rsidRPr="00780BAB" w:rsidRDefault="005823D6" w:rsidP="006E6CF4">
            <w:pPr>
              <w:tabs>
                <w:tab w:val="decimal" w:pos="972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color w:val="000000"/>
                <w:sz w:val="28"/>
                <w:szCs w:val="28"/>
              </w:rPr>
              <w:t>312</w:t>
            </w:r>
            <w:r w:rsidR="00B07B43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11" w:type="pct"/>
          </w:tcPr>
          <w:p w14:paraId="013094D6" w14:textId="77777777" w:rsidR="00B07B43" w:rsidRPr="00780BAB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3FCA7DD4" w14:textId="3B85D490" w:rsidR="00B07B43" w:rsidRPr="00780BAB" w:rsidRDefault="001D2557" w:rsidP="00D216A1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pct"/>
          </w:tcPr>
          <w:p w14:paraId="564A0EAC" w14:textId="77777777" w:rsidR="00B07B43" w:rsidRPr="00780BAB" w:rsidRDefault="00B07B43" w:rsidP="001D2557">
            <w:pPr>
              <w:tabs>
                <w:tab w:val="decimal" w:pos="588"/>
              </w:tabs>
              <w:spacing w:line="320" w:lineRule="exact"/>
              <w:ind w:left="-115" w:right="-38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7221CDEC" w14:textId="1112AC2D" w:rsidR="00B07B43" w:rsidRPr="00780BAB" w:rsidRDefault="005823D6" w:rsidP="001D2557">
            <w:pPr>
              <w:tabs>
                <w:tab w:val="decimal" w:pos="588"/>
              </w:tabs>
              <w:spacing w:line="320" w:lineRule="exact"/>
              <w:ind w:left="474" w:right="-38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color w:val="000000"/>
                <w:sz w:val="28"/>
                <w:szCs w:val="28"/>
              </w:rPr>
              <w:t>312</w:t>
            </w:r>
            <w:r w:rsidR="00B07B43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</w:p>
        </w:tc>
      </w:tr>
      <w:tr w:rsidR="00B07B43" w:rsidRPr="00780BAB" w14:paraId="04FD9A87" w14:textId="77777777" w:rsidTr="00473C17">
        <w:trPr>
          <w:cantSplit/>
        </w:trPr>
        <w:tc>
          <w:tcPr>
            <w:tcW w:w="1721" w:type="pct"/>
            <w:vAlign w:val="center"/>
          </w:tcPr>
          <w:p w14:paraId="56C1E326" w14:textId="77777777" w:rsidR="00B07B43" w:rsidRPr="00780BAB" w:rsidRDefault="00B07B43" w:rsidP="00B07B4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420" w:type="pct"/>
          </w:tcPr>
          <w:p w14:paraId="67340B55" w14:textId="77777777" w:rsidR="00B07B43" w:rsidRPr="00780BAB" w:rsidRDefault="00B07B43" w:rsidP="00B07B43">
            <w:pPr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52A3B69C" w14:textId="77777777" w:rsidR="00B07B43" w:rsidRPr="00780BAB" w:rsidRDefault="00B07B43" w:rsidP="00B07B43">
            <w:pPr>
              <w:tabs>
                <w:tab w:val="decimal" w:pos="990"/>
              </w:tabs>
              <w:spacing w:line="320" w:lineRule="exact"/>
              <w:ind w:left="-115" w:right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6DA16CBD" w14:textId="77777777" w:rsidR="00B07B43" w:rsidRPr="00780BAB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</w:tcPr>
          <w:p w14:paraId="64D58857" w14:textId="77777777" w:rsidR="00B07B43" w:rsidRPr="00780BAB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6EDC7135" w14:textId="77777777" w:rsidR="00B07B43" w:rsidRPr="00780BAB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19EFE4E9" w14:textId="77777777" w:rsidR="00B07B43" w:rsidRPr="00780BAB" w:rsidRDefault="00B07B43" w:rsidP="00B07B43">
            <w:pPr>
              <w:tabs>
                <w:tab w:val="decimal" w:pos="1035"/>
              </w:tabs>
              <w:spacing w:line="320" w:lineRule="exact"/>
              <w:ind w:left="-115" w:firstLine="4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232D6C6E" w14:textId="77777777" w:rsidR="00B07B43" w:rsidRPr="00780BAB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20A56AC4" w14:textId="77777777" w:rsidR="00B07B43" w:rsidRPr="00780BAB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B43" w:rsidRPr="00780BAB" w14:paraId="3FDDB2F8" w14:textId="77777777" w:rsidTr="00473C17">
        <w:trPr>
          <w:cantSplit/>
        </w:trPr>
        <w:tc>
          <w:tcPr>
            <w:tcW w:w="1721" w:type="pct"/>
            <w:vAlign w:val="center"/>
          </w:tcPr>
          <w:p w14:paraId="2114B637" w14:textId="6221F753" w:rsidR="00B07B43" w:rsidRPr="00780BAB" w:rsidRDefault="00B07B43" w:rsidP="00B07B4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420" w:type="pct"/>
          </w:tcPr>
          <w:p w14:paraId="329F2C61" w14:textId="0DA50348" w:rsidR="00B07B43" w:rsidRPr="00780BAB" w:rsidRDefault="005823D6" w:rsidP="00B07B43">
            <w:pPr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631" w:type="pct"/>
          </w:tcPr>
          <w:p w14:paraId="1F765B42" w14:textId="4ECF5E85" w:rsidR="00B07B43" w:rsidRPr="00780BAB" w:rsidRDefault="006E6CF4" w:rsidP="00B07B43">
            <w:pPr>
              <w:tabs>
                <w:tab w:val="decimal" w:pos="180"/>
              </w:tabs>
              <w:spacing w:line="320" w:lineRule="exact"/>
              <w:ind w:left="-70" w:right="68" w:hanging="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1A97BA89" w14:textId="77777777" w:rsidR="00B07B43" w:rsidRPr="00780BAB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49DBDF27" w14:textId="54DAAC09" w:rsidR="00B07B43" w:rsidRPr="00780BAB" w:rsidRDefault="00B07B43" w:rsidP="00B07B43">
            <w:pPr>
              <w:tabs>
                <w:tab w:val="decimal" w:pos="252"/>
              </w:tabs>
              <w:spacing w:line="320" w:lineRule="exact"/>
              <w:ind w:left="-115" w:right="5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130CBCA7" w14:textId="77777777" w:rsidR="00B07B43" w:rsidRPr="00780BAB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AAE1234" w14:textId="4CD7ED60" w:rsidR="00B07B43" w:rsidRPr="00780BAB" w:rsidRDefault="005823D6" w:rsidP="00D216A1">
            <w:pPr>
              <w:tabs>
                <w:tab w:val="decimal" w:pos="1019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1D2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  <w:tc>
          <w:tcPr>
            <w:tcW w:w="110" w:type="pct"/>
          </w:tcPr>
          <w:p w14:paraId="32FD564B" w14:textId="77777777" w:rsidR="00B07B43" w:rsidRPr="00780BAB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3BE44952" w14:textId="2B87F7AA" w:rsidR="00B07B43" w:rsidRPr="00780BAB" w:rsidRDefault="00B07B43" w:rsidP="00D216A1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B07B43" w:rsidRPr="00780BAB" w14:paraId="548FFF80" w14:textId="77777777" w:rsidTr="00C713CD">
        <w:trPr>
          <w:cantSplit/>
        </w:trPr>
        <w:tc>
          <w:tcPr>
            <w:tcW w:w="1721" w:type="pct"/>
            <w:vAlign w:val="center"/>
          </w:tcPr>
          <w:p w14:paraId="6B9E486F" w14:textId="77777777" w:rsidR="00B07B43" w:rsidRPr="00780BAB" w:rsidRDefault="00B07B43" w:rsidP="00B07B4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หนี้สินที่เกิดจากสัญญา-หมุนเวียน</w:t>
            </w:r>
          </w:p>
        </w:tc>
        <w:tc>
          <w:tcPr>
            <w:tcW w:w="420" w:type="pct"/>
          </w:tcPr>
          <w:p w14:paraId="324DB579" w14:textId="77777777" w:rsidR="00B07B43" w:rsidRPr="00780BAB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6A37B334" w14:textId="77777777" w:rsidR="00B07B43" w:rsidRPr="00780BAB" w:rsidRDefault="00B07B43" w:rsidP="00B07B43">
            <w:pPr>
              <w:tabs>
                <w:tab w:val="decimal" w:pos="990"/>
              </w:tabs>
              <w:spacing w:line="320" w:lineRule="exact"/>
              <w:ind w:left="-115" w:right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75E2C055" w14:textId="77777777" w:rsidR="00B07B43" w:rsidRPr="00780BAB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16F9730B" w14:textId="77777777" w:rsidR="00B07B43" w:rsidRPr="00780BAB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7ABF31B4" w14:textId="77777777" w:rsidR="00B07B43" w:rsidRPr="00780BAB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13E2B5E3" w14:textId="77777777" w:rsidR="00B07B43" w:rsidRPr="00780BAB" w:rsidRDefault="00B07B43" w:rsidP="00B07B43">
            <w:pPr>
              <w:tabs>
                <w:tab w:val="decimal" w:pos="617"/>
              </w:tabs>
              <w:spacing w:line="320" w:lineRule="exact"/>
              <w:ind w:right="5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7B6883BA" w14:textId="77777777" w:rsidR="00B07B43" w:rsidRPr="00780BAB" w:rsidRDefault="00B07B43" w:rsidP="00B07B43">
            <w:pPr>
              <w:tabs>
                <w:tab w:val="decimal" w:pos="1031"/>
              </w:tabs>
              <w:spacing w:line="320" w:lineRule="exact"/>
              <w:ind w:right="5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73927499" w14:textId="77777777" w:rsidR="00B07B43" w:rsidRPr="00780BAB" w:rsidRDefault="00B07B43" w:rsidP="00B07B43">
            <w:pPr>
              <w:tabs>
                <w:tab w:val="decimal" w:pos="617"/>
              </w:tabs>
              <w:spacing w:line="320" w:lineRule="exact"/>
              <w:ind w:right="5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B43" w:rsidRPr="00780BAB" w14:paraId="51DF5841" w14:textId="77777777" w:rsidTr="006C0190">
        <w:trPr>
          <w:cantSplit/>
        </w:trPr>
        <w:tc>
          <w:tcPr>
            <w:tcW w:w="1721" w:type="pct"/>
            <w:vAlign w:val="center"/>
          </w:tcPr>
          <w:p w14:paraId="3349BD53" w14:textId="592BD6ED" w:rsidR="00B07B43" w:rsidRPr="00780BAB" w:rsidRDefault="00B07B43" w:rsidP="00B07B4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420" w:type="pct"/>
          </w:tcPr>
          <w:p w14:paraId="2EF0DB3E" w14:textId="77777777" w:rsidR="00B07B43" w:rsidRPr="00780BAB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691794F0" w14:textId="0469F4AE" w:rsidR="00B07B43" w:rsidRPr="00780BAB" w:rsidRDefault="006E6CF4" w:rsidP="00B07B43">
            <w:pPr>
              <w:tabs>
                <w:tab w:val="decimal" w:pos="180"/>
              </w:tabs>
              <w:spacing w:line="320" w:lineRule="exact"/>
              <w:ind w:left="-70" w:right="68" w:hanging="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48B9BCF7" w14:textId="77777777" w:rsidR="00B07B43" w:rsidRPr="00780BAB" w:rsidRDefault="00B07B43" w:rsidP="00B07B43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18931A49" w14:textId="6406AC42" w:rsidR="00B07B43" w:rsidRPr="00780BAB" w:rsidRDefault="00B07B43" w:rsidP="00B07B43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5E643218" w14:textId="77777777" w:rsidR="00B07B43" w:rsidRPr="00780BAB" w:rsidRDefault="00B07B43" w:rsidP="00B07B43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44E298D0" w14:textId="6E836184" w:rsidR="00B07B43" w:rsidRPr="00780BAB" w:rsidRDefault="005823D6" w:rsidP="00B07B43">
            <w:pPr>
              <w:tabs>
                <w:tab w:val="decimal" w:pos="1019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6E6C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110" w:type="pct"/>
          </w:tcPr>
          <w:p w14:paraId="440D3216" w14:textId="77777777" w:rsidR="00B07B43" w:rsidRPr="00780BAB" w:rsidRDefault="00B07B43" w:rsidP="00B07B43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49475D9E" w14:textId="119FC40C" w:rsidR="00B07B43" w:rsidRPr="00780BAB" w:rsidRDefault="005823D6" w:rsidP="00B07B43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color w:val="000000"/>
                <w:sz w:val="28"/>
                <w:szCs w:val="28"/>
              </w:rPr>
              <w:t>46</w:t>
            </w:r>
            <w:r w:rsidR="00B07B43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color w:val="000000"/>
                <w:sz w:val="28"/>
                <w:szCs w:val="28"/>
              </w:rPr>
              <w:t>828</w:t>
            </w:r>
          </w:p>
        </w:tc>
      </w:tr>
      <w:tr w:rsidR="00B07B43" w:rsidRPr="00780BAB" w14:paraId="659093BD" w14:textId="77777777" w:rsidTr="006C0190">
        <w:trPr>
          <w:cantSplit/>
        </w:trPr>
        <w:tc>
          <w:tcPr>
            <w:tcW w:w="1721" w:type="pct"/>
            <w:vAlign w:val="center"/>
          </w:tcPr>
          <w:p w14:paraId="00499800" w14:textId="01E1247C" w:rsidR="00B07B43" w:rsidRPr="00780BAB" w:rsidRDefault="00B07B43" w:rsidP="00B07B4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บริษัทที่เกี่ยวข้องกัน</w:t>
            </w:r>
          </w:p>
        </w:tc>
        <w:tc>
          <w:tcPr>
            <w:tcW w:w="420" w:type="pct"/>
          </w:tcPr>
          <w:p w14:paraId="2258D812" w14:textId="77777777" w:rsidR="00B07B43" w:rsidRPr="00780BAB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4565FA7D" w14:textId="2AC2A192" w:rsidR="00B07B43" w:rsidRPr="00780BAB" w:rsidRDefault="005823D6" w:rsidP="00B07B43">
            <w:pPr>
              <w:tabs>
                <w:tab w:val="decimal" w:pos="1033"/>
              </w:tabs>
              <w:spacing w:line="320" w:lineRule="exact"/>
              <w:ind w:left="-115" w:right="-9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="006E6C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  <w:tc>
          <w:tcPr>
            <w:tcW w:w="111" w:type="pct"/>
          </w:tcPr>
          <w:p w14:paraId="74476E5D" w14:textId="77777777" w:rsidR="00B07B43" w:rsidRPr="00780BAB" w:rsidRDefault="00B07B43" w:rsidP="00B07B43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</w:tcPr>
          <w:p w14:paraId="7361E7A2" w14:textId="712CE08E" w:rsidR="00B07B43" w:rsidRPr="00780BAB" w:rsidRDefault="005823D6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color w:val="000000"/>
                <w:sz w:val="28"/>
                <w:szCs w:val="28"/>
              </w:rPr>
              <w:t>26</w:t>
            </w:r>
            <w:r w:rsidR="00B07B43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111" w:type="pct"/>
          </w:tcPr>
          <w:p w14:paraId="0E0029D1" w14:textId="77777777" w:rsidR="00B07B43" w:rsidRPr="00780BAB" w:rsidRDefault="00B07B43" w:rsidP="00B07B43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3750E30F" w14:textId="4D868617" w:rsidR="00B07B43" w:rsidRPr="00780BAB" w:rsidRDefault="005823D6" w:rsidP="00B07B43">
            <w:pPr>
              <w:tabs>
                <w:tab w:val="decimal" w:pos="1019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="006E6C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  <w:tc>
          <w:tcPr>
            <w:tcW w:w="110" w:type="pct"/>
          </w:tcPr>
          <w:p w14:paraId="35238FC4" w14:textId="77777777" w:rsidR="00B07B43" w:rsidRPr="00780BAB" w:rsidRDefault="00B07B43" w:rsidP="00B07B43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304F1976" w14:textId="2B997890" w:rsidR="00B07B43" w:rsidRPr="00780BAB" w:rsidRDefault="005823D6" w:rsidP="00B07B43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color w:val="000000"/>
                <w:sz w:val="28"/>
                <w:szCs w:val="28"/>
              </w:rPr>
              <w:t>26</w:t>
            </w:r>
            <w:r w:rsidR="00B07B43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color w:val="000000"/>
                <w:sz w:val="28"/>
                <w:szCs w:val="28"/>
              </w:rPr>
              <w:t>142</w:t>
            </w:r>
          </w:p>
        </w:tc>
      </w:tr>
      <w:tr w:rsidR="00B07B43" w:rsidRPr="00780BAB" w14:paraId="73718B41" w14:textId="77777777" w:rsidTr="006C0190">
        <w:trPr>
          <w:cantSplit/>
        </w:trPr>
        <w:tc>
          <w:tcPr>
            <w:tcW w:w="1721" w:type="pct"/>
            <w:vAlign w:val="center"/>
          </w:tcPr>
          <w:p w14:paraId="7680ABA0" w14:textId="3541491E" w:rsidR="00B07B43" w:rsidRPr="00780BAB" w:rsidRDefault="00B07B43" w:rsidP="00B07B4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บุคคลที่เกี่ยวข้องกัน</w:t>
            </w:r>
          </w:p>
        </w:tc>
        <w:tc>
          <w:tcPr>
            <w:tcW w:w="420" w:type="pct"/>
          </w:tcPr>
          <w:p w14:paraId="4144FD87" w14:textId="77777777" w:rsidR="00B07B43" w:rsidRPr="00780BAB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0EBF0D2C" w14:textId="1D74175B" w:rsidR="00B07B43" w:rsidRPr="00780BAB" w:rsidRDefault="005823D6" w:rsidP="00B07B43">
            <w:pPr>
              <w:tabs>
                <w:tab w:val="decimal" w:pos="1033"/>
              </w:tabs>
              <w:spacing w:line="320" w:lineRule="exact"/>
              <w:ind w:left="-115" w:right="-9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E6C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11" w:type="pct"/>
          </w:tcPr>
          <w:p w14:paraId="5268FE64" w14:textId="77777777" w:rsidR="00B07B43" w:rsidRPr="00780BAB" w:rsidRDefault="00B07B43" w:rsidP="00B07B43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0F41F04" w14:textId="15AED176" w:rsidR="00B07B43" w:rsidRPr="00780BAB" w:rsidRDefault="005823D6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B07B43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color w:val="000000"/>
                <w:sz w:val="28"/>
                <w:szCs w:val="28"/>
              </w:rPr>
              <w:t>660</w:t>
            </w:r>
          </w:p>
        </w:tc>
        <w:tc>
          <w:tcPr>
            <w:tcW w:w="111" w:type="pct"/>
          </w:tcPr>
          <w:p w14:paraId="5056AA61" w14:textId="77777777" w:rsidR="00B07B43" w:rsidRPr="00780BAB" w:rsidRDefault="00B07B43" w:rsidP="00B07B43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7D3217C" w14:textId="5C5DD202" w:rsidR="00B07B43" w:rsidRPr="00780BAB" w:rsidRDefault="005823D6" w:rsidP="00B07B43">
            <w:pPr>
              <w:tabs>
                <w:tab w:val="decimal" w:pos="1019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E6C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10" w:type="pct"/>
          </w:tcPr>
          <w:p w14:paraId="69B84825" w14:textId="77777777" w:rsidR="00B07B43" w:rsidRPr="00780BAB" w:rsidRDefault="00B07B43" w:rsidP="00B07B43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DB492D3" w14:textId="299A133C" w:rsidR="00B07B43" w:rsidRPr="00780BAB" w:rsidRDefault="005823D6" w:rsidP="00B07B43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B07B43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color w:val="000000"/>
                <w:sz w:val="28"/>
                <w:szCs w:val="28"/>
              </w:rPr>
              <w:t>660</w:t>
            </w:r>
          </w:p>
        </w:tc>
      </w:tr>
      <w:tr w:rsidR="00B07B43" w:rsidRPr="00780BAB" w14:paraId="7E4FF6A3" w14:textId="77777777" w:rsidTr="006C0190">
        <w:trPr>
          <w:cantSplit/>
        </w:trPr>
        <w:tc>
          <w:tcPr>
            <w:tcW w:w="1721" w:type="pct"/>
            <w:vAlign w:val="center"/>
          </w:tcPr>
          <w:p w14:paraId="65F83E50" w14:textId="77777777" w:rsidR="00B07B43" w:rsidRPr="00780BAB" w:rsidRDefault="00B07B43" w:rsidP="00B07B4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20" w:type="pct"/>
          </w:tcPr>
          <w:p w14:paraId="7F7B6D15" w14:textId="77777777" w:rsidR="00B07B43" w:rsidRPr="00780BAB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4BFA8" w14:textId="4E6C996C" w:rsidR="00B07B43" w:rsidRPr="00780BAB" w:rsidRDefault="005823D6" w:rsidP="00B07B43">
            <w:pPr>
              <w:tabs>
                <w:tab w:val="decimal" w:pos="1033"/>
              </w:tabs>
              <w:spacing w:line="320" w:lineRule="exact"/>
              <w:ind w:left="-115" w:right="-9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304</w:t>
            </w:r>
            <w:r w:rsidR="006E6C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11" w:type="pct"/>
          </w:tcPr>
          <w:p w14:paraId="600961C7" w14:textId="77777777" w:rsidR="00B07B43" w:rsidRPr="00780BAB" w:rsidRDefault="00B07B43" w:rsidP="00B07B43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62F8EFA6" w14:textId="2B984BA9" w:rsidR="00B07B43" w:rsidRPr="00780BAB" w:rsidRDefault="005823D6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07B43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802</w:t>
            </w:r>
          </w:p>
        </w:tc>
        <w:tc>
          <w:tcPr>
            <w:tcW w:w="111" w:type="pct"/>
          </w:tcPr>
          <w:p w14:paraId="030EA3C7" w14:textId="77777777" w:rsidR="00B07B43" w:rsidRPr="00780BAB" w:rsidRDefault="00B07B43" w:rsidP="00B07B43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DAF0E" w14:textId="523CC8AC" w:rsidR="00B07B43" w:rsidRPr="00780BAB" w:rsidRDefault="005823D6" w:rsidP="00B07B43">
            <w:pPr>
              <w:tabs>
                <w:tab w:val="decimal" w:pos="1019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="006E6C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110" w:type="pct"/>
          </w:tcPr>
          <w:p w14:paraId="19219AE9" w14:textId="77777777" w:rsidR="00B07B43" w:rsidRPr="00780BAB" w:rsidRDefault="00B07B43" w:rsidP="00B07B43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09990" w14:textId="410A11AD" w:rsidR="00B07B43" w:rsidRPr="00780BAB" w:rsidRDefault="005823D6" w:rsidP="00B07B43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sz w:val="28"/>
                <w:szCs w:val="28"/>
              </w:rPr>
              <w:t>78</w:t>
            </w:r>
            <w:r w:rsidR="00B07B43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630</w:t>
            </w:r>
          </w:p>
        </w:tc>
      </w:tr>
    </w:tbl>
    <w:p w14:paraId="5CB5B670" w14:textId="77777777" w:rsidR="00055D6E" w:rsidRPr="00780BAB" w:rsidRDefault="00055D6E" w:rsidP="00E057B1">
      <w:pPr>
        <w:ind w:right="65"/>
        <w:rPr>
          <w:rFonts w:asciiTheme="majorBidi" w:hAnsiTheme="majorBidi" w:cstheme="majorBidi"/>
          <w:b/>
          <w:bCs/>
        </w:rPr>
      </w:pPr>
    </w:p>
    <w:p w14:paraId="4224BDD4" w14:textId="77777777" w:rsidR="00130A27" w:rsidRPr="00780BAB" w:rsidRDefault="00C87745" w:rsidP="006B74E6">
      <w:pPr>
        <w:ind w:left="360" w:right="-90" w:firstLine="676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780BAB">
        <w:rPr>
          <w:rFonts w:asciiTheme="majorBidi" w:hAnsiTheme="majorBidi" w:cstheme="majorBidi"/>
          <w:b/>
          <w:bCs/>
          <w:cs/>
        </w:rPr>
        <w:br w:type="page"/>
      </w:r>
      <w:r w:rsidR="00E67707" w:rsidRPr="00780BA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="00E67707" w:rsidRPr="00780BAB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="00E67707" w:rsidRPr="00780BAB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5105" w:type="pct"/>
        <w:tblInd w:w="90" w:type="dxa"/>
        <w:tblLayout w:type="fixed"/>
        <w:tblLook w:val="0000" w:firstRow="0" w:lastRow="0" w:firstColumn="0" w:lastColumn="0" w:noHBand="0" w:noVBand="0"/>
      </w:tblPr>
      <w:tblGrid>
        <w:gridCol w:w="3425"/>
        <w:gridCol w:w="688"/>
        <w:gridCol w:w="1157"/>
        <w:gridCol w:w="266"/>
        <w:gridCol w:w="1070"/>
        <w:gridCol w:w="266"/>
        <w:gridCol w:w="1157"/>
        <w:gridCol w:w="247"/>
        <w:gridCol w:w="1163"/>
      </w:tblGrid>
      <w:tr w:rsidR="00EF100B" w:rsidRPr="00780BAB" w14:paraId="490F8005" w14:textId="77777777" w:rsidTr="002A0D1F">
        <w:trPr>
          <w:trHeight w:hRule="exact" w:val="756"/>
        </w:trPr>
        <w:tc>
          <w:tcPr>
            <w:tcW w:w="1814" w:type="pct"/>
            <w:vAlign w:val="center"/>
          </w:tcPr>
          <w:p w14:paraId="16935160" w14:textId="77777777" w:rsidR="00A25E8F" w:rsidRPr="00780BAB" w:rsidRDefault="00A25E8F" w:rsidP="003A07CA">
            <w:pPr>
              <w:tabs>
                <w:tab w:val="left" w:pos="540"/>
                <w:tab w:val="left" w:pos="900"/>
                <w:tab w:val="left" w:pos="1170"/>
              </w:tabs>
              <w:ind w:left="180" w:hanging="180"/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pacing w:val="2"/>
                <w:sz w:val="28"/>
                <w:szCs w:val="28"/>
              </w:rPr>
              <w:br w:type="page"/>
            </w:r>
            <w:r w:rsidRPr="00780BAB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u w:val="single"/>
                <w:cs/>
              </w:rPr>
              <w:br w:type="page"/>
            </w:r>
            <w:r w:rsidRPr="00780BAB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  <w:t>รายการในงบกำไรขาดทุนและกำไรขาดทุนเบ็ดเสร็จอื่น</w:t>
            </w:r>
          </w:p>
        </w:tc>
        <w:tc>
          <w:tcPr>
            <w:tcW w:w="364" w:type="pct"/>
          </w:tcPr>
          <w:p w14:paraId="2CA57DCF" w14:textId="77777777" w:rsidR="00A25E8F" w:rsidRPr="00780BAB" w:rsidRDefault="00A25E8F" w:rsidP="003A07CA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pct"/>
            <w:gridSpan w:val="3"/>
          </w:tcPr>
          <w:p w14:paraId="63D82EEF" w14:textId="77777777" w:rsidR="00A25E8F" w:rsidRPr="00780BAB" w:rsidRDefault="00A25E8F" w:rsidP="003A07CA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778D84A0" w14:textId="77777777" w:rsidR="00A25E8F" w:rsidRPr="00780BAB" w:rsidRDefault="00A25E8F" w:rsidP="003A07C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0" w:type="pct"/>
            <w:gridSpan w:val="3"/>
          </w:tcPr>
          <w:p w14:paraId="0B25ED5B" w14:textId="77777777" w:rsidR="00A25E8F" w:rsidRPr="00780BAB" w:rsidRDefault="00A25E8F" w:rsidP="003A07C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3AC7" w:rsidRPr="00780BAB" w14:paraId="11418596" w14:textId="77777777" w:rsidTr="002A0D1F">
        <w:trPr>
          <w:trHeight w:hRule="exact" w:val="414"/>
        </w:trPr>
        <w:tc>
          <w:tcPr>
            <w:tcW w:w="1814" w:type="pct"/>
            <w:vAlign w:val="center"/>
          </w:tcPr>
          <w:p w14:paraId="72AF0FFD" w14:textId="14AFA492" w:rsidR="00D53AC7" w:rsidRPr="00780BAB" w:rsidRDefault="00D53AC7" w:rsidP="00D53AC7">
            <w:pPr>
              <w:tabs>
                <w:tab w:val="left" w:pos="16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823D6" w:rsidRPr="005823D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31</w:t>
            </w:r>
            <w:r w:rsidRPr="00D53AC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D53AC7">
              <w:rPr>
                <w:rFonts w:asciiTheme="majorBidi" w:hAnsiTheme="majorBidi" w:cs="Angsana New"/>
                <w:b/>
                <w:bCs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364" w:type="pct"/>
          </w:tcPr>
          <w:p w14:paraId="41054463" w14:textId="77777777" w:rsidR="00D53AC7" w:rsidRPr="00780BAB" w:rsidRDefault="00D53AC7" w:rsidP="00D53AC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021D5DF7" w14:textId="68EA2F09" w:rsidR="00D53AC7" w:rsidRPr="00D53AC7" w:rsidRDefault="005823D6" w:rsidP="00D53AC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" w:type="pct"/>
          </w:tcPr>
          <w:p w14:paraId="3BAA7199" w14:textId="77777777" w:rsidR="00D53AC7" w:rsidRPr="00780BAB" w:rsidRDefault="00D53AC7" w:rsidP="00D53AC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14D4BC26" w14:textId="1C2C16BD" w:rsidR="00D53AC7" w:rsidRPr="00780BAB" w:rsidRDefault="005823D6" w:rsidP="00D53AC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" w:type="pct"/>
          </w:tcPr>
          <w:p w14:paraId="4042C5D0" w14:textId="77777777" w:rsidR="00D53AC7" w:rsidRPr="00780BAB" w:rsidRDefault="00D53AC7" w:rsidP="00D53AC7">
            <w:pPr>
              <w:tabs>
                <w:tab w:val="left" w:pos="360"/>
                <w:tab w:val="left" w:pos="1484"/>
                <w:tab w:val="right" w:pos="9180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5CAB8564" w14:textId="6656AD0A" w:rsidR="00D53AC7" w:rsidRPr="00780BAB" w:rsidRDefault="005823D6" w:rsidP="00D53AC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1" w:type="pct"/>
          </w:tcPr>
          <w:p w14:paraId="3B293C73" w14:textId="77777777" w:rsidR="00D53AC7" w:rsidRPr="00780BAB" w:rsidRDefault="00D53AC7" w:rsidP="00D53AC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6" w:type="pct"/>
          </w:tcPr>
          <w:p w14:paraId="3800C991" w14:textId="290572DB" w:rsidR="00D53AC7" w:rsidRPr="00780BAB" w:rsidRDefault="005823D6" w:rsidP="00D53AC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EF100B" w:rsidRPr="00780BAB" w14:paraId="7C491257" w14:textId="77777777" w:rsidTr="002A0D1F">
        <w:trPr>
          <w:trHeight w:hRule="exact" w:val="336"/>
        </w:trPr>
        <w:tc>
          <w:tcPr>
            <w:tcW w:w="1814" w:type="pct"/>
            <w:vAlign w:val="center"/>
          </w:tcPr>
          <w:p w14:paraId="19AE9107" w14:textId="77777777" w:rsidR="00A25E8F" w:rsidRPr="00780BAB" w:rsidRDefault="00A25E8F" w:rsidP="003A07CA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364" w:type="pct"/>
          </w:tcPr>
          <w:p w14:paraId="58FE8299" w14:textId="77777777" w:rsidR="00A25E8F" w:rsidRPr="00780BAB" w:rsidRDefault="00A25E8F" w:rsidP="003A07CA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36E5053E" w14:textId="77777777" w:rsidR="00A25E8F" w:rsidRPr="00780BAB" w:rsidRDefault="00A25E8F" w:rsidP="003A07CA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0B06F750" w14:textId="77777777" w:rsidR="00A25E8F" w:rsidRPr="00780BAB" w:rsidRDefault="00A25E8F" w:rsidP="003A07CA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254A7F19" w14:textId="77777777" w:rsidR="00A25E8F" w:rsidRPr="00780BAB" w:rsidRDefault="00A25E8F" w:rsidP="003A07CA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35FA9D0D" w14:textId="77777777" w:rsidR="00A25E8F" w:rsidRPr="00780BAB" w:rsidRDefault="00A25E8F" w:rsidP="003A07CA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A67D3B0" w14:textId="77777777" w:rsidR="00A25E8F" w:rsidRPr="00780BAB" w:rsidRDefault="00A25E8F" w:rsidP="003A07CA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2C30EA38" w14:textId="77777777" w:rsidR="00A25E8F" w:rsidRPr="00780BAB" w:rsidRDefault="00A25E8F" w:rsidP="003A07CA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6B9633AB" w14:textId="77777777" w:rsidR="00A25E8F" w:rsidRPr="00780BAB" w:rsidRDefault="00A25E8F" w:rsidP="003A07CA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1074" w:rsidRPr="00780BAB" w14:paraId="530759A5" w14:textId="77777777" w:rsidTr="002A0D1F">
        <w:trPr>
          <w:trHeight w:hRule="exact" w:val="308"/>
        </w:trPr>
        <w:tc>
          <w:tcPr>
            <w:tcW w:w="1814" w:type="pct"/>
            <w:vAlign w:val="center"/>
          </w:tcPr>
          <w:p w14:paraId="1A51911D" w14:textId="249ED3DA" w:rsidR="00C71074" w:rsidRPr="00780BAB" w:rsidRDefault="00C71074" w:rsidP="00C71074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364" w:type="pct"/>
          </w:tcPr>
          <w:p w14:paraId="4638C29A" w14:textId="77777777" w:rsidR="00C71074" w:rsidRPr="00780BAB" w:rsidRDefault="00C71074" w:rsidP="00C71074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0A8E6936" w14:textId="61CC5FF6" w:rsidR="00C71074" w:rsidRPr="00780BAB" w:rsidRDefault="00C0678A" w:rsidP="00C71074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1466F93D" w14:textId="77777777" w:rsidR="00C71074" w:rsidRPr="00780BAB" w:rsidRDefault="00C71074" w:rsidP="00C71074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4D744A9D" w14:textId="637B128B" w:rsidR="00C71074" w:rsidRPr="00780BAB" w:rsidRDefault="00C71074" w:rsidP="00C71074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033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</w:tcPr>
          <w:p w14:paraId="015F3E62" w14:textId="77777777" w:rsidR="00C71074" w:rsidRPr="00780BAB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3DE8E4CF" w14:textId="4CC4F2BD" w:rsidR="00C71074" w:rsidRPr="00780BAB" w:rsidRDefault="005823D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C067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256</w:t>
            </w:r>
          </w:p>
        </w:tc>
        <w:tc>
          <w:tcPr>
            <w:tcW w:w="131" w:type="pct"/>
          </w:tcPr>
          <w:p w14:paraId="2A9E9D50" w14:textId="77777777" w:rsidR="00C71074" w:rsidRPr="00780BAB" w:rsidRDefault="00C71074" w:rsidP="00C71074">
            <w:pPr>
              <w:tabs>
                <w:tab w:val="decimal" w:pos="606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14:paraId="2205C946" w14:textId="0678E5F6" w:rsidR="00C71074" w:rsidRPr="00780BAB" w:rsidRDefault="005823D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280</w:t>
            </w:r>
            <w:r w:rsidR="00C71074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609</w:t>
            </w:r>
          </w:p>
        </w:tc>
      </w:tr>
      <w:tr w:rsidR="00C71074" w:rsidRPr="00780BAB" w14:paraId="2DC91767" w14:textId="77777777" w:rsidTr="002A0D1F">
        <w:trPr>
          <w:trHeight w:hRule="exact" w:val="326"/>
        </w:trPr>
        <w:tc>
          <w:tcPr>
            <w:tcW w:w="1814" w:type="pct"/>
            <w:vAlign w:val="center"/>
          </w:tcPr>
          <w:p w14:paraId="5C06F943" w14:textId="7C321567" w:rsidR="00C71074" w:rsidRPr="00780BAB" w:rsidRDefault="00C71074" w:rsidP="00C71074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บริษัทที่เกี่ยวข้องกัน</w:t>
            </w:r>
          </w:p>
        </w:tc>
        <w:tc>
          <w:tcPr>
            <w:tcW w:w="364" w:type="pct"/>
          </w:tcPr>
          <w:p w14:paraId="129575E1" w14:textId="77777777" w:rsidR="00C71074" w:rsidRPr="00780BAB" w:rsidRDefault="00C71074" w:rsidP="00C71074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0AD7F9DB" w14:textId="02CE9694" w:rsidR="00C71074" w:rsidRPr="00780BAB" w:rsidRDefault="005823D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="00C067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141" w:type="pct"/>
          </w:tcPr>
          <w:p w14:paraId="1A98F41E" w14:textId="77777777" w:rsidR="00C71074" w:rsidRPr="00780BAB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  <w:vAlign w:val="center"/>
          </w:tcPr>
          <w:p w14:paraId="78D9E728" w14:textId="775759C6" w:rsidR="00C71074" w:rsidRPr="00780BAB" w:rsidRDefault="005823D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283</w:t>
            </w:r>
            <w:r w:rsidR="00C71074" w:rsidRPr="00CD033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867</w:t>
            </w:r>
          </w:p>
        </w:tc>
        <w:tc>
          <w:tcPr>
            <w:tcW w:w="141" w:type="pct"/>
          </w:tcPr>
          <w:p w14:paraId="5A85D594" w14:textId="77777777" w:rsidR="00C71074" w:rsidRPr="00780BAB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5B5F65E8" w14:textId="43336C2C" w:rsidR="00C71074" w:rsidRPr="00780BAB" w:rsidRDefault="005823D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="00C067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131" w:type="pct"/>
          </w:tcPr>
          <w:p w14:paraId="75D558A2" w14:textId="77777777" w:rsidR="00C71074" w:rsidRPr="00780BAB" w:rsidRDefault="00C71074" w:rsidP="00C71074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6" w:type="pct"/>
            <w:vAlign w:val="center"/>
          </w:tcPr>
          <w:p w14:paraId="14B63983" w14:textId="0973F758" w:rsidR="00C71074" w:rsidRPr="00780BAB" w:rsidRDefault="005823D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283</w:t>
            </w:r>
            <w:r w:rsidR="00C71074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867</w:t>
            </w:r>
          </w:p>
        </w:tc>
      </w:tr>
      <w:tr w:rsidR="00C71074" w:rsidRPr="00780BAB" w14:paraId="5B7271E7" w14:textId="77777777" w:rsidTr="002A0D1F">
        <w:trPr>
          <w:trHeight w:hRule="exact" w:val="382"/>
        </w:trPr>
        <w:tc>
          <w:tcPr>
            <w:tcW w:w="1814" w:type="pct"/>
            <w:vAlign w:val="center"/>
          </w:tcPr>
          <w:p w14:paraId="1693A8D5" w14:textId="286C0E00" w:rsidR="00C71074" w:rsidRPr="00780BAB" w:rsidRDefault="00C71074" w:rsidP="00C71074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บุคคลที่เกี่ยวข้องกัน</w:t>
            </w:r>
          </w:p>
        </w:tc>
        <w:tc>
          <w:tcPr>
            <w:tcW w:w="364" w:type="pct"/>
          </w:tcPr>
          <w:p w14:paraId="39C0A1C3" w14:textId="77777777" w:rsidR="00C71074" w:rsidRPr="00780BAB" w:rsidRDefault="00C71074" w:rsidP="00C71074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14:paraId="2E0A7A07" w14:textId="72EE64AB" w:rsidR="00C71074" w:rsidRPr="00780BAB" w:rsidRDefault="005823D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067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141" w:type="pct"/>
          </w:tcPr>
          <w:p w14:paraId="62F81D42" w14:textId="77777777" w:rsidR="00C71074" w:rsidRPr="00780BAB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14:paraId="63874816" w14:textId="37A0C313" w:rsidR="00C71074" w:rsidRPr="00780BAB" w:rsidRDefault="005823D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C71074" w:rsidRPr="00CD033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616</w:t>
            </w:r>
          </w:p>
        </w:tc>
        <w:tc>
          <w:tcPr>
            <w:tcW w:w="141" w:type="pct"/>
          </w:tcPr>
          <w:p w14:paraId="57E56F66" w14:textId="77777777" w:rsidR="00C71074" w:rsidRPr="00780BAB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14:paraId="17EF7C1E" w14:textId="1F50A600" w:rsidR="00C71074" w:rsidRPr="00780BAB" w:rsidRDefault="005823D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067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131" w:type="pct"/>
          </w:tcPr>
          <w:p w14:paraId="59793921" w14:textId="77777777" w:rsidR="00C71074" w:rsidRPr="00780BAB" w:rsidRDefault="00C71074" w:rsidP="00C71074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center"/>
          </w:tcPr>
          <w:p w14:paraId="1A91839A" w14:textId="3F677BC2" w:rsidR="00C71074" w:rsidRPr="00780BAB" w:rsidRDefault="005823D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C71074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616</w:t>
            </w:r>
          </w:p>
        </w:tc>
      </w:tr>
      <w:tr w:rsidR="00C71074" w:rsidRPr="00780BAB" w14:paraId="0272EEBC" w14:textId="77777777" w:rsidTr="002A0D1F">
        <w:trPr>
          <w:trHeight w:hRule="exact" w:val="383"/>
        </w:trPr>
        <w:tc>
          <w:tcPr>
            <w:tcW w:w="1814" w:type="pct"/>
            <w:vAlign w:val="bottom"/>
          </w:tcPr>
          <w:p w14:paraId="50888548" w14:textId="77777777" w:rsidR="00C71074" w:rsidRPr="00780BAB" w:rsidRDefault="00C71074" w:rsidP="00C71074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364" w:type="pct"/>
          </w:tcPr>
          <w:p w14:paraId="206DF73F" w14:textId="77777777" w:rsidR="00C71074" w:rsidRPr="00780BAB" w:rsidRDefault="00C71074" w:rsidP="00C71074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2E86E" w14:textId="08EFE89E" w:rsidR="00C71074" w:rsidRPr="00780BAB" w:rsidRDefault="005823D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="00C067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141" w:type="pct"/>
          </w:tcPr>
          <w:p w14:paraId="2B8B94CF" w14:textId="77777777" w:rsidR="00C71074" w:rsidRPr="00780BAB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8A2AA" w14:textId="1D49E3CB" w:rsidR="00C71074" w:rsidRPr="00780BAB" w:rsidRDefault="005823D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285</w:t>
            </w:r>
            <w:r w:rsidR="00C71074" w:rsidRPr="00CD033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483</w:t>
            </w:r>
          </w:p>
        </w:tc>
        <w:tc>
          <w:tcPr>
            <w:tcW w:w="141" w:type="pct"/>
          </w:tcPr>
          <w:p w14:paraId="25E528F4" w14:textId="77777777" w:rsidR="00C71074" w:rsidRPr="00780BAB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0E045" w14:textId="2D4AC3DF" w:rsidR="00C71074" w:rsidRPr="00780BAB" w:rsidRDefault="005823D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402</w:t>
            </w:r>
            <w:r w:rsidR="00C067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131" w:type="pct"/>
          </w:tcPr>
          <w:p w14:paraId="1688A9C9" w14:textId="77777777" w:rsidR="00C71074" w:rsidRPr="00780BAB" w:rsidRDefault="00C71074" w:rsidP="00C71074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63B05" w14:textId="199ABBEB" w:rsidR="00C71074" w:rsidRPr="00780BAB" w:rsidRDefault="005823D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566</w:t>
            </w:r>
            <w:r w:rsidR="00C71074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092</w:t>
            </w:r>
          </w:p>
        </w:tc>
      </w:tr>
      <w:tr w:rsidR="00C71074" w:rsidRPr="00780BAB" w14:paraId="532F6302" w14:textId="77777777" w:rsidTr="002A0D1F">
        <w:trPr>
          <w:trHeight w:hRule="exact" w:val="373"/>
        </w:trPr>
        <w:tc>
          <w:tcPr>
            <w:tcW w:w="1814" w:type="pct"/>
            <w:vAlign w:val="center"/>
          </w:tcPr>
          <w:p w14:paraId="0E3D5374" w14:textId="77777777" w:rsidR="00C71074" w:rsidRPr="00780BAB" w:rsidRDefault="00C71074" w:rsidP="00C71074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364" w:type="pct"/>
          </w:tcPr>
          <w:p w14:paraId="61B7429C" w14:textId="77777777" w:rsidR="00C71074" w:rsidRPr="00780BAB" w:rsidRDefault="00C71074" w:rsidP="00C71074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4E8357BA" w14:textId="77777777" w:rsidR="00C71074" w:rsidRPr="00780BAB" w:rsidRDefault="00C71074" w:rsidP="00C71074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1FC95A7B" w14:textId="77777777" w:rsidR="00C71074" w:rsidRPr="00780BAB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0AA0E758" w14:textId="7196B7AA" w:rsidR="00C71074" w:rsidRPr="00780BAB" w:rsidRDefault="00C71074" w:rsidP="00C71074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59D7D975" w14:textId="77777777" w:rsidR="00C71074" w:rsidRPr="00780BAB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48BE4A13" w14:textId="77777777" w:rsidR="00C71074" w:rsidRPr="00780BAB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472C9C4F" w14:textId="77777777" w:rsidR="00C71074" w:rsidRPr="00780BAB" w:rsidRDefault="00C71074" w:rsidP="00C71074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157561A3" w14:textId="77777777" w:rsidR="00C71074" w:rsidRPr="00780BAB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1074" w:rsidRPr="00780BAB" w14:paraId="78556AF1" w14:textId="77777777" w:rsidTr="002A0D1F">
        <w:trPr>
          <w:trHeight w:hRule="exact" w:val="373"/>
        </w:trPr>
        <w:tc>
          <w:tcPr>
            <w:tcW w:w="1814" w:type="pct"/>
            <w:vAlign w:val="center"/>
          </w:tcPr>
          <w:p w14:paraId="5BF637CA" w14:textId="5461D9F6" w:rsidR="00C71074" w:rsidRPr="00780BAB" w:rsidRDefault="00C71074" w:rsidP="00C71074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364" w:type="pct"/>
          </w:tcPr>
          <w:p w14:paraId="0FC72816" w14:textId="77777777" w:rsidR="00C71074" w:rsidRPr="00780BAB" w:rsidRDefault="00C71074" w:rsidP="00C71074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6599674" w14:textId="20E52C98" w:rsidR="00C71074" w:rsidRPr="00780BAB" w:rsidRDefault="00C0678A" w:rsidP="00C71074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15EDBE67" w14:textId="77777777" w:rsidR="00C71074" w:rsidRPr="00780BAB" w:rsidRDefault="00C71074" w:rsidP="00C71074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5CAE3C39" w14:textId="207ED334" w:rsidR="00C71074" w:rsidRPr="00780BAB" w:rsidRDefault="00C71074" w:rsidP="00C71074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033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</w:tcPr>
          <w:p w14:paraId="23494980" w14:textId="77777777" w:rsidR="00C71074" w:rsidRPr="00780BAB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4D957177" w14:textId="764A0F91" w:rsidR="00C71074" w:rsidRPr="00780BAB" w:rsidRDefault="005823D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="00C067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31" w:type="pct"/>
          </w:tcPr>
          <w:p w14:paraId="792EC462" w14:textId="77777777" w:rsidR="00C71074" w:rsidRPr="00780BAB" w:rsidRDefault="00C71074" w:rsidP="00C71074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6" w:type="pct"/>
            <w:vAlign w:val="center"/>
          </w:tcPr>
          <w:p w14:paraId="1230E1DC" w14:textId="5B64B0B6" w:rsidR="00C71074" w:rsidRPr="00780BAB" w:rsidRDefault="005823D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270</w:t>
            </w:r>
            <w:r w:rsidR="00C71074" w:rsidRPr="00CD033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900</w:t>
            </w:r>
          </w:p>
        </w:tc>
      </w:tr>
      <w:tr w:rsidR="00C71074" w:rsidRPr="00780BAB" w14:paraId="36D6452D" w14:textId="77777777" w:rsidTr="002A0D1F">
        <w:trPr>
          <w:trHeight w:hRule="exact" w:val="354"/>
        </w:trPr>
        <w:tc>
          <w:tcPr>
            <w:tcW w:w="1814" w:type="pct"/>
            <w:vAlign w:val="center"/>
          </w:tcPr>
          <w:p w14:paraId="7FF49E53" w14:textId="77777777" w:rsidR="00C71074" w:rsidRPr="00780BAB" w:rsidRDefault="00C71074" w:rsidP="00C71074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364" w:type="pct"/>
          </w:tcPr>
          <w:p w14:paraId="666AE33E" w14:textId="77777777" w:rsidR="00C71074" w:rsidRPr="00780BAB" w:rsidRDefault="00C71074" w:rsidP="00C71074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2D9C9C90" w14:textId="77777777" w:rsidR="00C71074" w:rsidRPr="00780BAB" w:rsidRDefault="00C71074" w:rsidP="00C71074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6C2F0E63" w14:textId="77777777" w:rsidR="00C71074" w:rsidRPr="00780BAB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6447D024" w14:textId="35F7732E" w:rsidR="00C71074" w:rsidRPr="00780BAB" w:rsidRDefault="00C71074" w:rsidP="00C71074">
            <w:pPr>
              <w:tabs>
                <w:tab w:val="decimal" w:pos="617"/>
              </w:tabs>
              <w:ind w:left="-115" w:right="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3208EFBD" w14:textId="77777777" w:rsidR="00C71074" w:rsidRPr="00780BAB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1BE1E667" w14:textId="77777777" w:rsidR="00C71074" w:rsidRPr="00780BAB" w:rsidRDefault="00C71074" w:rsidP="00C71074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4450AE7F" w14:textId="77777777" w:rsidR="00C71074" w:rsidRPr="00780BAB" w:rsidRDefault="00C71074" w:rsidP="00C71074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14:paraId="66431700" w14:textId="77777777" w:rsidR="00C71074" w:rsidRPr="00780BAB" w:rsidRDefault="00C71074" w:rsidP="00C71074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1074" w:rsidRPr="00780BAB" w14:paraId="2108D75C" w14:textId="77777777" w:rsidTr="002A0D1F">
        <w:trPr>
          <w:trHeight w:hRule="exact" w:val="354"/>
        </w:trPr>
        <w:tc>
          <w:tcPr>
            <w:tcW w:w="1814" w:type="pct"/>
            <w:vAlign w:val="center"/>
          </w:tcPr>
          <w:p w14:paraId="55289195" w14:textId="48F3828A" w:rsidR="00C71074" w:rsidRPr="00780BAB" w:rsidRDefault="00C71074" w:rsidP="00C71074">
            <w:pPr>
              <w:tabs>
                <w:tab w:val="left" w:pos="540"/>
                <w:tab w:val="left" w:pos="900"/>
                <w:tab w:val="left" w:pos="1170"/>
              </w:tabs>
              <w:ind w:left="160"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364" w:type="pct"/>
          </w:tcPr>
          <w:p w14:paraId="1065F0DA" w14:textId="77777777" w:rsidR="00C71074" w:rsidRPr="00780BAB" w:rsidRDefault="00C71074" w:rsidP="00C71074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31D58801" w14:textId="12EC7859" w:rsidR="00C71074" w:rsidRPr="00780BAB" w:rsidRDefault="00C0678A" w:rsidP="00C71074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67CF59AA" w14:textId="77777777" w:rsidR="00C71074" w:rsidRPr="00780BAB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18AFBDA8" w14:textId="3C793733" w:rsidR="00C71074" w:rsidRPr="00780BAB" w:rsidRDefault="00C71074" w:rsidP="00C71074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033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</w:tcPr>
          <w:p w14:paraId="290B82EA" w14:textId="77777777" w:rsidR="00C71074" w:rsidRPr="00780BAB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39AA1D48" w14:textId="3D09F64B" w:rsidR="00C71074" w:rsidRPr="00780BAB" w:rsidRDefault="005823D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C067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056</w:t>
            </w:r>
          </w:p>
        </w:tc>
        <w:tc>
          <w:tcPr>
            <w:tcW w:w="131" w:type="pct"/>
          </w:tcPr>
          <w:p w14:paraId="4E321791" w14:textId="77777777" w:rsidR="00C71074" w:rsidRPr="00780BAB" w:rsidRDefault="00C71074" w:rsidP="00C71074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14:paraId="72BEE94B" w14:textId="5548DC94" w:rsidR="00C71074" w:rsidRPr="00780BAB" w:rsidRDefault="005823D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59</w:t>
            </w:r>
            <w:r w:rsidR="00C71074" w:rsidRPr="00CD033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505</w:t>
            </w:r>
          </w:p>
        </w:tc>
      </w:tr>
      <w:tr w:rsidR="00C71074" w:rsidRPr="00780BAB" w14:paraId="229B8C3B" w14:textId="77777777" w:rsidTr="002A0D1F">
        <w:trPr>
          <w:trHeight w:hRule="exact" w:val="392"/>
        </w:trPr>
        <w:tc>
          <w:tcPr>
            <w:tcW w:w="1814" w:type="pct"/>
            <w:vAlign w:val="center"/>
          </w:tcPr>
          <w:p w14:paraId="6B3ABAA9" w14:textId="77777777" w:rsidR="00C71074" w:rsidRPr="00780BAB" w:rsidRDefault="00C71074" w:rsidP="00C71074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364" w:type="pct"/>
          </w:tcPr>
          <w:p w14:paraId="4717E838" w14:textId="77777777" w:rsidR="00C71074" w:rsidRPr="00780BAB" w:rsidRDefault="00C71074" w:rsidP="00C71074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7B348BE0" w14:textId="77777777" w:rsidR="00C71074" w:rsidRPr="00780BAB" w:rsidRDefault="00C71074" w:rsidP="00C71074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29E700EB" w14:textId="77777777" w:rsidR="00C71074" w:rsidRPr="00780BAB" w:rsidRDefault="00C71074" w:rsidP="00C71074">
            <w:pPr>
              <w:tabs>
                <w:tab w:val="decimal" w:pos="617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1E1B0A9E" w14:textId="77777777" w:rsidR="00C71074" w:rsidRPr="00780BAB" w:rsidRDefault="00C71074" w:rsidP="00C71074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0E7321AC" w14:textId="77777777" w:rsidR="00C71074" w:rsidRPr="00780BAB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71DF87E4" w14:textId="77777777" w:rsidR="00C71074" w:rsidRPr="00780BAB" w:rsidRDefault="00C71074" w:rsidP="00C71074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276D2FD0" w14:textId="77777777" w:rsidR="00C71074" w:rsidRPr="00780BAB" w:rsidRDefault="00C71074" w:rsidP="00C71074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22D00D50" w14:textId="77777777" w:rsidR="00C71074" w:rsidRPr="00780BAB" w:rsidRDefault="00C71074" w:rsidP="00C71074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1074" w:rsidRPr="00780BAB" w14:paraId="495D8C48" w14:textId="77777777" w:rsidTr="002A0D1F">
        <w:trPr>
          <w:trHeight w:hRule="exact" w:val="411"/>
        </w:trPr>
        <w:tc>
          <w:tcPr>
            <w:tcW w:w="1814" w:type="pct"/>
            <w:vAlign w:val="center"/>
          </w:tcPr>
          <w:p w14:paraId="445F88ED" w14:textId="40E3CF9C" w:rsidR="00C71074" w:rsidRPr="00780BAB" w:rsidRDefault="00C71074" w:rsidP="00C71074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364" w:type="pct"/>
          </w:tcPr>
          <w:p w14:paraId="2014CF9B" w14:textId="77777777" w:rsidR="00C71074" w:rsidRPr="00780BAB" w:rsidRDefault="00C71074" w:rsidP="00C71074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596D292D" w14:textId="5E5A022D" w:rsidR="00C71074" w:rsidRPr="00780BAB" w:rsidRDefault="005823D6" w:rsidP="00D216A1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00C067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41" w:type="pct"/>
          </w:tcPr>
          <w:p w14:paraId="4BD18235" w14:textId="77777777" w:rsidR="00C71074" w:rsidRPr="00780BAB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3F7D0372" w14:textId="12C9C1F8" w:rsidR="00C71074" w:rsidRPr="00780BAB" w:rsidRDefault="005823D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sz w:val="28"/>
                <w:szCs w:val="28"/>
              </w:rPr>
              <w:t>103</w:t>
            </w:r>
            <w:r w:rsidR="00C71074" w:rsidRPr="00CD03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922</w:t>
            </w:r>
          </w:p>
        </w:tc>
        <w:tc>
          <w:tcPr>
            <w:tcW w:w="141" w:type="pct"/>
          </w:tcPr>
          <w:p w14:paraId="39F9FE3D" w14:textId="77777777" w:rsidR="00C71074" w:rsidRPr="00780BAB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469B2B1F" w14:textId="64099D84" w:rsidR="00C71074" w:rsidRPr="00780BAB" w:rsidRDefault="005823D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00C067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31" w:type="pct"/>
          </w:tcPr>
          <w:p w14:paraId="49D2309C" w14:textId="77777777" w:rsidR="00C71074" w:rsidRPr="00780BAB" w:rsidRDefault="00C71074" w:rsidP="00C71074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1F9F9D2D" w14:textId="1788D27B" w:rsidR="00C71074" w:rsidRPr="00780BAB" w:rsidRDefault="005823D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/>
                <w:sz w:val="28"/>
                <w:szCs w:val="28"/>
              </w:rPr>
              <w:t>103</w:t>
            </w:r>
            <w:r w:rsidR="00C71074" w:rsidRPr="00CD03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922</w:t>
            </w:r>
          </w:p>
        </w:tc>
      </w:tr>
    </w:tbl>
    <w:p w14:paraId="24DB8431" w14:textId="77777777" w:rsidR="00257A55" w:rsidRPr="00780BAB" w:rsidRDefault="00257A55" w:rsidP="00A11F83">
      <w:pPr>
        <w:ind w:left="360" w:right="65" w:firstLine="676"/>
        <w:jc w:val="right"/>
        <w:rPr>
          <w:rFonts w:asciiTheme="majorBidi" w:hAnsiTheme="majorBidi" w:cstheme="majorBidi"/>
          <w:b/>
          <w:bCs/>
          <w:sz w:val="16"/>
          <w:szCs w:val="16"/>
        </w:rPr>
      </w:pPr>
    </w:p>
    <w:p w14:paraId="146B2412" w14:textId="77777777" w:rsidR="00C145E5" w:rsidRPr="00780BAB" w:rsidRDefault="00D5413A" w:rsidP="006B74E6">
      <w:pPr>
        <w:ind w:left="360" w:right="-90" w:firstLine="676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780BA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780BAB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80BAB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499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255"/>
        <w:gridCol w:w="676"/>
        <w:gridCol w:w="1173"/>
        <w:gridCol w:w="307"/>
        <w:gridCol w:w="1060"/>
        <w:gridCol w:w="259"/>
        <w:gridCol w:w="1145"/>
        <w:gridCol w:w="242"/>
        <w:gridCol w:w="1117"/>
      </w:tblGrid>
      <w:tr w:rsidR="00EF100B" w:rsidRPr="00780BAB" w14:paraId="050EB07A" w14:textId="77777777" w:rsidTr="002F4EF9">
        <w:trPr>
          <w:trHeight w:hRule="exact" w:val="397"/>
        </w:trPr>
        <w:tc>
          <w:tcPr>
            <w:tcW w:w="1763" w:type="pct"/>
            <w:vMerge w:val="restart"/>
            <w:shd w:val="clear" w:color="auto" w:fill="auto"/>
          </w:tcPr>
          <w:p w14:paraId="6D5378F7" w14:textId="77777777" w:rsidR="008F4325" w:rsidRPr="00780BAB" w:rsidRDefault="00D5413A" w:rsidP="00D5413A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  <w:t xml:space="preserve">   </w:t>
            </w:r>
          </w:p>
          <w:p w14:paraId="36547EF0" w14:textId="49F58A74" w:rsidR="00D5413A" w:rsidRPr="00780BAB" w:rsidRDefault="00253EB0" w:rsidP="00D5413A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สำหรับงวดสามเดือน</w:t>
            </w:r>
            <w:r w:rsidRPr="00780BAB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  <w:t xml:space="preserve">สิ้นสุดวันที่ </w:t>
            </w:r>
            <w:r w:rsidR="005823D6" w:rsidRPr="005823D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31</w:t>
            </w:r>
            <w:r w:rsidR="00D53AC7" w:rsidRPr="00D53AC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D53AC7" w:rsidRPr="00D53AC7">
              <w:rPr>
                <w:rFonts w:asciiTheme="majorBidi" w:hAnsiTheme="majorBidi" w:cs="Angsana New"/>
                <w:b/>
                <w:bCs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366" w:type="pct"/>
            <w:shd w:val="clear" w:color="auto" w:fill="auto"/>
          </w:tcPr>
          <w:p w14:paraId="6296838B" w14:textId="77777777" w:rsidR="00D5413A" w:rsidRPr="00780BAB" w:rsidRDefault="00D5413A" w:rsidP="00D5413A">
            <w:pPr>
              <w:tabs>
                <w:tab w:val="decimal" w:pos="1031"/>
              </w:tabs>
              <w:ind w:left="-115" w:right="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pct"/>
            <w:gridSpan w:val="3"/>
            <w:shd w:val="clear" w:color="auto" w:fill="auto"/>
          </w:tcPr>
          <w:p w14:paraId="43415AD7" w14:textId="77777777" w:rsidR="00D5413A" w:rsidRPr="00780BAB" w:rsidRDefault="00D5413A" w:rsidP="00FB676F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</w:tcPr>
          <w:p w14:paraId="3D46C0CC" w14:textId="77777777" w:rsidR="00D5413A" w:rsidRPr="00780BAB" w:rsidRDefault="00D5413A" w:rsidP="00D5413A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6" w:type="pct"/>
            <w:gridSpan w:val="3"/>
            <w:shd w:val="clear" w:color="auto" w:fill="auto"/>
          </w:tcPr>
          <w:p w14:paraId="5E5F3204" w14:textId="77777777" w:rsidR="00D5413A" w:rsidRPr="00780BAB" w:rsidRDefault="00D5413A" w:rsidP="00D5413A">
            <w:pPr>
              <w:tabs>
                <w:tab w:val="decimal" w:pos="793"/>
              </w:tabs>
              <w:ind w:left="-108" w:right="2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3AC7" w:rsidRPr="00780BAB" w14:paraId="03D3E10C" w14:textId="77777777" w:rsidTr="002F4EF9">
        <w:trPr>
          <w:trHeight w:hRule="exact" w:val="397"/>
        </w:trPr>
        <w:tc>
          <w:tcPr>
            <w:tcW w:w="1763" w:type="pct"/>
            <w:vMerge/>
            <w:shd w:val="clear" w:color="auto" w:fill="auto"/>
            <w:vAlign w:val="center"/>
          </w:tcPr>
          <w:p w14:paraId="1F94F6D0" w14:textId="77777777" w:rsidR="00D53AC7" w:rsidRPr="00780BAB" w:rsidRDefault="00D53AC7" w:rsidP="00D53AC7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6" w:type="pct"/>
            <w:shd w:val="clear" w:color="auto" w:fill="auto"/>
          </w:tcPr>
          <w:p w14:paraId="30CD4FC6" w14:textId="77777777" w:rsidR="00D53AC7" w:rsidRPr="00780BAB" w:rsidRDefault="00D53AC7" w:rsidP="00D53AC7">
            <w:pPr>
              <w:tabs>
                <w:tab w:val="decimal" w:pos="1031"/>
              </w:tabs>
              <w:ind w:left="-115" w:right="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4F7A19F9" w14:textId="49C2D111" w:rsidR="00D53AC7" w:rsidRPr="00780BAB" w:rsidRDefault="005823D6" w:rsidP="00D53AC7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66" w:type="pct"/>
            <w:shd w:val="clear" w:color="auto" w:fill="auto"/>
          </w:tcPr>
          <w:p w14:paraId="1A434465" w14:textId="77777777" w:rsidR="00D53AC7" w:rsidRPr="00780BAB" w:rsidRDefault="00D53AC7" w:rsidP="00D53AC7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21A38F7D" w14:textId="1801A129" w:rsidR="00D53AC7" w:rsidRPr="00780BAB" w:rsidRDefault="005823D6" w:rsidP="00D53AC7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0" w:type="pct"/>
            <w:shd w:val="clear" w:color="auto" w:fill="auto"/>
          </w:tcPr>
          <w:p w14:paraId="1AC47C1D" w14:textId="77777777" w:rsidR="00D53AC7" w:rsidRPr="00780BAB" w:rsidRDefault="00D53AC7" w:rsidP="00D53AC7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7EDA25DE" w14:textId="6782414F" w:rsidR="00D53AC7" w:rsidRPr="00780BAB" w:rsidRDefault="005823D6" w:rsidP="00D53AC7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1" w:type="pct"/>
            <w:shd w:val="clear" w:color="auto" w:fill="auto"/>
          </w:tcPr>
          <w:p w14:paraId="11EBC4D7" w14:textId="77777777" w:rsidR="00D53AC7" w:rsidRPr="00780BAB" w:rsidRDefault="00D53AC7" w:rsidP="00D53AC7">
            <w:pPr>
              <w:tabs>
                <w:tab w:val="decimal" w:pos="60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1CEB2414" w14:textId="684D7903" w:rsidR="00D53AC7" w:rsidRPr="00780BAB" w:rsidRDefault="005823D6" w:rsidP="00D53AC7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EF100B" w:rsidRPr="00780BAB" w14:paraId="065D31ED" w14:textId="77777777" w:rsidTr="002F4EF9">
        <w:trPr>
          <w:trHeight w:hRule="exact" w:val="423"/>
        </w:trPr>
        <w:tc>
          <w:tcPr>
            <w:tcW w:w="1763" w:type="pct"/>
            <w:shd w:val="clear" w:color="auto" w:fill="auto"/>
          </w:tcPr>
          <w:p w14:paraId="726D2B4D" w14:textId="77777777" w:rsidR="002F78A4" w:rsidRPr="00780BAB" w:rsidRDefault="002F78A4" w:rsidP="002F78A4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366" w:type="pct"/>
            <w:shd w:val="clear" w:color="auto" w:fill="auto"/>
          </w:tcPr>
          <w:p w14:paraId="61230DAD" w14:textId="77777777" w:rsidR="002F78A4" w:rsidRPr="00780BAB" w:rsidRDefault="002F78A4" w:rsidP="002F78A4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18D0847C" w14:textId="77777777" w:rsidR="002F78A4" w:rsidRPr="00780BAB" w:rsidRDefault="002F78A4" w:rsidP="002F78A4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" w:type="pct"/>
            <w:shd w:val="clear" w:color="auto" w:fill="auto"/>
          </w:tcPr>
          <w:p w14:paraId="12774C56" w14:textId="77777777" w:rsidR="002F78A4" w:rsidRPr="00780BAB" w:rsidRDefault="002F78A4" w:rsidP="002F78A4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05B83711" w14:textId="77777777" w:rsidR="002F78A4" w:rsidRPr="00780BAB" w:rsidRDefault="002F78A4" w:rsidP="002F78A4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07254705" w14:textId="77777777" w:rsidR="002F78A4" w:rsidRPr="00780BAB" w:rsidRDefault="002F78A4" w:rsidP="002F78A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3C223500" w14:textId="77777777" w:rsidR="002F78A4" w:rsidRPr="00780BAB" w:rsidRDefault="002F78A4" w:rsidP="002F78A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075824F5" w14:textId="77777777" w:rsidR="002F78A4" w:rsidRPr="00780BAB" w:rsidRDefault="002F78A4" w:rsidP="002F78A4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5B8E8A51" w14:textId="77777777" w:rsidR="002F78A4" w:rsidRPr="00780BAB" w:rsidRDefault="002F78A4" w:rsidP="002F78A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02BF" w:rsidRPr="00780BAB" w14:paraId="25E8FC6A" w14:textId="77777777" w:rsidTr="002F4EF9">
        <w:trPr>
          <w:trHeight w:hRule="exact" w:val="397"/>
        </w:trPr>
        <w:tc>
          <w:tcPr>
            <w:tcW w:w="1763" w:type="pct"/>
            <w:shd w:val="clear" w:color="auto" w:fill="auto"/>
          </w:tcPr>
          <w:p w14:paraId="4051052C" w14:textId="77777777" w:rsidR="005702BF" w:rsidRPr="00780BAB" w:rsidRDefault="005702BF" w:rsidP="005702BF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366" w:type="pct"/>
            <w:shd w:val="clear" w:color="auto" w:fill="auto"/>
          </w:tcPr>
          <w:p w14:paraId="7F404C09" w14:textId="77777777" w:rsidR="005702BF" w:rsidRPr="00780BAB" w:rsidRDefault="005702BF" w:rsidP="005702BF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60B1FA6A" w14:textId="3EFC5D0B" w:rsidR="005702BF" w:rsidRPr="00780BAB" w:rsidRDefault="005823D6" w:rsidP="005702B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067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C067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  <w:tc>
          <w:tcPr>
            <w:tcW w:w="166" w:type="pct"/>
            <w:shd w:val="clear" w:color="auto" w:fill="auto"/>
          </w:tcPr>
          <w:p w14:paraId="26E0AC2C" w14:textId="77777777" w:rsidR="005702BF" w:rsidRPr="00780BAB" w:rsidRDefault="005702BF" w:rsidP="005702B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1439CA89" w14:textId="115DB50B" w:rsidR="005702BF" w:rsidRPr="00780BAB" w:rsidRDefault="005823D6" w:rsidP="005702B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5702BF" w:rsidRPr="00CD033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874</w:t>
            </w:r>
            <w:r w:rsidR="005702BF" w:rsidRPr="00CD033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044</w:t>
            </w:r>
          </w:p>
        </w:tc>
        <w:tc>
          <w:tcPr>
            <w:tcW w:w="140" w:type="pct"/>
            <w:shd w:val="clear" w:color="auto" w:fill="auto"/>
          </w:tcPr>
          <w:p w14:paraId="081BA63E" w14:textId="77777777" w:rsidR="005702BF" w:rsidRPr="00780BAB" w:rsidRDefault="005702BF" w:rsidP="005702B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27C53C0B" w14:textId="3C52DFD9" w:rsidR="005702BF" w:rsidRPr="00780BAB" w:rsidRDefault="005823D6" w:rsidP="005702B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067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C067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  <w:tc>
          <w:tcPr>
            <w:tcW w:w="131" w:type="pct"/>
            <w:shd w:val="clear" w:color="auto" w:fill="auto"/>
          </w:tcPr>
          <w:p w14:paraId="549D2938" w14:textId="77777777" w:rsidR="005702BF" w:rsidRPr="00780BAB" w:rsidRDefault="005702BF" w:rsidP="005702BF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C431E2A" w14:textId="6B04B98B" w:rsidR="005702BF" w:rsidRPr="00780BAB" w:rsidRDefault="005823D6" w:rsidP="005702B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5702BF" w:rsidRPr="00CD033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874</w:t>
            </w:r>
            <w:r w:rsidR="005702BF" w:rsidRPr="00CD033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044</w:t>
            </w:r>
          </w:p>
        </w:tc>
      </w:tr>
      <w:tr w:rsidR="005702BF" w:rsidRPr="00780BAB" w14:paraId="1FD9DDB0" w14:textId="77777777" w:rsidTr="002F4EF9">
        <w:trPr>
          <w:trHeight w:hRule="exact" w:val="397"/>
        </w:trPr>
        <w:tc>
          <w:tcPr>
            <w:tcW w:w="1763" w:type="pct"/>
            <w:shd w:val="clear" w:color="auto" w:fill="auto"/>
          </w:tcPr>
          <w:p w14:paraId="76282919" w14:textId="77777777" w:rsidR="005702BF" w:rsidRPr="00780BAB" w:rsidRDefault="005702BF" w:rsidP="005702BF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366" w:type="pct"/>
            <w:shd w:val="clear" w:color="auto" w:fill="auto"/>
          </w:tcPr>
          <w:p w14:paraId="7DBDA5EE" w14:textId="77777777" w:rsidR="005702BF" w:rsidRPr="00780BAB" w:rsidRDefault="005702BF" w:rsidP="005702BF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6F93936B" w14:textId="038208D1" w:rsidR="005702BF" w:rsidRPr="00780BAB" w:rsidRDefault="005823D6" w:rsidP="005702B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C067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166" w:type="pct"/>
            <w:shd w:val="clear" w:color="auto" w:fill="auto"/>
          </w:tcPr>
          <w:p w14:paraId="0B8B68BC" w14:textId="77777777" w:rsidR="005702BF" w:rsidRPr="00780BAB" w:rsidRDefault="005702BF" w:rsidP="005702B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7E3DA752" w14:textId="1AE67CA0" w:rsidR="005702BF" w:rsidRPr="00780BAB" w:rsidRDefault="005823D6" w:rsidP="005702B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317</w:t>
            </w:r>
            <w:r w:rsidR="005702BF"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007</w:t>
            </w:r>
          </w:p>
        </w:tc>
        <w:tc>
          <w:tcPr>
            <w:tcW w:w="140" w:type="pct"/>
            <w:shd w:val="clear" w:color="auto" w:fill="auto"/>
          </w:tcPr>
          <w:p w14:paraId="1E48E961" w14:textId="77777777" w:rsidR="005702BF" w:rsidRPr="00780BAB" w:rsidRDefault="005702BF" w:rsidP="005702B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6E2DF9FD" w14:textId="3B907D53" w:rsidR="005702BF" w:rsidRPr="00780BAB" w:rsidRDefault="005823D6" w:rsidP="005702B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C067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131" w:type="pct"/>
            <w:shd w:val="clear" w:color="auto" w:fill="auto"/>
          </w:tcPr>
          <w:p w14:paraId="74DC513F" w14:textId="77777777" w:rsidR="005702BF" w:rsidRPr="00780BAB" w:rsidRDefault="005702BF" w:rsidP="005702BF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325E548" w14:textId="1AEDF7D4" w:rsidR="005702BF" w:rsidRPr="00780BAB" w:rsidRDefault="005823D6" w:rsidP="005702B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317</w:t>
            </w:r>
            <w:r w:rsidR="005702BF"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8"/>
                <w:szCs w:val="28"/>
              </w:rPr>
              <w:t>007</w:t>
            </w:r>
          </w:p>
        </w:tc>
      </w:tr>
    </w:tbl>
    <w:p w14:paraId="4A1A71FF" w14:textId="77777777" w:rsidR="00A118AE" w:rsidRPr="00780BAB" w:rsidRDefault="00A118AE" w:rsidP="00B468C9">
      <w:pPr>
        <w:ind w:left="360" w:right="-90" w:firstLine="676"/>
        <w:jc w:val="right"/>
        <w:rPr>
          <w:rFonts w:asciiTheme="majorBidi" w:hAnsiTheme="majorBidi" w:cstheme="majorBidi"/>
          <w:b/>
          <w:bCs/>
          <w:sz w:val="28"/>
          <w:szCs w:val="28"/>
        </w:rPr>
      </w:pPr>
    </w:p>
    <w:p w14:paraId="041A7D50" w14:textId="63705CD6" w:rsidR="00FE52B4" w:rsidRPr="00780BAB" w:rsidRDefault="00FE52B4" w:rsidP="00860DBF">
      <w:pPr>
        <w:spacing w:before="240"/>
        <w:ind w:left="360" w:right="-14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>ค่าตอบแทนผู้บริหารสำคัญ ประกอบด้วย ค่าตอบแทนที่จ่ายให้แก่</w:t>
      </w:r>
      <w:r w:rsidR="00250E3D" w:rsidRPr="00780BAB">
        <w:rPr>
          <w:rFonts w:asciiTheme="majorBidi" w:hAnsiTheme="majorBidi" w:cstheme="majorBidi"/>
          <w:cs/>
        </w:rPr>
        <w:t>ผู้บริหารสำคัญ</w:t>
      </w:r>
      <w:r w:rsidRPr="00780BAB">
        <w:rPr>
          <w:rFonts w:asciiTheme="majorBidi" w:hAnsiTheme="majorBidi" w:cstheme="majorBidi"/>
          <w:cs/>
        </w:rPr>
        <w:t>ของกลุ่มบริษัท ซึ่งได้แก่ เงินเดือน โบนัส เงินตอบแทนพิเศษและอื่นๆ รวมทั้งเงินสมทบกองทุนสำรองเลี้ยงชีพที่กลุ่มบริษัทจ่ายสมทบให้ผู้บริหารในฐานะพนักงานของบริษัท</w:t>
      </w:r>
    </w:p>
    <w:p w14:paraId="07460769" w14:textId="77777777" w:rsidR="005217CA" w:rsidRPr="00780BAB" w:rsidRDefault="005217CA" w:rsidP="00E92594">
      <w:pPr>
        <w:pStyle w:val="BodyText3"/>
        <w:tabs>
          <w:tab w:val="clear" w:pos="360"/>
          <w:tab w:val="left" w:pos="224"/>
        </w:tabs>
        <w:spacing w:before="240"/>
        <w:ind w:left="360" w:right="-706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t>สัญญาสำคัญที่ทำกับกิจการที่เกี่ยวข้องกัน</w:t>
      </w:r>
    </w:p>
    <w:p w14:paraId="2496F41A" w14:textId="77777777" w:rsidR="005217CA" w:rsidRPr="00780BAB" w:rsidRDefault="005217CA" w:rsidP="00E94D36">
      <w:pPr>
        <w:pStyle w:val="BodyText3"/>
        <w:tabs>
          <w:tab w:val="clear" w:pos="360"/>
          <w:tab w:val="left" w:pos="224"/>
        </w:tabs>
        <w:spacing w:before="240"/>
        <w:ind w:left="360" w:right="29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>สัญญาการบริหารจัดการ</w:t>
      </w:r>
    </w:p>
    <w:p w14:paraId="1C4A5C94" w14:textId="77777777" w:rsidR="00A2275D" w:rsidRPr="00780BAB" w:rsidRDefault="005217CA" w:rsidP="00A2275D">
      <w:pPr>
        <w:spacing w:after="240"/>
        <w:ind w:left="360" w:right="29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>บริษัทได้ทำสัญญากับ</w:t>
      </w:r>
      <w:r w:rsidR="00942136" w:rsidRPr="00780BAB">
        <w:rPr>
          <w:rFonts w:asciiTheme="majorBidi" w:hAnsiTheme="majorBidi" w:cstheme="majorBidi"/>
          <w:cs/>
        </w:rPr>
        <w:t>บริษัทย่อย</w:t>
      </w:r>
      <w:r w:rsidRPr="00780BAB">
        <w:rPr>
          <w:rFonts w:asciiTheme="majorBidi" w:hAnsiTheme="majorBidi" w:cstheme="majorBidi"/>
          <w:cs/>
        </w:rPr>
        <w:t>เพื่อให้บริการด้านการบริหารจัดการแก่</w:t>
      </w:r>
      <w:r w:rsidR="00942136" w:rsidRPr="00780BAB">
        <w:rPr>
          <w:rFonts w:asciiTheme="majorBidi" w:hAnsiTheme="majorBidi" w:cstheme="majorBidi"/>
          <w:cs/>
        </w:rPr>
        <w:t>บริษัทย่อย</w:t>
      </w:r>
      <w:r w:rsidRPr="00780BAB">
        <w:rPr>
          <w:rFonts w:asciiTheme="majorBidi" w:hAnsiTheme="majorBidi" w:cstheme="majorBidi"/>
          <w:cs/>
        </w:rPr>
        <w:t>โดยตกลงให้บริการในราคาและเงื่อนไขตามที่ระบุในสัญญา</w:t>
      </w:r>
    </w:p>
    <w:p w14:paraId="28371488" w14:textId="77777777" w:rsidR="00A2275D" w:rsidRPr="00780BAB" w:rsidRDefault="00A2275D">
      <w:pPr>
        <w:rPr>
          <w:rFonts w:asciiTheme="majorBidi" w:hAnsiTheme="majorBidi" w:cstheme="majorBidi"/>
          <w:b/>
          <w:bCs/>
          <w:cs/>
        </w:rPr>
      </w:pPr>
      <w:r w:rsidRPr="00780BAB">
        <w:rPr>
          <w:rFonts w:asciiTheme="majorBidi" w:hAnsiTheme="majorBidi" w:cstheme="majorBidi"/>
          <w:b/>
          <w:bCs/>
          <w:cs/>
        </w:rPr>
        <w:br w:type="page"/>
      </w:r>
    </w:p>
    <w:p w14:paraId="670A1710" w14:textId="68FF60F2" w:rsidR="008D7D2A" w:rsidRPr="00780BAB" w:rsidRDefault="00890631" w:rsidP="00860DBF">
      <w:pPr>
        <w:numPr>
          <w:ilvl w:val="0"/>
          <w:numId w:val="1"/>
        </w:numPr>
        <w:ind w:left="547" w:right="-864" w:hanging="547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lastRenderedPageBreak/>
        <w:t>ภาระผูกพันและหนี้สินที่อาจเกิดขึ้น</w:t>
      </w:r>
    </w:p>
    <w:p w14:paraId="0923B268" w14:textId="6613818A" w:rsidR="00970A3D" w:rsidRPr="00780BAB" w:rsidRDefault="00BA1D8B" w:rsidP="00A2275D">
      <w:pPr>
        <w:ind w:left="540" w:right="65"/>
        <w:jc w:val="thaiDistribute"/>
        <w:rPr>
          <w:rFonts w:asciiTheme="majorBidi" w:hAnsiTheme="majorBidi" w:cstheme="majorBidi"/>
          <w:spacing w:val="-6"/>
        </w:rPr>
      </w:pPr>
      <w:r w:rsidRPr="00780BAB">
        <w:rPr>
          <w:rFonts w:asciiTheme="majorBidi" w:hAnsiTheme="majorBidi" w:cstheme="majorBidi"/>
          <w:spacing w:val="-6"/>
          <w:cs/>
        </w:rPr>
        <w:t xml:space="preserve">วันที่ </w:t>
      </w:r>
      <w:r w:rsidR="005823D6" w:rsidRPr="005823D6">
        <w:rPr>
          <w:rFonts w:asciiTheme="majorBidi" w:hAnsiTheme="majorBidi" w:cstheme="majorBidi"/>
          <w:spacing w:val="-6"/>
        </w:rPr>
        <w:t>31</w:t>
      </w:r>
      <w:r w:rsidR="00D53AC7" w:rsidRPr="00D53AC7">
        <w:rPr>
          <w:rFonts w:asciiTheme="majorBidi" w:hAnsiTheme="majorBidi" w:cstheme="majorBidi"/>
          <w:spacing w:val="-6"/>
        </w:rPr>
        <w:t xml:space="preserve"> </w:t>
      </w:r>
      <w:r w:rsidR="00D53AC7" w:rsidRPr="00D53AC7">
        <w:rPr>
          <w:rFonts w:asciiTheme="majorBidi" w:hAnsiTheme="majorBidi" w:cs="Angsana New"/>
          <w:spacing w:val="-6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  <w:spacing w:val="-6"/>
        </w:rPr>
        <w:t>2568</w:t>
      </w:r>
      <w:r w:rsidR="00D53AC7" w:rsidRPr="00D53AC7">
        <w:rPr>
          <w:rFonts w:asciiTheme="majorBidi" w:hAnsiTheme="majorBidi" w:cstheme="majorBidi"/>
          <w:spacing w:val="-6"/>
        </w:rPr>
        <w:t xml:space="preserve"> </w:t>
      </w:r>
      <w:r w:rsidR="00D53AC7" w:rsidRPr="00D53AC7">
        <w:rPr>
          <w:rFonts w:asciiTheme="majorBidi" w:hAnsiTheme="majorBidi" w:cs="Angsana New"/>
          <w:spacing w:val="-6"/>
          <w:cs/>
        </w:rPr>
        <w:t xml:space="preserve">และวันที่ </w:t>
      </w:r>
      <w:r w:rsidR="005823D6" w:rsidRPr="005823D6">
        <w:rPr>
          <w:rFonts w:asciiTheme="majorBidi" w:hAnsiTheme="majorBidi" w:cstheme="majorBidi"/>
          <w:spacing w:val="-6"/>
        </w:rPr>
        <w:t>31</w:t>
      </w:r>
      <w:r w:rsidR="00D53AC7" w:rsidRPr="00D53AC7">
        <w:rPr>
          <w:rFonts w:asciiTheme="majorBidi" w:hAnsiTheme="majorBidi" w:cstheme="majorBidi"/>
          <w:spacing w:val="-6"/>
        </w:rPr>
        <w:t xml:space="preserve"> </w:t>
      </w:r>
      <w:r w:rsidR="00D53AC7" w:rsidRPr="00D53AC7">
        <w:rPr>
          <w:rFonts w:asciiTheme="majorBidi" w:hAnsiTheme="majorBidi" w:cs="Angsana New"/>
          <w:spacing w:val="-6"/>
          <w:cs/>
        </w:rPr>
        <w:t xml:space="preserve">ธันวาคม </w:t>
      </w:r>
      <w:r w:rsidR="005823D6" w:rsidRPr="005823D6">
        <w:rPr>
          <w:rFonts w:asciiTheme="majorBidi" w:hAnsiTheme="majorBidi" w:cstheme="majorBidi"/>
          <w:spacing w:val="-6"/>
        </w:rPr>
        <w:t>2567</w:t>
      </w:r>
      <w:r w:rsidR="00D53AC7" w:rsidRPr="00D53AC7">
        <w:rPr>
          <w:rFonts w:asciiTheme="majorBidi" w:hAnsiTheme="majorBidi" w:cstheme="majorBidi"/>
          <w:spacing w:val="-6"/>
        </w:rPr>
        <w:t xml:space="preserve"> </w:t>
      </w:r>
      <w:r w:rsidR="00AB4522" w:rsidRPr="00780BAB">
        <w:rPr>
          <w:rFonts w:asciiTheme="majorBidi" w:hAnsiTheme="majorBidi" w:cstheme="majorBidi"/>
          <w:spacing w:val="-6"/>
          <w:cs/>
        </w:rPr>
        <w:t>กลุ่มบริษัท</w:t>
      </w:r>
      <w:r w:rsidR="00805F6F" w:rsidRPr="00780BAB">
        <w:rPr>
          <w:rFonts w:asciiTheme="majorBidi" w:hAnsiTheme="majorBidi" w:cstheme="majorBidi"/>
          <w:spacing w:val="-6"/>
          <w:cs/>
        </w:rPr>
        <w:t>มีภาระผูกพันตามสัญญาเช่า</w:t>
      </w:r>
      <w:r w:rsidR="00D64438" w:rsidRPr="00780BAB">
        <w:rPr>
          <w:rFonts w:asciiTheme="majorBidi" w:hAnsiTheme="majorBidi" w:cstheme="majorBidi"/>
          <w:spacing w:val="-6"/>
          <w:cs/>
        </w:rPr>
        <w:t>ระยะสั้นและ</w:t>
      </w:r>
      <w:r w:rsidR="00922C6D" w:rsidRPr="00780BAB">
        <w:rPr>
          <w:rFonts w:asciiTheme="majorBidi" w:hAnsiTheme="majorBidi" w:cstheme="majorBidi"/>
          <w:spacing w:val="-6"/>
        </w:rPr>
        <w:t>/</w:t>
      </w:r>
      <w:r w:rsidR="00922C6D" w:rsidRPr="00780BAB">
        <w:rPr>
          <w:rFonts w:asciiTheme="majorBidi" w:hAnsiTheme="majorBidi" w:cstheme="majorBidi"/>
          <w:spacing w:val="-6"/>
          <w:cs/>
        </w:rPr>
        <w:t>หรือ</w:t>
      </w:r>
      <w:r w:rsidR="00D64438" w:rsidRPr="00780BAB">
        <w:rPr>
          <w:rFonts w:asciiTheme="majorBidi" w:hAnsiTheme="majorBidi" w:cstheme="majorBidi"/>
          <w:spacing w:val="-6"/>
          <w:cs/>
        </w:rPr>
        <w:t>มูลค่าต่ำ</w:t>
      </w:r>
      <w:r w:rsidR="004C5D26" w:rsidRPr="00780BAB">
        <w:rPr>
          <w:rFonts w:asciiTheme="majorBidi" w:hAnsiTheme="majorBidi" w:cstheme="majorBidi"/>
          <w:spacing w:val="-6"/>
          <w:cs/>
        </w:rPr>
        <w:t>และ</w:t>
      </w:r>
      <w:r w:rsidR="00D64438" w:rsidRPr="00780BAB">
        <w:rPr>
          <w:rFonts w:asciiTheme="majorBidi" w:hAnsiTheme="majorBidi" w:cstheme="majorBidi"/>
          <w:spacing w:val="-6"/>
          <w:cs/>
        </w:rPr>
        <w:t>สัญญา</w:t>
      </w:r>
      <w:r w:rsidR="005773A8" w:rsidRPr="00780BAB">
        <w:rPr>
          <w:rFonts w:asciiTheme="majorBidi" w:hAnsiTheme="majorBidi" w:cstheme="majorBidi"/>
          <w:spacing w:val="-6"/>
          <w:cs/>
        </w:rPr>
        <w:t>ให้</w:t>
      </w:r>
      <w:r w:rsidR="004C5D26" w:rsidRPr="00780BAB">
        <w:rPr>
          <w:rFonts w:asciiTheme="majorBidi" w:hAnsiTheme="majorBidi" w:cstheme="majorBidi"/>
          <w:spacing w:val="-6"/>
          <w:cs/>
        </w:rPr>
        <w:t>บริการ</w:t>
      </w:r>
      <w:r w:rsidR="00B33DB8" w:rsidRPr="00780BAB">
        <w:rPr>
          <w:rFonts w:asciiTheme="majorBidi" w:hAnsiTheme="majorBidi" w:cstheme="majorBidi"/>
          <w:spacing w:val="-6"/>
          <w:cs/>
        </w:rPr>
        <w:t xml:space="preserve"> โดยมี</w:t>
      </w:r>
      <w:r w:rsidR="00805F6F" w:rsidRPr="00780BAB">
        <w:rPr>
          <w:rFonts w:asciiTheme="majorBidi" w:hAnsiTheme="majorBidi" w:cstheme="majorBidi"/>
          <w:spacing w:val="-6"/>
          <w:cs/>
        </w:rPr>
        <w:t>รายละเอียด ดังนี้</w:t>
      </w:r>
    </w:p>
    <w:p w14:paraId="39800158" w14:textId="77777777" w:rsidR="00805F6F" w:rsidRPr="00780BAB" w:rsidRDefault="00805F6F" w:rsidP="00B20056">
      <w:pPr>
        <w:tabs>
          <w:tab w:val="left" w:pos="1760"/>
        </w:tabs>
        <w:ind w:right="-2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780BA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780BAB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80BAB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034" w:type="dxa"/>
        <w:tblInd w:w="528" w:type="dxa"/>
        <w:tblLook w:val="04A0" w:firstRow="1" w:lastRow="0" w:firstColumn="1" w:lastColumn="0" w:noHBand="0" w:noVBand="1"/>
      </w:tblPr>
      <w:tblGrid>
        <w:gridCol w:w="4557"/>
        <w:gridCol w:w="1144"/>
        <w:gridCol w:w="1106"/>
        <w:gridCol w:w="1170"/>
        <w:gridCol w:w="1057"/>
      </w:tblGrid>
      <w:tr w:rsidR="00EF100B" w:rsidRPr="00780BAB" w14:paraId="240A7ED3" w14:textId="77777777" w:rsidTr="000A60A3">
        <w:trPr>
          <w:trHeight w:val="387"/>
        </w:trPr>
        <w:tc>
          <w:tcPr>
            <w:tcW w:w="4557" w:type="dxa"/>
            <w:vMerge w:val="restart"/>
            <w:vAlign w:val="center"/>
          </w:tcPr>
          <w:p w14:paraId="7EC06455" w14:textId="77777777" w:rsidR="004A1B95" w:rsidRPr="00780BAB" w:rsidRDefault="004A1B95" w:rsidP="00805F6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250" w:type="dxa"/>
            <w:gridSpan w:val="2"/>
          </w:tcPr>
          <w:p w14:paraId="35D60924" w14:textId="77777777" w:rsidR="004A1B95" w:rsidRPr="00780BAB" w:rsidRDefault="004A1B95" w:rsidP="00216A3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7" w:type="dxa"/>
            <w:gridSpan w:val="2"/>
            <w:vAlign w:val="center"/>
          </w:tcPr>
          <w:p w14:paraId="6F297215" w14:textId="77777777" w:rsidR="004A1B95" w:rsidRPr="00780BAB" w:rsidRDefault="004A1B95" w:rsidP="00216A3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3AC7" w:rsidRPr="00780BAB" w14:paraId="33B82D46" w14:textId="77777777" w:rsidTr="000A60A3">
        <w:trPr>
          <w:trHeight w:val="630"/>
        </w:trPr>
        <w:tc>
          <w:tcPr>
            <w:tcW w:w="4557" w:type="dxa"/>
            <w:vMerge/>
            <w:vAlign w:val="center"/>
          </w:tcPr>
          <w:p w14:paraId="41B02D68" w14:textId="77777777" w:rsidR="00D53AC7" w:rsidRPr="00780BAB" w:rsidRDefault="00D53AC7" w:rsidP="00D53AC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1ECAD6EF" w14:textId="404CD8B3" w:rsidR="00D53AC7" w:rsidRPr="00780BAB" w:rsidRDefault="005823D6" w:rsidP="00D53AC7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3AC7" w:rsidRPr="00D53A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3AC7" w:rsidRPr="00D53AC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06" w:type="dxa"/>
          </w:tcPr>
          <w:p w14:paraId="0EB38E87" w14:textId="16742711" w:rsidR="00D53AC7" w:rsidRPr="00780BAB" w:rsidRDefault="005823D6" w:rsidP="00D53AC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3AC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3AC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95375D5" w14:textId="3853C8AD" w:rsidR="00D53AC7" w:rsidRPr="00780BAB" w:rsidRDefault="005823D6" w:rsidP="00D53AC7">
            <w:pPr>
              <w:ind w:right="-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5823D6"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ja-JP"/>
              </w:rPr>
              <w:t>7</w:t>
            </w:r>
          </w:p>
        </w:tc>
        <w:tc>
          <w:tcPr>
            <w:tcW w:w="1170" w:type="dxa"/>
          </w:tcPr>
          <w:p w14:paraId="21DC3570" w14:textId="3BB68CC7" w:rsidR="00D53AC7" w:rsidRPr="00780BAB" w:rsidRDefault="005823D6" w:rsidP="00D53AC7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3AC7" w:rsidRPr="00D53A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3AC7" w:rsidRPr="00D53AC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57" w:type="dxa"/>
          </w:tcPr>
          <w:p w14:paraId="48E16F8A" w14:textId="4388A7D9" w:rsidR="00D53AC7" w:rsidRPr="00780BAB" w:rsidRDefault="005823D6" w:rsidP="00D53AC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3AC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3AC7" w:rsidRPr="00780B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9CA5F56" w14:textId="0405FF27" w:rsidR="00D53AC7" w:rsidRPr="00780BAB" w:rsidRDefault="005823D6" w:rsidP="00D53AC7">
            <w:pPr>
              <w:ind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5823D6"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ja-JP"/>
              </w:rPr>
              <w:t>7</w:t>
            </w:r>
          </w:p>
        </w:tc>
      </w:tr>
      <w:tr w:rsidR="00EF100B" w:rsidRPr="00780BAB" w14:paraId="4672F387" w14:textId="77777777" w:rsidTr="00A3123C">
        <w:trPr>
          <w:trHeight w:val="383"/>
        </w:trPr>
        <w:tc>
          <w:tcPr>
            <w:tcW w:w="4557" w:type="dxa"/>
            <w:vAlign w:val="bottom"/>
          </w:tcPr>
          <w:p w14:paraId="3BADB7C3" w14:textId="77777777" w:rsidR="004A1B95" w:rsidRPr="00780BAB" w:rsidRDefault="004A1B95" w:rsidP="00046BBE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44" w:type="dxa"/>
          </w:tcPr>
          <w:p w14:paraId="126F8BCF" w14:textId="77777777" w:rsidR="004A1B95" w:rsidRPr="00780BAB" w:rsidRDefault="004A1B95" w:rsidP="00046BBE">
            <w:pPr>
              <w:ind w:right="-5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5C53411D" w14:textId="77777777" w:rsidR="004A1B95" w:rsidRPr="00780BAB" w:rsidRDefault="004A1B95" w:rsidP="00046BBE">
            <w:pPr>
              <w:ind w:right="-5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F5E93B" w14:textId="77777777" w:rsidR="004A1B95" w:rsidRPr="00780BAB" w:rsidRDefault="004A1B95" w:rsidP="00046BBE">
            <w:pPr>
              <w:ind w:right="-5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75011AED" w14:textId="77777777" w:rsidR="004A1B95" w:rsidRPr="00780BAB" w:rsidRDefault="004A1B95" w:rsidP="00046BBE">
            <w:pPr>
              <w:ind w:right="-5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DB8" w:rsidRPr="00780BAB" w14:paraId="72C09DA5" w14:textId="77777777" w:rsidTr="00703A27">
        <w:tc>
          <w:tcPr>
            <w:tcW w:w="4557" w:type="dxa"/>
            <w:vAlign w:val="bottom"/>
          </w:tcPr>
          <w:p w14:paraId="4C8CB51A" w14:textId="4FE5E0D3" w:rsidR="00850DB8" w:rsidRPr="00780BAB" w:rsidRDefault="00850DB8" w:rsidP="00850DB8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144" w:type="dxa"/>
            <w:vAlign w:val="bottom"/>
          </w:tcPr>
          <w:p w14:paraId="4D0C7738" w14:textId="6BDC6F25" w:rsidR="00850DB8" w:rsidRPr="008779B0" w:rsidRDefault="00D47D99" w:rsidP="008779B0">
            <w:pPr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</w:tcPr>
          <w:p w14:paraId="724671D6" w14:textId="1058274F" w:rsidR="00850DB8" w:rsidRPr="001958D2" w:rsidRDefault="005823D6" w:rsidP="00850DB8">
            <w:pPr>
              <w:ind w:left="-108"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23D6">
              <w:rPr>
                <w:rFonts w:ascii="Angsana New" w:hAnsi="Angsana New"/>
                <w:sz w:val="28"/>
                <w:szCs w:val="28"/>
              </w:rPr>
              <w:t>384</w:t>
            </w:r>
            <w:r w:rsidR="00850DB8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170" w:type="dxa"/>
            <w:vAlign w:val="bottom"/>
          </w:tcPr>
          <w:p w14:paraId="138A1E6C" w14:textId="04069A1C" w:rsidR="00850DB8" w:rsidRPr="008779B0" w:rsidRDefault="005820E7" w:rsidP="008779B0">
            <w:pPr>
              <w:ind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7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34BDDC7E" w14:textId="6867F80A" w:rsidR="00850DB8" w:rsidRPr="00780BAB" w:rsidRDefault="005823D6" w:rsidP="00850DB8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/>
                <w:sz w:val="28"/>
                <w:szCs w:val="28"/>
              </w:rPr>
              <w:t>384</w:t>
            </w:r>
            <w:r w:rsidR="00850DB8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823D6">
              <w:rPr>
                <w:rFonts w:ascii="Angsana New" w:hAnsi="Angsana New"/>
                <w:sz w:val="28"/>
                <w:szCs w:val="28"/>
              </w:rPr>
              <w:t>384</w:t>
            </w:r>
          </w:p>
        </w:tc>
      </w:tr>
      <w:tr w:rsidR="00850DB8" w:rsidRPr="00780BAB" w14:paraId="0AB12B26" w14:textId="77777777" w:rsidTr="00703A27">
        <w:tc>
          <w:tcPr>
            <w:tcW w:w="4557" w:type="dxa"/>
            <w:vAlign w:val="bottom"/>
          </w:tcPr>
          <w:p w14:paraId="42F569F8" w14:textId="77777777" w:rsidR="00850DB8" w:rsidRPr="00780BAB" w:rsidRDefault="00850DB8" w:rsidP="00850DB8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ค่าบริการส่วนกลาง</w:t>
            </w:r>
          </w:p>
        </w:tc>
        <w:tc>
          <w:tcPr>
            <w:tcW w:w="1144" w:type="dxa"/>
            <w:vAlign w:val="bottom"/>
          </w:tcPr>
          <w:p w14:paraId="5BEF2675" w14:textId="3364E99C" w:rsidR="00850DB8" w:rsidRPr="00780BAB" w:rsidRDefault="005823D6" w:rsidP="00850DB8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47D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430</w:t>
            </w:r>
            <w:r w:rsidR="00D47D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106" w:type="dxa"/>
            <w:vAlign w:val="bottom"/>
          </w:tcPr>
          <w:p w14:paraId="00A34EC5" w14:textId="05D5EBA3" w:rsidR="00850DB8" w:rsidRPr="00780BAB" w:rsidRDefault="005823D6" w:rsidP="00850DB8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/>
                <w:sz w:val="28"/>
                <w:szCs w:val="28"/>
              </w:rPr>
              <w:t>3</w:t>
            </w:r>
            <w:r w:rsidR="00850DB8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/>
                <w:sz w:val="28"/>
                <w:szCs w:val="28"/>
              </w:rPr>
              <w:t>555</w:t>
            </w:r>
            <w:r w:rsidR="00850DB8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/>
                <w:sz w:val="28"/>
                <w:szCs w:val="28"/>
              </w:rPr>
              <w:t>704</w:t>
            </w:r>
          </w:p>
        </w:tc>
        <w:tc>
          <w:tcPr>
            <w:tcW w:w="1170" w:type="dxa"/>
            <w:vAlign w:val="bottom"/>
          </w:tcPr>
          <w:p w14:paraId="14117D23" w14:textId="0645975F" w:rsidR="00850DB8" w:rsidRPr="00780BAB" w:rsidRDefault="005823D6" w:rsidP="00850DB8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820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430</w:t>
            </w:r>
            <w:r w:rsidR="005820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057" w:type="dxa"/>
            <w:vAlign w:val="bottom"/>
          </w:tcPr>
          <w:p w14:paraId="7DFA6993" w14:textId="501B1A87" w:rsidR="00850DB8" w:rsidRPr="00780BAB" w:rsidRDefault="005823D6" w:rsidP="00850DB8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/>
                <w:sz w:val="28"/>
                <w:szCs w:val="28"/>
              </w:rPr>
              <w:t>3</w:t>
            </w:r>
            <w:r w:rsidR="00850DB8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/>
                <w:sz w:val="28"/>
                <w:szCs w:val="28"/>
              </w:rPr>
              <w:t>555</w:t>
            </w:r>
            <w:r w:rsidR="00850DB8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/>
                <w:sz w:val="28"/>
                <w:szCs w:val="28"/>
              </w:rPr>
              <w:t>704</w:t>
            </w:r>
          </w:p>
        </w:tc>
      </w:tr>
      <w:tr w:rsidR="00850DB8" w:rsidRPr="00780BAB" w14:paraId="0E4A3BB8" w14:textId="77777777" w:rsidTr="00703A27">
        <w:tc>
          <w:tcPr>
            <w:tcW w:w="4557" w:type="dxa"/>
            <w:vAlign w:val="bottom"/>
          </w:tcPr>
          <w:p w14:paraId="49D0FA8A" w14:textId="54AFC611" w:rsidR="00850DB8" w:rsidRPr="00780BAB" w:rsidRDefault="00850DB8" w:rsidP="00850DB8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ค่าจ้างบริการให้ข้อมูลทางโทรศัพท์ ค่าทำความสะอาด และค่าจ้างพนักงานส่งเอกสาร</w:t>
            </w:r>
          </w:p>
        </w:tc>
        <w:tc>
          <w:tcPr>
            <w:tcW w:w="1144" w:type="dxa"/>
            <w:vAlign w:val="bottom"/>
          </w:tcPr>
          <w:p w14:paraId="712860A3" w14:textId="57C5D847" w:rsidR="00850DB8" w:rsidRPr="00780BAB" w:rsidRDefault="005823D6" w:rsidP="00850DB8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47D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610</w:t>
            </w:r>
            <w:r w:rsidR="00D47D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  <w:tc>
          <w:tcPr>
            <w:tcW w:w="1106" w:type="dxa"/>
            <w:vAlign w:val="bottom"/>
          </w:tcPr>
          <w:p w14:paraId="35104B9F" w14:textId="2DCF5053" w:rsidR="00850DB8" w:rsidRPr="00780BAB" w:rsidRDefault="005823D6" w:rsidP="00402931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="Angsana New" w:hAnsi="Angsana New"/>
                <w:sz w:val="28"/>
                <w:szCs w:val="28"/>
              </w:rPr>
              <w:t>2</w:t>
            </w:r>
            <w:r w:rsidR="00850DB8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/>
                <w:sz w:val="28"/>
                <w:szCs w:val="28"/>
              </w:rPr>
              <w:t>007</w:t>
            </w:r>
            <w:r w:rsidR="00850DB8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70" w:type="dxa"/>
            <w:vAlign w:val="bottom"/>
          </w:tcPr>
          <w:p w14:paraId="4D31D6B9" w14:textId="14C779F9" w:rsidR="00850DB8" w:rsidRPr="00780BAB" w:rsidRDefault="005823D6" w:rsidP="00850DB8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820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610</w:t>
            </w:r>
            <w:r w:rsidR="005820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  <w:tc>
          <w:tcPr>
            <w:tcW w:w="1057" w:type="dxa"/>
            <w:vAlign w:val="bottom"/>
          </w:tcPr>
          <w:p w14:paraId="0C074762" w14:textId="6900031A" w:rsidR="00850DB8" w:rsidRPr="00780BAB" w:rsidRDefault="005823D6" w:rsidP="00402931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="Angsana New" w:hAnsi="Angsana New"/>
                <w:sz w:val="28"/>
                <w:szCs w:val="28"/>
              </w:rPr>
              <w:t>2</w:t>
            </w:r>
            <w:r w:rsidR="00850DB8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/>
                <w:sz w:val="28"/>
                <w:szCs w:val="28"/>
              </w:rPr>
              <w:t>007</w:t>
            </w:r>
            <w:r w:rsidR="00850DB8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850DB8" w:rsidRPr="00780BAB" w14:paraId="14333818" w14:textId="77777777" w:rsidTr="00703A27">
        <w:tc>
          <w:tcPr>
            <w:tcW w:w="4557" w:type="dxa"/>
            <w:vAlign w:val="bottom"/>
          </w:tcPr>
          <w:p w14:paraId="50E1AF66" w14:textId="1777E9CE" w:rsidR="00850DB8" w:rsidRPr="00780BAB" w:rsidRDefault="00850DB8" w:rsidP="00850DB8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ค่าบริการระบบอินเตอร์เน็ต</w:t>
            </w:r>
          </w:p>
        </w:tc>
        <w:tc>
          <w:tcPr>
            <w:tcW w:w="1144" w:type="dxa"/>
            <w:vAlign w:val="bottom"/>
          </w:tcPr>
          <w:p w14:paraId="7D12C6AD" w14:textId="23308E31" w:rsidR="00850DB8" w:rsidRPr="00780BAB" w:rsidRDefault="005823D6" w:rsidP="00850DB8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="00D47D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06" w:type="dxa"/>
            <w:vAlign w:val="bottom"/>
          </w:tcPr>
          <w:p w14:paraId="545CC6E5" w14:textId="4379093D" w:rsidR="00850DB8" w:rsidRPr="00780BAB" w:rsidRDefault="005823D6" w:rsidP="00850DB8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/>
                <w:sz w:val="28"/>
                <w:szCs w:val="28"/>
              </w:rPr>
              <w:t>48</w:t>
            </w:r>
            <w:r w:rsidR="00850DB8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70" w:type="dxa"/>
            <w:vAlign w:val="bottom"/>
          </w:tcPr>
          <w:p w14:paraId="06471656" w14:textId="5248BE94" w:rsidR="00850DB8" w:rsidRPr="00780BAB" w:rsidRDefault="005823D6" w:rsidP="00850DB8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="005820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057" w:type="dxa"/>
            <w:vAlign w:val="bottom"/>
          </w:tcPr>
          <w:p w14:paraId="70309E3B" w14:textId="43C41927" w:rsidR="00850DB8" w:rsidRPr="00780BAB" w:rsidRDefault="005823D6" w:rsidP="00850DB8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="Angsana New" w:hAnsi="Angsana New"/>
                <w:sz w:val="28"/>
                <w:szCs w:val="28"/>
              </w:rPr>
              <w:t>48</w:t>
            </w:r>
            <w:r w:rsidR="00850DB8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850DB8" w:rsidRPr="00780BAB" w14:paraId="64FE34A3" w14:textId="77777777" w:rsidTr="00703A27">
        <w:tc>
          <w:tcPr>
            <w:tcW w:w="4557" w:type="dxa"/>
            <w:vAlign w:val="bottom"/>
          </w:tcPr>
          <w:p w14:paraId="0BFBB189" w14:textId="77777777" w:rsidR="00850DB8" w:rsidRPr="00780BAB" w:rsidRDefault="00850DB8" w:rsidP="00850DB8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ค่าเช่าสินทรัพย์ที่จัดเก็บ</w:t>
            </w:r>
          </w:p>
        </w:tc>
        <w:tc>
          <w:tcPr>
            <w:tcW w:w="1144" w:type="dxa"/>
          </w:tcPr>
          <w:p w14:paraId="51D68CD1" w14:textId="5A4022EE" w:rsidR="00850DB8" w:rsidRPr="00D82F8F" w:rsidRDefault="005823D6" w:rsidP="00850DB8">
            <w:pPr>
              <w:tabs>
                <w:tab w:val="left" w:pos="744"/>
              </w:tabs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127</w:t>
            </w:r>
            <w:r w:rsidR="00D47D99" w:rsidRPr="00D82F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1106" w:type="dxa"/>
          </w:tcPr>
          <w:p w14:paraId="2EE502AC" w14:textId="465158C7" w:rsidR="00850DB8" w:rsidRPr="00D82F8F" w:rsidRDefault="005823D6" w:rsidP="00850DB8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="Angsana New" w:hAnsi="Angsana New"/>
                <w:sz w:val="28"/>
                <w:szCs w:val="28"/>
              </w:rPr>
              <w:t>127</w:t>
            </w:r>
            <w:r w:rsidR="00850DB8" w:rsidRPr="00D82F8F">
              <w:rPr>
                <w:rFonts w:ascii="Angsana New" w:hAnsi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170" w:type="dxa"/>
            <w:vAlign w:val="bottom"/>
          </w:tcPr>
          <w:p w14:paraId="22A444AC" w14:textId="231057BF" w:rsidR="00850DB8" w:rsidRPr="00780BAB" w:rsidRDefault="005823D6" w:rsidP="00850DB8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5820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1057" w:type="dxa"/>
            <w:vAlign w:val="bottom"/>
          </w:tcPr>
          <w:p w14:paraId="12EB3934" w14:textId="1D353FE8" w:rsidR="00850DB8" w:rsidRPr="00780BAB" w:rsidRDefault="005823D6" w:rsidP="00850DB8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/>
                <w:sz w:val="28"/>
                <w:szCs w:val="28"/>
              </w:rPr>
              <w:t>97</w:t>
            </w:r>
            <w:r w:rsidR="00850DB8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EF100B" w:rsidRPr="00780BAB" w14:paraId="2118FC71" w14:textId="77777777" w:rsidTr="00941AD5">
        <w:tc>
          <w:tcPr>
            <w:tcW w:w="5701" w:type="dxa"/>
            <w:gridSpan w:val="2"/>
            <w:vAlign w:val="bottom"/>
          </w:tcPr>
          <w:p w14:paraId="07364CA0" w14:textId="77777777" w:rsidR="00BA1D8B" w:rsidRPr="00D82F8F" w:rsidRDefault="00BA1D8B" w:rsidP="00D3347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82F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1106" w:type="dxa"/>
            <w:vAlign w:val="bottom"/>
          </w:tcPr>
          <w:p w14:paraId="49264FD2" w14:textId="77777777" w:rsidR="00BA1D8B" w:rsidRPr="00D82F8F" w:rsidRDefault="00BA1D8B" w:rsidP="00BA1D8B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D0FFE2" w14:textId="77777777" w:rsidR="00BA1D8B" w:rsidRPr="00780BAB" w:rsidRDefault="00BA1D8B" w:rsidP="00BA1D8B">
            <w:pPr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35F55DB7" w14:textId="77777777" w:rsidR="00BA1D8B" w:rsidRPr="00780BAB" w:rsidRDefault="00BA1D8B" w:rsidP="00BA1D8B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6EE2" w:rsidRPr="00780BAB" w14:paraId="63CB9E72" w14:textId="77777777" w:rsidTr="00660E3B">
        <w:tc>
          <w:tcPr>
            <w:tcW w:w="4557" w:type="dxa"/>
            <w:vAlign w:val="bottom"/>
          </w:tcPr>
          <w:p w14:paraId="720650AB" w14:textId="0366E73F" w:rsidR="00406EE2" w:rsidRPr="00780BAB" w:rsidRDefault="00406EE2" w:rsidP="00406EE2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144" w:type="dxa"/>
            <w:vAlign w:val="bottom"/>
          </w:tcPr>
          <w:p w14:paraId="77519AD1" w14:textId="630C96D8" w:rsidR="00406EE2" w:rsidRPr="00D82F8F" w:rsidRDefault="00D47D99" w:rsidP="008779B0">
            <w:pPr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2F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  <w:vAlign w:val="bottom"/>
          </w:tcPr>
          <w:p w14:paraId="10AD36F2" w14:textId="3B2FBB2E" w:rsidR="00406EE2" w:rsidRPr="00D82F8F" w:rsidRDefault="005823D6" w:rsidP="00406EE2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/>
                <w:sz w:val="28"/>
                <w:szCs w:val="28"/>
              </w:rPr>
              <w:t>733</w:t>
            </w:r>
            <w:r w:rsidR="00406EE2" w:rsidRPr="00D82F8F">
              <w:rPr>
                <w:rFonts w:ascii="Angsana New" w:hAnsi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/>
                <w:sz w:val="28"/>
                <w:szCs w:val="28"/>
              </w:rPr>
              <w:t>824</w:t>
            </w:r>
          </w:p>
        </w:tc>
        <w:tc>
          <w:tcPr>
            <w:tcW w:w="1170" w:type="dxa"/>
            <w:vAlign w:val="bottom"/>
          </w:tcPr>
          <w:p w14:paraId="60218E7F" w14:textId="1E7C1DCF" w:rsidR="00406EE2" w:rsidRPr="008779B0" w:rsidRDefault="005820E7" w:rsidP="008779B0">
            <w:pPr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02647AE7" w14:textId="17E2E4BA" w:rsidR="00406EE2" w:rsidRPr="00780BAB" w:rsidRDefault="005823D6" w:rsidP="00406EE2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/>
                <w:sz w:val="28"/>
                <w:szCs w:val="28"/>
              </w:rPr>
              <w:t>733</w:t>
            </w:r>
            <w:r w:rsidR="00406EE2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/>
                <w:sz w:val="28"/>
                <w:szCs w:val="28"/>
              </w:rPr>
              <w:t>824</w:t>
            </w:r>
          </w:p>
        </w:tc>
      </w:tr>
      <w:tr w:rsidR="00406EE2" w:rsidRPr="00780BAB" w14:paraId="68E5007A" w14:textId="77777777" w:rsidTr="00660E3B">
        <w:tc>
          <w:tcPr>
            <w:tcW w:w="4557" w:type="dxa"/>
            <w:vAlign w:val="bottom"/>
          </w:tcPr>
          <w:p w14:paraId="56992F0D" w14:textId="38DCD412" w:rsidR="00406EE2" w:rsidRPr="00780BAB" w:rsidRDefault="00406EE2" w:rsidP="00406EE2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ค่าบริการส่วนกลาง</w:t>
            </w:r>
          </w:p>
        </w:tc>
        <w:tc>
          <w:tcPr>
            <w:tcW w:w="1144" w:type="dxa"/>
            <w:vAlign w:val="bottom"/>
          </w:tcPr>
          <w:p w14:paraId="4DAEE1CF" w14:textId="294FFE81" w:rsidR="00406EE2" w:rsidRPr="00D82F8F" w:rsidRDefault="005823D6" w:rsidP="00406EE2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47D99" w:rsidRPr="00D82F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711</w:t>
            </w:r>
            <w:r w:rsidR="00D47D99" w:rsidRPr="00D82F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1106" w:type="dxa"/>
            <w:vAlign w:val="bottom"/>
          </w:tcPr>
          <w:p w14:paraId="4919A51B" w14:textId="2EF70098" w:rsidR="00406EE2" w:rsidRPr="00D82F8F" w:rsidRDefault="005823D6" w:rsidP="00406EE2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/>
                <w:sz w:val="28"/>
                <w:szCs w:val="28"/>
              </w:rPr>
              <w:t>5</w:t>
            </w:r>
            <w:r w:rsidR="00406EE2" w:rsidRPr="00D82F8F">
              <w:rPr>
                <w:rFonts w:ascii="Angsana New" w:hAnsi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/>
                <w:sz w:val="28"/>
                <w:szCs w:val="28"/>
              </w:rPr>
              <w:t>435</w:t>
            </w:r>
            <w:r w:rsidR="00406EE2" w:rsidRPr="00D82F8F">
              <w:rPr>
                <w:rFonts w:ascii="Angsana New" w:hAnsi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1170" w:type="dxa"/>
            <w:vAlign w:val="bottom"/>
          </w:tcPr>
          <w:p w14:paraId="77DFCDA7" w14:textId="5D8ECF64" w:rsidR="00406EE2" w:rsidRPr="00780BAB" w:rsidRDefault="005823D6" w:rsidP="00406EE2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820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711</w:t>
            </w:r>
            <w:r w:rsidR="005820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1057" w:type="dxa"/>
            <w:vAlign w:val="bottom"/>
          </w:tcPr>
          <w:p w14:paraId="5FE17F7E" w14:textId="56726044" w:rsidR="00406EE2" w:rsidRPr="00780BAB" w:rsidRDefault="005823D6" w:rsidP="00406EE2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="Angsana New" w:hAnsi="Angsana New"/>
                <w:sz w:val="28"/>
                <w:szCs w:val="28"/>
              </w:rPr>
              <w:t>5</w:t>
            </w:r>
            <w:r w:rsidR="00406EE2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/>
                <w:sz w:val="28"/>
                <w:szCs w:val="28"/>
              </w:rPr>
              <w:t>435</w:t>
            </w:r>
            <w:r w:rsidR="00406EE2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/>
                <w:sz w:val="28"/>
                <w:szCs w:val="28"/>
              </w:rPr>
              <w:t>234</w:t>
            </w:r>
          </w:p>
        </w:tc>
      </w:tr>
      <w:tr w:rsidR="00406EE2" w:rsidRPr="00780BAB" w14:paraId="62D60B32" w14:textId="77777777" w:rsidTr="00660E3B">
        <w:tc>
          <w:tcPr>
            <w:tcW w:w="4557" w:type="dxa"/>
            <w:vAlign w:val="bottom"/>
          </w:tcPr>
          <w:p w14:paraId="58872990" w14:textId="0AC08392" w:rsidR="00406EE2" w:rsidRPr="00780BAB" w:rsidRDefault="00406EE2" w:rsidP="00406EE2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ค่าบริการทำ</w:t>
            </w:r>
            <w:r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ความสะอาด</w:t>
            </w:r>
          </w:p>
        </w:tc>
        <w:tc>
          <w:tcPr>
            <w:tcW w:w="1144" w:type="dxa"/>
            <w:vAlign w:val="bottom"/>
          </w:tcPr>
          <w:p w14:paraId="54524C68" w14:textId="35E0024C" w:rsidR="00406EE2" w:rsidRPr="00D82F8F" w:rsidRDefault="00D47D99" w:rsidP="008779B0">
            <w:pPr>
              <w:ind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2F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  <w:vAlign w:val="bottom"/>
          </w:tcPr>
          <w:p w14:paraId="744A1C7A" w14:textId="4915771C" w:rsidR="00406EE2" w:rsidRPr="00D82F8F" w:rsidRDefault="005823D6" w:rsidP="00D47D99">
            <w:pPr>
              <w:ind w:left="38" w:right="-3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="Angsana New" w:hAnsi="Angsana New"/>
                <w:sz w:val="28"/>
                <w:szCs w:val="28"/>
              </w:rPr>
              <w:t>96</w:t>
            </w:r>
            <w:r w:rsidR="00406EE2" w:rsidRPr="00D82F8F">
              <w:rPr>
                <w:rFonts w:ascii="Angsana New" w:hAnsi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70" w:type="dxa"/>
            <w:vAlign w:val="bottom"/>
          </w:tcPr>
          <w:p w14:paraId="5A336755" w14:textId="0ABF9BE9" w:rsidR="00406EE2" w:rsidRPr="008779B0" w:rsidRDefault="005820E7" w:rsidP="008779B0">
            <w:pPr>
              <w:ind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7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01102131" w14:textId="7CECC20D" w:rsidR="00406EE2" w:rsidRPr="00780BAB" w:rsidRDefault="005823D6" w:rsidP="00D47D99">
            <w:pPr>
              <w:ind w:right="-3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="Angsana New" w:hAnsi="Angsana New"/>
                <w:sz w:val="28"/>
                <w:szCs w:val="28"/>
              </w:rPr>
              <w:t>96</w:t>
            </w:r>
            <w:r w:rsidR="00406EE2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D47D99" w:rsidRPr="00780BAB" w14:paraId="6C4C4DA7" w14:textId="77777777" w:rsidTr="00660E3B">
        <w:tc>
          <w:tcPr>
            <w:tcW w:w="4557" w:type="dxa"/>
            <w:vAlign w:val="bottom"/>
          </w:tcPr>
          <w:p w14:paraId="689F9B8E" w14:textId="28FDF37B" w:rsidR="00D47D99" w:rsidRDefault="00D47D99" w:rsidP="00D47D99">
            <w:pPr>
              <w:numPr>
                <w:ilvl w:val="0"/>
                <w:numId w:val="2"/>
              </w:numPr>
              <w:ind w:left="280" w:right="-108" w:hanging="1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0BAB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ค่าบริการระบบอินเตอร์เน็ต</w:t>
            </w:r>
          </w:p>
        </w:tc>
        <w:tc>
          <w:tcPr>
            <w:tcW w:w="1144" w:type="dxa"/>
            <w:vAlign w:val="bottom"/>
          </w:tcPr>
          <w:p w14:paraId="4E1F8E78" w14:textId="7D8E1047" w:rsidR="00D47D99" w:rsidRPr="00D82F8F" w:rsidRDefault="005823D6" w:rsidP="00D47D99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D47D99" w:rsidRPr="00D82F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06" w:type="dxa"/>
            <w:vAlign w:val="bottom"/>
          </w:tcPr>
          <w:p w14:paraId="2BA98369" w14:textId="2BE65696" w:rsidR="00D47D99" w:rsidRPr="00D82F8F" w:rsidRDefault="00D47D99" w:rsidP="00D47D99">
            <w:pPr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2F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123299D" w14:textId="585931C8" w:rsidR="00D47D99" w:rsidRDefault="005823D6" w:rsidP="00D47D99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D47D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057" w:type="dxa"/>
            <w:vAlign w:val="bottom"/>
          </w:tcPr>
          <w:p w14:paraId="5D003709" w14:textId="62F58D1D" w:rsidR="00D47D99" w:rsidRPr="001958D2" w:rsidRDefault="00D47D99" w:rsidP="00D47D99">
            <w:pPr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47D99" w:rsidRPr="00780BAB" w14:paraId="1C468FE4" w14:textId="77777777" w:rsidTr="00660E3B">
        <w:tc>
          <w:tcPr>
            <w:tcW w:w="4557" w:type="dxa"/>
            <w:vAlign w:val="bottom"/>
          </w:tcPr>
          <w:p w14:paraId="744E46D5" w14:textId="65F3CABB" w:rsidR="00D47D99" w:rsidRPr="00780BAB" w:rsidRDefault="00D47D99" w:rsidP="00D47D99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ค่าเช่าสินทรัพย์ที่จัดเก็บ</w:t>
            </w:r>
          </w:p>
        </w:tc>
        <w:tc>
          <w:tcPr>
            <w:tcW w:w="1144" w:type="dxa"/>
            <w:vAlign w:val="bottom"/>
          </w:tcPr>
          <w:p w14:paraId="7A004C17" w14:textId="445E2C3A" w:rsidR="00D47D99" w:rsidRPr="00D82F8F" w:rsidRDefault="005823D6" w:rsidP="00D47D99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6E316C" w:rsidRPr="00D82F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1106" w:type="dxa"/>
            <w:vAlign w:val="bottom"/>
          </w:tcPr>
          <w:p w14:paraId="78741227" w14:textId="7C1DEA4F" w:rsidR="00D47D99" w:rsidRPr="00D82F8F" w:rsidRDefault="005823D6" w:rsidP="00D47D99">
            <w:pPr>
              <w:ind w:right="-3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="00D47D99" w:rsidRPr="00D82F8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 w:cs="Angsana New"/>
                <w:sz w:val="28"/>
                <w:szCs w:val="28"/>
              </w:rPr>
              <w:t>600</w:t>
            </w:r>
          </w:p>
        </w:tc>
        <w:tc>
          <w:tcPr>
            <w:tcW w:w="1170" w:type="dxa"/>
            <w:vAlign w:val="bottom"/>
          </w:tcPr>
          <w:p w14:paraId="17E94F7E" w14:textId="6C3AB908" w:rsidR="00D47D99" w:rsidRPr="00780BAB" w:rsidRDefault="005823D6" w:rsidP="00D47D99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47D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23D6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057" w:type="dxa"/>
            <w:vAlign w:val="bottom"/>
          </w:tcPr>
          <w:p w14:paraId="6C9B48D9" w14:textId="5197E66A" w:rsidR="00D47D99" w:rsidRPr="00780BAB" w:rsidRDefault="005823D6" w:rsidP="00D47D99">
            <w:pPr>
              <w:ind w:right="-3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3D6">
              <w:rPr>
                <w:rFonts w:ascii="Angsana New" w:hAnsi="Angsana New"/>
                <w:sz w:val="28"/>
                <w:szCs w:val="28"/>
              </w:rPr>
              <w:t>32</w:t>
            </w:r>
            <w:r w:rsidR="00D47D99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5823D6">
              <w:rPr>
                <w:rFonts w:ascii="Angsana New" w:hAnsi="Angsana New"/>
                <w:sz w:val="28"/>
                <w:szCs w:val="28"/>
              </w:rPr>
              <w:t>520</w:t>
            </w:r>
          </w:p>
        </w:tc>
      </w:tr>
    </w:tbl>
    <w:p w14:paraId="34504441" w14:textId="5E943EBD" w:rsidR="00307166" w:rsidRPr="00780BAB" w:rsidRDefault="00FC6584" w:rsidP="005D52FF">
      <w:pPr>
        <w:spacing w:before="240"/>
        <w:ind w:left="547" w:right="72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="005823D6" w:rsidRPr="005823D6">
        <w:rPr>
          <w:rFonts w:asciiTheme="majorBidi" w:hAnsiTheme="majorBidi" w:cstheme="majorBidi"/>
          <w:spacing w:val="-6"/>
        </w:rPr>
        <w:t>31</w:t>
      </w:r>
      <w:r w:rsidR="006314BA" w:rsidRPr="006314BA">
        <w:rPr>
          <w:rFonts w:asciiTheme="majorBidi" w:hAnsiTheme="majorBidi" w:cstheme="majorBidi"/>
          <w:spacing w:val="-6"/>
        </w:rPr>
        <w:t xml:space="preserve"> </w:t>
      </w:r>
      <w:r w:rsidR="006314BA" w:rsidRPr="006314BA">
        <w:rPr>
          <w:rFonts w:asciiTheme="majorBidi" w:hAnsiTheme="majorBidi" w:cs="Angsana New"/>
          <w:spacing w:val="-6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  <w:spacing w:val="-6"/>
        </w:rPr>
        <w:t>2568</w:t>
      </w:r>
      <w:r w:rsidR="006314BA" w:rsidRPr="006314BA">
        <w:rPr>
          <w:rFonts w:asciiTheme="majorBidi" w:hAnsiTheme="majorBidi" w:cstheme="majorBidi"/>
          <w:spacing w:val="-6"/>
        </w:rPr>
        <w:t xml:space="preserve"> </w:t>
      </w:r>
      <w:r w:rsidRPr="00780BAB">
        <w:rPr>
          <w:rFonts w:asciiTheme="majorBidi" w:hAnsiTheme="majorBidi" w:cstheme="majorBidi"/>
          <w:cs/>
        </w:rPr>
        <w:t xml:space="preserve">และ </w:t>
      </w:r>
      <w:r w:rsidR="005823D6" w:rsidRPr="005823D6">
        <w:rPr>
          <w:rFonts w:asciiTheme="majorBidi" w:hAnsiTheme="majorBidi" w:cstheme="majorBidi"/>
        </w:rPr>
        <w:t>2567</w:t>
      </w:r>
      <w:r w:rsidRPr="00780BAB">
        <w:rPr>
          <w:rFonts w:asciiTheme="majorBidi" w:hAnsiTheme="majorBidi" w:cstheme="majorBidi"/>
          <w:cs/>
        </w:rPr>
        <w:t xml:space="preserve"> กลุ่มบริษัทได้บันทึกค่าใช้จ่ายตามสัญญาเช่าระยะสั้นและ/หรือมูลค่าต่ำและสัญญาให้บริการ ในงบกำไรขาดทุนและกำไรขาดทุนเบ็ดเสร็จอื่นรวมจำนวน</w:t>
      </w:r>
      <w:r w:rsidR="002475D4" w:rsidRPr="00780BAB">
        <w:rPr>
          <w:rFonts w:asciiTheme="majorBidi" w:hAnsiTheme="majorBidi" w:cstheme="majorBidi"/>
        </w:rPr>
        <w:t xml:space="preserve"> </w:t>
      </w:r>
      <w:r w:rsidR="005823D6" w:rsidRPr="005823D6">
        <w:rPr>
          <w:rFonts w:asciiTheme="majorBidi" w:hAnsiTheme="majorBidi" w:cstheme="majorBidi"/>
        </w:rPr>
        <w:t>1</w:t>
      </w:r>
      <w:r w:rsidR="00D47D99">
        <w:rPr>
          <w:rFonts w:asciiTheme="majorBidi" w:hAnsiTheme="majorBidi" w:cstheme="majorBidi"/>
        </w:rPr>
        <w:t>,</w:t>
      </w:r>
      <w:r w:rsidR="005823D6" w:rsidRPr="005823D6">
        <w:rPr>
          <w:rFonts w:asciiTheme="majorBidi" w:hAnsiTheme="majorBidi" w:cstheme="majorBidi"/>
        </w:rPr>
        <w:t>405</w:t>
      </w:r>
      <w:r w:rsidR="00D47D99">
        <w:rPr>
          <w:rFonts w:asciiTheme="majorBidi" w:hAnsiTheme="majorBidi" w:cstheme="majorBidi"/>
        </w:rPr>
        <w:t>,</w:t>
      </w:r>
      <w:r w:rsidR="005823D6" w:rsidRPr="005823D6">
        <w:rPr>
          <w:rFonts w:asciiTheme="majorBidi" w:hAnsiTheme="majorBidi" w:cstheme="majorBidi"/>
        </w:rPr>
        <w:t>644</w:t>
      </w:r>
      <w:r w:rsidRPr="00780BAB">
        <w:rPr>
          <w:rFonts w:asciiTheme="majorBidi" w:hAnsiTheme="majorBidi" w:cstheme="majorBidi"/>
        </w:rPr>
        <w:t xml:space="preserve"> </w:t>
      </w:r>
      <w:r w:rsidRPr="00780BAB">
        <w:rPr>
          <w:rFonts w:asciiTheme="majorBidi" w:hAnsiTheme="majorBidi" w:cstheme="majorBidi"/>
          <w:cs/>
        </w:rPr>
        <w:t>บาท และ</w:t>
      </w:r>
      <w:r w:rsidR="002475D4" w:rsidRPr="00780BAB">
        <w:rPr>
          <w:rFonts w:asciiTheme="majorBidi" w:hAnsiTheme="majorBidi" w:cstheme="majorBidi"/>
        </w:rPr>
        <w:t xml:space="preserve"> </w:t>
      </w:r>
      <w:r w:rsidR="005823D6" w:rsidRPr="005823D6">
        <w:rPr>
          <w:rFonts w:asciiTheme="majorBidi" w:hAnsiTheme="majorBidi" w:cstheme="majorBidi"/>
        </w:rPr>
        <w:t>1</w:t>
      </w:r>
      <w:r w:rsidR="00D47D99">
        <w:rPr>
          <w:rFonts w:asciiTheme="majorBidi" w:hAnsiTheme="majorBidi" w:cstheme="majorBidi"/>
        </w:rPr>
        <w:t>,</w:t>
      </w:r>
      <w:r w:rsidR="005823D6" w:rsidRPr="005823D6">
        <w:rPr>
          <w:rFonts w:asciiTheme="majorBidi" w:hAnsiTheme="majorBidi" w:cstheme="majorBidi"/>
        </w:rPr>
        <w:t>168</w:t>
      </w:r>
      <w:r w:rsidR="00D47D99">
        <w:rPr>
          <w:rFonts w:asciiTheme="majorBidi" w:hAnsiTheme="majorBidi" w:cstheme="majorBidi"/>
        </w:rPr>
        <w:t>,</w:t>
      </w:r>
      <w:r w:rsidR="005823D6" w:rsidRPr="005823D6">
        <w:rPr>
          <w:rFonts w:asciiTheme="majorBidi" w:hAnsiTheme="majorBidi" w:cstheme="majorBidi"/>
        </w:rPr>
        <w:t>528</w:t>
      </w:r>
      <w:r w:rsidR="005F4DE5" w:rsidRPr="00780BAB">
        <w:rPr>
          <w:rFonts w:asciiTheme="majorBidi" w:hAnsiTheme="majorBidi" w:cstheme="majorBidi"/>
        </w:rPr>
        <w:t xml:space="preserve"> </w:t>
      </w:r>
      <w:r w:rsidRPr="00780BAB">
        <w:rPr>
          <w:rFonts w:asciiTheme="majorBidi" w:hAnsiTheme="majorBidi" w:cstheme="majorBidi"/>
          <w:cs/>
        </w:rPr>
        <w:t>บาท ตามลำดับ และบริษัทได้บันทึกค่าใช้จ่ายตามสัญญาเช่าระยะสั้นและ/หรือมูลค่าต่ำและสัญญาให้บริการในงบกำไรขาดทุนและกำไรขาดทุนเบ็ดเสร็จอื่นเฉพาะกิจการจำนวน</w:t>
      </w:r>
      <w:r w:rsidR="008316DD" w:rsidRPr="00780BAB">
        <w:rPr>
          <w:rFonts w:asciiTheme="majorBidi" w:hAnsiTheme="majorBidi" w:cstheme="majorBidi"/>
        </w:rPr>
        <w:t xml:space="preserve"> </w:t>
      </w:r>
      <w:r w:rsidR="005823D6" w:rsidRPr="005823D6">
        <w:rPr>
          <w:rFonts w:asciiTheme="majorBidi" w:hAnsiTheme="majorBidi" w:cstheme="majorBidi"/>
        </w:rPr>
        <w:t>1</w:t>
      </w:r>
      <w:r w:rsidR="00D47D99">
        <w:rPr>
          <w:rFonts w:asciiTheme="majorBidi" w:hAnsiTheme="majorBidi" w:cstheme="majorBidi"/>
        </w:rPr>
        <w:t>,</w:t>
      </w:r>
      <w:r w:rsidR="005823D6" w:rsidRPr="005823D6">
        <w:rPr>
          <w:rFonts w:asciiTheme="majorBidi" w:hAnsiTheme="majorBidi" w:cstheme="majorBidi"/>
        </w:rPr>
        <w:t>398</w:t>
      </w:r>
      <w:r w:rsidR="00D47D99">
        <w:rPr>
          <w:rFonts w:asciiTheme="majorBidi" w:hAnsiTheme="majorBidi" w:cstheme="majorBidi"/>
        </w:rPr>
        <w:t>,</w:t>
      </w:r>
      <w:r w:rsidR="005823D6" w:rsidRPr="005823D6">
        <w:rPr>
          <w:rFonts w:asciiTheme="majorBidi" w:hAnsiTheme="majorBidi" w:cstheme="majorBidi"/>
        </w:rPr>
        <w:t>084</w:t>
      </w:r>
      <w:r w:rsidR="00A66040" w:rsidRPr="00780BAB">
        <w:rPr>
          <w:rFonts w:asciiTheme="majorBidi" w:hAnsiTheme="majorBidi" w:cstheme="majorBidi"/>
          <w:cs/>
        </w:rPr>
        <w:t xml:space="preserve"> </w:t>
      </w:r>
      <w:r w:rsidRPr="00780BAB">
        <w:rPr>
          <w:rFonts w:asciiTheme="majorBidi" w:hAnsiTheme="majorBidi" w:cstheme="majorBidi"/>
          <w:cs/>
        </w:rPr>
        <w:t>บาท และ</w:t>
      </w:r>
      <w:r w:rsidR="00BA122D" w:rsidRPr="00780BAB">
        <w:rPr>
          <w:rFonts w:asciiTheme="majorBidi" w:hAnsiTheme="majorBidi" w:cstheme="majorBidi"/>
        </w:rPr>
        <w:t xml:space="preserve"> </w:t>
      </w:r>
      <w:r w:rsidR="005823D6" w:rsidRPr="005823D6">
        <w:rPr>
          <w:rFonts w:asciiTheme="majorBidi" w:hAnsiTheme="majorBidi" w:cstheme="majorBidi"/>
        </w:rPr>
        <w:t>1</w:t>
      </w:r>
      <w:r w:rsidR="00D47D99">
        <w:rPr>
          <w:rFonts w:asciiTheme="majorBidi" w:hAnsiTheme="majorBidi" w:cstheme="majorBidi"/>
        </w:rPr>
        <w:t>,</w:t>
      </w:r>
      <w:r w:rsidR="005823D6" w:rsidRPr="005823D6">
        <w:rPr>
          <w:rFonts w:asciiTheme="majorBidi" w:hAnsiTheme="majorBidi" w:cstheme="majorBidi"/>
        </w:rPr>
        <w:t>160</w:t>
      </w:r>
      <w:r w:rsidR="00D47D99">
        <w:rPr>
          <w:rFonts w:asciiTheme="majorBidi" w:hAnsiTheme="majorBidi" w:cstheme="majorBidi"/>
        </w:rPr>
        <w:t>,</w:t>
      </w:r>
      <w:r w:rsidR="005823D6" w:rsidRPr="005823D6">
        <w:rPr>
          <w:rFonts w:asciiTheme="majorBidi" w:hAnsiTheme="majorBidi" w:cstheme="majorBidi"/>
        </w:rPr>
        <w:t>968</w:t>
      </w:r>
      <w:r w:rsidR="00C06C9F" w:rsidRPr="00780BAB">
        <w:rPr>
          <w:rFonts w:asciiTheme="majorBidi" w:hAnsiTheme="majorBidi" w:cstheme="majorBidi"/>
        </w:rPr>
        <w:t xml:space="preserve"> </w:t>
      </w:r>
      <w:r w:rsidRPr="00780BAB">
        <w:rPr>
          <w:rFonts w:asciiTheme="majorBidi" w:hAnsiTheme="majorBidi" w:cstheme="majorBidi"/>
          <w:cs/>
        </w:rPr>
        <w:t>บาท ตามลำดับ</w:t>
      </w:r>
    </w:p>
    <w:p w14:paraId="3FB0B149" w14:textId="77777777" w:rsidR="00C06C9F" w:rsidRPr="00780BAB" w:rsidRDefault="00C06C9F" w:rsidP="005D52FF">
      <w:pPr>
        <w:spacing w:before="240"/>
        <w:ind w:left="547" w:right="72"/>
        <w:jc w:val="thaiDistribute"/>
        <w:rPr>
          <w:rFonts w:asciiTheme="majorBidi" w:hAnsiTheme="majorBidi" w:cstheme="majorBidi"/>
        </w:rPr>
      </w:pPr>
    </w:p>
    <w:p w14:paraId="065735BA" w14:textId="77777777" w:rsidR="009D4708" w:rsidRPr="00780BAB" w:rsidRDefault="00253EB0" w:rsidP="002D3121">
      <w:pPr>
        <w:numPr>
          <w:ilvl w:val="0"/>
          <w:numId w:val="1"/>
        </w:numPr>
        <w:ind w:left="547" w:right="-864" w:hanging="547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br w:type="page"/>
      </w:r>
      <w:r w:rsidR="009D4708" w:rsidRPr="00780BAB">
        <w:rPr>
          <w:rFonts w:asciiTheme="majorBidi" w:hAnsiTheme="majorBidi" w:cstheme="majorBidi"/>
          <w:b/>
          <w:bCs/>
          <w:cs/>
        </w:rPr>
        <w:lastRenderedPageBreak/>
        <w:t>การเสนอข้อมูลทางการเงินจำแนกตามส่วนงาน</w:t>
      </w:r>
    </w:p>
    <w:p w14:paraId="5AB4D851" w14:textId="77777777" w:rsidR="009D4708" w:rsidRPr="00780BAB" w:rsidRDefault="009D4708" w:rsidP="00B51FEB">
      <w:pPr>
        <w:spacing w:after="120"/>
        <w:ind w:left="547" w:right="-29"/>
        <w:jc w:val="thaiDistribute"/>
        <w:rPr>
          <w:rFonts w:asciiTheme="majorBidi" w:hAnsiTheme="majorBidi" w:cstheme="majorBidi"/>
          <w:spacing w:val="-2"/>
        </w:rPr>
      </w:pPr>
      <w:r w:rsidRPr="00780BAB">
        <w:rPr>
          <w:rFonts w:asciiTheme="majorBidi" w:hAnsiTheme="majorBidi" w:cstheme="majorBidi"/>
          <w:spacing w:val="-2"/>
          <w:cs/>
        </w:rPr>
        <w:t>กลุ่มบริษัทได้นำเสนอข้อมูลทางการเงินจำแนกตามส่วนงานธุรกิจ รูปแบบหลักในการรายงานส่วนงานธุรกิจ พิจารณาจากระบบการบริหารการจัดการและโครงสร้างการรายงานทางการเงินภายในของกลุ่มบริษัทเป็นเกณฑ์ในการกำหนดส่วนงาน</w:t>
      </w:r>
      <w:r w:rsidR="00CD7EE7" w:rsidRPr="00780BAB">
        <w:rPr>
          <w:rFonts w:asciiTheme="majorBidi" w:hAnsiTheme="majorBidi" w:cstheme="majorBidi"/>
          <w:spacing w:val="-2"/>
        </w:rPr>
        <w:t xml:space="preserve"> </w:t>
      </w:r>
      <w:r w:rsidR="00CD7EE7" w:rsidRPr="00780BAB">
        <w:rPr>
          <w:rFonts w:asciiTheme="majorBidi" w:hAnsiTheme="majorBidi" w:cstheme="majorBidi"/>
          <w:spacing w:val="-2"/>
          <w:cs/>
        </w:rPr>
        <w:t>ซึ่งการรายงานดังกล่าว ผู้มีอำนาจตัดสินใจสูงสุดด้าน</w:t>
      </w:r>
      <w:r w:rsidR="00C6065B" w:rsidRPr="00780BAB">
        <w:rPr>
          <w:rFonts w:asciiTheme="majorBidi" w:hAnsiTheme="majorBidi" w:cstheme="majorBidi"/>
          <w:spacing w:val="-2"/>
        </w:rPr>
        <w:t xml:space="preserve"> </w:t>
      </w:r>
      <w:r w:rsidR="00C6065B" w:rsidRPr="00780BAB">
        <w:rPr>
          <w:rFonts w:asciiTheme="majorBidi" w:hAnsiTheme="majorBidi" w:cstheme="majorBidi"/>
          <w:spacing w:val="-2"/>
        </w:rPr>
        <w:br/>
      </w:r>
      <w:r w:rsidR="00CD7EE7" w:rsidRPr="00780BAB">
        <w:rPr>
          <w:rFonts w:asciiTheme="majorBidi" w:hAnsiTheme="majorBidi" w:cstheme="majorBidi"/>
          <w:spacing w:val="-2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ทั้งนี้ผู้มีอำนาจตัดสินใจสูงสุดด้านการดำเนินงานของกลุ่มบริษัทและบริษัท คือ คณะกรรมการบริษัท</w:t>
      </w:r>
    </w:p>
    <w:p w14:paraId="66DB7AA8" w14:textId="77777777" w:rsidR="009D4708" w:rsidRPr="00780BAB" w:rsidRDefault="009D4708" w:rsidP="007D15C7">
      <w:pPr>
        <w:ind w:left="547" w:right="-29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 xml:space="preserve">กลุ่มบริษัทเสนอส่วนงานธุรกิจที่สำคัญ ดังนี้ </w:t>
      </w:r>
    </w:p>
    <w:p w14:paraId="0CFD7A11" w14:textId="59E3DE97" w:rsidR="009D4708" w:rsidRPr="00780BAB" w:rsidRDefault="009D4708" w:rsidP="00695DA6">
      <w:pPr>
        <w:tabs>
          <w:tab w:val="left" w:pos="1890"/>
        </w:tabs>
        <w:ind w:left="547" w:right="-29"/>
        <w:jc w:val="thaiDistribute"/>
        <w:rPr>
          <w:rFonts w:asciiTheme="majorBidi" w:hAnsiTheme="majorBidi" w:cstheme="majorBidi"/>
          <w:cs/>
        </w:rPr>
      </w:pPr>
      <w:r w:rsidRPr="00780BAB">
        <w:rPr>
          <w:rFonts w:asciiTheme="majorBidi" w:hAnsiTheme="majorBidi" w:cstheme="majorBidi"/>
          <w:cs/>
        </w:rPr>
        <w:t xml:space="preserve">ส่วนงาน </w:t>
      </w:r>
      <w:r w:rsidR="005823D6" w:rsidRPr="005823D6">
        <w:rPr>
          <w:rFonts w:asciiTheme="majorBidi" w:hAnsiTheme="majorBidi" w:cstheme="majorBidi"/>
        </w:rPr>
        <w:t>1</w:t>
      </w:r>
      <w:r w:rsidR="00695DA6" w:rsidRPr="00780BAB">
        <w:rPr>
          <w:rFonts w:asciiTheme="majorBidi" w:hAnsiTheme="majorBidi" w:cstheme="majorBidi"/>
        </w:rPr>
        <w:tab/>
      </w:r>
      <w:r w:rsidR="00941AD5" w:rsidRPr="00780BAB">
        <w:rPr>
          <w:rFonts w:asciiTheme="majorBidi" w:hAnsiTheme="majorBidi" w:cstheme="majorBidi"/>
          <w:cs/>
        </w:rPr>
        <w:t>แพลตฟอร์มการขายและการตลาดดิจิทัล</w:t>
      </w:r>
    </w:p>
    <w:p w14:paraId="73409B64" w14:textId="06F1880E" w:rsidR="007F5248" w:rsidRPr="00780BAB" w:rsidRDefault="009D4708" w:rsidP="00695DA6">
      <w:pPr>
        <w:tabs>
          <w:tab w:val="left" w:pos="1890"/>
        </w:tabs>
        <w:spacing w:after="240"/>
        <w:ind w:left="547" w:right="-29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 xml:space="preserve">ส่วนงาน </w:t>
      </w:r>
      <w:r w:rsidR="005823D6" w:rsidRPr="005823D6">
        <w:rPr>
          <w:rFonts w:asciiTheme="majorBidi" w:hAnsiTheme="majorBidi" w:cstheme="majorBidi"/>
        </w:rPr>
        <w:t>2</w:t>
      </w:r>
      <w:r w:rsidR="00695DA6" w:rsidRPr="00780BAB">
        <w:rPr>
          <w:rFonts w:asciiTheme="majorBidi" w:hAnsiTheme="majorBidi" w:cstheme="majorBidi"/>
        </w:rPr>
        <w:tab/>
      </w:r>
      <w:r w:rsidR="00941AD5" w:rsidRPr="00780BAB">
        <w:rPr>
          <w:rFonts w:asciiTheme="majorBidi" w:hAnsiTheme="majorBidi" w:cstheme="majorBidi"/>
          <w:cs/>
        </w:rPr>
        <w:t>แพลตฟอร์มการจองโรงแรม</w:t>
      </w:r>
    </w:p>
    <w:p w14:paraId="10963488" w14:textId="6D88025E" w:rsidR="00821C70" w:rsidRPr="00780BAB" w:rsidRDefault="009D4708" w:rsidP="00B51FEB">
      <w:pPr>
        <w:spacing w:before="240"/>
        <w:ind w:left="547" w:right="-29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spacing w:val="-4"/>
          <w:cs/>
        </w:rPr>
        <w:t>ในระหว่าง</w:t>
      </w:r>
      <w:r w:rsidR="00E057B1" w:rsidRPr="00780BAB">
        <w:rPr>
          <w:rFonts w:asciiTheme="majorBidi" w:hAnsiTheme="majorBidi" w:cstheme="majorBidi"/>
          <w:spacing w:val="-4"/>
          <w:cs/>
        </w:rPr>
        <w:t>งวด</w:t>
      </w:r>
      <w:r w:rsidR="00253EB0" w:rsidRPr="00780BAB">
        <w:rPr>
          <w:rFonts w:asciiTheme="majorBidi" w:hAnsiTheme="majorBidi" w:cstheme="majorBidi"/>
          <w:spacing w:val="-4"/>
          <w:cs/>
        </w:rPr>
        <w:t>สาม</w:t>
      </w:r>
      <w:r w:rsidR="001F19F1" w:rsidRPr="00780BAB">
        <w:rPr>
          <w:rFonts w:asciiTheme="majorBidi" w:hAnsiTheme="majorBidi" w:cstheme="majorBidi"/>
          <w:spacing w:val="-4"/>
          <w:cs/>
        </w:rPr>
        <w:t>เดือน</w:t>
      </w:r>
      <w:r w:rsidR="00E057B1" w:rsidRPr="00780BAB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="005823D6" w:rsidRPr="005823D6">
        <w:rPr>
          <w:rFonts w:asciiTheme="majorBidi" w:hAnsiTheme="majorBidi" w:cstheme="majorBidi"/>
          <w:spacing w:val="-6"/>
        </w:rPr>
        <w:t>31</w:t>
      </w:r>
      <w:r w:rsidR="006314BA" w:rsidRPr="006314BA">
        <w:rPr>
          <w:rFonts w:asciiTheme="majorBidi" w:hAnsiTheme="majorBidi" w:cstheme="majorBidi"/>
          <w:spacing w:val="-6"/>
        </w:rPr>
        <w:t xml:space="preserve"> </w:t>
      </w:r>
      <w:r w:rsidR="006314BA" w:rsidRPr="006314BA">
        <w:rPr>
          <w:rFonts w:asciiTheme="majorBidi" w:hAnsiTheme="majorBidi" w:cs="Angsana New"/>
          <w:spacing w:val="-6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  <w:spacing w:val="-6"/>
        </w:rPr>
        <w:t>2568</w:t>
      </w:r>
      <w:r w:rsidR="006314BA" w:rsidRPr="006314BA">
        <w:rPr>
          <w:rFonts w:asciiTheme="majorBidi" w:hAnsiTheme="majorBidi" w:cstheme="majorBidi"/>
          <w:spacing w:val="-6"/>
        </w:rPr>
        <w:t xml:space="preserve"> </w:t>
      </w:r>
      <w:r w:rsidR="006314BA" w:rsidRPr="00780BAB">
        <w:rPr>
          <w:rFonts w:asciiTheme="majorBidi" w:hAnsiTheme="majorBidi" w:cstheme="majorBidi"/>
          <w:cs/>
        </w:rPr>
        <w:t xml:space="preserve">และ </w:t>
      </w:r>
      <w:r w:rsidR="005823D6" w:rsidRPr="005823D6">
        <w:rPr>
          <w:rFonts w:asciiTheme="majorBidi" w:hAnsiTheme="majorBidi" w:cstheme="majorBidi"/>
        </w:rPr>
        <w:t>2567</w:t>
      </w:r>
      <w:r w:rsidR="006314BA" w:rsidRPr="00780BAB">
        <w:rPr>
          <w:rFonts w:asciiTheme="majorBidi" w:hAnsiTheme="majorBidi" w:cstheme="majorBidi"/>
          <w:cs/>
        </w:rPr>
        <w:t xml:space="preserve"> </w:t>
      </w:r>
      <w:r w:rsidRPr="00780BAB">
        <w:rPr>
          <w:rFonts w:asciiTheme="majorBidi" w:hAnsiTheme="majorBidi" w:cstheme="majorBidi"/>
          <w:spacing w:val="-4"/>
          <w:cs/>
        </w:rPr>
        <w:t>กลุ่มบริษัทไม่มีรายได้จาก</w:t>
      </w:r>
      <w:r w:rsidR="005B334A" w:rsidRPr="00780BAB">
        <w:rPr>
          <w:rFonts w:asciiTheme="majorBidi" w:hAnsiTheme="majorBidi" w:cstheme="majorBidi"/>
          <w:spacing w:val="-4"/>
          <w:cs/>
        </w:rPr>
        <w:t>การ</w:t>
      </w:r>
      <w:r w:rsidRPr="00780BAB">
        <w:rPr>
          <w:rFonts w:asciiTheme="majorBidi" w:hAnsiTheme="majorBidi" w:cstheme="majorBidi"/>
          <w:spacing w:val="-4"/>
          <w:cs/>
        </w:rPr>
        <w:t xml:space="preserve">ให้บริการกับลูกค้าบุคคลภายนอกรายใดรายหนึ่งที่มีจำนวนเงินตั้งแต่ร้อยละ </w:t>
      </w:r>
      <w:r w:rsidR="005823D6" w:rsidRPr="005823D6">
        <w:rPr>
          <w:rFonts w:asciiTheme="majorBidi" w:hAnsiTheme="majorBidi" w:cstheme="majorBidi"/>
          <w:spacing w:val="-4"/>
        </w:rPr>
        <w:t>10</w:t>
      </w:r>
      <w:r w:rsidRPr="00780BAB">
        <w:rPr>
          <w:rFonts w:asciiTheme="majorBidi" w:hAnsiTheme="majorBidi" w:cstheme="majorBidi"/>
          <w:spacing w:val="-4"/>
        </w:rPr>
        <w:t xml:space="preserve"> </w:t>
      </w:r>
      <w:r w:rsidRPr="00780BAB">
        <w:rPr>
          <w:rFonts w:asciiTheme="majorBidi" w:hAnsiTheme="majorBidi" w:cstheme="majorBidi"/>
          <w:spacing w:val="-4"/>
          <w:cs/>
        </w:rPr>
        <w:t>ขึ้นไป ของรายได้รวม</w:t>
      </w:r>
    </w:p>
    <w:p w14:paraId="6D69F9C7" w14:textId="77777777" w:rsidR="005575F2" w:rsidRPr="00780BAB" w:rsidRDefault="005575F2" w:rsidP="00B51FEB">
      <w:pPr>
        <w:ind w:left="547" w:right="-29"/>
        <w:jc w:val="thaiDistribute"/>
        <w:rPr>
          <w:rFonts w:asciiTheme="majorBidi" w:hAnsiTheme="majorBidi" w:cstheme="majorBidi"/>
          <w:sz w:val="16"/>
          <w:szCs w:val="16"/>
        </w:rPr>
      </w:pPr>
    </w:p>
    <w:p w14:paraId="15A04639" w14:textId="77777777" w:rsidR="005575F2" w:rsidRPr="00780BAB" w:rsidRDefault="005575F2" w:rsidP="00B51FEB">
      <w:pPr>
        <w:ind w:left="547" w:right="-29"/>
        <w:jc w:val="thaiDistribute"/>
        <w:rPr>
          <w:rFonts w:asciiTheme="majorBidi" w:hAnsiTheme="majorBidi" w:cstheme="majorBidi"/>
        </w:rPr>
        <w:sectPr w:rsidR="005575F2" w:rsidRPr="00780BAB" w:rsidSect="00E10CDE">
          <w:headerReference w:type="default" r:id="rId12"/>
          <w:pgSz w:w="11909" w:h="16834" w:code="9"/>
          <w:pgMar w:top="1440" w:right="1224" w:bottom="720" w:left="1440" w:header="619" w:footer="259" w:gutter="0"/>
          <w:cols w:space="720"/>
          <w:noEndnote/>
          <w:docGrid w:linePitch="435"/>
        </w:sectPr>
      </w:pPr>
    </w:p>
    <w:p w14:paraId="40B2C728" w14:textId="610E57B7" w:rsidR="00627284" w:rsidRPr="00780BAB" w:rsidRDefault="00335284" w:rsidP="005823D6">
      <w:pPr>
        <w:spacing w:after="120"/>
        <w:ind w:left="720" w:right="43"/>
        <w:jc w:val="thaiDistribute"/>
        <w:rPr>
          <w:rFonts w:asciiTheme="majorBidi" w:hAnsiTheme="majorBidi" w:cstheme="majorBidi"/>
          <w:spacing w:val="2"/>
        </w:rPr>
      </w:pPr>
      <w:r w:rsidRPr="00780BAB">
        <w:rPr>
          <w:rFonts w:asciiTheme="majorBidi" w:hAnsiTheme="majorBidi" w:cstheme="majorBidi"/>
          <w:cs/>
        </w:rPr>
        <w:lastRenderedPageBreak/>
        <w:t>ข้อมูลทางการเงินจำแนกตามส่วนงานทางธุรกิจของ</w:t>
      </w:r>
      <w:r w:rsidR="002D6188" w:rsidRPr="00780BAB">
        <w:rPr>
          <w:rFonts w:asciiTheme="majorBidi" w:hAnsiTheme="majorBidi" w:cstheme="majorBidi"/>
          <w:cs/>
        </w:rPr>
        <w:t>กลุ่ม</w:t>
      </w:r>
      <w:r w:rsidRPr="00780BAB">
        <w:rPr>
          <w:rFonts w:asciiTheme="majorBidi" w:hAnsiTheme="majorBidi" w:cstheme="majorBidi"/>
          <w:cs/>
        </w:rPr>
        <w:t>บริษัท ในงบการเงินรวม</w:t>
      </w:r>
      <w:r w:rsidR="00BA1D8B" w:rsidRPr="00780BAB">
        <w:rPr>
          <w:rFonts w:asciiTheme="majorBidi" w:hAnsiTheme="majorBidi" w:cstheme="majorBidi"/>
          <w:cs/>
        </w:rPr>
        <w:t>สำหรับ</w:t>
      </w:r>
      <w:r w:rsidR="00253EB0" w:rsidRPr="00780BAB">
        <w:rPr>
          <w:rFonts w:asciiTheme="majorBidi" w:hAnsiTheme="majorBidi" w:cstheme="majorBidi"/>
          <w:cs/>
        </w:rPr>
        <w:t>งวดสามเดือน</w:t>
      </w:r>
      <w:r w:rsidR="00BA1D8B" w:rsidRPr="00780BAB">
        <w:rPr>
          <w:rFonts w:asciiTheme="majorBidi" w:hAnsiTheme="majorBidi" w:cstheme="majorBidi"/>
          <w:cs/>
        </w:rPr>
        <w:t xml:space="preserve">สิ้นสุดวันที่ </w:t>
      </w:r>
      <w:r w:rsidR="005823D6" w:rsidRPr="005823D6">
        <w:rPr>
          <w:rFonts w:asciiTheme="majorBidi" w:hAnsiTheme="majorBidi" w:cstheme="majorBidi"/>
          <w:spacing w:val="-6"/>
        </w:rPr>
        <w:t>31</w:t>
      </w:r>
      <w:r w:rsidR="006314BA" w:rsidRPr="006314BA">
        <w:rPr>
          <w:rFonts w:asciiTheme="majorBidi" w:hAnsiTheme="majorBidi" w:cstheme="majorBidi"/>
          <w:spacing w:val="-6"/>
        </w:rPr>
        <w:t xml:space="preserve"> </w:t>
      </w:r>
      <w:r w:rsidR="006314BA" w:rsidRPr="006314BA">
        <w:rPr>
          <w:rFonts w:asciiTheme="majorBidi" w:hAnsiTheme="majorBidi" w:cs="Angsana New"/>
          <w:spacing w:val="-6"/>
          <w:cs/>
        </w:rPr>
        <w:t xml:space="preserve">มีนาคม </w:t>
      </w:r>
      <w:r w:rsidR="005823D6" w:rsidRPr="005823D6">
        <w:rPr>
          <w:rFonts w:asciiTheme="majorBidi" w:hAnsiTheme="majorBidi" w:cstheme="majorBidi"/>
          <w:spacing w:val="-6"/>
        </w:rPr>
        <w:t>2568</w:t>
      </w:r>
      <w:r w:rsidR="006314BA" w:rsidRPr="006314BA">
        <w:rPr>
          <w:rFonts w:asciiTheme="majorBidi" w:hAnsiTheme="majorBidi" w:cstheme="majorBidi"/>
          <w:spacing w:val="-6"/>
        </w:rPr>
        <w:t xml:space="preserve"> </w:t>
      </w:r>
      <w:r w:rsidR="006314BA" w:rsidRPr="00780BAB">
        <w:rPr>
          <w:rFonts w:asciiTheme="majorBidi" w:hAnsiTheme="majorBidi" w:cstheme="majorBidi"/>
          <w:cs/>
        </w:rPr>
        <w:t xml:space="preserve">และ </w:t>
      </w:r>
      <w:r w:rsidR="005823D6" w:rsidRPr="005823D6">
        <w:rPr>
          <w:rFonts w:asciiTheme="majorBidi" w:hAnsiTheme="majorBidi" w:cstheme="majorBidi"/>
        </w:rPr>
        <w:t>2567</w:t>
      </w:r>
      <w:r w:rsidR="005823D6">
        <w:rPr>
          <w:rFonts w:asciiTheme="majorBidi" w:hAnsiTheme="majorBidi" w:cstheme="majorBidi" w:hint="cs"/>
          <w:cs/>
        </w:rPr>
        <w:t xml:space="preserve"> </w:t>
      </w:r>
      <w:r w:rsidRPr="00780BAB">
        <w:rPr>
          <w:rFonts w:asciiTheme="majorBidi" w:hAnsiTheme="majorBidi" w:cstheme="majorBidi"/>
          <w:cs/>
        </w:rPr>
        <w:t>มี</w:t>
      </w:r>
      <w:r w:rsidR="005E7413" w:rsidRPr="00780BAB">
        <w:rPr>
          <w:rFonts w:asciiTheme="majorBidi" w:hAnsiTheme="majorBidi" w:cstheme="majorBidi"/>
          <w:spacing w:val="2"/>
          <w:cs/>
        </w:rPr>
        <w:t>ดัง</w:t>
      </w:r>
      <w:r w:rsidRPr="00780BAB">
        <w:rPr>
          <w:rFonts w:asciiTheme="majorBidi" w:hAnsiTheme="majorBidi" w:cstheme="majorBidi"/>
          <w:spacing w:val="2"/>
          <w:cs/>
        </w:rPr>
        <w:t>ต่อไป</w:t>
      </w:r>
      <w:r w:rsidR="005E7413" w:rsidRPr="00780BAB">
        <w:rPr>
          <w:rFonts w:asciiTheme="majorBidi" w:hAnsiTheme="majorBidi" w:cstheme="majorBidi"/>
          <w:spacing w:val="2"/>
          <w:cs/>
        </w:rPr>
        <w:t>นี้</w:t>
      </w:r>
    </w:p>
    <w:tbl>
      <w:tblPr>
        <w:tblW w:w="4668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3979"/>
        <w:gridCol w:w="1316"/>
        <w:gridCol w:w="359"/>
        <w:gridCol w:w="1288"/>
        <w:gridCol w:w="362"/>
        <w:gridCol w:w="1148"/>
        <w:gridCol w:w="362"/>
        <w:gridCol w:w="1296"/>
        <w:gridCol w:w="362"/>
        <w:gridCol w:w="1389"/>
        <w:gridCol w:w="362"/>
        <w:gridCol w:w="1477"/>
      </w:tblGrid>
      <w:tr w:rsidR="00EF100B" w:rsidRPr="00780BAB" w14:paraId="3FF8054C" w14:textId="77777777" w:rsidTr="005823D6">
        <w:trPr>
          <w:trHeight w:val="144"/>
        </w:trPr>
        <w:tc>
          <w:tcPr>
            <w:tcW w:w="1452" w:type="pct"/>
            <w:shd w:val="clear" w:color="auto" w:fill="auto"/>
            <w:vAlign w:val="center"/>
          </w:tcPr>
          <w:p w14:paraId="258F2A31" w14:textId="77777777" w:rsidR="00D53C91" w:rsidRPr="00780BAB" w:rsidRDefault="00D53C91" w:rsidP="0045423F">
            <w:pPr>
              <w:ind w:left="-11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1" w:type="pct"/>
            <w:gridSpan w:val="3"/>
            <w:vAlign w:val="center"/>
          </w:tcPr>
          <w:p w14:paraId="0052596B" w14:textId="77777777" w:rsidR="00D53C91" w:rsidRPr="00780BAB" w:rsidRDefault="00D53C91" w:rsidP="007D15C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6" w:type="pct"/>
            <w:gridSpan w:val="4"/>
          </w:tcPr>
          <w:p w14:paraId="723D1983" w14:textId="77777777" w:rsidR="00D53C91" w:rsidRPr="00780BAB" w:rsidRDefault="00D53C91" w:rsidP="007D15C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0" w:type="pct"/>
            <w:gridSpan w:val="4"/>
          </w:tcPr>
          <w:p w14:paraId="2D08A6E9" w14:textId="77777777" w:rsidR="00D53C91" w:rsidRPr="00780BAB" w:rsidRDefault="00D53C91" w:rsidP="007D15C7">
            <w:pPr>
              <w:ind w:left="-11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EF100B" w:rsidRPr="00780BAB" w14:paraId="09922246" w14:textId="77777777" w:rsidTr="005823D6">
        <w:trPr>
          <w:trHeight w:val="144"/>
        </w:trPr>
        <w:tc>
          <w:tcPr>
            <w:tcW w:w="1452" w:type="pct"/>
            <w:vMerge w:val="restart"/>
            <w:shd w:val="clear" w:color="auto" w:fill="auto"/>
            <w:vAlign w:val="center"/>
          </w:tcPr>
          <w:p w14:paraId="28F0077B" w14:textId="77777777" w:rsidR="00627284" w:rsidRPr="00780BAB" w:rsidRDefault="00627284" w:rsidP="0045423F">
            <w:pPr>
              <w:ind w:left="-11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1" w:type="pct"/>
            <w:gridSpan w:val="3"/>
            <w:vAlign w:val="center"/>
          </w:tcPr>
          <w:p w14:paraId="1B5BCF7B" w14:textId="77777777" w:rsidR="00627284" w:rsidRPr="00780BAB" w:rsidRDefault="003D376F" w:rsidP="007D15C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แพลตฟอร์มการขายและการตลาดดิจิทัล</w:t>
            </w:r>
          </w:p>
        </w:tc>
        <w:tc>
          <w:tcPr>
            <w:tcW w:w="1156" w:type="pct"/>
            <w:gridSpan w:val="4"/>
          </w:tcPr>
          <w:p w14:paraId="2C335456" w14:textId="77777777" w:rsidR="00627284" w:rsidRPr="00780BAB" w:rsidRDefault="003D376F" w:rsidP="007D15C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แพลตฟอร์มการจองโรงแรม</w:t>
            </w:r>
          </w:p>
        </w:tc>
        <w:tc>
          <w:tcPr>
            <w:tcW w:w="1310" w:type="pct"/>
            <w:gridSpan w:val="4"/>
          </w:tcPr>
          <w:p w14:paraId="483738FD" w14:textId="77777777" w:rsidR="00627284" w:rsidRPr="00780BAB" w:rsidRDefault="00627284" w:rsidP="007D15C7">
            <w:pPr>
              <w:ind w:lef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314BA" w:rsidRPr="00780BAB" w14:paraId="2D2829F0" w14:textId="77777777" w:rsidTr="005823D6">
        <w:trPr>
          <w:trHeight w:val="144"/>
        </w:trPr>
        <w:tc>
          <w:tcPr>
            <w:tcW w:w="1452" w:type="pct"/>
            <w:vMerge/>
            <w:shd w:val="clear" w:color="auto" w:fill="auto"/>
            <w:vAlign w:val="center"/>
          </w:tcPr>
          <w:p w14:paraId="46397B2C" w14:textId="77777777" w:rsidR="006314BA" w:rsidRPr="00780BAB" w:rsidRDefault="006314BA" w:rsidP="006314BA">
            <w:pPr>
              <w:ind w:left="-11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0" w:type="pct"/>
            <w:shd w:val="clear" w:color="auto" w:fill="auto"/>
            <w:vAlign w:val="center"/>
          </w:tcPr>
          <w:p w14:paraId="2637131D" w14:textId="29F751CB" w:rsidR="006314BA" w:rsidRPr="00780BAB" w:rsidRDefault="005823D6" w:rsidP="006314BA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1" w:type="pct"/>
          </w:tcPr>
          <w:p w14:paraId="29E507FE" w14:textId="77777777" w:rsidR="006314BA" w:rsidRPr="00780BAB" w:rsidRDefault="006314BA" w:rsidP="006314BA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14:paraId="5270678D" w14:textId="6E1893F5" w:rsidR="006314BA" w:rsidRPr="00780BAB" w:rsidRDefault="005823D6" w:rsidP="006314BA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2" w:type="pct"/>
          </w:tcPr>
          <w:p w14:paraId="3D41629E" w14:textId="77777777" w:rsidR="006314BA" w:rsidRPr="00780BAB" w:rsidRDefault="006314BA" w:rsidP="006314BA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10710B70" w14:textId="5E573EB3" w:rsidR="006314BA" w:rsidRPr="00780BAB" w:rsidRDefault="005823D6" w:rsidP="006314BA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2" w:type="pct"/>
          </w:tcPr>
          <w:p w14:paraId="5BD07877" w14:textId="77777777" w:rsidR="006314BA" w:rsidRPr="00780BAB" w:rsidRDefault="006314BA" w:rsidP="006314BA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14:paraId="67AA5095" w14:textId="1C15D78F" w:rsidR="006314BA" w:rsidRPr="00780BAB" w:rsidRDefault="005823D6" w:rsidP="006314BA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2" w:type="pct"/>
          </w:tcPr>
          <w:p w14:paraId="0BE25ECA" w14:textId="77777777" w:rsidR="006314BA" w:rsidRPr="00780BAB" w:rsidRDefault="006314BA" w:rsidP="006314BA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14:paraId="065B2C20" w14:textId="19D83B26" w:rsidR="006314BA" w:rsidRPr="00780BAB" w:rsidRDefault="005823D6" w:rsidP="006314BA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2" w:type="pct"/>
          </w:tcPr>
          <w:p w14:paraId="72B878B3" w14:textId="77777777" w:rsidR="006314BA" w:rsidRPr="00780BAB" w:rsidRDefault="006314BA" w:rsidP="006314BA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  <w:vAlign w:val="center"/>
          </w:tcPr>
          <w:p w14:paraId="29FB6A42" w14:textId="2220DB88" w:rsidR="006314BA" w:rsidRPr="00780BAB" w:rsidRDefault="005823D6" w:rsidP="006314BA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EF100B" w:rsidRPr="00780BAB" w14:paraId="3A1F5600" w14:textId="77777777" w:rsidTr="005823D6">
        <w:trPr>
          <w:trHeight w:val="144"/>
        </w:trPr>
        <w:tc>
          <w:tcPr>
            <w:tcW w:w="1452" w:type="pct"/>
            <w:shd w:val="clear" w:color="auto" w:fill="auto"/>
            <w:vAlign w:val="bottom"/>
          </w:tcPr>
          <w:p w14:paraId="78DDAC5C" w14:textId="56EED7E1" w:rsidR="00253EB0" w:rsidRPr="00780BAB" w:rsidRDefault="00253EB0" w:rsidP="0045423F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80BA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5823D6" w:rsidRPr="005823D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="006314BA" w:rsidRPr="006314B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6314BA" w:rsidRPr="006314BA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480" w:type="pct"/>
            <w:shd w:val="clear" w:color="auto" w:fill="auto"/>
            <w:vAlign w:val="bottom"/>
          </w:tcPr>
          <w:p w14:paraId="6B2A2CE5" w14:textId="77777777" w:rsidR="00253EB0" w:rsidRPr="00780BAB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1" w:type="pct"/>
          </w:tcPr>
          <w:p w14:paraId="4C09478D" w14:textId="77777777" w:rsidR="00253EB0" w:rsidRPr="00780BAB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1B0AB787" w14:textId="77777777" w:rsidR="00253EB0" w:rsidRPr="00780BAB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052F7E94" w14:textId="77777777" w:rsidR="00253EB0" w:rsidRPr="00780BAB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0A17A0A7" w14:textId="77777777" w:rsidR="00253EB0" w:rsidRPr="00780BAB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477AD293" w14:textId="77777777" w:rsidR="00253EB0" w:rsidRPr="00780BAB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4DED3C2D" w14:textId="77777777" w:rsidR="00253EB0" w:rsidRPr="00780BAB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212A5DF8" w14:textId="77777777" w:rsidR="00253EB0" w:rsidRPr="00780BAB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14:paraId="7163C1D7" w14:textId="77777777" w:rsidR="00253EB0" w:rsidRPr="00780BAB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1B1051A4" w14:textId="77777777" w:rsidR="00253EB0" w:rsidRPr="00780BAB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5C18AFDB" w14:textId="77777777" w:rsidR="00253EB0" w:rsidRPr="00780BAB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443994" w:rsidRPr="00780BAB" w14:paraId="3944E0B3" w14:textId="77777777" w:rsidTr="005823D6">
        <w:trPr>
          <w:trHeight w:val="144"/>
        </w:trPr>
        <w:tc>
          <w:tcPr>
            <w:tcW w:w="1452" w:type="pct"/>
            <w:shd w:val="clear" w:color="auto" w:fill="auto"/>
            <w:vAlign w:val="bottom"/>
          </w:tcPr>
          <w:p w14:paraId="5F3317FD" w14:textId="77777777" w:rsidR="00443994" w:rsidRPr="00780BAB" w:rsidRDefault="00443994" w:rsidP="00443994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480" w:type="pct"/>
            <w:shd w:val="clear" w:color="auto" w:fill="auto"/>
            <w:vAlign w:val="bottom"/>
          </w:tcPr>
          <w:p w14:paraId="462C2485" w14:textId="092AE08B" w:rsidR="00443994" w:rsidRPr="00780BAB" w:rsidRDefault="005823D6" w:rsidP="00443994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280B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381</w:t>
            </w:r>
            <w:r w:rsidR="00280B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886</w:t>
            </w:r>
          </w:p>
        </w:tc>
        <w:tc>
          <w:tcPr>
            <w:tcW w:w="131" w:type="pct"/>
          </w:tcPr>
          <w:p w14:paraId="2681D377" w14:textId="77777777" w:rsidR="00443994" w:rsidRPr="00780BAB" w:rsidRDefault="00443994" w:rsidP="00443994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5D9A4B34" w14:textId="0F1A83E5" w:rsidR="00443994" w:rsidRPr="00780BAB" w:rsidRDefault="005823D6" w:rsidP="00443994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823D6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="00443994" w:rsidRPr="00DE07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651</w:t>
            </w:r>
            <w:r w:rsidR="00443994" w:rsidRPr="00DE07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692</w:t>
            </w:r>
          </w:p>
        </w:tc>
        <w:tc>
          <w:tcPr>
            <w:tcW w:w="132" w:type="pct"/>
          </w:tcPr>
          <w:p w14:paraId="0343F4F8" w14:textId="77777777" w:rsidR="00443994" w:rsidRPr="00780BAB" w:rsidRDefault="00443994" w:rsidP="00443994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611970DC" w14:textId="227A33DD" w:rsidR="00443994" w:rsidRPr="00780BAB" w:rsidRDefault="005823D6" w:rsidP="00443994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80B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593</w:t>
            </w:r>
            <w:r w:rsidR="00280B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012</w:t>
            </w:r>
          </w:p>
        </w:tc>
        <w:tc>
          <w:tcPr>
            <w:tcW w:w="132" w:type="pct"/>
          </w:tcPr>
          <w:p w14:paraId="280B8C8E" w14:textId="77777777" w:rsidR="00443994" w:rsidRPr="00780BAB" w:rsidRDefault="00443994" w:rsidP="00443994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5E1BEBE4" w14:textId="0183C8F6" w:rsidR="00443994" w:rsidRPr="00780BAB" w:rsidRDefault="005823D6" w:rsidP="00443994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823D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43994" w:rsidRPr="00DE075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399</w:t>
            </w:r>
            <w:r w:rsidR="00443994" w:rsidRPr="00DE075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475</w:t>
            </w:r>
          </w:p>
        </w:tc>
        <w:tc>
          <w:tcPr>
            <w:tcW w:w="132" w:type="pct"/>
          </w:tcPr>
          <w:p w14:paraId="70356E87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14:paraId="4CDE360A" w14:textId="4D3E8AED" w:rsidR="00443994" w:rsidRPr="00780BAB" w:rsidRDefault="005823D6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280B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974</w:t>
            </w:r>
            <w:r w:rsidR="00280B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898</w:t>
            </w:r>
          </w:p>
        </w:tc>
        <w:tc>
          <w:tcPr>
            <w:tcW w:w="132" w:type="pct"/>
          </w:tcPr>
          <w:p w14:paraId="03CC075C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45431336" w14:textId="71FD06D0" w:rsidR="00443994" w:rsidRPr="00780BAB" w:rsidRDefault="005823D6" w:rsidP="00443994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49</w:t>
            </w:r>
            <w:r w:rsidR="00443994" w:rsidRPr="00DE075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051</w:t>
            </w:r>
            <w:r w:rsidR="00443994" w:rsidRPr="00DE075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167</w:t>
            </w:r>
          </w:p>
        </w:tc>
      </w:tr>
      <w:tr w:rsidR="00443994" w:rsidRPr="00780BAB" w14:paraId="52704C9B" w14:textId="77777777" w:rsidTr="005823D6">
        <w:trPr>
          <w:trHeight w:val="144"/>
        </w:trPr>
        <w:tc>
          <w:tcPr>
            <w:tcW w:w="1452" w:type="pct"/>
            <w:shd w:val="clear" w:color="auto" w:fill="auto"/>
            <w:vAlign w:val="bottom"/>
          </w:tcPr>
          <w:p w14:paraId="226D03F4" w14:textId="77777777" w:rsidR="00443994" w:rsidRPr="00780BAB" w:rsidRDefault="00443994" w:rsidP="0044399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48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3D61B6" w14:textId="42741F14" w:rsidR="00443994" w:rsidRPr="00780BAB" w:rsidRDefault="005823D6" w:rsidP="00443994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280B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457</w:t>
            </w:r>
            <w:r w:rsidR="00280B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433</w:t>
            </w:r>
          </w:p>
        </w:tc>
        <w:tc>
          <w:tcPr>
            <w:tcW w:w="131" w:type="pct"/>
          </w:tcPr>
          <w:p w14:paraId="0CDA5431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EDCA3CF" w14:textId="37118422" w:rsidR="00443994" w:rsidRPr="00780BAB" w:rsidRDefault="005823D6" w:rsidP="00443994">
            <w:pPr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823D6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443994" w:rsidRPr="00DE07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030</w:t>
            </w:r>
            <w:r w:rsidR="00443994" w:rsidRPr="00DE07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615</w:t>
            </w:r>
          </w:p>
        </w:tc>
        <w:tc>
          <w:tcPr>
            <w:tcW w:w="132" w:type="pct"/>
          </w:tcPr>
          <w:p w14:paraId="61850507" w14:textId="77777777" w:rsidR="00443994" w:rsidRPr="00780BAB" w:rsidRDefault="00443994" w:rsidP="00443994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1ECCA9" w14:textId="2FF4EE2D" w:rsidR="00443994" w:rsidRPr="00780BAB" w:rsidRDefault="005823D6" w:rsidP="00443994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80B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="00280B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132" w:type="pct"/>
          </w:tcPr>
          <w:p w14:paraId="039E578D" w14:textId="77777777" w:rsidR="00443994" w:rsidRPr="00780BAB" w:rsidRDefault="00443994" w:rsidP="00443994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915BC4" w14:textId="4E8A5324" w:rsidR="00443994" w:rsidRPr="00780BAB" w:rsidRDefault="005823D6" w:rsidP="00443994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823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43994" w:rsidRPr="00DE075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395</w:t>
            </w:r>
            <w:r w:rsidR="00443994" w:rsidRPr="00DE075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800</w:t>
            </w:r>
          </w:p>
        </w:tc>
        <w:tc>
          <w:tcPr>
            <w:tcW w:w="132" w:type="pct"/>
          </w:tcPr>
          <w:p w14:paraId="1F7A5A1A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DF6080" w14:textId="5DA191A3" w:rsidR="00443994" w:rsidRPr="00780BAB" w:rsidRDefault="005823D6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280B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804</w:t>
            </w:r>
            <w:r w:rsidR="00280B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132" w:type="pct"/>
          </w:tcPr>
          <w:p w14:paraId="1B85EC2A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8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C1BCAE" w14:textId="7B6DFAA7" w:rsidR="00443994" w:rsidRPr="00780BAB" w:rsidRDefault="005823D6" w:rsidP="00443994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16</w:t>
            </w:r>
            <w:r w:rsidR="00443994" w:rsidRPr="00DE075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426</w:t>
            </w:r>
            <w:r w:rsidR="00443994" w:rsidRPr="00DE075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415</w:t>
            </w:r>
          </w:p>
        </w:tc>
      </w:tr>
      <w:tr w:rsidR="00443994" w:rsidRPr="00780BAB" w14:paraId="487DFB31" w14:textId="77777777" w:rsidTr="005823D6">
        <w:trPr>
          <w:trHeight w:val="144"/>
        </w:trPr>
        <w:tc>
          <w:tcPr>
            <w:tcW w:w="1452" w:type="pct"/>
            <w:shd w:val="clear" w:color="auto" w:fill="auto"/>
            <w:vAlign w:val="bottom"/>
          </w:tcPr>
          <w:p w14:paraId="3937B7A4" w14:textId="77777777" w:rsidR="00443994" w:rsidRPr="00780BAB" w:rsidRDefault="00443994" w:rsidP="0044399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กำไรขั้นต้นตามส่วนงาน</w:t>
            </w:r>
          </w:p>
        </w:tc>
        <w:tc>
          <w:tcPr>
            <w:tcW w:w="48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98CE68C" w14:textId="5217E07B" w:rsidR="00443994" w:rsidRPr="00780BAB" w:rsidRDefault="005823D6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280B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924</w:t>
            </w:r>
            <w:r w:rsidR="00280B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453</w:t>
            </w:r>
          </w:p>
        </w:tc>
        <w:tc>
          <w:tcPr>
            <w:tcW w:w="131" w:type="pct"/>
          </w:tcPr>
          <w:p w14:paraId="1D7545C7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02B09F" w14:textId="2806E384" w:rsidR="00443994" w:rsidRPr="00780BAB" w:rsidRDefault="005823D6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823D6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443994" w:rsidRPr="00DE075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621</w:t>
            </w:r>
            <w:r w:rsidR="00443994" w:rsidRPr="00DE075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077</w:t>
            </w:r>
          </w:p>
        </w:tc>
        <w:tc>
          <w:tcPr>
            <w:tcW w:w="132" w:type="pct"/>
          </w:tcPr>
          <w:p w14:paraId="7D3E889E" w14:textId="77777777" w:rsidR="00443994" w:rsidRPr="00780BAB" w:rsidRDefault="00443994" w:rsidP="00443994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0C12D4" w14:textId="645176EC" w:rsidR="00443994" w:rsidRPr="00780BAB" w:rsidRDefault="005823D6" w:rsidP="00443994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80B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="00280B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545</w:t>
            </w:r>
          </w:p>
        </w:tc>
        <w:tc>
          <w:tcPr>
            <w:tcW w:w="132" w:type="pct"/>
          </w:tcPr>
          <w:p w14:paraId="613B2B8D" w14:textId="77777777" w:rsidR="00443994" w:rsidRPr="00780BAB" w:rsidRDefault="00443994" w:rsidP="00443994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2" w:type="pct"/>
            <w:tcBorders>
              <w:top w:val="single" w:sz="4" w:space="0" w:color="000000"/>
            </w:tcBorders>
            <w:vAlign w:val="bottom"/>
          </w:tcPr>
          <w:p w14:paraId="3602A693" w14:textId="648F9280" w:rsidR="00443994" w:rsidRPr="00780BAB" w:rsidRDefault="005823D6" w:rsidP="00443994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3D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43994" w:rsidRPr="00DE075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003</w:t>
            </w:r>
            <w:r w:rsidR="00443994" w:rsidRPr="00DE075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5823D6">
              <w:rPr>
                <w:rFonts w:ascii="Angsana New" w:hAnsi="Angsana New" w:cs="Angsana New"/>
                <w:sz w:val="24"/>
                <w:szCs w:val="24"/>
              </w:rPr>
              <w:t>675</w:t>
            </w:r>
          </w:p>
        </w:tc>
        <w:tc>
          <w:tcPr>
            <w:tcW w:w="132" w:type="pct"/>
          </w:tcPr>
          <w:p w14:paraId="1EBD33E4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7C672D" w14:textId="52638524" w:rsidR="00443994" w:rsidRPr="00780BAB" w:rsidRDefault="005823D6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280B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169</w:t>
            </w:r>
            <w:r w:rsidR="00280B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998</w:t>
            </w:r>
          </w:p>
        </w:tc>
        <w:tc>
          <w:tcPr>
            <w:tcW w:w="132" w:type="pct"/>
          </w:tcPr>
          <w:p w14:paraId="4E8F0FC6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8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15D0462" w14:textId="1E07E4E0" w:rsidR="00443994" w:rsidRPr="00780BAB" w:rsidRDefault="005823D6" w:rsidP="00443994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32</w:t>
            </w:r>
            <w:r w:rsidR="00443994" w:rsidRPr="00DE075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624</w:t>
            </w:r>
            <w:r w:rsidR="00443994" w:rsidRPr="00DE075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752</w:t>
            </w:r>
          </w:p>
        </w:tc>
      </w:tr>
      <w:tr w:rsidR="00443994" w:rsidRPr="00780BAB" w14:paraId="2BB1DD77" w14:textId="77777777" w:rsidTr="005823D6">
        <w:trPr>
          <w:trHeight w:val="144"/>
        </w:trPr>
        <w:tc>
          <w:tcPr>
            <w:tcW w:w="1452" w:type="pct"/>
            <w:shd w:val="clear" w:color="auto" w:fill="auto"/>
            <w:vAlign w:val="bottom"/>
          </w:tcPr>
          <w:p w14:paraId="241A6D9B" w14:textId="77777777" w:rsidR="00443994" w:rsidRPr="00780BAB" w:rsidRDefault="00443994" w:rsidP="00443994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ค่าใช้จ่ายที่ไม่ได้ปันส่วน</w:t>
            </w:r>
          </w:p>
        </w:tc>
        <w:tc>
          <w:tcPr>
            <w:tcW w:w="480" w:type="pct"/>
            <w:shd w:val="clear" w:color="auto" w:fill="auto"/>
            <w:vAlign w:val="bottom"/>
          </w:tcPr>
          <w:p w14:paraId="24EB8EE1" w14:textId="77777777" w:rsidR="00443994" w:rsidRPr="00780BAB" w:rsidRDefault="00443994" w:rsidP="00443994">
            <w:pPr>
              <w:ind w:right="5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pct"/>
          </w:tcPr>
          <w:p w14:paraId="7BD510B9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37EF71E2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77F0BB7F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6955F384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216BFCE0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2" w:type="pct"/>
            <w:vAlign w:val="bottom"/>
          </w:tcPr>
          <w:p w14:paraId="46D0E2C2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56980DF5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5C55E9" w14:textId="0A813A3C" w:rsidR="00443994" w:rsidRPr="00780BAB" w:rsidRDefault="005823D6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280B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280B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354</w:t>
            </w:r>
          </w:p>
        </w:tc>
        <w:tc>
          <w:tcPr>
            <w:tcW w:w="132" w:type="pct"/>
          </w:tcPr>
          <w:p w14:paraId="4B588052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8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3F97DE" w14:textId="5E65EE3C" w:rsidR="00443994" w:rsidRPr="00780BAB" w:rsidRDefault="005823D6" w:rsidP="00443994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22</w:t>
            </w:r>
            <w:r w:rsidR="00443994" w:rsidRPr="00DE075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184</w:t>
            </w:r>
            <w:r w:rsidR="00443994" w:rsidRPr="00DE075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056</w:t>
            </w:r>
          </w:p>
        </w:tc>
      </w:tr>
      <w:tr w:rsidR="00443994" w:rsidRPr="00780BAB" w14:paraId="2AA67EF4" w14:textId="77777777" w:rsidTr="005823D6">
        <w:trPr>
          <w:trHeight w:val="170"/>
        </w:trPr>
        <w:tc>
          <w:tcPr>
            <w:tcW w:w="1452" w:type="pct"/>
            <w:shd w:val="clear" w:color="auto" w:fill="auto"/>
            <w:vAlign w:val="bottom"/>
          </w:tcPr>
          <w:p w14:paraId="6189F273" w14:textId="77777777" w:rsidR="00443994" w:rsidRPr="00780BAB" w:rsidRDefault="00443994" w:rsidP="0044399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480" w:type="pct"/>
            <w:shd w:val="clear" w:color="auto" w:fill="auto"/>
            <w:vAlign w:val="bottom"/>
          </w:tcPr>
          <w:p w14:paraId="042705EA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1" w:type="pct"/>
          </w:tcPr>
          <w:p w14:paraId="681A9734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5F27A4BE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0EE7FAB9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748A3BAF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7620966B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5B376BCC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782F64B8" w14:textId="77777777" w:rsidR="00443994" w:rsidRPr="00780BAB" w:rsidRDefault="00443994" w:rsidP="00443994">
            <w:pPr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37F176" w14:textId="33F9328B" w:rsidR="00443994" w:rsidRPr="00780BAB" w:rsidRDefault="005823D6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280B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620</w:t>
            </w:r>
            <w:r w:rsidR="00280B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644</w:t>
            </w:r>
          </w:p>
        </w:tc>
        <w:tc>
          <w:tcPr>
            <w:tcW w:w="132" w:type="pct"/>
          </w:tcPr>
          <w:p w14:paraId="76371734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8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820FD7" w14:textId="1A500608" w:rsidR="00443994" w:rsidRPr="00780BAB" w:rsidRDefault="005823D6" w:rsidP="00443994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10</w:t>
            </w:r>
            <w:r w:rsidR="00443994" w:rsidRPr="003D376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440</w:t>
            </w:r>
            <w:r w:rsidR="00443994" w:rsidRPr="003D376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696</w:t>
            </w:r>
          </w:p>
        </w:tc>
      </w:tr>
      <w:tr w:rsidR="00443994" w:rsidRPr="00780BAB" w14:paraId="27E3936D" w14:textId="77777777" w:rsidTr="005823D6">
        <w:trPr>
          <w:trHeight w:val="144"/>
        </w:trPr>
        <w:tc>
          <w:tcPr>
            <w:tcW w:w="1452" w:type="pct"/>
            <w:shd w:val="clear" w:color="auto" w:fill="auto"/>
            <w:vAlign w:val="bottom"/>
          </w:tcPr>
          <w:p w14:paraId="506113EE" w14:textId="77777777" w:rsidR="00443994" w:rsidRPr="00780BAB" w:rsidRDefault="00443994" w:rsidP="0044399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480" w:type="pct"/>
            <w:shd w:val="clear" w:color="auto" w:fill="auto"/>
            <w:vAlign w:val="bottom"/>
          </w:tcPr>
          <w:p w14:paraId="374681A1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1" w:type="pct"/>
          </w:tcPr>
          <w:p w14:paraId="26E7D41B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26C0E8C0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51ADD887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15589786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02B9B96A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2A0AC0CC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799308CE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14:paraId="18C5CE9C" w14:textId="388E6E41" w:rsidR="00443994" w:rsidRPr="00780BAB" w:rsidRDefault="005823D6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280B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198</w:t>
            </w:r>
          </w:p>
        </w:tc>
        <w:tc>
          <w:tcPr>
            <w:tcW w:w="132" w:type="pct"/>
          </w:tcPr>
          <w:p w14:paraId="7793EF3D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014DFCB0" w14:textId="19C65D84" w:rsidR="00443994" w:rsidRPr="00780BAB" w:rsidRDefault="005823D6" w:rsidP="00443994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65</w:t>
            </w:r>
            <w:r w:rsidR="00443994" w:rsidRPr="003D376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633</w:t>
            </w:r>
          </w:p>
        </w:tc>
      </w:tr>
      <w:tr w:rsidR="00443994" w:rsidRPr="00780BAB" w14:paraId="6485151D" w14:textId="77777777" w:rsidTr="005823D6">
        <w:trPr>
          <w:trHeight w:val="144"/>
        </w:trPr>
        <w:tc>
          <w:tcPr>
            <w:tcW w:w="1452" w:type="pct"/>
            <w:shd w:val="clear" w:color="auto" w:fill="auto"/>
            <w:vAlign w:val="bottom"/>
          </w:tcPr>
          <w:p w14:paraId="609B8BDF" w14:textId="77777777" w:rsidR="00443994" w:rsidRPr="00780BAB" w:rsidRDefault="00443994" w:rsidP="0044399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480" w:type="pct"/>
            <w:shd w:val="clear" w:color="auto" w:fill="auto"/>
            <w:vAlign w:val="bottom"/>
          </w:tcPr>
          <w:p w14:paraId="4A51D618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1" w:type="pct"/>
          </w:tcPr>
          <w:p w14:paraId="408F446A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53406D59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69AFDD2D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1AC4EC21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0FA36D3B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0BA22F9A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6808DF24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14:paraId="37654AC2" w14:textId="6D03F59B" w:rsidR="00443994" w:rsidRPr="00780BAB" w:rsidRDefault="005823D6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955</w:t>
            </w:r>
            <w:r w:rsidR="00280B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663</w:t>
            </w:r>
          </w:p>
        </w:tc>
        <w:tc>
          <w:tcPr>
            <w:tcW w:w="132" w:type="pct"/>
          </w:tcPr>
          <w:p w14:paraId="43F1D6C8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2FC99C7C" w14:textId="22D15128" w:rsidR="00443994" w:rsidRPr="00780BAB" w:rsidRDefault="005823D6" w:rsidP="00443994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884</w:t>
            </w:r>
            <w:r w:rsidR="00443994" w:rsidRPr="003D376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694</w:t>
            </w:r>
          </w:p>
        </w:tc>
      </w:tr>
      <w:tr w:rsidR="00443994" w:rsidRPr="00780BAB" w14:paraId="10E24388" w14:textId="77777777" w:rsidTr="005823D6">
        <w:trPr>
          <w:trHeight w:val="144"/>
        </w:trPr>
        <w:tc>
          <w:tcPr>
            <w:tcW w:w="1452" w:type="pct"/>
            <w:shd w:val="clear" w:color="auto" w:fill="auto"/>
            <w:vAlign w:val="bottom"/>
          </w:tcPr>
          <w:p w14:paraId="6087F218" w14:textId="77777777" w:rsidR="00443994" w:rsidRPr="00780BAB" w:rsidRDefault="00443994" w:rsidP="0044399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480" w:type="pct"/>
            <w:shd w:val="clear" w:color="auto" w:fill="auto"/>
            <w:vAlign w:val="bottom"/>
          </w:tcPr>
          <w:p w14:paraId="5A5F6686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1" w:type="pct"/>
          </w:tcPr>
          <w:p w14:paraId="18ECFA6C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564FCF9C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4EDC6D5C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795C4C84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64F06BF2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766A16D3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5EFA9CC7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14:paraId="4F5D6F82" w14:textId="2D0CA8B0" w:rsidR="00443994" w:rsidRPr="00780BAB" w:rsidRDefault="005823D6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280B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031</w:t>
            </w:r>
          </w:p>
        </w:tc>
        <w:tc>
          <w:tcPr>
            <w:tcW w:w="132" w:type="pct"/>
          </w:tcPr>
          <w:p w14:paraId="4E8BB9AC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615EE774" w14:textId="6C617C84" w:rsidR="00443994" w:rsidRPr="00780BAB" w:rsidRDefault="005823D6" w:rsidP="00443994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83</w:t>
            </w:r>
            <w:r w:rsidR="00443994" w:rsidRPr="003D376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998</w:t>
            </w:r>
          </w:p>
        </w:tc>
      </w:tr>
      <w:tr w:rsidR="00443994" w:rsidRPr="00780BAB" w14:paraId="3FB93408" w14:textId="77777777" w:rsidTr="005823D6">
        <w:trPr>
          <w:trHeight w:val="144"/>
        </w:trPr>
        <w:tc>
          <w:tcPr>
            <w:tcW w:w="1452" w:type="pct"/>
            <w:shd w:val="clear" w:color="auto" w:fill="auto"/>
            <w:vAlign w:val="bottom"/>
          </w:tcPr>
          <w:p w14:paraId="53456B95" w14:textId="77777777" w:rsidR="00443994" w:rsidRPr="00780BAB" w:rsidRDefault="00443994" w:rsidP="0044399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480" w:type="pct"/>
            <w:shd w:val="clear" w:color="auto" w:fill="auto"/>
            <w:vAlign w:val="bottom"/>
          </w:tcPr>
          <w:p w14:paraId="293D0F4B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1" w:type="pct"/>
          </w:tcPr>
          <w:p w14:paraId="268073C2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28E5A634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0D25F2BC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03DDC19C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6D5930B2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11AE1141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5DD8B65D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D90020" w14:textId="6896B624" w:rsidR="00443994" w:rsidRPr="00780BAB" w:rsidRDefault="005823D6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80B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="00280B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893</w:t>
            </w:r>
          </w:p>
        </w:tc>
        <w:tc>
          <w:tcPr>
            <w:tcW w:w="132" w:type="pct"/>
          </w:tcPr>
          <w:p w14:paraId="68E6AC81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8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474CBBE" w14:textId="562CCD36" w:rsidR="00443994" w:rsidRPr="00780BAB" w:rsidRDefault="005823D6" w:rsidP="00443994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443994" w:rsidRPr="003D376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103</w:t>
            </w:r>
            <w:r w:rsidR="00443994" w:rsidRPr="003D376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698</w:t>
            </w:r>
          </w:p>
        </w:tc>
      </w:tr>
      <w:tr w:rsidR="00443994" w:rsidRPr="00780BAB" w14:paraId="12694478" w14:textId="77777777" w:rsidTr="005823D6">
        <w:trPr>
          <w:trHeight w:val="144"/>
        </w:trPr>
        <w:tc>
          <w:tcPr>
            <w:tcW w:w="1452" w:type="pct"/>
          </w:tcPr>
          <w:p w14:paraId="3F0DE20F" w14:textId="77777777" w:rsidR="00443994" w:rsidRPr="00780BAB" w:rsidRDefault="00443994" w:rsidP="00443994">
            <w:pPr>
              <w:ind w:left="320" w:right="-108" w:hanging="320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480" w:type="pct"/>
          </w:tcPr>
          <w:p w14:paraId="12A63A69" w14:textId="77777777" w:rsidR="00443994" w:rsidRPr="00780BAB" w:rsidRDefault="00443994" w:rsidP="00443994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pct"/>
          </w:tcPr>
          <w:p w14:paraId="0E1B8346" w14:textId="77777777" w:rsidR="00443994" w:rsidRPr="00780BAB" w:rsidRDefault="00443994" w:rsidP="00443994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0" w:type="pct"/>
          </w:tcPr>
          <w:p w14:paraId="5087BF96" w14:textId="77777777" w:rsidR="00443994" w:rsidRPr="00780BAB" w:rsidRDefault="00443994" w:rsidP="00443994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pct"/>
          </w:tcPr>
          <w:p w14:paraId="02CDCF50" w14:textId="77777777" w:rsidR="00443994" w:rsidRPr="00780BAB" w:rsidRDefault="00443994" w:rsidP="00443994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</w:tcPr>
          <w:p w14:paraId="2C96E02B" w14:textId="77777777" w:rsidR="00443994" w:rsidRPr="00780BAB" w:rsidRDefault="00443994" w:rsidP="00443994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pct"/>
          </w:tcPr>
          <w:p w14:paraId="33229CA1" w14:textId="77777777" w:rsidR="00443994" w:rsidRPr="00780BAB" w:rsidRDefault="00443994" w:rsidP="00443994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2" w:type="pct"/>
          </w:tcPr>
          <w:p w14:paraId="51DF9026" w14:textId="77777777" w:rsidR="00443994" w:rsidRPr="00780BAB" w:rsidRDefault="00443994" w:rsidP="00443994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pct"/>
          </w:tcPr>
          <w:p w14:paraId="08A9DC79" w14:textId="77777777" w:rsidR="00443994" w:rsidRPr="00780BAB" w:rsidRDefault="00443994" w:rsidP="00443994">
            <w:pPr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7BB930" w14:textId="1D272B2C" w:rsidR="00443994" w:rsidRPr="00780BAB" w:rsidRDefault="005823D6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280B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262</w:t>
            </w:r>
            <w:r w:rsidR="00280B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581</w:t>
            </w:r>
          </w:p>
        </w:tc>
        <w:tc>
          <w:tcPr>
            <w:tcW w:w="132" w:type="pct"/>
          </w:tcPr>
          <w:p w14:paraId="607C5F38" w14:textId="77777777" w:rsidR="00443994" w:rsidRPr="00780BAB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5DE00E" w14:textId="3C7BE262" w:rsidR="00443994" w:rsidRPr="00780BAB" w:rsidRDefault="005823D6" w:rsidP="00443994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9</w:t>
            </w:r>
            <w:r w:rsidR="00443994" w:rsidRPr="003D376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203</w:t>
            </w:r>
            <w:r w:rsidR="00443994" w:rsidRPr="003D376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5823D6">
              <w:rPr>
                <w:rFonts w:ascii="Angsana New" w:hAnsi="Angsana New" w:cs="Angsana New" w:hint="cs"/>
                <w:sz w:val="24"/>
                <w:szCs w:val="24"/>
              </w:rPr>
              <w:t>327</w:t>
            </w:r>
          </w:p>
        </w:tc>
      </w:tr>
      <w:tr w:rsidR="00EF100B" w:rsidRPr="00780BAB" w14:paraId="71AEF431" w14:textId="77777777" w:rsidTr="005823D6">
        <w:trPr>
          <w:trHeight w:val="144"/>
        </w:trPr>
        <w:tc>
          <w:tcPr>
            <w:tcW w:w="1452" w:type="pct"/>
          </w:tcPr>
          <w:p w14:paraId="6B7458BA" w14:textId="77777777" w:rsidR="003D376F" w:rsidRPr="00780BAB" w:rsidRDefault="003D376F" w:rsidP="0045423F">
            <w:pPr>
              <w:ind w:left="320" w:right="-108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0" w:type="pct"/>
          </w:tcPr>
          <w:p w14:paraId="697CCD0E" w14:textId="77777777" w:rsidR="003D376F" w:rsidRPr="00780BAB" w:rsidRDefault="003D376F" w:rsidP="000819E0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pct"/>
          </w:tcPr>
          <w:p w14:paraId="73D38B18" w14:textId="77777777" w:rsidR="003D376F" w:rsidRPr="00780BAB" w:rsidRDefault="003D376F" w:rsidP="000819E0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0" w:type="pct"/>
          </w:tcPr>
          <w:p w14:paraId="158BFEF9" w14:textId="77777777" w:rsidR="003D376F" w:rsidRPr="00780BAB" w:rsidRDefault="003D376F" w:rsidP="000819E0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pct"/>
          </w:tcPr>
          <w:p w14:paraId="36C1559F" w14:textId="77777777" w:rsidR="003D376F" w:rsidRPr="00780BAB" w:rsidRDefault="003D376F" w:rsidP="000819E0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</w:tcPr>
          <w:p w14:paraId="31FE9353" w14:textId="77777777" w:rsidR="003D376F" w:rsidRPr="00780BAB" w:rsidRDefault="003D376F" w:rsidP="000819E0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pct"/>
          </w:tcPr>
          <w:p w14:paraId="0E669379" w14:textId="77777777" w:rsidR="003D376F" w:rsidRPr="00780BAB" w:rsidRDefault="003D376F" w:rsidP="000819E0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2" w:type="pct"/>
          </w:tcPr>
          <w:p w14:paraId="103444E7" w14:textId="77777777" w:rsidR="003D376F" w:rsidRPr="00780BAB" w:rsidRDefault="003D376F" w:rsidP="000819E0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pct"/>
          </w:tcPr>
          <w:p w14:paraId="40441162" w14:textId="77777777" w:rsidR="003D376F" w:rsidRPr="00780BAB" w:rsidRDefault="003D376F" w:rsidP="000819E0">
            <w:pPr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5BB0AD" w14:textId="77777777" w:rsidR="003D376F" w:rsidRPr="00780BAB" w:rsidRDefault="003D376F" w:rsidP="000819E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2" w:type="pct"/>
          </w:tcPr>
          <w:p w14:paraId="6E9588AE" w14:textId="77777777" w:rsidR="003D376F" w:rsidRPr="00780BAB" w:rsidRDefault="003D376F" w:rsidP="000819E0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A95F03" w14:textId="77777777" w:rsidR="003D376F" w:rsidRPr="00780BAB" w:rsidRDefault="003D376F" w:rsidP="000819E0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</w:tbl>
    <w:p w14:paraId="7C36D48D" w14:textId="0E558A03" w:rsidR="00636CF0" w:rsidRPr="00780BAB" w:rsidRDefault="00636CF0" w:rsidP="00636CF0">
      <w:pPr>
        <w:tabs>
          <w:tab w:val="left" w:pos="2032"/>
        </w:tabs>
        <w:rPr>
          <w:rFonts w:asciiTheme="majorBidi" w:hAnsiTheme="majorBidi" w:cstheme="majorBidi"/>
          <w:sz w:val="8"/>
          <w:szCs w:val="8"/>
          <w:cs/>
        </w:rPr>
      </w:pPr>
      <w:r w:rsidRPr="00780BAB">
        <w:rPr>
          <w:rFonts w:asciiTheme="majorBidi" w:hAnsiTheme="majorBidi" w:cstheme="majorBidi"/>
          <w:sz w:val="8"/>
          <w:szCs w:val="8"/>
          <w:cs/>
        </w:rPr>
        <w:tab/>
      </w:r>
    </w:p>
    <w:p w14:paraId="08E40F32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tbl>
      <w:tblPr>
        <w:tblW w:w="4649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4004"/>
        <w:gridCol w:w="1233"/>
        <w:gridCol w:w="363"/>
        <w:gridCol w:w="1364"/>
        <w:gridCol w:w="363"/>
        <w:gridCol w:w="1146"/>
        <w:gridCol w:w="363"/>
        <w:gridCol w:w="1293"/>
        <w:gridCol w:w="363"/>
        <w:gridCol w:w="1381"/>
        <w:gridCol w:w="360"/>
        <w:gridCol w:w="1411"/>
      </w:tblGrid>
      <w:tr w:rsidR="00EF100B" w:rsidRPr="00780BAB" w14:paraId="1D9A75F3" w14:textId="77777777" w:rsidTr="001C4352">
        <w:trPr>
          <w:trHeight w:val="144"/>
        </w:trPr>
        <w:tc>
          <w:tcPr>
            <w:tcW w:w="1467" w:type="pct"/>
          </w:tcPr>
          <w:p w14:paraId="1A23B5FF" w14:textId="77777777" w:rsidR="00587587" w:rsidRPr="00780BAB" w:rsidRDefault="00587587" w:rsidP="00280CA7">
            <w:pPr>
              <w:ind w:left="320" w:right="744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2" w:type="pct"/>
          </w:tcPr>
          <w:p w14:paraId="6709B6A6" w14:textId="77777777" w:rsidR="00587587" w:rsidRPr="00780BAB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7AB0F54A" w14:textId="77777777" w:rsidR="00587587" w:rsidRPr="00780BAB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0" w:type="pct"/>
          </w:tcPr>
          <w:p w14:paraId="71BF02CE" w14:textId="77777777" w:rsidR="00587587" w:rsidRPr="00780BAB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47DB7A78" w14:textId="77777777" w:rsidR="00587587" w:rsidRPr="00780BAB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0" w:type="pct"/>
          </w:tcPr>
          <w:p w14:paraId="49F61B25" w14:textId="77777777" w:rsidR="00587587" w:rsidRPr="00780BAB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017C3436" w14:textId="77777777" w:rsidR="00587587" w:rsidRPr="00780BAB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4" w:type="pct"/>
          </w:tcPr>
          <w:p w14:paraId="14EB9FF6" w14:textId="77777777" w:rsidR="00587587" w:rsidRPr="00780BAB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2E645784" w14:textId="77777777" w:rsidR="00587587" w:rsidRPr="00780BAB" w:rsidRDefault="00587587" w:rsidP="00280CA7">
            <w:pPr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5A7E3C4E" w14:textId="77777777" w:rsidR="00587587" w:rsidRPr="00780BAB" w:rsidRDefault="00587587" w:rsidP="00280CA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  <w:p w14:paraId="37DC5A42" w14:textId="348E4257" w:rsidR="00587587" w:rsidRPr="00780BAB" w:rsidRDefault="005823D6" w:rsidP="00280CA7">
            <w:pPr>
              <w:ind w:right="-8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314BA" w:rsidRPr="006314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314BA" w:rsidRPr="006314B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2" w:type="pct"/>
          </w:tcPr>
          <w:p w14:paraId="1B7F76F0" w14:textId="77777777" w:rsidR="00587587" w:rsidRPr="00780BAB" w:rsidRDefault="00587587" w:rsidP="00280CA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04028A51" w14:textId="77777777" w:rsidR="00587587" w:rsidRPr="00780BAB" w:rsidRDefault="00587587" w:rsidP="00280CA7">
            <w:pPr>
              <w:ind w:right="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  <w:p w14:paraId="7080F095" w14:textId="6BD8FAF4" w:rsidR="00587587" w:rsidRPr="006314BA" w:rsidRDefault="005823D6" w:rsidP="00280CA7">
            <w:pPr>
              <w:ind w:right="56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lang w:val="en-GB" w:eastAsia="ja-JP"/>
              </w:rPr>
            </w:pPr>
            <w:r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587587" w:rsidRPr="00780B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5823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5823D6"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  <w:lang w:eastAsia="ja-JP"/>
              </w:rPr>
              <w:t>7</w:t>
            </w:r>
          </w:p>
        </w:tc>
      </w:tr>
      <w:tr w:rsidR="003675C6" w:rsidRPr="00780BAB" w14:paraId="569611CD" w14:textId="77777777" w:rsidTr="00DB409F">
        <w:trPr>
          <w:trHeight w:val="144"/>
        </w:trPr>
        <w:tc>
          <w:tcPr>
            <w:tcW w:w="1467" w:type="pct"/>
          </w:tcPr>
          <w:p w14:paraId="49AB9B75" w14:textId="77777777" w:rsidR="003675C6" w:rsidRPr="00780BAB" w:rsidRDefault="003675C6" w:rsidP="003675C6">
            <w:pPr>
              <w:ind w:left="320" w:right="744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452" w:type="pct"/>
          </w:tcPr>
          <w:p w14:paraId="5777A979" w14:textId="77777777" w:rsidR="003675C6" w:rsidRPr="00780BAB" w:rsidRDefault="003675C6" w:rsidP="003675C6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24AD7C39" w14:textId="77777777" w:rsidR="003675C6" w:rsidRPr="00780BAB" w:rsidRDefault="003675C6" w:rsidP="003675C6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</w:tcPr>
          <w:p w14:paraId="2E835473" w14:textId="77777777" w:rsidR="003675C6" w:rsidRPr="00780BAB" w:rsidRDefault="003675C6" w:rsidP="003675C6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7F4B8D06" w14:textId="77777777" w:rsidR="003675C6" w:rsidRPr="00780BAB" w:rsidRDefault="003675C6" w:rsidP="003675C6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0" w:type="pct"/>
          </w:tcPr>
          <w:p w14:paraId="106E29CD" w14:textId="77777777" w:rsidR="003675C6" w:rsidRPr="00780BAB" w:rsidRDefault="003675C6" w:rsidP="003675C6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6D465272" w14:textId="77777777" w:rsidR="003675C6" w:rsidRPr="00780BAB" w:rsidRDefault="003675C6" w:rsidP="003675C6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</w:tcPr>
          <w:p w14:paraId="3DD5C95D" w14:textId="77777777" w:rsidR="003675C6" w:rsidRPr="00780BAB" w:rsidRDefault="003675C6" w:rsidP="003675C6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4D9AC8A1" w14:textId="77777777" w:rsidR="003675C6" w:rsidRPr="00780BAB" w:rsidRDefault="003675C6" w:rsidP="003675C6">
            <w:pPr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460FAC25" w14:textId="1C67AE28" w:rsidR="003675C6" w:rsidRPr="00780BAB" w:rsidRDefault="005823D6" w:rsidP="003675C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411</w:t>
            </w:r>
            <w:r w:rsidR="00280B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879</w:t>
            </w:r>
            <w:r w:rsidR="00280B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582</w:t>
            </w:r>
          </w:p>
        </w:tc>
        <w:tc>
          <w:tcPr>
            <w:tcW w:w="132" w:type="pct"/>
          </w:tcPr>
          <w:p w14:paraId="624BD13E" w14:textId="77777777" w:rsidR="003675C6" w:rsidRPr="00780BAB" w:rsidRDefault="003675C6" w:rsidP="003675C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17" w:type="pct"/>
            <w:shd w:val="clear" w:color="auto" w:fill="auto"/>
          </w:tcPr>
          <w:p w14:paraId="11A73482" w14:textId="393D70FC" w:rsidR="003675C6" w:rsidRPr="00780BAB" w:rsidRDefault="005823D6" w:rsidP="003675C6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823D6">
              <w:rPr>
                <w:rFonts w:ascii="Angsana New" w:hAnsi="Angsana New" w:cs="Angsana New"/>
                <w:color w:val="000000"/>
                <w:sz w:val="24"/>
                <w:szCs w:val="24"/>
              </w:rPr>
              <w:t>396</w:t>
            </w:r>
            <w:r w:rsidR="003675C6" w:rsidRPr="003B01B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color w:val="000000"/>
                <w:sz w:val="24"/>
                <w:szCs w:val="24"/>
              </w:rPr>
              <w:t>895</w:t>
            </w:r>
            <w:r w:rsidR="003675C6" w:rsidRPr="003B01B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23D6">
              <w:rPr>
                <w:rFonts w:ascii="Angsana New" w:hAnsi="Angsana New" w:cs="Angsana New"/>
                <w:color w:val="000000"/>
                <w:sz w:val="24"/>
                <w:szCs w:val="24"/>
              </w:rPr>
              <w:t>695</w:t>
            </w:r>
          </w:p>
        </w:tc>
      </w:tr>
      <w:tr w:rsidR="003675C6" w:rsidRPr="00780BAB" w14:paraId="76EE9D62" w14:textId="77777777" w:rsidTr="00DB409F">
        <w:trPr>
          <w:trHeight w:val="144"/>
        </w:trPr>
        <w:tc>
          <w:tcPr>
            <w:tcW w:w="1467" w:type="pct"/>
          </w:tcPr>
          <w:p w14:paraId="5635D69D" w14:textId="77777777" w:rsidR="003675C6" w:rsidRPr="00780BAB" w:rsidRDefault="003675C6" w:rsidP="003675C6">
            <w:pPr>
              <w:ind w:left="320" w:right="744" w:hanging="320"/>
              <w:rPr>
                <w:rFonts w:asciiTheme="majorBidi" w:hAnsiTheme="majorBidi" w:cstheme="majorBidi"/>
                <w:sz w:val="24"/>
                <w:szCs w:val="24"/>
              </w:rPr>
            </w:pPr>
            <w:r w:rsidRPr="00780BA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หนี้สินรวมของส่วนงาน</w:t>
            </w:r>
          </w:p>
        </w:tc>
        <w:tc>
          <w:tcPr>
            <w:tcW w:w="452" w:type="pct"/>
          </w:tcPr>
          <w:p w14:paraId="6A772983" w14:textId="77777777" w:rsidR="003675C6" w:rsidRPr="00780BAB" w:rsidRDefault="003675C6" w:rsidP="003675C6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788076AE" w14:textId="77777777" w:rsidR="003675C6" w:rsidRPr="00780BAB" w:rsidRDefault="003675C6" w:rsidP="003675C6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</w:tcPr>
          <w:p w14:paraId="7355E738" w14:textId="77777777" w:rsidR="003675C6" w:rsidRPr="00780BAB" w:rsidRDefault="003675C6" w:rsidP="003675C6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419452D8" w14:textId="77777777" w:rsidR="003675C6" w:rsidRPr="00780BAB" w:rsidRDefault="003675C6" w:rsidP="003675C6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0" w:type="pct"/>
          </w:tcPr>
          <w:p w14:paraId="723AF9EA" w14:textId="77777777" w:rsidR="003675C6" w:rsidRPr="00780BAB" w:rsidRDefault="003675C6" w:rsidP="003675C6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5B9270DB" w14:textId="77777777" w:rsidR="003675C6" w:rsidRPr="00780BAB" w:rsidRDefault="003675C6" w:rsidP="003675C6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</w:tcPr>
          <w:p w14:paraId="1C005C4D" w14:textId="77777777" w:rsidR="003675C6" w:rsidRPr="00780BAB" w:rsidRDefault="003675C6" w:rsidP="003675C6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54E1A82C" w14:textId="77777777" w:rsidR="003675C6" w:rsidRPr="00780BAB" w:rsidRDefault="003675C6" w:rsidP="003675C6">
            <w:pPr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6FFD94A5" w14:textId="5DA55608" w:rsidR="003675C6" w:rsidRPr="00780BAB" w:rsidRDefault="005823D6" w:rsidP="003675C6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823D6">
              <w:rPr>
                <w:rFonts w:asciiTheme="majorBidi" w:hAnsiTheme="majorBidi" w:cstheme="majorBidi"/>
                <w:sz w:val="24"/>
                <w:szCs w:val="24"/>
              </w:rPr>
              <w:t>162</w:t>
            </w:r>
            <w:r w:rsidR="00280B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572</w:t>
            </w:r>
            <w:r w:rsidR="00280B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5823D6">
              <w:rPr>
                <w:rFonts w:asciiTheme="majorBidi" w:hAnsiTheme="majorBidi" w:cstheme="majorBidi"/>
                <w:sz w:val="24"/>
                <w:szCs w:val="24"/>
              </w:rPr>
              <w:t>390</w:t>
            </w:r>
          </w:p>
        </w:tc>
        <w:tc>
          <w:tcPr>
            <w:tcW w:w="132" w:type="pct"/>
          </w:tcPr>
          <w:p w14:paraId="6E3C7706" w14:textId="77777777" w:rsidR="003675C6" w:rsidRPr="00780BAB" w:rsidRDefault="003675C6" w:rsidP="003675C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17" w:type="pct"/>
            <w:shd w:val="clear" w:color="auto" w:fill="auto"/>
          </w:tcPr>
          <w:p w14:paraId="20AF0F67" w14:textId="75E36E3A" w:rsidR="003675C6" w:rsidRPr="00780BAB" w:rsidRDefault="005823D6" w:rsidP="003675C6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823D6">
              <w:rPr>
                <w:rFonts w:ascii="Angsana New" w:hAnsi="Angsana New" w:cs="Angsana New"/>
                <w:color w:val="000000"/>
                <w:sz w:val="24"/>
                <w:szCs w:val="24"/>
              </w:rPr>
              <w:t>157</w:t>
            </w:r>
            <w:r w:rsidR="003675C6" w:rsidRPr="003B01B8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5823D6">
              <w:rPr>
                <w:rFonts w:ascii="Angsana New" w:hAnsi="Angsana New" w:cs="Angsana New"/>
                <w:color w:val="000000"/>
                <w:sz w:val="24"/>
                <w:szCs w:val="24"/>
              </w:rPr>
              <w:t>851</w:t>
            </w:r>
            <w:r w:rsidR="003675C6" w:rsidRPr="003B01B8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5823D6">
              <w:rPr>
                <w:rFonts w:ascii="Angsana New" w:hAnsi="Angsana New" w:cs="Angsana New"/>
                <w:color w:val="000000"/>
                <w:sz w:val="24"/>
                <w:szCs w:val="24"/>
              </w:rPr>
              <w:t>084</w:t>
            </w:r>
          </w:p>
        </w:tc>
      </w:tr>
    </w:tbl>
    <w:p w14:paraId="7BC17ACC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7B2BD071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23EB17D9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20E40727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1A0E4335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7C25A10B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78D2B6F8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248D9241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70A66838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00EA4E2B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2F7D4F55" w14:textId="77777777" w:rsidR="00587587" w:rsidRPr="00780BAB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2F75EACA" w14:textId="274CDEF6" w:rsidR="00587587" w:rsidRPr="00780BAB" w:rsidRDefault="00587587" w:rsidP="00587587">
      <w:pPr>
        <w:tabs>
          <w:tab w:val="left" w:pos="1417"/>
        </w:tabs>
        <w:rPr>
          <w:rFonts w:asciiTheme="majorBidi" w:hAnsiTheme="majorBidi" w:cstheme="majorBidi"/>
          <w:sz w:val="8"/>
          <w:szCs w:val="8"/>
          <w:cs/>
        </w:rPr>
        <w:sectPr w:rsidR="00587587" w:rsidRPr="00780BAB" w:rsidSect="008F0EF2">
          <w:pgSz w:w="16834" w:h="11909" w:orient="landscape" w:code="9"/>
          <w:pgMar w:top="1440" w:right="1440" w:bottom="1224" w:left="720" w:header="619" w:footer="259" w:gutter="0"/>
          <w:cols w:space="720"/>
          <w:noEndnote/>
          <w:docGrid w:linePitch="435"/>
        </w:sectPr>
      </w:pPr>
    </w:p>
    <w:p w14:paraId="3001FE7D" w14:textId="77777777" w:rsidR="00CD7EE7" w:rsidRPr="00780BAB" w:rsidRDefault="00CD7EE7" w:rsidP="005823D6">
      <w:pPr>
        <w:numPr>
          <w:ilvl w:val="0"/>
          <w:numId w:val="1"/>
        </w:numPr>
        <w:ind w:left="547" w:right="-864" w:hanging="547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lastRenderedPageBreak/>
        <w:t>การกำหนดมูลค่ายุติธรรม</w:t>
      </w:r>
    </w:p>
    <w:p w14:paraId="578CD255" w14:textId="77777777" w:rsidR="00CD7EE7" w:rsidRPr="00780BAB" w:rsidRDefault="00CD7EE7" w:rsidP="00E92594">
      <w:pPr>
        <w:tabs>
          <w:tab w:val="left" w:pos="360"/>
          <w:tab w:val="left" w:pos="990"/>
        </w:tabs>
        <w:ind w:left="547"/>
        <w:jc w:val="thaiDistribute"/>
        <w:rPr>
          <w:rFonts w:asciiTheme="majorBidi" w:hAnsiTheme="majorBidi" w:cstheme="majorBidi"/>
          <w:spacing w:val="-4"/>
        </w:rPr>
      </w:pPr>
      <w:r w:rsidRPr="00780BAB">
        <w:rPr>
          <w:rFonts w:asciiTheme="majorBidi" w:hAnsiTheme="majorBidi" w:cstheme="majorBidi"/>
          <w:spacing w:val="-4"/>
          <w:cs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 หมายถึง จำนวนเงินที่ผู้ซื้อและผู้ขายตกลง</w:t>
      </w:r>
      <w:r w:rsidRPr="00780BAB">
        <w:rPr>
          <w:rFonts w:asciiTheme="majorBidi" w:hAnsiTheme="majorBidi" w:cstheme="majorBidi"/>
          <w:spacing w:val="-6"/>
          <w:cs/>
        </w:rPr>
        <w:t>แลกเปลี่ยนสินทรัพย์หรือชำระหนี้สินกัน ในขณะที่ทั้งสองฝ่ายมีความรอบรู้และเต็มใจในการแลกเปลี่ยน</w:t>
      </w:r>
      <w:r w:rsidRPr="00780BAB">
        <w:rPr>
          <w:rFonts w:asciiTheme="majorBidi" w:hAnsiTheme="majorBidi" w:cstheme="majorBidi"/>
          <w:spacing w:val="-4"/>
          <w:cs/>
        </w:rPr>
        <w:t xml:space="preserve">กัน และสามารถต่อรองราคากันได้อย่างเป็นอิสระในลักษณะของผู้ที่ไม่มีความเกี่ยวข้องกัน </w:t>
      </w:r>
    </w:p>
    <w:p w14:paraId="506DE750" w14:textId="77777777" w:rsidR="00A8142F" w:rsidRPr="00780BAB" w:rsidRDefault="00CD7EE7" w:rsidP="000900F7">
      <w:pPr>
        <w:tabs>
          <w:tab w:val="left" w:pos="360"/>
          <w:tab w:val="left" w:pos="990"/>
        </w:tabs>
        <w:spacing w:before="120"/>
        <w:ind w:left="547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 xml:space="preserve">วิธีการที่กลุ่มบริษัทใช้ในการประมาณมูลค่าของสินทรัพย์และหนี้สินทางการเงิน </w:t>
      </w:r>
    </w:p>
    <w:p w14:paraId="6E3C103C" w14:textId="4D22EFA0" w:rsidR="00A2275D" w:rsidRPr="00780BAB" w:rsidRDefault="004E2C17" w:rsidP="008F33B2">
      <w:pPr>
        <w:tabs>
          <w:tab w:val="left" w:pos="360"/>
          <w:tab w:val="left" w:pos="990"/>
        </w:tabs>
        <w:spacing w:before="120"/>
        <w:ind w:left="540"/>
        <w:jc w:val="thaiDistribute"/>
        <w:rPr>
          <w:rFonts w:asciiTheme="majorBidi" w:hAnsiTheme="majorBidi" w:cstheme="majorBidi"/>
          <w:spacing w:val="-4"/>
          <w:cs/>
        </w:rPr>
      </w:pPr>
      <w:r w:rsidRPr="00780BAB">
        <w:rPr>
          <w:rFonts w:asciiTheme="majorBidi" w:hAnsiTheme="majorBidi" w:cstheme="majorBidi"/>
          <w:spacing w:val="-4"/>
          <w:cs/>
        </w:rPr>
        <w:t>สินทรัพย์</w:t>
      </w:r>
      <w:r w:rsidR="001C7440" w:rsidRPr="00780BAB">
        <w:rPr>
          <w:rFonts w:asciiTheme="majorBidi" w:hAnsiTheme="majorBidi" w:cstheme="majorBidi"/>
          <w:spacing w:val="-4"/>
          <w:cs/>
        </w:rPr>
        <w:t>และหนี้สิน</w:t>
      </w:r>
      <w:r w:rsidRPr="00780BAB">
        <w:rPr>
          <w:rFonts w:asciiTheme="majorBidi" w:hAnsiTheme="majorBidi" w:cstheme="majorBidi"/>
          <w:spacing w:val="-4"/>
          <w:cs/>
        </w:rPr>
        <w:t>ทางการเงินของกลุ่มบริษัท ประกอบด้วย เงินสดและรายการเทียบเท่าเงินสด</w:t>
      </w:r>
      <w:r w:rsidR="00770735" w:rsidRPr="00780BAB">
        <w:rPr>
          <w:rFonts w:asciiTheme="majorBidi" w:hAnsiTheme="majorBidi" w:cstheme="majorBidi"/>
          <w:spacing w:val="-4"/>
        </w:rPr>
        <w:br/>
      </w:r>
      <w:r w:rsidRPr="00780BAB">
        <w:rPr>
          <w:rFonts w:asciiTheme="majorBidi" w:hAnsiTheme="majorBidi" w:cstheme="majorBidi"/>
          <w:spacing w:val="-4"/>
          <w:cs/>
        </w:rPr>
        <w:t>ลูกหนี้การค้าและลูกหนี้หมุนเวียนอื่น สินทรัพย์ทางการเงินหมุนเวียนอื่น สินทรัพย์ทางการเงิน</w:t>
      </w:r>
      <w:r w:rsidR="0045423F" w:rsidRPr="00780BAB">
        <w:rPr>
          <w:rFonts w:asciiTheme="majorBidi" w:hAnsiTheme="majorBidi" w:cstheme="majorBidi"/>
          <w:spacing w:val="-4"/>
          <w:cs/>
        </w:rPr>
        <w:br/>
      </w:r>
      <w:r w:rsidRPr="00780BAB">
        <w:rPr>
          <w:rFonts w:asciiTheme="majorBidi" w:hAnsiTheme="majorBidi" w:cstheme="majorBidi"/>
          <w:spacing w:val="-4"/>
          <w:cs/>
        </w:rPr>
        <w:t>ไม</w:t>
      </w:r>
      <w:r w:rsidR="007C55D9" w:rsidRPr="00780BAB">
        <w:rPr>
          <w:rFonts w:asciiTheme="majorBidi" w:hAnsiTheme="majorBidi" w:cstheme="majorBidi"/>
          <w:spacing w:val="-4"/>
          <w:cs/>
        </w:rPr>
        <w:t>่</w:t>
      </w:r>
      <w:r w:rsidRPr="00780BAB">
        <w:rPr>
          <w:rFonts w:asciiTheme="majorBidi" w:hAnsiTheme="majorBidi" w:cstheme="majorBidi"/>
          <w:spacing w:val="-4"/>
          <w:cs/>
        </w:rPr>
        <w:t>หมุนเวียนอื่น</w:t>
      </w:r>
      <w:r w:rsidR="0023573D" w:rsidRPr="00780BAB">
        <w:rPr>
          <w:rFonts w:asciiTheme="majorBidi" w:hAnsiTheme="majorBidi" w:cstheme="majorBidi"/>
          <w:spacing w:val="-4"/>
        </w:rPr>
        <w:t xml:space="preserve"> </w:t>
      </w:r>
      <w:r w:rsidRPr="00780BAB">
        <w:rPr>
          <w:rFonts w:asciiTheme="majorBidi" w:hAnsiTheme="majorBidi" w:cstheme="majorBidi"/>
          <w:spacing w:val="-4"/>
          <w:cs/>
        </w:rPr>
        <w:t xml:space="preserve">เจ้าหนี้การค้าและเจ้าหนี้หมุนเวียนอื่น </w:t>
      </w:r>
      <w:r w:rsidR="00AC5B5B" w:rsidRPr="00780BAB">
        <w:rPr>
          <w:rFonts w:asciiTheme="majorBidi" w:hAnsiTheme="majorBidi" w:cstheme="majorBidi"/>
          <w:spacing w:val="-4"/>
          <w:cs/>
        </w:rPr>
        <w:t>ส่วนของหนี้สินตามสัญญาเช่าที่ถึงกำหนดชำระภายในหนึ่งปี</w:t>
      </w:r>
      <w:r w:rsidR="00C36428" w:rsidRPr="00780BAB">
        <w:rPr>
          <w:rFonts w:asciiTheme="majorBidi" w:hAnsiTheme="majorBidi" w:cstheme="majorBidi"/>
          <w:spacing w:val="-4"/>
        </w:rPr>
        <w:t xml:space="preserve"> </w:t>
      </w:r>
      <w:r w:rsidRPr="00780BAB">
        <w:rPr>
          <w:rFonts w:asciiTheme="majorBidi" w:hAnsiTheme="majorBidi" w:cstheme="majorBidi"/>
          <w:spacing w:val="-4"/>
          <w:cs/>
        </w:rPr>
        <w:t xml:space="preserve">ภาษีเงินได้นิติบุคคลค้างจ่าย </w:t>
      </w:r>
      <w:r w:rsidR="006A277F" w:rsidRPr="00780BAB">
        <w:rPr>
          <w:rFonts w:asciiTheme="majorBidi" w:hAnsiTheme="majorBidi" w:cstheme="majorBidi"/>
          <w:spacing w:val="-4"/>
          <w:cs/>
        </w:rPr>
        <w:t>และหนี้สินตามสัญญาเช่า</w:t>
      </w:r>
    </w:p>
    <w:p w14:paraId="39C5F10A" w14:textId="5C45ADD2" w:rsidR="00232477" w:rsidRDefault="0084203A" w:rsidP="00987C36">
      <w:pPr>
        <w:spacing w:before="240"/>
        <w:ind w:left="547" w:right="29"/>
        <w:jc w:val="thaiDistribute"/>
        <w:rPr>
          <w:rFonts w:asciiTheme="majorBidi" w:hAnsiTheme="majorBidi" w:cstheme="majorBidi"/>
        </w:rPr>
      </w:pPr>
      <w:r w:rsidRPr="00780BAB">
        <w:rPr>
          <w:rFonts w:asciiTheme="majorBidi" w:hAnsiTheme="majorBidi" w:cstheme="majorBidi"/>
          <w:cs/>
        </w:rPr>
        <w:t>เนื่องจากสินทรัพย์และหนี้สินทางการเงินดังกล่าวของกลุ่มบริษัทจัดอยู่ในประเภทระยะสั้นหรือ</w:t>
      </w:r>
      <w:r w:rsidR="00770735" w:rsidRPr="00780BAB">
        <w:rPr>
          <w:rFonts w:asciiTheme="majorBidi" w:hAnsiTheme="majorBidi" w:cstheme="majorBidi"/>
        </w:rPr>
        <w:br/>
      </w:r>
      <w:r w:rsidRPr="00780BAB">
        <w:rPr>
          <w:rFonts w:asciiTheme="majorBidi" w:hAnsiTheme="majorBidi" w:cstheme="majorBidi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ด้วยวิธีคิดลดกระแสเงินสดซึ่งมีมูลค่าใกล้เคียงกับมูลค่าตามบัญชีที่</w:t>
      </w:r>
      <w:r w:rsidR="00770735" w:rsidRPr="00780BAB">
        <w:rPr>
          <w:rFonts w:asciiTheme="majorBidi" w:hAnsiTheme="majorBidi" w:cstheme="majorBidi"/>
        </w:rPr>
        <w:br/>
      </w:r>
      <w:r w:rsidRPr="00780BAB">
        <w:rPr>
          <w:rFonts w:asciiTheme="majorBidi" w:hAnsiTheme="majorBidi" w:cstheme="majorBidi"/>
          <w:cs/>
        </w:rPr>
        <w:t>แสดงในงบแสดงฐานะการเงิน</w:t>
      </w:r>
      <w:r w:rsidR="0063055C" w:rsidRPr="00780BAB">
        <w:rPr>
          <w:rFonts w:asciiTheme="majorBidi" w:hAnsiTheme="majorBidi" w:cstheme="majorBidi"/>
          <w:cs/>
        </w:rPr>
        <w:t xml:space="preserve">โดยการวัดมูลค่ายุติธรรมได้จัดลำดับชั้นเป็นระดับที่ </w:t>
      </w:r>
      <w:r w:rsidR="005823D6" w:rsidRPr="005823D6">
        <w:rPr>
          <w:rFonts w:asciiTheme="majorBidi" w:hAnsiTheme="majorBidi" w:cstheme="majorBidi"/>
        </w:rPr>
        <w:t>3</w:t>
      </w:r>
      <w:r w:rsidR="0063055C" w:rsidRPr="00780BAB">
        <w:rPr>
          <w:rFonts w:asciiTheme="majorBidi" w:hAnsiTheme="majorBidi" w:cstheme="majorBidi"/>
          <w:cs/>
        </w:rPr>
        <w:t xml:space="preserve"> ซึ่งเป็นข้อมูลที่ไม่สามารถสังเกตได้สำหรับสินทรัพย์นั้นหรือหนี้สินนั้น</w:t>
      </w:r>
    </w:p>
    <w:p w14:paraId="65F7F9DB" w14:textId="77777777" w:rsidR="00AB1AA6" w:rsidRDefault="00E45656" w:rsidP="00AB1AA6">
      <w:pPr>
        <w:numPr>
          <w:ilvl w:val="0"/>
          <w:numId w:val="1"/>
        </w:numPr>
        <w:spacing w:before="360"/>
        <w:ind w:left="547" w:right="-864" w:hanging="547"/>
        <w:rPr>
          <w:rFonts w:asciiTheme="majorBidi" w:hAnsiTheme="majorBidi" w:cstheme="majorBidi"/>
          <w:b/>
          <w:bCs/>
        </w:rPr>
      </w:pPr>
      <w:r w:rsidRPr="00D82F8F">
        <w:rPr>
          <w:rFonts w:asciiTheme="majorBidi" w:hAnsiTheme="majorBidi" w:cstheme="majorBidi" w:hint="cs"/>
          <w:b/>
          <w:bCs/>
          <w:cs/>
        </w:rPr>
        <w:t>เหตุการณ์ภายหลังรอบระยะเวลารายงาน</w:t>
      </w:r>
    </w:p>
    <w:p w14:paraId="5ED9492A" w14:textId="28535FBB" w:rsidR="003063F8" w:rsidRDefault="00AB1AA6" w:rsidP="006C3DCB">
      <w:pPr>
        <w:ind w:left="547" w:right="29"/>
        <w:jc w:val="thaiDistribute"/>
        <w:rPr>
          <w:rFonts w:asciiTheme="majorBidi" w:hAnsiTheme="majorBidi" w:cstheme="majorBidi"/>
        </w:rPr>
      </w:pPr>
      <w:r w:rsidRPr="0022435C">
        <w:rPr>
          <w:rFonts w:asciiTheme="majorBidi" w:hAnsiTheme="majorBidi" w:cstheme="majorBidi"/>
          <w:cs/>
        </w:rPr>
        <w:t>เมื่อวันที่</w:t>
      </w:r>
      <w:r w:rsidR="006C3DCB">
        <w:rPr>
          <w:rFonts w:asciiTheme="majorBidi" w:hAnsiTheme="majorBidi" w:cstheme="majorBidi"/>
        </w:rPr>
        <w:t xml:space="preserve"> </w:t>
      </w:r>
      <w:r w:rsidR="005823D6" w:rsidRPr="005823D6">
        <w:rPr>
          <w:rFonts w:asciiTheme="majorBidi" w:hAnsiTheme="majorBidi" w:cstheme="majorBidi"/>
        </w:rPr>
        <w:t>23</w:t>
      </w:r>
      <w:r w:rsidR="006C3DCB">
        <w:rPr>
          <w:rFonts w:asciiTheme="majorBidi" w:hAnsiTheme="majorBidi" w:cstheme="majorBidi"/>
        </w:rPr>
        <w:t xml:space="preserve"> </w:t>
      </w:r>
      <w:r w:rsidRPr="0022435C">
        <w:rPr>
          <w:rFonts w:asciiTheme="majorBidi" w:hAnsiTheme="majorBidi" w:cstheme="majorBidi"/>
          <w:cs/>
        </w:rPr>
        <w:t>เมษายน</w:t>
      </w:r>
      <w:r w:rsidR="006C3DCB">
        <w:rPr>
          <w:rFonts w:asciiTheme="majorBidi" w:hAnsiTheme="majorBidi" w:cstheme="majorBidi"/>
        </w:rPr>
        <w:t xml:space="preserve"> </w:t>
      </w:r>
      <w:r w:rsidR="005823D6" w:rsidRPr="005823D6">
        <w:rPr>
          <w:rFonts w:asciiTheme="majorBidi" w:hAnsiTheme="majorBidi" w:cstheme="majorBidi"/>
        </w:rPr>
        <w:t>2568</w:t>
      </w:r>
      <w:r w:rsidR="006C3DCB">
        <w:rPr>
          <w:rFonts w:asciiTheme="majorBidi" w:hAnsiTheme="majorBidi" w:cstheme="majorBidi"/>
        </w:rPr>
        <w:t xml:space="preserve"> </w:t>
      </w:r>
      <w:r w:rsidRPr="0022435C">
        <w:rPr>
          <w:rFonts w:asciiTheme="majorBidi" w:hAnsiTheme="majorBidi" w:cstheme="majorBidi"/>
          <w:cs/>
        </w:rPr>
        <w:t>ที่ประชุมสามัญผู้ถือหุ้นประจำปี</w:t>
      </w:r>
      <w:r w:rsidR="006C3DCB">
        <w:rPr>
          <w:rFonts w:asciiTheme="majorBidi" w:hAnsiTheme="majorBidi" w:cstheme="majorBidi"/>
        </w:rPr>
        <w:t xml:space="preserve"> </w:t>
      </w:r>
      <w:r w:rsidR="005823D6" w:rsidRPr="005823D6">
        <w:rPr>
          <w:rFonts w:asciiTheme="majorBidi" w:hAnsiTheme="majorBidi" w:cstheme="majorBidi"/>
        </w:rPr>
        <w:t>2568</w:t>
      </w:r>
      <w:r w:rsidR="006C3DCB">
        <w:rPr>
          <w:rFonts w:asciiTheme="majorBidi" w:hAnsiTheme="majorBidi" w:cstheme="majorBidi"/>
        </w:rPr>
        <w:t xml:space="preserve"> </w:t>
      </w:r>
      <w:r w:rsidRPr="0022435C">
        <w:rPr>
          <w:rFonts w:asciiTheme="majorBidi" w:hAnsiTheme="majorBidi" w:cstheme="majorBidi"/>
          <w:cs/>
        </w:rPr>
        <w:t>ของบริษัท พิจารณาและอนุมัติในเรื่อง</w:t>
      </w:r>
      <w:r w:rsidR="003063F8">
        <w:rPr>
          <w:rFonts w:asciiTheme="majorBidi" w:hAnsiTheme="majorBidi" w:cstheme="majorBidi" w:hint="cs"/>
          <w:cs/>
        </w:rPr>
        <w:t xml:space="preserve"> ดังต่อไปนี้ </w:t>
      </w:r>
    </w:p>
    <w:p w14:paraId="2BA57DDA" w14:textId="45881960" w:rsidR="003063F8" w:rsidRPr="00C929C5" w:rsidRDefault="00AB1AA6" w:rsidP="00C929C5">
      <w:pPr>
        <w:pStyle w:val="ListParagraph"/>
        <w:numPr>
          <w:ilvl w:val="0"/>
          <w:numId w:val="19"/>
        </w:numPr>
        <w:ind w:left="900" w:right="29"/>
        <w:jc w:val="thaiDistribute"/>
        <w:rPr>
          <w:rFonts w:asciiTheme="majorBidi" w:hAnsiTheme="majorBidi" w:cstheme="majorBidi"/>
          <w:szCs w:val="32"/>
        </w:rPr>
      </w:pPr>
      <w:r w:rsidRPr="00C929C5">
        <w:rPr>
          <w:rFonts w:asciiTheme="majorBidi" w:hAnsiTheme="majorBidi" w:cstheme="majorBidi"/>
          <w:szCs w:val="32"/>
          <w:cs/>
        </w:rPr>
        <w:t>การจัดสรรทุนสำรองตามกฎหมายจำนวน</w:t>
      </w:r>
      <w:r w:rsidR="006C3DCB" w:rsidRPr="00C929C5">
        <w:rPr>
          <w:rFonts w:asciiTheme="majorBidi" w:hAnsiTheme="majorBidi" w:cstheme="majorBidi"/>
          <w:szCs w:val="32"/>
        </w:rPr>
        <w:t xml:space="preserve"> </w:t>
      </w:r>
      <w:r w:rsidR="005823D6" w:rsidRPr="005823D6">
        <w:rPr>
          <w:rFonts w:asciiTheme="majorBidi" w:hAnsiTheme="majorBidi" w:cstheme="majorBidi"/>
          <w:szCs w:val="32"/>
        </w:rPr>
        <w:t>2</w:t>
      </w:r>
      <w:r w:rsidR="006C3DCB" w:rsidRPr="00C929C5">
        <w:rPr>
          <w:rFonts w:asciiTheme="majorBidi" w:hAnsiTheme="majorBidi" w:cstheme="majorBidi"/>
          <w:szCs w:val="32"/>
        </w:rPr>
        <w:t>,</w:t>
      </w:r>
      <w:r w:rsidR="005823D6" w:rsidRPr="005823D6">
        <w:rPr>
          <w:rFonts w:asciiTheme="majorBidi" w:hAnsiTheme="majorBidi" w:cstheme="majorBidi"/>
          <w:szCs w:val="32"/>
        </w:rPr>
        <w:t>038</w:t>
      </w:r>
      <w:r w:rsidR="006C3DCB" w:rsidRPr="00C929C5">
        <w:rPr>
          <w:rFonts w:asciiTheme="majorBidi" w:hAnsiTheme="majorBidi" w:cstheme="majorBidi"/>
          <w:szCs w:val="32"/>
        </w:rPr>
        <w:t>,</w:t>
      </w:r>
      <w:r w:rsidR="005823D6" w:rsidRPr="005823D6">
        <w:rPr>
          <w:rFonts w:asciiTheme="majorBidi" w:hAnsiTheme="majorBidi" w:cstheme="majorBidi"/>
          <w:szCs w:val="32"/>
        </w:rPr>
        <w:t>438</w:t>
      </w:r>
      <w:r w:rsidR="006C3DCB" w:rsidRPr="00C929C5">
        <w:rPr>
          <w:rFonts w:asciiTheme="majorBidi" w:hAnsiTheme="majorBidi" w:cstheme="majorBidi"/>
          <w:szCs w:val="32"/>
        </w:rPr>
        <w:t xml:space="preserve"> </w:t>
      </w:r>
      <w:r w:rsidRPr="00C929C5">
        <w:rPr>
          <w:rFonts w:asciiTheme="majorBidi" w:hAnsiTheme="majorBidi" w:cstheme="majorBidi"/>
          <w:szCs w:val="32"/>
          <w:cs/>
        </w:rPr>
        <w:t xml:space="preserve">บาท </w:t>
      </w:r>
    </w:p>
    <w:p w14:paraId="67F5A188" w14:textId="482132B8" w:rsidR="003063F8" w:rsidRPr="003063F8" w:rsidRDefault="00AB1AA6" w:rsidP="00C929C5">
      <w:pPr>
        <w:pStyle w:val="ListParagraph"/>
        <w:numPr>
          <w:ilvl w:val="0"/>
          <w:numId w:val="19"/>
        </w:numPr>
        <w:ind w:left="900" w:right="29"/>
        <w:jc w:val="thaiDistribute"/>
        <w:rPr>
          <w:rFonts w:asciiTheme="majorBidi" w:hAnsiTheme="majorBidi" w:cstheme="majorBidi"/>
          <w:szCs w:val="32"/>
        </w:rPr>
      </w:pPr>
      <w:r w:rsidRPr="00C929C5">
        <w:rPr>
          <w:rFonts w:asciiTheme="majorBidi" w:hAnsiTheme="majorBidi" w:cstheme="majorBidi"/>
          <w:szCs w:val="32"/>
          <w:cs/>
        </w:rPr>
        <w:t xml:space="preserve">การลดทุนจดทะเบียนจำนวน </w:t>
      </w:r>
      <w:r w:rsidR="005823D6" w:rsidRPr="005823D6">
        <w:rPr>
          <w:rFonts w:asciiTheme="majorBidi" w:hAnsiTheme="majorBidi" w:cstheme="majorBidi"/>
          <w:szCs w:val="32"/>
        </w:rPr>
        <w:t>11</w:t>
      </w:r>
      <w:r w:rsidR="006C3DCB" w:rsidRPr="00C929C5">
        <w:rPr>
          <w:rFonts w:asciiTheme="majorBidi" w:hAnsiTheme="majorBidi" w:cstheme="majorBidi"/>
          <w:szCs w:val="32"/>
        </w:rPr>
        <w:t>.</w:t>
      </w:r>
      <w:r w:rsidR="005823D6" w:rsidRPr="005823D6">
        <w:rPr>
          <w:rFonts w:asciiTheme="majorBidi" w:hAnsiTheme="majorBidi" w:cstheme="majorBidi"/>
          <w:szCs w:val="32"/>
        </w:rPr>
        <w:t>50</w:t>
      </w:r>
      <w:r w:rsidRPr="00C929C5">
        <w:rPr>
          <w:rFonts w:asciiTheme="majorBidi" w:hAnsiTheme="majorBidi" w:cstheme="majorBidi"/>
          <w:szCs w:val="32"/>
          <w:cs/>
        </w:rPr>
        <w:t xml:space="preserve"> บาท โดยลดจำนวนหุ้นสามัญที่ยังไม่ได้จำหน่ายจำนวน</w:t>
      </w:r>
      <w:r w:rsidR="006C3DCB" w:rsidRPr="00C929C5">
        <w:rPr>
          <w:rFonts w:asciiTheme="majorBidi" w:hAnsiTheme="majorBidi" w:cstheme="majorBidi"/>
          <w:szCs w:val="32"/>
        </w:rPr>
        <w:t xml:space="preserve"> </w:t>
      </w:r>
      <w:r w:rsidR="005823D6" w:rsidRPr="005823D6">
        <w:rPr>
          <w:rFonts w:asciiTheme="majorBidi" w:hAnsiTheme="majorBidi" w:cstheme="majorBidi"/>
          <w:szCs w:val="32"/>
        </w:rPr>
        <w:t>23</w:t>
      </w:r>
      <w:r w:rsidR="006C3DCB" w:rsidRPr="00C929C5">
        <w:rPr>
          <w:rFonts w:asciiTheme="majorBidi" w:hAnsiTheme="majorBidi" w:cstheme="majorBidi"/>
          <w:szCs w:val="32"/>
        </w:rPr>
        <w:t xml:space="preserve"> </w:t>
      </w:r>
      <w:r w:rsidRPr="00C929C5">
        <w:rPr>
          <w:rFonts w:asciiTheme="majorBidi" w:hAnsiTheme="majorBidi" w:cstheme="majorBidi"/>
          <w:szCs w:val="32"/>
          <w:cs/>
        </w:rPr>
        <w:t>หุ้น มูลค่าหุ้นละ</w:t>
      </w:r>
      <w:r w:rsidR="006C3DCB" w:rsidRPr="00C929C5">
        <w:rPr>
          <w:rFonts w:asciiTheme="majorBidi" w:hAnsiTheme="majorBidi" w:cstheme="majorBidi"/>
          <w:szCs w:val="32"/>
        </w:rPr>
        <w:t xml:space="preserve"> </w:t>
      </w:r>
      <w:r w:rsidR="005823D6" w:rsidRPr="005823D6">
        <w:rPr>
          <w:rFonts w:asciiTheme="majorBidi" w:hAnsiTheme="majorBidi" w:cstheme="majorBidi"/>
          <w:szCs w:val="32"/>
        </w:rPr>
        <w:t>0</w:t>
      </w:r>
      <w:r w:rsidR="006C3DCB" w:rsidRPr="00C929C5">
        <w:rPr>
          <w:rFonts w:asciiTheme="majorBidi" w:hAnsiTheme="majorBidi" w:cstheme="majorBidi"/>
          <w:szCs w:val="32"/>
        </w:rPr>
        <w:t>.</w:t>
      </w:r>
      <w:r w:rsidR="005823D6" w:rsidRPr="005823D6">
        <w:rPr>
          <w:rFonts w:asciiTheme="majorBidi" w:hAnsiTheme="majorBidi" w:cstheme="majorBidi"/>
          <w:szCs w:val="32"/>
        </w:rPr>
        <w:t>50</w:t>
      </w:r>
      <w:r w:rsidR="006C3DCB" w:rsidRPr="00C929C5">
        <w:rPr>
          <w:rFonts w:asciiTheme="majorBidi" w:hAnsiTheme="majorBidi" w:cstheme="majorBidi"/>
          <w:szCs w:val="32"/>
        </w:rPr>
        <w:t xml:space="preserve"> </w:t>
      </w:r>
      <w:r w:rsidRPr="00C929C5">
        <w:rPr>
          <w:rFonts w:asciiTheme="majorBidi" w:hAnsiTheme="majorBidi" w:cstheme="majorBidi"/>
          <w:szCs w:val="32"/>
          <w:cs/>
        </w:rPr>
        <w:t>บาทและ</w:t>
      </w:r>
    </w:p>
    <w:p w14:paraId="6C230547" w14:textId="16EC1775" w:rsidR="0022435C" w:rsidRPr="003063F8" w:rsidRDefault="00AB1AA6" w:rsidP="00456DD7">
      <w:pPr>
        <w:pStyle w:val="ListParagraph"/>
        <w:numPr>
          <w:ilvl w:val="0"/>
          <w:numId w:val="19"/>
        </w:numPr>
        <w:ind w:left="900" w:right="29"/>
        <w:jc w:val="thaiDistribute"/>
        <w:rPr>
          <w:rFonts w:asciiTheme="majorBidi" w:hAnsiTheme="majorBidi" w:cstheme="majorBidi"/>
          <w:szCs w:val="32"/>
        </w:rPr>
      </w:pPr>
      <w:r w:rsidRPr="003063F8">
        <w:rPr>
          <w:rFonts w:asciiTheme="majorBidi" w:hAnsiTheme="majorBidi" w:cstheme="majorBidi"/>
          <w:spacing w:val="2"/>
          <w:szCs w:val="32"/>
          <w:cs/>
        </w:rPr>
        <w:t>การจ่ายเงินปันผลจากผลการดำเนินงานสำหรับปีสิ้นสุดวันที่</w:t>
      </w:r>
      <w:r w:rsidR="006C3DCB" w:rsidRPr="003063F8">
        <w:rPr>
          <w:rFonts w:asciiTheme="majorBidi" w:hAnsiTheme="majorBidi" w:cstheme="majorBidi"/>
          <w:spacing w:val="2"/>
          <w:szCs w:val="32"/>
        </w:rPr>
        <w:t xml:space="preserve"> </w:t>
      </w:r>
      <w:r w:rsidR="005823D6" w:rsidRPr="005823D6">
        <w:rPr>
          <w:rFonts w:asciiTheme="majorBidi" w:hAnsiTheme="majorBidi" w:cstheme="majorBidi"/>
          <w:spacing w:val="2"/>
          <w:szCs w:val="32"/>
        </w:rPr>
        <w:t>31</w:t>
      </w:r>
      <w:r w:rsidR="006C3DCB" w:rsidRPr="003063F8">
        <w:rPr>
          <w:rFonts w:asciiTheme="majorBidi" w:hAnsiTheme="majorBidi" w:cstheme="majorBidi"/>
          <w:spacing w:val="2"/>
          <w:szCs w:val="32"/>
        </w:rPr>
        <w:t xml:space="preserve"> </w:t>
      </w:r>
      <w:r w:rsidRPr="003063F8">
        <w:rPr>
          <w:rFonts w:asciiTheme="majorBidi" w:hAnsiTheme="majorBidi" w:cstheme="majorBidi"/>
          <w:spacing w:val="2"/>
          <w:szCs w:val="32"/>
          <w:cs/>
        </w:rPr>
        <w:t>ธันวาคม</w:t>
      </w:r>
      <w:r w:rsidR="006C3DCB" w:rsidRPr="003063F8">
        <w:rPr>
          <w:rFonts w:asciiTheme="majorBidi" w:hAnsiTheme="majorBidi" w:cstheme="majorBidi"/>
          <w:spacing w:val="2"/>
          <w:szCs w:val="32"/>
        </w:rPr>
        <w:t xml:space="preserve"> </w:t>
      </w:r>
      <w:r w:rsidR="005823D6" w:rsidRPr="005823D6">
        <w:rPr>
          <w:rFonts w:asciiTheme="majorBidi" w:hAnsiTheme="majorBidi" w:cstheme="majorBidi"/>
          <w:spacing w:val="2"/>
          <w:szCs w:val="32"/>
        </w:rPr>
        <w:t>2567</w:t>
      </w:r>
      <w:r w:rsidR="006C3DCB" w:rsidRPr="003063F8">
        <w:rPr>
          <w:rFonts w:asciiTheme="majorBidi" w:hAnsiTheme="majorBidi" w:cstheme="majorBidi"/>
          <w:spacing w:val="2"/>
          <w:szCs w:val="32"/>
        </w:rPr>
        <w:t xml:space="preserve"> </w:t>
      </w:r>
      <w:r w:rsidRPr="003063F8">
        <w:rPr>
          <w:rFonts w:asciiTheme="majorBidi" w:hAnsiTheme="majorBidi" w:cstheme="majorBidi"/>
          <w:spacing w:val="2"/>
          <w:szCs w:val="32"/>
          <w:cs/>
        </w:rPr>
        <w:t>แก่ผู้ถือหุ้น</w:t>
      </w:r>
      <w:r w:rsidRPr="003063F8">
        <w:rPr>
          <w:rFonts w:asciiTheme="majorBidi" w:hAnsiTheme="majorBidi" w:cstheme="majorBidi"/>
          <w:szCs w:val="32"/>
          <w:cs/>
        </w:rPr>
        <w:t>โดยจ่ายเงินปันผลในอัตราหุ้นละ</w:t>
      </w:r>
      <w:r w:rsidR="006C3DCB" w:rsidRPr="003063F8">
        <w:rPr>
          <w:rFonts w:asciiTheme="majorBidi" w:hAnsiTheme="majorBidi" w:cstheme="majorBidi"/>
          <w:szCs w:val="32"/>
        </w:rPr>
        <w:t xml:space="preserve"> </w:t>
      </w:r>
      <w:r w:rsidR="005823D6" w:rsidRPr="005823D6">
        <w:rPr>
          <w:rFonts w:asciiTheme="majorBidi" w:hAnsiTheme="majorBidi" w:cstheme="majorBidi"/>
          <w:szCs w:val="32"/>
        </w:rPr>
        <w:t>0</w:t>
      </w:r>
      <w:r w:rsidR="006C3DCB" w:rsidRPr="003063F8">
        <w:rPr>
          <w:rFonts w:asciiTheme="majorBidi" w:hAnsiTheme="majorBidi" w:cstheme="majorBidi"/>
          <w:szCs w:val="32"/>
        </w:rPr>
        <w:t>.</w:t>
      </w:r>
      <w:r w:rsidR="005823D6" w:rsidRPr="005823D6">
        <w:rPr>
          <w:rFonts w:asciiTheme="majorBidi" w:hAnsiTheme="majorBidi" w:cstheme="majorBidi"/>
          <w:szCs w:val="32"/>
        </w:rPr>
        <w:t>30</w:t>
      </w:r>
      <w:r w:rsidR="006C3DCB" w:rsidRPr="003063F8">
        <w:rPr>
          <w:rFonts w:asciiTheme="majorBidi" w:hAnsiTheme="majorBidi" w:cstheme="majorBidi"/>
          <w:szCs w:val="32"/>
        </w:rPr>
        <w:t xml:space="preserve"> </w:t>
      </w:r>
      <w:r w:rsidRPr="003063F8">
        <w:rPr>
          <w:rFonts w:asciiTheme="majorBidi" w:hAnsiTheme="majorBidi" w:cstheme="majorBidi"/>
          <w:szCs w:val="32"/>
          <w:cs/>
        </w:rPr>
        <w:t>บาท เป็นจำนวนเงิน</w:t>
      </w:r>
      <w:r w:rsidR="006C3DCB" w:rsidRPr="003063F8">
        <w:rPr>
          <w:rFonts w:asciiTheme="majorBidi" w:hAnsiTheme="majorBidi" w:cstheme="majorBidi"/>
          <w:szCs w:val="32"/>
        </w:rPr>
        <w:t xml:space="preserve"> </w:t>
      </w:r>
      <w:r w:rsidR="005823D6" w:rsidRPr="005823D6">
        <w:rPr>
          <w:rFonts w:asciiTheme="majorBidi" w:hAnsiTheme="majorBidi" w:cstheme="majorBidi"/>
          <w:szCs w:val="32"/>
        </w:rPr>
        <w:t>36</w:t>
      </w:r>
      <w:r w:rsidR="006C3DCB" w:rsidRPr="003063F8">
        <w:rPr>
          <w:rFonts w:asciiTheme="majorBidi" w:hAnsiTheme="majorBidi" w:cstheme="majorBidi"/>
          <w:szCs w:val="32"/>
        </w:rPr>
        <w:t xml:space="preserve"> </w:t>
      </w:r>
      <w:r w:rsidRPr="003063F8">
        <w:rPr>
          <w:rFonts w:asciiTheme="majorBidi" w:hAnsiTheme="majorBidi" w:cstheme="majorBidi"/>
          <w:szCs w:val="32"/>
          <w:cs/>
        </w:rPr>
        <w:t>ล้านบาท คิดเป็นการจ่ายเงินปันผล</w:t>
      </w:r>
      <w:r w:rsidRPr="003063F8">
        <w:rPr>
          <w:rFonts w:asciiTheme="majorBidi" w:hAnsiTheme="majorBidi" w:cstheme="majorBidi"/>
          <w:spacing w:val="2"/>
          <w:szCs w:val="32"/>
          <w:cs/>
        </w:rPr>
        <w:t>ในอัตรา</w:t>
      </w:r>
      <w:r w:rsidR="006C3DCB" w:rsidRPr="003063F8">
        <w:rPr>
          <w:rFonts w:asciiTheme="majorBidi" w:hAnsiTheme="majorBidi" w:cstheme="majorBidi"/>
          <w:spacing w:val="2"/>
          <w:szCs w:val="32"/>
        </w:rPr>
        <w:t xml:space="preserve"> </w:t>
      </w:r>
      <w:r w:rsidR="005823D6" w:rsidRPr="005823D6">
        <w:rPr>
          <w:rFonts w:asciiTheme="majorBidi" w:hAnsiTheme="majorBidi" w:cstheme="majorBidi"/>
          <w:spacing w:val="2"/>
          <w:szCs w:val="32"/>
        </w:rPr>
        <w:t>0</w:t>
      </w:r>
      <w:r w:rsidR="006C3DCB" w:rsidRPr="003063F8">
        <w:rPr>
          <w:rFonts w:asciiTheme="majorBidi" w:hAnsiTheme="majorBidi" w:cstheme="majorBidi"/>
          <w:spacing w:val="2"/>
          <w:szCs w:val="32"/>
        </w:rPr>
        <w:t>.</w:t>
      </w:r>
      <w:r w:rsidR="005823D6" w:rsidRPr="005823D6">
        <w:rPr>
          <w:rFonts w:asciiTheme="majorBidi" w:hAnsiTheme="majorBidi" w:cstheme="majorBidi"/>
          <w:spacing w:val="2"/>
          <w:szCs w:val="32"/>
        </w:rPr>
        <w:t>30</w:t>
      </w:r>
      <w:r w:rsidRPr="003063F8">
        <w:rPr>
          <w:rFonts w:asciiTheme="majorBidi" w:hAnsiTheme="majorBidi" w:cstheme="majorBidi"/>
          <w:spacing w:val="2"/>
          <w:szCs w:val="32"/>
          <w:cs/>
        </w:rPr>
        <w:t xml:space="preserve"> บาทต่อหุ้นโดยบริษัทกำหนดรายชื่อผู้ถือหุ้นที่มีสิทธิได้รับปันผล (</w:t>
      </w:r>
      <w:r w:rsidRPr="003063F8">
        <w:rPr>
          <w:rFonts w:asciiTheme="majorBidi" w:hAnsiTheme="majorBidi" w:cstheme="majorBidi"/>
          <w:spacing w:val="2"/>
          <w:szCs w:val="32"/>
        </w:rPr>
        <w:t>Record</w:t>
      </w:r>
      <w:r w:rsidRPr="003063F8">
        <w:rPr>
          <w:rFonts w:asciiTheme="majorBidi" w:hAnsiTheme="majorBidi" w:cstheme="majorBidi"/>
          <w:spacing w:val="10"/>
          <w:szCs w:val="32"/>
        </w:rPr>
        <w:t xml:space="preserve"> Date) </w:t>
      </w:r>
      <w:r w:rsidRPr="003063F8">
        <w:rPr>
          <w:rFonts w:asciiTheme="majorBidi" w:hAnsiTheme="majorBidi" w:cstheme="majorBidi"/>
          <w:spacing w:val="10"/>
          <w:szCs w:val="32"/>
          <w:cs/>
        </w:rPr>
        <w:t>ในวันที่</w:t>
      </w:r>
      <w:r w:rsidR="006C3DCB" w:rsidRPr="003063F8">
        <w:rPr>
          <w:rFonts w:asciiTheme="majorBidi" w:hAnsiTheme="majorBidi" w:cstheme="majorBidi"/>
          <w:spacing w:val="10"/>
          <w:szCs w:val="32"/>
        </w:rPr>
        <w:t xml:space="preserve"> </w:t>
      </w:r>
      <w:r w:rsidR="005823D6" w:rsidRPr="005823D6">
        <w:rPr>
          <w:rFonts w:asciiTheme="majorBidi" w:hAnsiTheme="majorBidi" w:cstheme="majorBidi"/>
          <w:spacing w:val="10"/>
          <w:szCs w:val="32"/>
        </w:rPr>
        <w:t>30</w:t>
      </w:r>
      <w:r w:rsidR="006C3DCB" w:rsidRPr="003063F8">
        <w:rPr>
          <w:rFonts w:asciiTheme="majorBidi" w:hAnsiTheme="majorBidi" w:cstheme="majorBidi"/>
          <w:szCs w:val="32"/>
        </w:rPr>
        <w:t xml:space="preserve"> </w:t>
      </w:r>
      <w:r w:rsidRPr="003063F8">
        <w:rPr>
          <w:rFonts w:asciiTheme="majorBidi" w:hAnsiTheme="majorBidi" w:cstheme="majorBidi"/>
          <w:szCs w:val="32"/>
          <w:cs/>
        </w:rPr>
        <w:t>เมษายน</w:t>
      </w:r>
      <w:r w:rsidR="006C3DCB" w:rsidRPr="003063F8">
        <w:rPr>
          <w:rFonts w:asciiTheme="majorBidi" w:hAnsiTheme="majorBidi" w:cstheme="majorBidi"/>
          <w:szCs w:val="32"/>
        </w:rPr>
        <w:t xml:space="preserve"> </w:t>
      </w:r>
      <w:r w:rsidR="005823D6" w:rsidRPr="005823D6">
        <w:rPr>
          <w:rFonts w:asciiTheme="majorBidi" w:hAnsiTheme="majorBidi" w:cstheme="majorBidi"/>
          <w:szCs w:val="32"/>
        </w:rPr>
        <w:t>2568</w:t>
      </w:r>
      <w:r w:rsidRPr="003063F8">
        <w:rPr>
          <w:rFonts w:asciiTheme="majorBidi" w:hAnsiTheme="majorBidi" w:cstheme="majorBidi"/>
          <w:szCs w:val="32"/>
          <w:cs/>
        </w:rPr>
        <w:t xml:space="preserve"> และกำหนดจ่ายเงินปันผลในวันที่</w:t>
      </w:r>
      <w:r w:rsidR="006C3DCB" w:rsidRPr="003063F8">
        <w:rPr>
          <w:rFonts w:asciiTheme="majorBidi" w:hAnsiTheme="majorBidi" w:cstheme="majorBidi"/>
          <w:szCs w:val="32"/>
        </w:rPr>
        <w:t xml:space="preserve"> </w:t>
      </w:r>
      <w:r w:rsidR="005823D6" w:rsidRPr="005823D6">
        <w:rPr>
          <w:rFonts w:asciiTheme="majorBidi" w:hAnsiTheme="majorBidi" w:cstheme="majorBidi"/>
          <w:szCs w:val="32"/>
        </w:rPr>
        <w:t>20</w:t>
      </w:r>
      <w:r w:rsidR="006C3DCB" w:rsidRPr="003063F8">
        <w:rPr>
          <w:rFonts w:asciiTheme="majorBidi" w:hAnsiTheme="majorBidi" w:cstheme="majorBidi"/>
          <w:szCs w:val="32"/>
        </w:rPr>
        <w:t xml:space="preserve"> </w:t>
      </w:r>
      <w:r w:rsidRPr="003063F8">
        <w:rPr>
          <w:rFonts w:asciiTheme="majorBidi" w:hAnsiTheme="majorBidi" w:cstheme="majorBidi"/>
          <w:szCs w:val="32"/>
          <w:cs/>
        </w:rPr>
        <w:t>พฤษภาคม</w:t>
      </w:r>
      <w:r w:rsidR="006C3DCB" w:rsidRPr="003063F8">
        <w:rPr>
          <w:rFonts w:asciiTheme="majorBidi" w:hAnsiTheme="majorBidi" w:cstheme="majorBidi"/>
          <w:szCs w:val="32"/>
        </w:rPr>
        <w:t xml:space="preserve"> </w:t>
      </w:r>
      <w:r w:rsidR="005823D6" w:rsidRPr="005823D6">
        <w:rPr>
          <w:rFonts w:asciiTheme="majorBidi" w:hAnsiTheme="majorBidi" w:cstheme="majorBidi"/>
          <w:szCs w:val="32"/>
        </w:rPr>
        <w:t>2568</w:t>
      </w:r>
    </w:p>
    <w:p w14:paraId="79BCD563" w14:textId="382B31D2" w:rsidR="004F693A" w:rsidRPr="00780BAB" w:rsidRDefault="004E4A28" w:rsidP="0022435C">
      <w:pPr>
        <w:numPr>
          <w:ilvl w:val="0"/>
          <w:numId w:val="1"/>
        </w:numPr>
        <w:spacing w:before="360"/>
        <w:ind w:left="547" w:right="-864" w:hanging="547"/>
        <w:rPr>
          <w:rFonts w:asciiTheme="majorBidi" w:hAnsiTheme="majorBidi" w:cstheme="majorBidi"/>
          <w:b/>
          <w:bCs/>
        </w:rPr>
      </w:pPr>
      <w:r w:rsidRPr="00780BAB">
        <w:rPr>
          <w:rFonts w:asciiTheme="majorBidi" w:hAnsiTheme="majorBidi" w:cstheme="majorBidi"/>
          <w:b/>
          <w:bCs/>
          <w:cs/>
        </w:rPr>
        <w:t>การอนุมัติข้อมูลทางการเงินระหว่างกาล</w:t>
      </w:r>
    </w:p>
    <w:p w14:paraId="5C531F1D" w14:textId="6834A240" w:rsidR="00E615C2" w:rsidRPr="00D82F8F" w:rsidRDefault="004E4A28" w:rsidP="00E92594">
      <w:pPr>
        <w:tabs>
          <w:tab w:val="left" w:pos="360"/>
          <w:tab w:val="left" w:pos="990"/>
        </w:tabs>
        <w:ind w:left="547" w:right="-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80BAB">
        <w:rPr>
          <w:rFonts w:asciiTheme="majorBidi" w:hAnsiTheme="majorBidi" w:cstheme="majorBidi"/>
          <w:cs/>
        </w:rPr>
        <w:t xml:space="preserve">ข้อมูลทางการเงินระหว่างกาลนี้ได้รับการอนุมัติให้ออกโดยคณะกรรมการของบริษัทเมื่อวันที่ </w:t>
      </w:r>
      <w:r w:rsidR="000732B9" w:rsidRPr="00780BAB">
        <w:rPr>
          <w:rFonts w:asciiTheme="majorBidi" w:hAnsiTheme="majorBidi" w:cstheme="majorBidi"/>
        </w:rPr>
        <w:br/>
      </w:r>
      <w:r w:rsidR="005823D6" w:rsidRPr="005823D6">
        <w:rPr>
          <w:rFonts w:asciiTheme="majorBidi" w:hAnsiTheme="majorBidi" w:cstheme="majorBidi"/>
        </w:rPr>
        <w:t>7</w:t>
      </w:r>
      <w:r w:rsidR="000A6D14" w:rsidRPr="00D82F8F">
        <w:rPr>
          <w:rFonts w:asciiTheme="majorBidi" w:hAnsiTheme="majorBidi" w:cstheme="majorBidi"/>
        </w:rPr>
        <w:t xml:space="preserve"> </w:t>
      </w:r>
      <w:r w:rsidR="000A6D14" w:rsidRPr="00D82F8F">
        <w:rPr>
          <w:rFonts w:asciiTheme="majorBidi" w:hAnsiTheme="majorBidi" w:cstheme="majorBidi"/>
          <w:cs/>
        </w:rPr>
        <w:t>พฤ</w:t>
      </w:r>
      <w:r w:rsidR="00280BEF" w:rsidRPr="00D82F8F">
        <w:rPr>
          <w:rFonts w:asciiTheme="majorBidi" w:hAnsiTheme="majorBidi" w:cstheme="majorBidi" w:hint="cs"/>
          <w:cs/>
        </w:rPr>
        <w:t>ษ</w:t>
      </w:r>
      <w:r w:rsidR="006314BA" w:rsidRPr="00D82F8F">
        <w:rPr>
          <w:rFonts w:asciiTheme="majorBidi" w:eastAsiaTheme="minorEastAsia" w:hAnsiTheme="majorBidi" w:cstheme="majorBidi" w:hint="cs"/>
          <w:cs/>
          <w:lang w:eastAsia="ja-JP"/>
        </w:rPr>
        <w:t>ภาคม</w:t>
      </w:r>
      <w:r w:rsidR="000A6D14" w:rsidRPr="00D82F8F">
        <w:rPr>
          <w:rFonts w:asciiTheme="majorBidi" w:hAnsiTheme="majorBidi" w:cstheme="majorBidi"/>
          <w:cs/>
        </w:rPr>
        <w:t xml:space="preserve"> </w:t>
      </w:r>
      <w:r w:rsidR="005823D6" w:rsidRPr="005823D6">
        <w:rPr>
          <w:rFonts w:asciiTheme="majorBidi" w:hAnsiTheme="majorBidi" w:cstheme="majorBidi"/>
        </w:rPr>
        <w:t>2568</w:t>
      </w:r>
    </w:p>
    <w:sectPr w:rsidR="00E615C2" w:rsidRPr="00D82F8F" w:rsidSect="008F0EF2">
      <w:pgSz w:w="11909" w:h="16834" w:code="9"/>
      <w:pgMar w:top="1440" w:right="1224" w:bottom="720" w:left="1440" w:header="619" w:footer="259" w:gutter="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CEE72" w14:textId="77777777" w:rsidR="00A051D6" w:rsidRDefault="00A051D6" w:rsidP="003A646B">
      <w:r>
        <w:separator/>
      </w:r>
    </w:p>
  </w:endnote>
  <w:endnote w:type="continuationSeparator" w:id="0">
    <w:p w14:paraId="24B31F63" w14:textId="77777777" w:rsidR="00A051D6" w:rsidRDefault="00A051D6" w:rsidP="003A646B">
      <w:r>
        <w:continuationSeparator/>
      </w:r>
    </w:p>
  </w:endnote>
  <w:endnote w:type="continuationNotice" w:id="1">
    <w:p w14:paraId="3BCF67A5" w14:textId="77777777" w:rsidR="00A051D6" w:rsidRDefault="00A051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25B98" w14:textId="2ADB4BF7" w:rsidR="00297A77" w:rsidRPr="00CB3B93" w:rsidRDefault="00297A77" w:rsidP="00CB3B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77B4D" w14:textId="77777777" w:rsidR="00A051D6" w:rsidRDefault="00A051D6" w:rsidP="003A646B">
      <w:r>
        <w:separator/>
      </w:r>
    </w:p>
  </w:footnote>
  <w:footnote w:type="continuationSeparator" w:id="0">
    <w:p w14:paraId="233B77A9" w14:textId="77777777" w:rsidR="00A051D6" w:rsidRDefault="00A051D6" w:rsidP="003A646B">
      <w:r>
        <w:continuationSeparator/>
      </w:r>
    </w:p>
  </w:footnote>
  <w:footnote w:type="continuationNotice" w:id="1">
    <w:p w14:paraId="7A0E4FE8" w14:textId="77777777" w:rsidR="00A051D6" w:rsidRDefault="00A051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56ACF" w14:textId="5FF6DE03" w:rsidR="00BC1BC0" w:rsidRPr="00780BAB" w:rsidRDefault="00BC1BC0" w:rsidP="00BC1BC0">
    <w:pPr>
      <w:pStyle w:val="Header"/>
      <w:jc w:val="center"/>
      <w:rPr>
        <w:szCs w:val="32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0964C" w14:textId="41796052" w:rsidR="00297A77" w:rsidRPr="00737430" w:rsidRDefault="00297A77" w:rsidP="002952AB">
    <w:pPr>
      <w:tabs>
        <w:tab w:val="center" w:pos="4680"/>
        <w:tab w:val="right" w:pos="9360"/>
      </w:tabs>
      <w:jc w:val="center"/>
      <w:rPr>
        <w:rFonts w:ascii="Angsana New" w:hAnsi="Angsana New" w:cs="Angsana New"/>
        <w:b/>
        <w:bCs/>
        <w:lang w:eastAsia="x-none"/>
      </w:rPr>
    </w:pPr>
  </w:p>
  <w:p w14:paraId="63E2AF29" w14:textId="77777777" w:rsidR="00297A77" w:rsidRPr="005575F2" w:rsidRDefault="00297A77" w:rsidP="005575F2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5575F2">
      <w:rPr>
        <w:rFonts w:ascii="Times New Roman" w:hAnsi="Times New Roman" w:cs="Times New Roman"/>
        <w:sz w:val="24"/>
        <w:szCs w:val="24"/>
        <w:cs/>
      </w:rPr>
      <w:t xml:space="preserve">- </w:t>
    </w:r>
    <w:r w:rsidRPr="005575F2">
      <w:rPr>
        <w:rFonts w:ascii="Times New Roman" w:hAnsi="Times New Roman" w:cs="Times New Roman"/>
        <w:sz w:val="24"/>
        <w:szCs w:val="24"/>
      </w:rPr>
      <w:fldChar w:fldCharType="begin"/>
    </w:r>
    <w:r w:rsidRPr="005575F2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5575F2">
      <w:rPr>
        <w:rFonts w:ascii="Times New Roman" w:hAnsi="Times New Roman" w:cs="Times New Roman"/>
        <w:sz w:val="24"/>
        <w:szCs w:val="24"/>
      </w:rPr>
      <w:fldChar w:fldCharType="separate"/>
    </w:r>
    <w:r w:rsidRPr="005575F2">
      <w:rPr>
        <w:rFonts w:ascii="Times New Roman" w:hAnsi="Times New Roman" w:cs="Times New Roman"/>
        <w:noProof/>
        <w:sz w:val="24"/>
        <w:szCs w:val="24"/>
      </w:rPr>
      <w:t>2</w:t>
    </w:r>
    <w:r w:rsidRPr="005575F2">
      <w:rPr>
        <w:rFonts w:ascii="Times New Roman" w:hAnsi="Times New Roman" w:cs="Times New Roman"/>
        <w:noProof/>
        <w:sz w:val="24"/>
        <w:szCs w:val="24"/>
      </w:rPr>
      <w:fldChar w:fldCharType="end"/>
    </w:r>
    <w:r w:rsidRPr="005575F2">
      <w:rPr>
        <w:rFonts w:ascii="Times New Roman" w:hAnsi="Times New Roman" w:cs="Times New Roman"/>
        <w:noProof/>
        <w:sz w:val="24"/>
        <w:szCs w:val="24"/>
        <w:cs/>
      </w:rPr>
      <w:t xml:space="preserve"> -</w:t>
    </w:r>
  </w:p>
  <w:p w14:paraId="0A6691AA" w14:textId="77777777" w:rsidR="00297A77" w:rsidRPr="003A00D8" w:rsidRDefault="00297A77" w:rsidP="005575F2">
    <w:pPr>
      <w:pStyle w:val="Header"/>
      <w:jc w:val="center"/>
      <w:rPr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315D1" w14:textId="6E56CDA1" w:rsidR="00297A77" w:rsidRPr="00737430" w:rsidRDefault="00297A77" w:rsidP="00306659">
    <w:pPr>
      <w:tabs>
        <w:tab w:val="right" w:pos="9360"/>
      </w:tabs>
      <w:jc w:val="center"/>
      <w:rPr>
        <w:rFonts w:ascii="Angsana New" w:hAnsi="Angsana New" w:cs="Angsana New"/>
        <w:b/>
        <w:bCs/>
        <w:cs/>
        <w:lang w:eastAsia="x-none"/>
      </w:rPr>
    </w:pPr>
  </w:p>
  <w:p w14:paraId="52B8AD25" w14:textId="77777777" w:rsidR="00297A77" w:rsidRPr="005575F2" w:rsidRDefault="00297A77" w:rsidP="005575F2">
    <w:pPr>
      <w:tabs>
        <w:tab w:val="center" w:pos="4680"/>
        <w:tab w:val="right" w:pos="9360"/>
      </w:tabs>
      <w:jc w:val="center"/>
      <w:rPr>
        <w:rFonts w:ascii="Times New Roman" w:hAnsi="Times New Roman" w:cs="Times New Roman"/>
        <w:sz w:val="24"/>
        <w:szCs w:val="24"/>
        <w:lang w:val="x-none" w:eastAsia="x-none"/>
      </w:rPr>
    </w:pPr>
    <w:r w:rsidRPr="005575F2">
      <w:rPr>
        <w:rFonts w:ascii="Times New Roman" w:hAnsi="Times New Roman" w:cs="Times New Roman"/>
        <w:sz w:val="24"/>
        <w:szCs w:val="24"/>
        <w:cs/>
        <w:lang w:val="x-none" w:eastAsia="x-none"/>
      </w:rPr>
      <w:t xml:space="preserve">- </w:t>
    </w:r>
    <w:r w:rsidRPr="005575F2">
      <w:rPr>
        <w:rFonts w:ascii="Times New Roman" w:hAnsi="Times New Roman" w:cs="Times New Roman"/>
        <w:sz w:val="24"/>
        <w:szCs w:val="24"/>
        <w:lang w:val="x-none" w:eastAsia="x-none"/>
      </w:rPr>
      <w:fldChar w:fldCharType="begin"/>
    </w:r>
    <w:r w:rsidRPr="005575F2">
      <w:rPr>
        <w:rFonts w:ascii="Times New Roman" w:hAnsi="Times New Roman" w:cs="Times New Roman"/>
        <w:sz w:val="24"/>
        <w:szCs w:val="24"/>
        <w:lang w:val="x-none" w:eastAsia="x-none"/>
      </w:rPr>
      <w:instrText xml:space="preserve"> PAGE   \* MERGEFORMAT </w:instrText>
    </w:r>
    <w:r w:rsidRPr="005575F2">
      <w:rPr>
        <w:rFonts w:ascii="Times New Roman" w:hAnsi="Times New Roman" w:cs="Times New Roman"/>
        <w:sz w:val="24"/>
        <w:szCs w:val="24"/>
        <w:lang w:val="x-none" w:eastAsia="x-none"/>
      </w:rPr>
      <w:fldChar w:fldCharType="separate"/>
    </w:r>
    <w:r w:rsidRPr="005575F2">
      <w:rPr>
        <w:rFonts w:ascii="Times New Roman" w:hAnsi="Times New Roman" w:cs="Times New Roman"/>
        <w:sz w:val="24"/>
        <w:szCs w:val="24"/>
        <w:lang w:val="x-none" w:eastAsia="x-none"/>
      </w:rPr>
      <w:t>7</w:t>
    </w:r>
    <w:r w:rsidRPr="005575F2">
      <w:rPr>
        <w:rFonts w:ascii="Times New Roman" w:hAnsi="Times New Roman" w:cs="Times New Roman"/>
        <w:noProof/>
        <w:sz w:val="24"/>
        <w:szCs w:val="24"/>
        <w:lang w:val="x-none" w:eastAsia="x-none"/>
      </w:rPr>
      <w:fldChar w:fldCharType="end"/>
    </w:r>
    <w:r w:rsidRPr="005575F2">
      <w:rPr>
        <w:rFonts w:ascii="Times New Roman" w:hAnsi="Times New Roman" w:cs="Times New Roman"/>
        <w:noProof/>
        <w:sz w:val="24"/>
        <w:szCs w:val="24"/>
        <w:cs/>
        <w:lang w:val="x-none" w:eastAsia="x-none"/>
      </w:rPr>
      <w:t xml:space="preserve"> -</w:t>
    </w:r>
  </w:p>
  <w:p w14:paraId="11D74374" w14:textId="77777777" w:rsidR="00297A77" w:rsidRPr="005575F2" w:rsidRDefault="00297A77" w:rsidP="005575F2">
    <w:pPr>
      <w:tabs>
        <w:tab w:val="center" w:pos="4680"/>
        <w:tab w:val="right" w:pos="9360"/>
      </w:tabs>
      <w:jc w:val="center"/>
      <w:rPr>
        <w:rFonts w:cs="Angsana New"/>
        <w:cs/>
        <w:lang w:eastAsia="x-non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225DC" w14:textId="0440E731" w:rsidR="00297A77" w:rsidRPr="00737430" w:rsidRDefault="00297A77" w:rsidP="00BC1BC0">
    <w:pPr>
      <w:tabs>
        <w:tab w:val="right" w:pos="9360"/>
      </w:tabs>
      <w:jc w:val="center"/>
      <w:rPr>
        <w:rFonts w:ascii="Angsana New" w:hAnsi="Angsana New" w:cs="Angsana New"/>
        <w:b/>
        <w:bCs/>
        <w:lang w:eastAsia="x-none"/>
      </w:rPr>
    </w:pPr>
  </w:p>
  <w:p w14:paraId="70F350FF" w14:textId="77777777" w:rsidR="00297A77" w:rsidRPr="00A43D25" w:rsidRDefault="00297A77" w:rsidP="005575F2">
    <w:pPr>
      <w:tabs>
        <w:tab w:val="center" w:pos="4680"/>
        <w:tab w:val="right" w:pos="9360"/>
      </w:tabs>
      <w:jc w:val="center"/>
      <w:rPr>
        <w:rFonts w:ascii="Times New Roman" w:hAnsi="Times New Roman" w:cs="Times New Roman"/>
        <w:sz w:val="21"/>
        <w:szCs w:val="21"/>
        <w:lang w:val="x-none" w:eastAsia="x-none"/>
      </w:rPr>
    </w:pPr>
    <w:r w:rsidRPr="00A43D25">
      <w:rPr>
        <w:rFonts w:ascii="Times New Roman" w:hAnsi="Times New Roman" w:cs="Times New Roman"/>
        <w:sz w:val="21"/>
        <w:szCs w:val="21"/>
        <w:cs/>
        <w:lang w:val="x-none" w:eastAsia="x-none"/>
      </w:rPr>
      <w:t xml:space="preserve">- </w:t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fldChar w:fldCharType="begin"/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instrText xml:space="preserve"> PAGE   \* MERGEFORMAT </w:instrText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fldChar w:fldCharType="separate"/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t>7</w:t>
    </w:r>
    <w:r w:rsidRPr="00A43D25">
      <w:rPr>
        <w:rFonts w:ascii="Times New Roman" w:hAnsi="Times New Roman" w:cs="Times New Roman"/>
        <w:noProof/>
        <w:sz w:val="21"/>
        <w:szCs w:val="21"/>
        <w:lang w:val="x-none" w:eastAsia="x-none"/>
      </w:rPr>
      <w:fldChar w:fldCharType="end"/>
    </w:r>
    <w:r w:rsidRPr="00A43D25">
      <w:rPr>
        <w:rFonts w:ascii="Times New Roman" w:hAnsi="Times New Roman" w:cs="Times New Roman"/>
        <w:noProof/>
        <w:sz w:val="21"/>
        <w:szCs w:val="21"/>
        <w:cs/>
        <w:lang w:val="x-none" w:eastAsia="x-none"/>
      </w:rPr>
      <w:t xml:space="preserve"> -</w:t>
    </w:r>
  </w:p>
  <w:p w14:paraId="41772BF1" w14:textId="77777777" w:rsidR="00297A77" w:rsidRPr="005575F2" w:rsidRDefault="00297A77" w:rsidP="005575F2">
    <w:pPr>
      <w:tabs>
        <w:tab w:val="center" w:pos="4680"/>
        <w:tab w:val="right" w:pos="9360"/>
      </w:tabs>
      <w:jc w:val="center"/>
      <w:rPr>
        <w:rFonts w:cs="Angsana New"/>
        <w:cs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E53BD"/>
    <w:multiLevelType w:val="multilevel"/>
    <w:tmpl w:val="CBF4D6B4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ind w:left="97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B740C68"/>
    <w:multiLevelType w:val="hybridMultilevel"/>
    <w:tmpl w:val="A718E16C"/>
    <w:lvl w:ilvl="0" w:tplc="6E10E718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56AF7"/>
    <w:multiLevelType w:val="hybridMultilevel"/>
    <w:tmpl w:val="8C66A1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76421"/>
    <w:multiLevelType w:val="hybridMultilevel"/>
    <w:tmpl w:val="1D385CC4"/>
    <w:lvl w:ilvl="0" w:tplc="B6124800">
      <w:start w:val="1"/>
      <w:numFmt w:val="bullet"/>
      <w:lvlText w:val="-"/>
      <w:lvlJc w:val="left"/>
      <w:pPr>
        <w:ind w:left="1800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F4AA4"/>
    <w:multiLevelType w:val="hybridMultilevel"/>
    <w:tmpl w:val="9D3EFE02"/>
    <w:lvl w:ilvl="0" w:tplc="E438CADA">
      <w:start w:val="2"/>
      <w:numFmt w:val="bullet"/>
      <w:lvlText w:val="-"/>
      <w:lvlJc w:val="left"/>
      <w:pPr>
        <w:ind w:left="1404" w:hanging="1044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564DC0"/>
    <w:multiLevelType w:val="hybridMultilevel"/>
    <w:tmpl w:val="05B09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3F8E6F1F"/>
    <w:multiLevelType w:val="hybridMultilevel"/>
    <w:tmpl w:val="5BFE915A"/>
    <w:lvl w:ilvl="0" w:tplc="407A0B00">
      <w:numFmt w:val="bullet"/>
      <w:lvlText w:val="-"/>
      <w:lvlJc w:val="left"/>
      <w:pPr>
        <w:ind w:left="54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48E3654C"/>
    <w:multiLevelType w:val="hybridMultilevel"/>
    <w:tmpl w:val="1144BF6E"/>
    <w:lvl w:ilvl="0" w:tplc="C79AFA12">
      <w:start w:val="18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4AC5354D"/>
    <w:multiLevelType w:val="hybridMultilevel"/>
    <w:tmpl w:val="1EDC2C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AB6E2E"/>
    <w:multiLevelType w:val="hybridMultilevel"/>
    <w:tmpl w:val="694E5578"/>
    <w:lvl w:ilvl="0" w:tplc="587C178A">
      <w:start w:val="1"/>
      <w:numFmt w:val="decimal"/>
      <w:lvlText w:val="(%1)"/>
      <w:lvlJc w:val="left"/>
      <w:pPr>
        <w:ind w:left="14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11" w15:restartNumberingAfterBreak="0">
    <w:nsid w:val="5D1C339B"/>
    <w:multiLevelType w:val="hybridMultilevel"/>
    <w:tmpl w:val="305452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4806FB"/>
    <w:multiLevelType w:val="hybridMultilevel"/>
    <w:tmpl w:val="A718E16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B44BA"/>
    <w:multiLevelType w:val="hybridMultilevel"/>
    <w:tmpl w:val="1982D9F0"/>
    <w:lvl w:ilvl="0" w:tplc="715C32A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5" w15:restartNumberingAfterBreak="0">
    <w:nsid w:val="6C000C1C"/>
    <w:multiLevelType w:val="hybridMultilevel"/>
    <w:tmpl w:val="8EA017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B7632"/>
    <w:multiLevelType w:val="hybridMultilevel"/>
    <w:tmpl w:val="3B72E0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397420"/>
    <w:multiLevelType w:val="hybridMultilevel"/>
    <w:tmpl w:val="DAFEE6CC"/>
    <w:lvl w:ilvl="0" w:tplc="2384F956"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2823832">
    <w:abstractNumId w:val="0"/>
  </w:num>
  <w:num w:numId="2" w16cid:durableId="428434694">
    <w:abstractNumId w:val="8"/>
  </w:num>
  <w:num w:numId="3" w16cid:durableId="1942300847">
    <w:abstractNumId w:val="3"/>
  </w:num>
  <w:num w:numId="4" w16cid:durableId="2075853368">
    <w:abstractNumId w:val="13"/>
  </w:num>
  <w:num w:numId="5" w16cid:durableId="14468487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66101996">
    <w:abstractNumId w:val="1"/>
  </w:num>
  <w:num w:numId="7" w16cid:durableId="842429251">
    <w:abstractNumId w:val="4"/>
  </w:num>
  <w:num w:numId="8" w16cid:durableId="569265640">
    <w:abstractNumId w:val="11"/>
  </w:num>
  <w:num w:numId="9" w16cid:durableId="289090543">
    <w:abstractNumId w:val="17"/>
  </w:num>
  <w:num w:numId="10" w16cid:durableId="716515892">
    <w:abstractNumId w:val="10"/>
  </w:num>
  <w:num w:numId="11" w16cid:durableId="1190994158">
    <w:abstractNumId w:val="7"/>
  </w:num>
  <w:num w:numId="12" w16cid:durableId="1998341117">
    <w:abstractNumId w:val="12"/>
  </w:num>
  <w:num w:numId="13" w16cid:durableId="161167933">
    <w:abstractNumId w:val="15"/>
  </w:num>
  <w:num w:numId="14" w16cid:durableId="130946439">
    <w:abstractNumId w:val="5"/>
  </w:num>
  <w:num w:numId="15" w16cid:durableId="239025413">
    <w:abstractNumId w:val="16"/>
  </w:num>
  <w:num w:numId="16" w16cid:durableId="9787986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66993618">
    <w:abstractNumId w:val="14"/>
  </w:num>
  <w:num w:numId="18" w16cid:durableId="108815965">
    <w:abstractNumId w:val="2"/>
  </w:num>
  <w:num w:numId="19" w16cid:durableId="231427567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B33"/>
    <w:rsid w:val="00000DC3"/>
    <w:rsid w:val="0000138E"/>
    <w:rsid w:val="00001439"/>
    <w:rsid w:val="000019EA"/>
    <w:rsid w:val="00001C46"/>
    <w:rsid w:val="00001DA4"/>
    <w:rsid w:val="00002201"/>
    <w:rsid w:val="00002343"/>
    <w:rsid w:val="00002456"/>
    <w:rsid w:val="000026DE"/>
    <w:rsid w:val="000030F4"/>
    <w:rsid w:val="000031DD"/>
    <w:rsid w:val="000038B0"/>
    <w:rsid w:val="000047C1"/>
    <w:rsid w:val="00004AFC"/>
    <w:rsid w:val="00005135"/>
    <w:rsid w:val="000054A1"/>
    <w:rsid w:val="0000561F"/>
    <w:rsid w:val="00005758"/>
    <w:rsid w:val="00005E28"/>
    <w:rsid w:val="00006315"/>
    <w:rsid w:val="000064C4"/>
    <w:rsid w:val="00006636"/>
    <w:rsid w:val="00006838"/>
    <w:rsid w:val="000069DC"/>
    <w:rsid w:val="00006A62"/>
    <w:rsid w:val="00007A1B"/>
    <w:rsid w:val="00007B55"/>
    <w:rsid w:val="00007BD3"/>
    <w:rsid w:val="00010398"/>
    <w:rsid w:val="000106C1"/>
    <w:rsid w:val="000107AA"/>
    <w:rsid w:val="0001087E"/>
    <w:rsid w:val="00010B95"/>
    <w:rsid w:val="00010CE9"/>
    <w:rsid w:val="00010FCE"/>
    <w:rsid w:val="0001109A"/>
    <w:rsid w:val="000112E8"/>
    <w:rsid w:val="000115B2"/>
    <w:rsid w:val="000116C0"/>
    <w:rsid w:val="00011876"/>
    <w:rsid w:val="00011B0C"/>
    <w:rsid w:val="00011E49"/>
    <w:rsid w:val="00011FA0"/>
    <w:rsid w:val="0001237D"/>
    <w:rsid w:val="0001263B"/>
    <w:rsid w:val="00012BD0"/>
    <w:rsid w:val="0001347F"/>
    <w:rsid w:val="000135E3"/>
    <w:rsid w:val="000139BE"/>
    <w:rsid w:val="00013F25"/>
    <w:rsid w:val="000141A3"/>
    <w:rsid w:val="000144AE"/>
    <w:rsid w:val="0001498C"/>
    <w:rsid w:val="00014B01"/>
    <w:rsid w:val="00014B85"/>
    <w:rsid w:val="00014E0E"/>
    <w:rsid w:val="00014FE7"/>
    <w:rsid w:val="00015021"/>
    <w:rsid w:val="0001512E"/>
    <w:rsid w:val="000151CE"/>
    <w:rsid w:val="000154DD"/>
    <w:rsid w:val="00015570"/>
    <w:rsid w:val="00015FDB"/>
    <w:rsid w:val="0001612C"/>
    <w:rsid w:val="000163CA"/>
    <w:rsid w:val="0001642A"/>
    <w:rsid w:val="0001652F"/>
    <w:rsid w:val="00016591"/>
    <w:rsid w:val="00016F0C"/>
    <w:rsid w:val="000175D3"/>
    <w:rsid w:val="000176EC"/>
    <w:rsid w:val="00017741"/>
    <w:rsid w:val="000177EA"/>
    <w:rsid w:val="00020683"/>
    <w:rsid w:val="000206E2"/>
    <w:rsid w:val="000208AD"/>
    <w:rsid w:val="00020E1C"/>
    <w:rsid w:val="00021415"/>
    <w:rsid w:val="000219C6"/>
    <w:rsid w:val="00021CD0"/>
    <w:rsid w:val="0002254F"/>
    <w:rsid w:val="00022733"/>
    <w:rsid w:val="00022A42"/>
    <w:rsid w:val="00022AB3"/>
    <w:rsid w:val="00022B8D"/>
    <w:rsid w:val="00022E0A"/>
    <w:rsid w:val="00023523"/>
    <w:rsid w:val="00023570"/>
    <w:rsid w:val="000238BB"/>
    <w:rsid w:val="00023A6F"/>
    <w:rsid w:val="00023E21"/>
    <w:rsid w:val="00023E4B"/>
    <w:rsid w:val="000244D3"/>
    <w:rsid w:val="000247F2"/>
    <w:rsid w:val="00024863"/>
    <w:rsid w:val="00024918"/>
    <w:rsid w:val="00024A73"/>
    <w:rsid w:val="00024AE2"/>
    <w:rsid w:val="00024E4B"/>
    <w:rsid w:val="00025127"/>
    <w:rsid w:val="00025173"/>
    <w:rsid w:val="00025765"/>
    <w:rsid w:val="00025858"/>
    <w:rsid w:val="00025BC1"/>
    <w:rsid w:val="00025E57"/>
    <w:rsid w:val="00025ED0"/>
    <w:rsid w:val="00025F1B"/>
    <w:rsid w:val="00026108"/>
    <w:rsid w:val="00026274"/>
    <w:rsid w:val="000263B9"/>
    <w:rsid w:val="00026AFB"/>
    <w:rsid w:val="00026F23"/>
    <w:rsid w:val="00026FFF"/>
    <w:rsid w:val="0002716F"/>
    <w:rsid w:val="0002786C"/>
    <w:rsid w:val="000278CC"/>
    <w:rsid w:val="00027A50"/>
    <w:rsid w:val="00027ED1"/>
    <w:rsid w:val="00027F9D"/>
    <w:rsid w:val="000308FA"/>
    <w:rsid w:val="00030B51"/>
    <w:rsid w:val="00031AD8"/>
    <w:rsid w:val="00031CA9"/>
    <w:rsid w:val="000322C1"/>
    <w:rsid w:val="00032B2D"/>
    <w:rsid w:val="00032F6A"/>
    <w:rsid w:val="00033090"/>
    <w:rsid w:val="0003372D"/>
    <w:rsid w:val="0003442E"/>
    <w:rsid w:val="000346DA"/>
    <w:rsid w:val="00034A7C"/>
    <w:rsid w:val="00034B22"/>
    <w:rsid w:val="00034C73"/>
    <w:rsid w:val="00035BA0"/>
    <w:rsid w:val="00035D2B"/>
    <w:rsid w:val="00036123"/>
    <w:rsid w:val="00036281"/>
    <w:rsid w:val="000364CB"/>
    <w:rsid w:val="00036708"/>
    <w:rsid w:val="00036781"/>
    <w:rsid w:val="000367C3"/>
    <w:rsid w:val="00036822"/>
    <w:rsid w:val="00036883"/>
    <w:rsid w:val="00036A19"/>
    <w:rsid w:val="00036CAC"/>
    <w:rsid w:val="00036DF7"/>
    <w:rsid w:val="00037146"/>
    <w:rsid w:val="000371B3"/>
    <w:rsid w:val="000401C1"/>
    <w:rsid w:val="00040772"/>
    <w:rsid w:val="0004106F"/>
    <w:rsid w:val="0004121B"/>
    <w:rsid w:val="00041755"/>
    <w:rsid w:val="000417B1"/>
    <w:rsid w:val="000417F6"/>
    <w:rsid w:val="0004205D"/>
    <w:rsid w:val="0004208D"/>
    <w:rsid w:val="00042156"/>
    <w:rsid w:val="000421E7"/>
    <w:rsid w:val="00042D7D"/>
    <w:rsid w:val="00042DA0"/>
    <w:rsid w:val="00042FCD"/>
    <w:rsid w:val="000430BD"/>
    <w:rsid w:val="000430EE"/>
    <w:rsid w:val="00043339"/>
    <w:rsid w:val="000434FC"/>
    <w:rsid w:val="000437AD"/>
    <w:rsid w:val="00044343"/>
    <w:rsid w:val="000449DE"/>
    <w:rsid w:val="00044B40"/>
    <w:rsid w:val="00044D1F"/>
    <w:rsid w:val="00044D4D"/>
    <w:rsid w:val="00044DB6"/>
    <w:rsid w:val="00044EC2"/>
    <w:rsid w:val="00044F85"/>
    <w:rsid w:val="0004518C"/>
    <w:rsid w:val="000453C6"/>
    <w:rsid w:val="00045785"/>
    <w:rsid w:val="000458D8"/>
    <w:rsid w:val="00046124"/>
    <w:rsid w:val="0004686C"/>
    <w:rsid w:val="00046A79"/>
    <w:rsid w:val="00046B89"/>
    <w:rsid w:val="00046BBE"/>
    <w:rsid w:val="00046F6F"/>
    <w:rsid w:val="0004700F"/>
    <w:rsid w:val="00047E80"/>
    <w:rsid w:val="0005051A"/>
    <w:rsid w:val="000506E3"/>
    <w:rsid w:val="00050741"/>
    <w:rsid w:val="000507F7"/>
    <w:rsid w:val="00050803"/>
    <w:rsid w:val="00050A20"/>
    <w:rsid w:val="000510E8"/>
    <w:rsid w:val="000515F9"/>
    <w:rsid w:val="00051834"/>
    <w:rsid w:val="0005183C"/>
    <w:rsid w:val="00051969"/>
    <w:rsid w:val="0005200D"/>
    <w:rsid w:val="0005207A"/>
    <w:rsid w:val="000520C6"/>
    <w:rsid w:val="00052C79"/>
    <w:rsid w:val="00053584"/>
    <w:rsid w:val="000536E5"/>
    <w:rsid w:val="00053C0A"/>
    <w:rsid w:val="00053C6A"/>
    <w:rsid w:val="00053DBA"/>
    <w:rsid w:val="000540FE"/>
    <w:rsid w:val="000544DB"/>
    <w:rsid w:val="00054664"/>
    <w:rsid w:val="00054865"/>
    <w:rsid w:val="00054C52"/>
    <w:rsid w:val="00054C9F"/>
    <w:rsid w:val="00054D07"/>
    <w:rsid w:val="00054FFD"/>
    <w:rsid w:val="00055361"/>
    <w:rsid w:val="00055D6E"/>
    <w:rsid w:val="00055D76"/>
    <w:rsid w:val="00055E66"/>
    <w:rsid w:val="00056148"/>
    <w:rsid w:val="0005644C"/>
    <w:rsid w:val="00056750"/>
    <w:rsid w:val="000569C1"/>
    <w:rsid w:val="00056BF1"/>
    <w:rsid w:val="00056C4A"/>
    <w:rsid w:val="00056EF1"/>
    <w:rsid w:val="000572BB"/>
    <w:rsid w:val="000572CE"/>
    <w:rsid w:val="000573FC"/>
    <w:rsid w:val="00057694"/>
    <w:rsid w:val="00057D4B"/>
    <w:rsid w:val="00057E0B"/>
    <w:rsid w:val="000600B5"/>
    <w:rsid w:val="00060127"/>
    <w:rsid w:val="000603CB"/>
    <w:rsid w:val="00060803"/>
    <w:rsid w:val="00060BFA"/>
    <w:rsid w:val="00061C6F"/>
    <w:rsid w:val="00061C99"/>
    <w:rsid w:val="00061D19"/>
    <w:rsid w:val="00062306"/>
    <w:rsid w:val="00062708"/>
    <w:rsid w:val="00062F62"/>
    <w:rsid w:val="00063376"/>
    <w:rsid w:val="000639E5"/>
    <w:rsid w:val="000639FF"/>
    <w:rsid w:val="00063DFE"/>
    <w:rsid w:val="00063F8F"/>
    <w:rsid w:val="0006415F"/>
    <w:rsid w:val="00064609"/>
    <w:rsid w:val="000646B3"/>
    <w:rsid w:val="00064AFA"/>
    <w:rsid w:val="00064E66"/>
    <w:rsid w:val="0006555B"/>
    <w:rsid w:val="00065EAC"/>
    <w:rsid w:val="00066849"/>
    <w:rsid w:val="00066B08"/>
    <w:rsid w:val="00067417"/>
    <w:rsid w:val="00067E26"/>
    <w:rsid w:val="000702ED"/>
    <w:rsid w:val="0007083B"/>
    <w:rsid w:val="00070883"/>
    <w:rsid w:val="00070B02"/>
    <w:rsid w:val="00070B39"/>
    <w:rsid w:val="00070BA6"/>
    <w:rsid w:val="00070BEE"/>
    <w:rsid w:val="00070D7F"/>
    <w:rsid w:val="00070E5E"/>
    <w:rsid w:val="00070F12"/>
    <w:rsid w:val="0007101F"/>
    <w:rsid w:val="000719CF"/>
    <w:rsid w:val="000719D1"/>
    <w:rsid w:val="00071C8B"/>
    <w:rsid w:val="00071C8C"/>
    <w:rsid w:val="00071D9D"/>
    <w:rsid w:val="000722E6"/>
    <w:rsid w:val="0007273F"/>
    <w:rsid w:val="000727EC"/>
    <w:rsid w:val="0007294E"/>
    <w:rsid w:val="000729B8"/>
    <w:rsid w:val="000732B9"/>
    <w:rsid w:val="00073874"/>
    <w:rsid w:val="00073A2B"/>
    <w:rsid w:val="00073CAE"/>
    <w:rsid w:val="000741CA"/>
    <w:rsid w:val="00074325"/>
    <w:rsid w:val="0007486B"/>
    <w:rsid w:val="00074A62"/>
    <w:rsid w:val="00074B1E"/>
    <w:rsid w:val="00074B50"/>
    <w:rsid w:val="00075E67"/>
    <w:rsid w:val="00076055"/>
    <w:rsid w:val="000764C6"/>
    <w:rsid w:val="00076B5D"/>
    <w:rsid w:val="00076CC8"/>
    <w:rsid w:val="00076F90"/>
    <w:rsid w:val="00076FBB"/>
    <w:rsid w:val="0007735C"/>
    <w:rsid w:val="00077F38"/>
    <w:rsid w:val="00080138"/>
    <w:rsid w:val="000801DE"/>
    <w:rsid w:val="000803E5"/>
    <w:rsid w:val="000806EF"/>
    <w:rsid w:val="000808E7"/>
    <w:rsid w:val="00080F81"/>
    <w:rsid w:val="000811FF"/>
    <w:rsid w:val="00081595"/>
    <w:rsid w:val="00081607"/>
    <w:rsid w:val="0008165F"/>
    <w:rsid w:val="000816E4"/>
    <w:rsid w:val="000819E0"/>
    <w:rsid w:val="00081B1E"/>
    <w:rsid w:val="00081CA2"/>
    <w:rsid w:val="0008221F"/>
    <w:rsid w:val="00082853"/>
    <w:rsid w:val="00082D6A"/>
    <w:rsid w:val="000831DF"/>
    <w:rsid w:val="000832E5"/>
    <w:rsid w:val="00083CB7"/>
    <w:rsid w:val="00084D71"/>
    <w:rsid w:val="0008503B"/>
    <w:rsid w:val="000851A4"/>
    <w:rsid w:val="00085604"/>
    <w:rsid w:val="000859FA"/>
    <w:rsid w:val="00085C5E"/>
    <w:rsid w:val="00086220"/>
    <w:rsid w:val="00086AEF"/>
    <w:rsid w:val="00086AFA"/>
    <w:rsid w:val="0008706B"/>
    <w:rsid w:val="0008744B"/>
    <w:rsid w:val="000876BC"/>
    <w:rsid w:val="00087804"/>
    <w:rsid w:val="000879F5"/>
    <w:rsid w:val="00087B87"/>
    <w:rsid w:val="00087CD4"/>
    <w:rsid w:val="000900F7"/>
    <w:rsid w:val="000902FB"/>
    <w:rsid w:val="00090327"/>
    <w:rsid w:val="00090CC6"/>
    <w:rsid w:val="00090EDF"/>
    <w:rsid w:val="000911C8"/>
    <w:rsid w:val="000916E2"/>
    <w:rsid w:val="000922DB"/>
    <w:rsid w:val="00092312"/>
    <w:rsid w:val="000923B1"/>
    <w:rsid w:val="00092515"/>
    <w:rsid w:val="00092921"/>
    <w:rsid w:val="00092D32"/>
    <w:rsid w:val="00092D8C"/>
    <w:rsid w:val="00092DCD"/>
    <w:rsid w:val="00093A6E"/>
    <w:rsid w:val="00093AAD"/>
    <w:rsid w:val="00093AE8"/>
    <w:rsid w:val="00093FB2"/>
    <w:rsid w:val="00093FD2"/>
    <w:rsid w:val="00094122"/>
    <w:rsid w:val="000941F5"/>
    <w:rsid w:val="00094B3F"/>
    <w:rsid w:val="00094F1C"/>
    <w:rsid w:val="00095573"/>
    <w:rsid w:val="0009581D"/>
    <w:rsid w:val="000958C9"/>
    <w:rsid w:val="00096725"/>
    <w:rsid w:val="00096E13"/>
    <w:rsid w:val="0009768A"/>
    <w:rsid w:val="00097EFF"/>
    <w:rsid w:val="00097F5D"/>
    <w:rsid w:val="000A0201"/>
    <w:rsid w:val="000A073D"/>
    <w:rsid w:val="000A1037"/>
    <w:rsid w:val="000A128B"/>
    <w:rsid w:val="000A21B3"/>
    <w:rsid w:val="000A22CE"/>
    <w:rsid w:val="000A24F9"/>
    <w:rsid w:val="000A2919"/>
    <w:rsid w:val="000A2F20"/>
    <w:rsid w:val="000A2F66"/>
    <w:rsid w:val="000A31A3"/>
    <w:rsid w:val="000A3444"/>
    <w:rsid w:val="000A351C"/>
    <w:rsid w:val="000A3765"/>
    <w:rsid w:val="000A377E"/>
    <w:rsid w:val="000A3C27"/>
    <w:rsid w:val="000A3C5C"/>
    <w:rsid w:val="000A3CA7"/>
    <w:rsid w:val="000A3FA4"/>
    <w:rsid w:val="000A45EB"/>
    <w:rsid w:val="000A4912"/>
    <w:rsid w:val="000A4B78"/>
    <w:rsid w:val="000A5689"/>
    <w:rsid w:val="000A59A8"/>
    <w:rsid w:val="000A5F04"/>
    <w:rsid w:val="000A60A3"/>
    <w:rsid w:val="000A60AB"/>
    <w:rsid w:val="000A62C2"/>
    <w:rsid w:val="000A6C12"/>
    <w:rsid w:val="000A6D14"/>
    <w:rsid w:val="000A6D1F"/>
    <w:rsid w:val="000A6E10"/>
    <w:rsid w:val="000A6EDA"/>
    <w:rsid w:val="000A7029"/>
    <w:rsid w:val="000A723E"/>
    <w:rsid w:val="000A7F25"/>
    <w:rsid w:val="000B0019"/>
    <w:rsid w:val="000B039D"/>
    <w:rsid w:val="000B05F1"/>
    <w:rsid w:val="000B0B1B"/>
    <w:rsid w:val="000B13C6"/>
    <w:rsid w:val="000B14D7"/>
    <w:rsid w:val="000B161E"/>
    <w:rsid w:val="000B16A5"/>
    <w:rsid w:val="000B18FC"/>
    <w:rsid w:val="000B2147"/>
    <w:rsid w:val="000B2157"/>
    <w:rsid w:val="000B2215"/>
    <w:rsid w:val="000B22E0"/>
    <w:rsid w:val="000B240C"/>
    <w:rsid w:val="000B2C35"/>
    <w:rsid w:val="000B35AF"/>
    <w:rsid w:val="000B39B8"/>
    <w:rsid w:val="000B3EE4"/>
    <w:rsid w:val="000B4185"/>
    <w:rsid w:val="000B4524"/>
    <w:rsid w:val="000B4D1A"/>
    <w:rsid w:val="000B5141"/>
    <w:rsid w:val="000B5ACD"/>
    <w:rsid w:val="000B5D66"/>
    <w:rsid w:val="000B5F67"/>
    <w:rsid w:val="000B6166"/>
    <w:rsid w:val="000B6347"/>
    <w:rsid w:val="000B6E5B"/>
    <w:rsid w:val="000B6EF7"/>
    <w:rsid w:val="000B7075"/>
    <w:rsid w:val="000B772D"/>
    <w:rsid w:val="000B7F4D"/>
    <w:rsid w:val="000C002C"/>
    <w:rsid w:val="000C0179"/>
    <w:rsid w:val="000C06BE"/>
    <w:rsid w:val="000C1143"/>
    <w:rsid w:val="000C144C"/>
    <w:rsid w:val="000C1617"/>
    <w:rsid w:val="000C1AED"/>
    <w:rsid w:val="000C1CF7"/>
    <w:rsid w:val="000C20C1"/>
    <w:rsid w:val="000C2530"/>
    <w:rsid w:val="000C28ED"/>
    <w:rsid w:val="000C2976"/>
    <w:rsid w:val="000C306A"/>
    <w:rsid w:val="000C37A2"/>
    <w:rsid w:val="000C38AB"/>
    <w:rsid w:val="000C3B75"/>
    <w:rsid w:val="000C3BF4"/>
    <w:rsid w:val="000C3C3F"/>
    <w:rsid w:val="000C3C9B"/>
    <w:rsid w:val="000C42AB"/>
    <w:rsid w:val="000C4ED6"/>
    <w:rsid w:val="000C5032"/>
    <w:rsid w:val="000C5912"/>
    <w:rsid w:val="000C5D0A"/>
    <w:rsid w:val="000C5F92"/>
    <w:rsid w:val="000C6129"/>
    <w:rsid w:val="000C66F5"/>
    <w:rsid w:val="000C675A"/>
    <w:rsid w:val="000C78D7"/>
    <w:rsid w:val="000C7BE4"/>
    <w:rsid w:val="000D002B"/>
    <w:rsid w:val="000D12F7"/>
    <w:rsid w:val="000D13FD"/>
    <w:rsid w:val="000D182E"/>
    <w:rsid w:val="000D18BD"/>
    <w:rsid w:val="000D1913"/>
    <w:rsid w:val="000D1C61"/>
    <w:rsid w:val="000D1C6B"/>
    <w:rsid w:val="000D1C84"/>
    <w:rsid w:val="000D207C"/>
    <w:rsid w:val="000D295E"/>
    <w:rsid w:val="000D2B48"/>
    <w:rsid w:val="000D2DFE"/>
    <w:rsid w:val="000D317F"/>
    <w:rsid w:val="000D31DD"/>
    <w:rsid w:val="000D35E2"/>
    <w:rsid w:val="000D3B23"/>
    <w:rsid w:val="000D3CF5"/>
    <w:rsid w:val="000D3E19"/>
    <w:rsid w:val="000D3FE2"/>
    <w:rsid w:val="000D41C5"/>
    <w:rsid w:val="000D4275"/>
    <w:rsid w:val="000D4281"/>
    <w:rsid w:val="000D42BB"/>
    <w:rsid w:val="000D4A12"/>
    <w:rsid w:val="000D56FB"/>
    <w:rsid w:val="000D5BE8"/>
    <w:rsid w:val="000D6244"/>
    <w:rsid w:val="000D63E4"/>
    <w:rsid w:val="000D688F"/>
    <w:rsid w:val="000D68DB"/>
    <w:rsid w:val="000D6E38"/>
    <w:rsid w:val="000D720E"/>
    <w:rsid w:val="000D742C"/>
    <w:rsid w:val="000D7970"/>
    <w:rsid w:val="000D7DAA"/>
    <w:rsid w:val="000D7F22"/>
    <w:rsid w:val="000E00F7"/>
    <w:rsid w:val="000E0A0F"/>
    <w:rsid w:val="000E0D14"/>
    <w:rsid w:val="000E0FD1"/>
    <w:rsid w:val="000E1159"/>
    <w:rsid w:val="000E1613"/>
    <w:rsid w:val="000E1689"/>
    <w:rsid w:val="000E1708"/>
    <w:rsid w:val="000E2681"/>
    <w:rsid w:val="000E27E3"/>
    <w:rsid w:val="000E2EE7"/>
    <w:rsid w:val="000E31A2"/>
    <w:rsid w:val="000E34E7"/>
    <w:rsid w:val="000E34E8"/>
    <w:rsid w:val="000E398D"/>
    <w:rsid w:val="000E3C80"/>
    <w:rsid w:val="000E436A"/>
    <w:rsid w:val="000E439A"/>
    <w:rsid w:val="000E4412"/>
    <w:rsid w:val="000E4716"/>
    <w:rsid w:val="000E4777"/>
    <w:rsid w:val="000E4937"/>
    <w:rsid w:val="000E4AE0"/>
    <w:rsid w:val="000E4DFA"/>
    <w:rsid w:val="000E52E1"/>
    <w:rsid w:val="000E53E2"/>
    <w:rsid w:val="000E588B"/>
    <w:rsid w:val="000E5AC8"/>
    <w:rsid w:val="000E5DF0"/>
    <w:rsid w:val="000E5E93"/>
    <w:rsid w:val="000E60B9"/>
    <w:rsid w:val="000E612A"/>
    <w:rsid w:val="000E62E1"/>
    <w:rsid w:val="000E6A3C"/>
    <w:rsid w:val="000E6D50"/>
    <w:rsid w:val="000E70B1"/>
    <w:rsid w:val="000E732A"/>
    <w:rsid w:val="000E753B"/>
    <w:rsid w:val="000E75D6"/>
    <w:rsid w:val="000F0EC6"/>
    <w:rsid w:val="000F19AC"/>
    <w:rsid w:val="000F19DD"/>
    <w:rsid w:val="000F1E2E"/>
    <w:rsid w:val="000F226F"/>
    <w:rsid w:val="000F2664"/>
    <w:rsid w:val="000F2C0D"/>
    <w:rsid w:val="000F2C7D"/>
    <w:rsid w:val="000F368E"/>
    <w:rsid w:val="000F37E4"/>
    <w:rsid w:val="000F3A2E"/>
    <w:rsid w:val="000F3AD3"/>
    <w:rsid w:val="000F3F68"/>
    <w:rsid w:val="000F406D"/>
    <w:rsid w:val="000F44F0"/>
    <w:rsid w:val="000F52E7"/>
    <w:rsid w:val="000F531F"/>
    <w:rsid w:val="000F54E0"/>
    <w:rsid w:val="000F55A3"/>
    <w:rsid w:val="000F5C7F"/>
    <w:rsid w:val="000F613F"/>
    <w:rsid w:val="000F61A3"/>
    <w:rsid w:val="000F61E8"/>
    <w:rsid w:val="000F627B"/>
    <w:rsid w:val="000F65F0"/>
    <w:rsid w:val="000F68BB"/>
    <w:rsid w:val="000F6E23"/>
    <w:rsid w:val="000F7273"/>
    <w:rsid w:val="000F7616"/>
    <w:rsid w:val="000F76ED"/>
    <w:rsid w:val="000F76F4"/>
    <w:rsid w:val="000F789C"/>
    <w:rsid w:val="000F79D8"/>
    <w:rsid w:val="000F7B88"/>
    <w:rsid w:val="000F7E1E"/>
    <w:rsid w:val="001007DA"/>
    <w:rsid w:val="0010080F"/>
    <w:rsid w:val="00100A26"/>
    <w:rsid w:val="00100DEB"/>
    <w:rsid w:val="00101067"/>
    <w:rsid w:val="00101750"/>
    <w:rsid w:val="001019FC"/>
    <w:rsid w:val="00101A07"/>
    <w:rsid w:val="00101CCE"/>
    <w:rsid w:val="00101E28"/>
    <w:rsid w:val="00102089"/>
    <w:rsid w:val="001020E6"/>
    <w:rsid w:val="001022BB"/>
    <w:rsid w:val="00102400"/>
    <w:rsid w:val="0010255D"/>
    <w:rsid w:val="00102B30"/>
    <w:rsid w:val="00102B5B"/>
    <w:rsid w:val="00102EA0"/>
    <w:rsid w:val="00102F9C"/>
    <w:rsid w:val="00103011"/>
    <w:rsid w:val="00103647"/>
    <w:rsid w:val="00103C29"/>
    <w:rsid w:val="00103F4D"/>
    <w:rsid w:val="00103FBF"/>
    <w:rsid w:val="00104143"/>
    <w:rsid w:val="0010477D"/>
    <w:rsid w:val="00104CF1"/>
    <w:rsid w:val="00104E85"/>
    <w:rsid w:val="001050A9"/>
    <w:rsid w:val="00105349"/>
    <w:rsid w:val="00105414"/>
    <w:rsid w:val="00105422"/>
    <w:rsid w:val="00105741"/>
    <w:rsid w:val="00105A8A"/>
    <w:rsid w:val="00105BEE"/>
    <w:rsid w:val="00105D52"/>
    <w:rsid w:val="00106333"/>
    <w:rsid w:val="00106B16"/>
    <w:rsid w:val="0010741E"/>
    <w:rsid w:val="0010777A"/>
    <w:rsid w:val="001078A4"/>
    <w:rsid w:val="00107B6C"/>
    <w:rsid w:val="00110256"/>
    <w:rsid w:val="0011029E"/>
    <w:rsid w:val="001107CC"/>
    <w:rsid w:val="00110924"/>
    <w:rsid w:val="00111069"/>
    <w:rsid w:val="001111D8"/>
    <w:rsid w:val="001111FD"/>
    <w:rsid w:val="00111351"/>
    <w:rsid w:val="00111486"/>
    <w:rsid w:val="001124FB"/>
    <w:rsid w:val="0011273B"/>
    <w:rsid w:val="001128D4"/>
    <w:rsid w:val="001128EC"/>
    <w:rsid w:val="00112945"/>
    <w:rsid w:val="00112F82"/>
    <w:rsid w:val="00113008"/>
    <w:rsid w:val="00113022"/>
    <w:rsid w:val="001135B4"/>
    <w:rsid w:val="001136C0"/>
    <w:rsid w:val="00113CC9"/>
    <w:rsid w:val="00113FE2"/>
    <w:rsid w:val="00114145"/>
    <w:rsid w:val="00114AB2"/>
    <w:rsid w:val="00114DA6"/>
    <w:rsid w:val="00114F8F"/>
    <w:rsid w:val="00115536"/>
    <w:rsid w:val="0011584D"/>
    <w:rsid w:val="001159FD"/>
    <w:rsid w:val="00115B85"/>
    <w:rsid w:val="00115CE2"/>
    <w:rsid w:val="00115E28"/>
    <w:rsid w:val="00116158"/>
    <w:rsid w:val="00116A91"/>
    <w:rsid w:val="00116C27"/>
    <w:rsid w:val="00117171"/>
    <w:rsid w:val="00117570"/>
    <w:rsid w:val="001178F5"/>
    <w:rsid w:val="00117C04"/>
    <w:rsid w:val="00120B00"/>
    <w:rsid w:val="001211B5"/>
    <w:rsid w:val="00121293"/>
    <w:rsid w:val="00121650"/>
    <w:rsid w:val="00122802"/>
    <w:rsid w:val="00122DA0"/>
    <w:rsid w:val="00122FDD"/>
    <w:rsid w:val="001230F8"/>
    <w:rsid w:val="00123627"/>
    <w:rsid w:val="00124346"/>
    <w:rsid w:val="00124364"/>
    <w:rsid w:val="001246A0"/>
    <w:rsid w:val="00125BA1"/>
    <w:rsid w:val="0012634B"/>
    <w:rsid w:val="0012636F"/>
    <w:rsid w:val="001266BC"/>
    <w:rsid w:val="001269CD"/>
    <w:rsid w:val="00126E0D"/>
    <w:rsid w:val="0012742E"/>
    <w:rsid w:val="00127C17"/>
    <w:rsid w:val="00130040"/>
    <w:rsid w:val="001301B5"/>
    <w:rsid w:val="00130724"/>
    <w:rsid w:val="00130A27"/>
    <w:rsid w:val="00130D47"/>
    <w:rsid w:val="00130F1E"/>
    <w:rsid w:val="00131044"/>
    <w:rsid w:val="00131B37"/>
    <w:rsid w:val="00132017"/>
    <w:rsid w:val="0013204D"/>
    <w:rsid w:val="00132453"/>
    <w:rsid w:val="00132547"/>
    <w:rsid w:val="00132558"/>
    <w:rsid w:val="0013328A"/>
    <w:rsid w:val="001333F9"/>
    <w:rsid w:val="001334D7"/>
    <w:rsid w:val="00133637"/>
    <w:rsid w:val="001337EF"/>
    <w:rsid w:val="00133AAE"/>
    <w:rsid w:val="00134042"/>
    <w:rsid w:val="00134061"/>
    <w:rsid w:val="001340F1"/>
    <w:rsid w:val="0013410D"/>
    <w:rsid w:val="001343EA"/>
    <w:rsid w:val="0013465B"/>
    <w:rsid w:val="001348E9"/>
    <w:rsid w:val="00134BB7"/>
    <w:rsid w:val="00135355"/>
    <w:rsid w:val="001355F2"/>
    <w:rsid w:val="001356BC"/>
    <w:rsid w:val="00135A89"/>
    <w:rsid w:val="00135CBC"/>
    <w:rsid w:val="001369BA"/>
    <w:rsid w:val="00136A4D"/>
    <w:rsid w:val="00136A52"/>
    <w:rsid w:val="00136E5C"/>
    <w:rsid w:val="0013755C"/>
    <w:rsid w:val="00137AA7"/>
    <w:rsid w:val="00137C37"/>
    <w:rsid w:val="00137D22"/>
    <w:rsid w:val="00140085"/>
    <w:rsid w:val="00140933"/>
    <w:rsid w:val="00140A34"/>
    <w:rsid w:val="00140A48"/>
    <w:rsid w:val="0014112E"/>
    <w:rsid w:val="00141201"/>
    <w:rsid w:val="001412D2"/>
    <w:rsid w:val="001415B8"/>
    <w:rsid w:val="001418C2"/>
    <w:rsid w:val="00141B19"/>
    <w:rsid w:val="00141F08"/>
    <w:rsid w:val="0014296B"/>
    <w:rsid w:val="00142C20"/>
    <w:rsid w:val="00142E01"/>
    <w:rsid w:val="001438E8"/>
    <w:rsid w:val="00143E38"/>
    <w:rsid w:val="00145032"/>
    <w:rsid w:val="001450B6"/>
    <w:rsid w:val="00145190"/>
    <w:rsid w:val="00145444"/>
    <w:rsid w:val="00145690"/>
    <w:rsid w:val="001458B9"/>
    <w:rsid w:val="00145CEC"/>
    <w:rsid w:val="00145D13"/>
    <w:rsid w:val="00145DAB"/>
    <w:rsid w:val="001467F5"/>
    <w:rsid w:val="00146874"/>
    <w:rsid w:val="00146960"/>
    <w:rsid w:val="0014727A"/>
    <w:rsid w:val="001477FE"/>
    <w:rsid w:val="00147D47"/>
    <w:rsid w:val="00147F0B"/>
    <w:rsid w:val="00150262"/>
    <w:rsid w:val="00150870"/>
    <w:rsid w:val="001509E6"/>
    <w:rsid w:val="00150AD5"/>
    <w:rsid w:val="00150C86"/>
    <w:rsid w:val="001512E6"/>
    <w:rsid w:val="00151602"/>
    <w:rsid w:val="00151730"/>
    <w:rsid w:val="00151A53"/>
    <w:rsid w:val="00151B96"/>
    <w:rsid w:val="00151DF9"/>
    <w:rsid w:val="001521D0"/>
    <w:rsid w:val="001525DA"/>
    <w:rsid w:val="00152A11"/>
    <w:rsid w:val="00152E58"/>
    <w:rsid w:val="00153A21"/>
    <w:rsid w:val="00153A63"/>
    <w:rsid w:val="00153A90"/>
    <w:rsid w:val="00153C5C"/>
    <w:rsid w:val="00153F53"/>
    <w:rsid w:val="0015443B"/>
    <w:rsid w:val="001548E7"/>
    <w:rsid w:val="00154BE4"/>
    <w:rsid w:val="001550DA"/>
    <w:rsid w:val="0015515D"/>
    <w:rsid w:val="0015567F"/>
    <w:rsid w:val="001556F4"/>
    <w:rsid w:val="00155746"/>
    <w:rsid w:val="001558A6"/>
    <w:rsid w:val="00155B23"/>
    <w:rsid w:val="00156034"/>
    <w:rsid w:val="001566B0"/>
    <w:rsid w:val="0015688F"/>
    <w:rsid w:val="00156C62"/>
    <w:rsid w:val="00156F2C"/>
    <w:rsid w:val="00157370"/>
    <w:rsid w:val="00157840"/>
    <w:rsid w:val="00157C7B"/>
    <w:rsid w:val="00157D17"/>
    <w:rsid w:val="00157F1F"/>
    <w:rsid w:val="00157F6C"/>
    <w:rsid w:val="001601F4"/>
    <w:rsid w:val="00160319"/>
    <w:rsid w:val="001607CD"/>
    <w:rsid w:val="00160AB5"/>
    <w:rsid w:val="00160E7D"/>
    <w:rsid w:val="00160FBB"/>
    <w:rsid w:val="00161220"/>
    <w:rsid w:val="0016158F"/>
    <w:rsid w:val="00161B32"/>
    <w:rsid w:val="00161BFB"/>
    <w:rsid w:val="00161F32"/>
    <w:rsid w:val="00162219"/>
    <w:rsid w:val="0016228B"/>
    <w:rsid w:val="001625B7"/>
    <w:rsid w:val="00163610"/>
    <w:rsid w:val="001637DE"/>
    <w:rsid w:val="00164403"/>
    <w:rsid w:val="001645DE"/>
    <w:rsid w:val="001646CE"/>
    <w:rsid w:val="00164804"/>
    <w:rsid w:val="00164CC7"/>
    <w:rsid w:val="00165A95"/>
    <w:rsid w:val="00165C2A"/>
    <w:rsid w:val="00165FA5"/>
    <w:rsid w:val="00166391"/>
    <w:rsid w:val="001668BA"/>
    <w:rsid w:val="00166A67"/>
    <w:rsid w:val="00166E68"/>
    <w:rsid w:val="00166EA6"/>
    <w:rsid w:val="00167040"/>
    <w:rsid w:val="00167176"/>
    <w:rsid w:val="00167298"/>
    <w:rsid w:val="00167318"/>
    <w:rsid w:val="00167592"/>
    <w:rsid w:val="0016785D"/>
    <w:rsid w:val="001678DF"/>
    <w:rsid w:val="00167D33"/>
    <w:rsid w:val="00167DF3"/>
    <w:rsid w:val="00170094"/>
    <w:rsid w:val="001711C6"/>
    <w:rsid w:val="001712D1"/>
    <w:rsid w:val="00171A08"/>
    <w:rsid w:val="00171B10"/>
    <w:rsid w:val="00171B7D"/>
    <w:rsid w:val="00171F50"/>
    <w:rsid w:val="0017204F"/>
    <w:rsid w:val="00172644"/>
    <w:rsid w:val="0017272E"/>
    <w:rsid w:val="00172B36"/>
    <w:rsid w:val="001734CF"/>
    <w:rsid w:val="00173587"/>
    <w:rsid w:val="00173C74"/>
    <w:rsid w:val="00173F02"/>
    <w:rsid w:val="001743C0"/>
    <w:rsid w:val="00174517"/>
    <w:rsid w:val="001749D6"/>
    <w:rsid w:val="001750CE"/>
    <w:rsid w:val="00175466"/>
    <w:rsid w:val="0017552D"/>
    <w:rsid w:val="00175904"/>
    <w:rsid w:val="00175F80"/>
    <w:rsid w:val="00175FA1"/>
    <w:rsid w:val="00176057"/>
    <w:rsid w:val="00176308"/>
    <w:rsid w:val="00176B72"/>
    <w:rsid w:val="00176CFC"/>
    <w:rsid w:val="00176D7E"/>
    <w:rsid w:val="00177137"/>
    <w:rsid w:val="001773F6"/>
    <w:rsid w:val="0017747B"/>
    <w:rsid w:val="001774D4"/>
    <w:rsid w:val="00180404"/>
    <w:rsid w:val="00180492"/>
    <w:rsid w:val="001807A2"/>
    <w:rsid w:val="00180C8E"/>
    <w:rsid w:val="00180DFA"/>
    <w:rsid w:val="00181124"/>
    <w:rsid w:val="00181299"/>
    <w:rsid w:val="0018142A"/>
    <w:rsid w:val="001817F9"/>
    <w:rsid w:val="00181966"/>
    <w:rsid w:val="00181B72"/>
    <w:rsid w:val="00181C68"/>
    <w:rsid w:val="00182BB6"/>
    <w:rsid w:val="00182C42"/>
    <w:rsid w:val="00182EBE"/>
    <w:rsid w:val="00183275"/>
    <w:rsid w:val="00183519"/>
    <w:rsid w:val="00183D05"/>
    <w:rsid w:val="00183D69"/>
    <w:rsid w:val="00183E95"/>
    <w:rsid w:val="0018432F"/>
    <w:rsid w:val="00184347"/>
    <w:rsid w:val="00184505"/>
    <w:rsid w:val="00184B48"/>
    <w:rsid w:val="00184C1B"/>
    <w:rsid w:val="00184EE0"/>
    <w:rsid w:val="001850F9"/>
    <w:rsid w:val="00185394"/>
    <w:rsid w:val="0018540C"/>
    <w:rsid w:val="00185BB1"/>
    <w:rsid w:val="00185EC6"/>
    <w:rsid w:val="0018606B"/>
    <w:rsid w:val="0018666F"/>
    <w:rsid w:val="00186F1A"/>
    <w:rsid w:val="0018701C"/>
    <w:rsid w:val="00187199"/>
    <w:rsid w:val="00187476"/>
    <w:rsid w:val="00187B56"/>
    <w:rsid w:val="00187B76"/>
    <w:rsid w:val="00187BAE"/>
    <w:rsid w:val="00187C00"/>
    <w:rsid w:val="00187C91"/>
    <w:rsid w:val="00190BFE"/>
    <w:rsid w:val="00191A82"/>
    <w:rsid w:val="00191D06"/>
    <w:rsid w:val="00192026"/>
    <w:rsid w:val="00192335"/>
    <w:rsid w:val="0019275D"/>
    <w:rsid w:val="00192F9C"/>
    <w:rsid w:val="0019318E"/>
    <w:rsid w:val="001936FB"/>
    <w:rsid w:val="00193966"/>
    <w:rsid w:val="00193A1F"/>
    <w:rsid w:val="00193AC8"/>
    <w:rsid w:val="00194251"/>
    <w:rsid w:val="001943C2"/>
    <w:rsid w:val="00194C2C"/>
    <w:rsid w:val="00194C81"/>
    <w:rsid w:val="00195054"/>
    <w:rsid w:val="0019543E"/>
    <w:rsid w:val="0019588E"/>
    <w:rsid w:val="001959BB"/>
    <w:rsid w:val="00196236"/>
    <w:rsid w:val="001966C8"/>
    <w:rsid w:val="00196D69"/>
    <w:rsid w:val="00196F5E"/>
    <w:rsid w:val="00197163"/>
    <w:rsid w:val="00197287"/>
    <w:rsid w:val="0019760C"/>
    <w:rsid w:val="001976DC"/>
    <w:rsid w:val="00197797"/>
    <w:rsid w:val="00197B1A"/>
    <w:rsid w:val="001A00DD"/>
    <w:rsid w:val="001A0C85"/>
    <w:rsid w:val="001A0D6A"/>
    <w:rsid w:val="001A0E0C"/>
    <w:rsid w:val="001A1C74"/>
    <w:rsid w:val="001A1E20"/>
    <w:rsid w:val="001A1F81"/>
    <w:rsid w:val="001A237D"/>
    <w:rsid w:val="001A2821"/>
    <w:rsid w:val="001A283A"/>
    <w:rsid w:val="001A2A28"/>
    <w:rsid w:val="001A3174"/>
    <w:rsid w:val="001A33A5"/>
    <w:rsid w:val="001A38EE"/>
    <w:rsid w:val="001A3CCE"/>
    <w:rsid w:val="001A42C7"/>
    <w:rsid w:val="001A43E1"/>
    <w:rsid w:val="001A46F1"/>
    <w:rsid w:val="001A49E4"/>
    <w:rsid w:val="001A5189"/>
    <w:rsid w:val="001A51A6"/>
    <w:rsid w:val="001A5841"/>
    <w:rsid w:val="001A5E2F"/>
    <w:rsid w:val="001A5E5E"/>
    <w:rsid w:val="001A5F0A"/>
    <w:rsid w:val="001A680F"/>
    <w:rsid w:val="001A689A"/>
    <w:rsid w:val="001A6AD5"/>
    <w:rsid w:val="001A6AED"/>
    <w:rsid w:val="001A6F0B"/>
    <w:rsid w:val="001A716C"/>
    <w:rsid w:val="001A71CF"/>
    <w:rsid w:val="001A76A3"/>
    <w:rsid w:val="001A77BC"/>
    <w:rsid w:val="001A7820"/>
    <w:rsid w:val="001A7D05"/>
    <w:rsid w:val="001B035B"/>
    <w:rsid w:val="001B0BB1"/>
    <w:rsid w:val="001B0BDE"/>
    <w:rsid w:val="001B0C43"/>
    <w:rsid w:val="001B1A2E"/>
    <w:rsid w:val="001B1A4F"/>
    <w:rsid w:val="001B1CE3"/>
    <w:rsid w:val="001B1D77"/>
    <w:rsid w:val="001B22EB"/>
    <w:rsid w:val="001B2B04"/>
    <w:rsid w:val="001B2BF5"/>
    <w:rsid w:val="001B2D78"/>
    <w:rsid w:val="001B2E46"/>
    <w:rsid w:val="001B3066"/>
    <w:rsid w:val="001B31C5"/>
    <w:rsid w:val="001B3256"/>
    <w:rsid w:val="001B32A3"/>
    <w:rsid w:val="001B375B"/>
    <w:rsid w:val="001B390D"/>
    <w:rsid w:val="001B3DE5"/>
    <w:rsid w:val="001B3E72"/>
    <w:rsid w:val="001B3FAE"/>
    <w:rsid w:val="001B40C4"/>
    <w:rsid w:val="001B4160"/>
    <w:rsid w:val="001B4828"/>
    <w:rsid w:val="001B4871"/>
    <w:rsid w:val="001B4C15"/>
    <w:rsid w:val="001B4F62"/>
    <w:rsid w:val="001B562D"/>
    <w:rsid w:val="001B5BE0"/>
    <w:rsid w:val="001B6405"/>
    <w:rsid w:val="001B6CCD"/>
    <w:rsid w:val="001B785E"/>
    <w:rsid w:val="001B7EA1"/>
    <w:rsid w:val="001C0698"/>
    <w:rsid w:val="001C0741"/>
    <w:rsid w:val="001C0A3A"/>
    <w:rsid w:val="001C0C33"/>
    <w:rsid w:val="001C0DE0"/>
    <w:rsid w:val="001C1793"/>
    <w:rsid w:val="001C1CEB"/>
    <w:rsid w:val="001C1DF7"/>
    <w:rsid w:val="001C201A"/>
    <w:rsid w:val="001C2586"/>
    <w:rsid w:val="001C2D2E"/>
    <w:rsid w:val="001C311A"/>
    <w:rsid w:val="001C35AE"/>
    <w:rsid w:val="001C393D"/>
    <w:rsid w:val="001C42D4"/>
    <w:rsid w:val="001C4352"/>
    <w:rsid w:val="001C4520"/>
    <w:rsid w:val="001C4AB5"/>
    <w:rsid w:val="001C4E2B"/>
    <w:rsid w:val="001C50F5"/>
    <w:rsid w:val="001C5968"/>
    <w:rsid w:val="001C5D64"/>
    <w:rsid w:val="001C622A"/>
    <w:rsid w:val="001C6922"/>
    <w:rsid w:val="001C6A89"/>
    <w:rsid w:val="001C6BAC"/>
    <w:rsid w:val="001C6CDA"/>
    <w:rsid w:val="001C6E1B"/>
    <w:rsid w:val="001C6F12"/>
    <w:rsid w:val="001C709E"/>
    <w:rsid w:val="001C727D"/>
    <w:rsid w:val="001C7386"/>
    <w:rsid w:val="001C7440"/>
    <w:rsid w:val="001C76B6"/>
    <w:rsid w:val="001C7C51"/>
    <w:rsid w:val="001C7F79"/>
    <w:rsid w:val="001D00A4"/>
    <w:rsid w:val="001D051E"/>
    <w:rsid w:val="001D062F"/>
    <w:rsid w:val="001D0885"/>
    <w:rsid w:val="001D0B4B"/>
    <w:rsid w:val="001D0F18"/>
    <w:rsid w:val="001D13C5"/>
    <w:rsid w:val="001D14E8"/>
    <w:rsid w:val="001D17E7"/>
    <w:rsid w:val="001D1888"/>
    <w:rsid w:val="001D1A71"/>
    <w:rsid w:val="001D1E03"/>
    <w:rsid w:val="001D1E58"/>
    <w:rsid w:val="001D1E78"/>
    <w:rsid w:val="001D2136"/>
    <w:rsid w:val="001D2557"/>
    <w:rsid w:val="001D26CB"/>
    <w:rsid w:val="001D2A7F"/>
    <w:rsid w:val="001D2F5F"/>
    <w:rsid w:val="001D3213"/>
    <w:rsid w:val="001D32C7"/>
    <w:rsid w:val="001D3FDB"/>
    <w:rsid w:val="001D4584"/>
    <w:rsid w:val="001D4A8F"/>
    <w:rsid w:val="001D4B19"/>
    <w:rsid w:val="001D4E73"/>
    <w:rsid w:val="001D5582"/>
    <w:rsid w:val="001D5DE3"/>
    <w:rsid w:val="001D5EF5"/>
    <w:rsid w:val="001D6104"/>
    <w:rsid w:val="001D6DFB"/>
    <w:rsid w:val="001D6E0A"/>
    <w:rsid w:val="001D7254"/>
    <w:rsid w:val="001D738C"/>
    <w:rsid w:val="001D7928"/>
    <w:rsid w:val="001D7A31"/>
    <w:rsid w:val="001D7A7C"/>
    <w:rsid w:val="001D7ABA"/>
    <w:rsid w:val="001D7D1B"/>
    <w:rsid w:val="001D7D3B"/>
    <w:rsid w:val="001E00E0"/>
    <w:rsid w:val="001E014B"/>
    <w:rsid w:val="001E0A7B"/>
    <w:rsid w:val="001E0C3C"/>
    <w:rsid w:val="001E0D66"/>
    <w:rsid w:val="001E1327"/>
    <w:rsid w:val="001E1B1D"/>
    <w:rsid w:val="001E1B92"/>
    <w:rsid w:val="001E1D55"/>
    <w:rsid w:val="001E1DAE"/>
    <w:rsid w:val="001E1FA1"/>
    <w:rsid w:val="001E2885"/>
    <w:rsid w:val="001E292A"/>
    <w:rsid w:val="001E2966"/>
    <w:rsid w:val="001E2C0F"/>
    <w:rsid w:val="001E2FA2"/>
    <w:rsid w:val="001E35FE"/>
    <w:rsid w:val="001E3985"/>
    <w:rsid w:val="001E3A89"/>
    <w:rsid w:val="001E40F8"/>
    <w:rsid w:val="001E44C9"/>
    <w:rsid w:val="001E455C"/>
    <w:rsid w:val="001E45BB"/>
    <w:rsid w:val="001E45E2"/>
    <w:rsid w:val="001E4EAD"/>
    <w:rsid w:val="001E4F0D"/>
    <w:rsid w:val="001E4FF4"/>
    <w:rsid w:val="001E56B6"/>
    <w:rsid w:val="001E628B"/>
    <w:rsid w:val="001E6A25"/>
    <w:rsid w:val="001E6DDC"/>
    <w:rsid w:val="001E6F9F"/>
    <w:rsid w:val="001E701A"/>
    <w:rsid w:val="001E7D20"/>
    <w:rsid w:val="001E7D4D"/>
    <w:rsid w:val="001F0DBF"/>
    <w:rsid w:val="001F0E57"/>
    <w:rsid w:val="001F1241"/>
    <w:rsid w:val="001F1559"/>
    <w:rsid w:val="001F157E"/>
    <w:rsid w:val="001F16BD"/>
    <w:rsid w:val="001F19F1"/>
    <w:rsid w:val="001F1CD6"/>
    <w:rsid w:val="001F1D0E"/>
    <w:rsid w:val="001F1F21"/>
    <w:rsid w:val="001F1FC9"/>
    <w:rsid w:val="001F216E"/>
    <w:rsid w:val="001F222F"/>
    <w:rsid w:val="001F2593"/>
    <w:rsid w:val="001F25D1"/>
    <w:rsid w:val="001F28A9"/>
    <w:rsid w:val="001F2C9B"/>
    <w:rsid w:val="001F2DC6"/>
    <w:rsid w:val="001F2EC0"/>
    <w:rsid w:val="001F2F56"/>
    <w:rsid w:val="001F3125"/>
    <w:rsid w:val="001F32E8"/>
    <w:rsid w:val="001F3A8B"/>
    <w:rsid w:val="001F3C35"/>
    <w:rsid w:val="001F3F06"/>
    <w:rsid w:val="001F4338"/>
    <w:rsid w:val="001F46C3"/>
    <w:rsid w:val="001F48D2"/>
    <w:rsid w:val="001F4E9C"/>
    <w:rsid w:val="001F51AC"/>
    <w:rsid w:val="001F532B"/>
    <w:rsid w:val="001F5447"/>
    <w:rsid w:val="001F5BCC"/>
    <w:rsid w:val="001F64F6"/>
    <w:rsid w:val="001F6550"/>
    <w:rsid w:val="001F68AA"/>
    <w:rsid w:val="001F6A39"/>
    <w:rsid w:val="001F7336"/>
    <w:rsid w:val="001F73DA"/>
    <w:rsid w:val="001F7724"/>
    <w:rsid w:val="001F7BA3"/>
    <w:rsid w:val="002002EE"/>
    <w:rsid w:val="002003CA"/>
    <w:rsid w:val="002005A4"/>
    <w:rsid w:val="00200A80"/>
    <w:rsid w:val="00200FA5"/>
    <w:rsid w:val="002017B8"/>
    <w:rsid w:val="00201EFF"/>
    <w:rsid w:val="0020207C"/>
    <w:rsid w:val="002023D1"/>
    <w:rsid w:val="002024F2"/>
    <w:rsid w:val="002025E8"/>
    <w:rsid w:val="00202628"/>
    <w:rsid w:val="002028C4"/>
    <w:rsid w:val="00202985"/>
    <w:rsid w:val="00202C85"/>
    <w:rsid w:val="00203B19"/>
    <w:rsid w:val="00203CE9"/>
    <w:rsid w:val="00204786"/>
    <w:rsid w:val="0020486D"/>
    <w:rsid w:val="00204987"/>
    <w:rsid w:val="002049F2"/>
    <w:rsid w:val="002049F5"/>
    <w:rsid w:val="00204D5F"/>
    <w:rsid w:val="00205B20"/>
    <w:rsid w:val="0020601A"/>
    <w:rsid w:val="0020603A"/>
    <w:rsid w:val="002064BB"/>
    <w:rsid w:val="0020651E"/>
    <w:rsid w:val="002067CF"/>
    <w:rsid w:val="00207447"/>
    <w:rsid w:val="0020769D"/>
    <w:rsid w:val="002076B2"/>
    <w:rsid w:val="00207A47"/>
    <w:rsid w:val="00207DDD"/>
    <w:rsid w:val="002103DD"/>
    <w:rsid w:val="00210848"/>
    <w:rsid w:val="00211FFC"/>
    <w:rsid w:val="00212187"/>
    <w:rsid w:val="0021233A"/>
    <w:rsid w:val="002125F2"/>
    <w:rsid w:val="00212BFF"/>
    <w:rsid w:val="0021304A"/>
    <w:rsid w:val="002130D6"/>
    <w:rsid w:val="00213301"/>
    <w:rsid w:val="002133AE"/>
    <w:rsid w:val="0021361C"/>
    <w:rsid w:val="0021387C"/>
    <w:rsid w:val="00213B58"/>
    <w:rsid w:val="00213BE5"/>
    <w:rsid w:val="00213F9D"/>
    <w:rsid w:val="002140BE"/>
    <w:rsid w:val="0021485C"/>
    <w:rsid w:val="002149A0"/>
    <w:rsid w:val="00214AC8"/>
    <w:rsid w:val="00214BE8"/>
    <w:rsid w:val="00214CCF"/>
    <w:rsid w:val="00215223"/>
    <w:rsid w:val="002156BC"/>
    <w:rsid w:val="002157CB"/>
    <w:rsid w:val="00215D7F"/>
    <w:rsid w:val="00215F13"/>
    <w:rsid w:val="00216020"/>
    <w:rsid w:val="00216176"/>
    <w:rsid w:val="0021632B"/>
    <w:rsid w:val="002163C8"/>
    <w:rsid w:val="0021684A"/>
    <w:rsid w:val="00216A38"/>
    <w:rsid w:val="00216C5D"/>
    <w:rsid w:val="00216E8E"/>
    <w:rsid w:val="002172C1"/>
    <w:rsid w:val="0021761A"/>
    <w:rsid w:val="00217676"/>
    <w:rsid w:val="00217D50"/>
    <w:rsid w:val="00217DC8"/>
    <w:rsid w:val="00217FF7"/>
    <w:rsid w:val="002204EE"/>
    <w:rsid w:val="00220FEF"/>
    <w:rsid w:val="002210E6"/>
    <w:rsid w:val="002211D0"/>
    <w:rsid w:val="002212A6"/>
    <w:rsid w:val="002224BD"/>
    <w:rsid w:val="0022280B"/>
    <w:rsid w:val="00222A02"/>
    <w:rsid w:val="00222C5E"/>
    <w:rsid w:val="00222E93"/>
    <w:rsid w:val="002230C2"/>
    <w:rsid w:val="0022324D"/>
    <w:rsid w:val="002239C6"/>
    <w:rsid w:val="0022435C"/>
    <w:rsid w:val="002245CD"/>
    <w:rsid w:val="0022471B"/>
    <w:rsid w:val="0022573C"/>
    <w:rsid w:val="0022576D"/>
    <w:rsid w:val="00225B35"/>
    <w:rsid w:val="00225B45"/>
    <w:rsid w:val="00225B53"/>
    <w:rsid w:val="00225C8B"/>
    <w:rsid w:val="002261E2"/>
    <w:rsid w:val="00226450"/>
    <w:rsid w:val="00226C10"/>
    <w:rsid w:val="00226D41"/>
    <w:rsid w:val="00226DD5"/>
    <w:rsid w:val="0022749C"/>
    <w:rsid w:val="00227542"/>
    <w:rsid w:val="0022770C"/>
    <w:rsid w:val="0022796D"/>
    <w:rsid w:val="00227B75"/>
    <w:rsid w:val="0023036D"/>
    <w:rsid w:val="00230624"/>
    <w:rsid w:val="00230AEA"/>
    <w:rsid w:val="00230DAA"/>
    <w:rsid w:val="00231D39"/>
    <w:rsid w:val="00231D5E"/>
    <w:rsid w:val="00231E36"/>
    <w:rsid w:val="0023201E"/>
    <w:rsid w:val="00232477"/>
    <w:rsid w:val="002326B6"/>
    <w:rsid w:val="00232766"/>
    <w:rsid w:val="00232AB6"/>
    <w:rsid w:val="0023322E"/>
    <w:rsid w:val="00233252"/>
    <w:rsid w:val="002337F9"/>
    <w:rsid w:val="002340A5"/>
    <w:rsid w:val="002341E9"/>
    <w:rsid w:val="002348E8"/>
    <w:rsid w:val="00234973"/>
    <w:rsid w:val="002349E6"/>
    <w:rsid w:val="00234A34"/>
    <w:rsid w:val="00234F1D"/>
    <w:rsid w:val="002352FB"/>
    <w:rsid w:val="0023573D"/>
    <w:rsid w:val="00235849"/>
    <w:rsid w:val="00235F45"/>
    <w:rsid w:val="002362BE"/>
    <w:rsid w:val="0023688F"/>
    <w:rsid w:val="00236B98"/>
    <w:rsid w:val="00236C10"/>
    <w:rsid w:val="00237029"/>
    <w:rsid w:val="002373CD"/>
    <w:rsid w:val="00237704"/>
    <w:rsid w:val="00237809"/>
    <w:rsid w:val="002400C2"/>
    <w:rsid w:val="00240514"/>
    <w:rsid w:val="00240529"/>
    <w:rsid w:val="002409BC"/>
    <w:rsid w:val="00240C3F"/>
    <w:rsid w:val="00240DB8"/>
    <w:rsid w:val="0024100B"/>
    <w:rsid w:val="002416D8"/>
    <w:rsid w:val="00241CE0"/>
    <w:rsid w:val="00242017"/>
    <w:rsid w:val="0024220C"/>
    <w:rsid w:val="00242534"/>
    <w:rsid w:val="002427D1"/>
    <w:rsid w:val="00242866"/>
    <w:rsid w:val="00242BE5"/>
    <w:rsid w:val="0024301A"/>
    <w:rsid w:val="00243260"/>
    <w:rsid w:val="002436B5"/>
    <w:rsid w:val="002439E7"/>
    <w:rsid w:val="00243E5B"/>
    <w:rsid w:val="0024427C"/>
    <w:rsid w:val="00244722"/>
    <w:rsid w:val="00244906"/>
    <w:rsid w:val="00244B15"/>
    <w:rsid w:val="00244D56"/>
    <w:rsid w:val="00244FF1"/>
    <w:rsid w:val="00245242"/>
    <w:rsid w:val="0024525E"/>
    <w:rsid w:val="002454AB"/>
    <w:rsid w:val="002455DF"/>
    <w:rsid w:val="00245D83"/>
    <w:rsid w:val="00245FBE"/>
    <w:rsid w:val="00246702"/>
    <w:rsid w:val="0024721D"/>
    <w:rsid w:val="0024754B"/>
    <w:rsid w:val="002475D4"/>
    <w:rsid w:val="002476B4"/>
    <w:rsid w:val="00247F9C"/>
    <w:rsid w:val="002501AA"/>
    <w:rsid w:val="00250456"/>
    <w:rsid w:val="00250701"/>
    <w:rsid w:val="00250870"/>
    <w:rsid w:val="00250DA6"/>
    <w:rsid w:val="00250E3D"/>
    <w:rsid w:val="0025139D"/>
    <w:rsid w:val="00251D3B"/>
    <w:rsid w:val="00251E25"/>
    <w:rsid w:val="0025234D"/>
    <w:rsid w:val="00253087"/>
    <w:rsid w:val="002539A0"/>
    <w:rsid w:val="00253C11"/>
    <w:rsid w:val="00253EB0"/>
    <w:rsid w:val="00254245"/>
    <w:rsid w:val="002545AD"/>
    <w:rsid w:val="00254CF3"/>
    <w:rsid w:val="00255339"/>
    <w:rsid w:val="002553D0"/>
    <w:rsid w:val="002555E1"/>
    <w:rsid w:val="002556F0"/>
    <w:rsid w:val="00255B47"/>
    <w:rsid w:val="00255CEE"/>
    <w:rsid w:val="0025637F"/>
    <w:rsid w:val="002566FA"/>
    <w:rsid w:val="00256A11"/>
    <w:rsid w:val="00256ADD"/>
    <w:rsid w:val="00256DC1"/>
    <w:rsid w:val="00257147"/>
    <w:rsid w:val="00257289"/>
    <w:rsid w:val="00257A55"/>
    <w:rsid w:val="00257BC1"/>
    <w:rsid w:val="0026005C"/>
    <w:rsid w:val="00260278"/>
    <w:rsid w:val="002606B3"/>
    <w:rsid w:val="00260BCC"/>
    <w:rsid w:val="00260FE4"/>
    <w:rsid w:val="002611B2"/>
    <w:rsid w:val="002618DF"/>
    <w:rsid w:val="00261909"/>
    <w:rsid w:val="00261BE5"/>
    <w:rsid w:val="00262231"/>
    <w:rsid w:val="00262403"/>
    <w:rsid w:val="00262B7D"/>
    <w:rsid w:val="00263BD6"/>
    <w:rsid w:val="00264066"/>
    <w:rsid w:val="0026448B"/>
    <w:rsid w:val="00264679"/>
    <w:rsid w:val="00264AA4"/>
    <w:rsid w:val="00264BAC"/>
    <w:rsid w:val="00264C26"/>
    <w:rsid w:val="00264EA6"/>
    <w:rsid w:val="00265069"/>
    <w:rsid w:val="002651DE"/>
    <w:rsid w:val="0026558C"/>
    <w:rsid w:val="0026571A"/>
    <w:rsid w:val="00266120"/>
    <w:rsid w:val="0026654C"/>
    <w:rsid w:val="002666C0"/>
    <w:rsid w:val="0026688A"/>
    <w:rsid w:val="00266EA0"/>
    <w:rsid w:val="0026704D"/>
    <w:rsid w:val="00267208"/>
    <w:rsid w:val="0026722A"/>
    <w:rsid w:val="00267A57"/>
    <w:rsid w:val="00267BD5"/>
    <w:rsid w:val="00267E9D"/>
    <w:rsid w:val="002708ED"/>
    <w:rsid w:val="002709F2"/>
    <w:rsid w:val="00271323"/>
    <w:rsid w:val="0027136C"/>
    <w:rsid w:val="00271556"/>
    <w:rsid w:val="00271B21"/>
    <w:rsid w:val="00272893"/>
    <w:rsid w:val="00272CC0"/>
    <w:rsid w:val="0027359D"/>
    <w:rsid w:val="002735AC"/>
    <w:rsid w:val="002738FA"/>
    <w:rsid w:val="00273BCC"/>
    <w:rsid w:val="00273DE1"/>
    <w:rsid w:val="00273F75"/>
    <w:rsid w:val="002741E7"/>
    <w:rsid w:val="002751F4"/>
    <w:rsid w:val="00275508"/>
    <w:rsid w:val="0027550A"/>
    <w:rsid w:val="00275576"/>
    <w:rsid w:val="002756C9"/>
    <w:rsid w:val="00275A01"/>
    <w:rsid w:val="00276297"/>
    <w:rsid w:val="002763D1"/>
    <w:rsid w:val="00276477"/>
    <w:rsid w:val="00276824"/>
    <w:rsid w:val="0027686D"/>
    <w:rsid w:val="00276920"/>
    <w:rsid w:val="00276BAC"/>
    <w:rsid w:val="00276BCF"/>
    <w:rsid w:val="00277343"/>
    <w:rsid w:val="002776E6"/>
    <w:rsid w:val="00280863"/>
    <w:rsid w:val="00280ABA"/>
    <w:rsid w:val="00280BEF"/>
    <w:rsid w:val="00280FF2"/>
    <w:rsid w:val="002810B1"/>
    <w:rsid w:val="002811FF"/>
    <w:rsid w:val="0028129D"/>
    <w:rsid w:val="00281391"/>
    <w:rsid w:val="00281402"/>
    <w:rsid w:val="00281405"/>
    <w:rsid w:val="002817A2"/>
    <w:rsid w:val="00281BE0"/>
    <w:rsid w:val="00282089"/>
    <w:rsid w:val="0028218E"/>
    <w:rsid w:val="00282D97"/>
    <w:rsid w:val="00282E1A"/>
    <w:rsid w:val="002831F4"/>
    <w:rsid w:val="0028370E"/>
    <w:rsid w:val="0028373B"/>
    <w:rsid w:val="00283758"/>
    <w:rsid w:val="002838B1"/>
    <w:rsid w:val="00283D32"/>
    <w:rsid w:val="00284B50"/>
    <w:rsid w:val="00284E67"/>
    <w:rsid w:val="0028512B"/>
    <w:rsid w:val="00285862"/>
    <w:rsid w:val="00285F50"/>
    <w:rsid w:val="0028615C"/>
    <w:rsid w:val="00286655"/>
    <w:rsid w:val="00286728"/>
    <w:rsid w:val="00286981"/>
    <w:rsid w:val="002871F5"/>
    <w:rsid w:val="0028796E"/>
    <w:rsid w:val="00287B69"/>
    <w:rsid w:val="00290A49"/>
    <w:rsid w:val="00290C29"/>
    <w:rsid w:val="00291883"/>
    <w:rsid w:val="002918B8"/>
    <w:rsid w:val="00291978"/>
    <w:rsid w:val="00291E78"/>
    <w:rsid w:val="002920D4"/>
    <w:rsid w:val="0029247C"/>
    <w:rsid w:val="002925CB"/>
    <w:rsid w:val="00292E87"/>
    <w:rsid w:val="00292F15"/>
    <w:rsid w:val="00293870"/>
    <w:rsid w:val="0029390F"/>
    <w:rsid w:val="00293A7F"/>
    <w:rsid w:val="0029415F"/>
    <w:rsid w:val="00294184"/>
    <w:rsid w:val="00294186"/>
    <w:rsid w:val="002941EA"/>
    <w:rsid w:val="002943AF"/>
    <w:rsid w:val="002944AE"/>
    <w:rsid w:val="00294A90"/>
    <w:rsid w:val="002952AB"/>
    <w:rsid w:val="00295338"/>
    <w:rsid w:val="00296F80"/>
    <w:rsid w:val="002970C6"/>
    <w:rsid w:val="0029739D"/>
    <w:rsid w:val="002977A7"/>
    <w:rsid w:val="00297A77"/>
    <w:rsid w:val="00297B22"/>
    <w:rsid w:val="002A0D1F"/>
    <w:rsid w:val="002A17AB"/>
    <w:rsid w:val="002A1BF5"/>
    <w:rsid w:val="002A1EA1"/>
    <w:rsid w:val="002A1F0A"/>
    <w:rsid w:val="002A1FCD"/>
    <w:rsid w:val="002A22CE"/>
    <w:rsid w:val="002A2300"/>
    <w:rsid w:val="002A2706"/>
    <w:rsid w:val="002A2A16"/>
    <w:rsid w:val="002A2B1E"/>
    <w:rsid w:val="002A4092"/>
    <w:rsid w:val="002A40BC"/>
    <w:rsid w:val="002A457A"/>
    <w:rsid w:val="002A4598"/>
    <w:rsid w:val="002A45B4"/>
    <w:rsid w:val="002A463F"/>
    <w:rsid w:val="002A489C"/>
    <w:rsid w:val="002A49D7"/>
    <w:rsid w:val="002A4EFE"/>
    <w:rsid w:val="002A4FF3"/>
    <w:rsid w:val="002A53E0"/>
    <w:rsid w:val="002A5B8F"/>
    <w:rsid w:val="002A5E1A"/>
    <w:rsid w:val="002A5EA1"/>
    <w:rsid w:val="002A6349"/>
    <w:rsid w:val="002A684C"/>
    <w:rsid w:val="002A70BE"/>
    <w:rsid w:val="002A73C6"/>
    <w:rsid w:val="002A7F27"/>
    <w:rsid w:val="002B045E"/>
    <w:rsid w:val="002B07D9"/>
    <w:rsid w:val="002B09DB"/>
    <w:rsid w:val="002B0A84"/>
    <w:rsid w:val="002B0A9A"/>
    <w:rsid w:val="002B0D7C"/>
    <w:rsid w:val="002B1336"/>
    <w:rsid w:val="002B14FC"/>
    <w:rsid w:val="002B17B6"/>
    <w:rsid w:val="002B18EA"/>
    <w:rsid w:val="002B1A1A"/>
    <w:rsid w:val="002B1ACE"/>
    <w:rsid w:val="002B1E4E"/>
    <w:rsid w:val="002B214E"/>
    <w:rsid w:val="002B2A25"/>
    <w:rsid w:val="002B2FA2"/>
    <w:rsid w:val="002B3036"/>
    <w:rsid w:val="002B316F"/>
    <w:rsid w:val="002B324C"/>
    <w:rsid w:val="002B3393"/>
    <w:rsid w:val="002B3419"/>
    <w:rsid w:val="002B3468"/>
    <w:rsid w:val="002B3509"/>
    <w:rsid w:val="002B3B2D"/>
    <w:rsid w:val="002B3B52"/>
    <w:rsid w:val="002B42DC"/>
    <w:rsid w:val="002B4B02"/>
    <w:rsid w:val="002B4B8B"/>
    <w:rsid w:val="002B4BCE"/>
    <w:rsid w:val="002B52F4"/>
    <w:rsid w:val="002B547A"/>
    <w:rsid w:val="002B5C8F"/>
    <w:rsid w:val="002B5D8B"/>
    <w:rsid w:val="002B6762"/>
    <w:rsid w:val="002B685C"/>
    <w:rsid w:val="002B69F2"/>
    <w:rsid w:val="002B6A21"/>
    <w:rsid w:val="002B70EC"/>
    <w:rsid w:val="002B715D"/>
    <w:rsid w:val="002B75FB"/>
    <w:rsid w:val="002B7AE1"/>
    <w:rsid w:val="002B7B9B"/>
    <w:rsid w:val="002B7C7A"/>
    <w:rsid w:val="002C07A3"/>
    <w:rsid w:val="002C1090"/>
    <w:rsid w:val="002C1DBD"/>
    <w:rsid w:val="002C1F58"/>
    <w:rsid w:val="002C24AF"/>
    <w:rsid w:val="002C24D3"/>
    <w:rsid w:val="002C28FC"/>
    <w:rsid w:val="002C2977"/>
    <w:rsid w:val="002C2B33"/>
    <w:rsid w:val="002C2D45"/>
    <w:rsid w:val="002C349C"/>
    <w:rsid w:val="002C3A4D"/>
    <w:rsid w:val="002C3F3E"/>
    <w:rsid w:val="002C42F2"/>
    <w:rsid w:val="002C460B"/>
    <w:rsid w:val="002C4A38"/>
    <w:rsid w:val="002C4B56"/>
    <w:rsid w:val="002C4C93"/>
    <w:rsid w:val="002C4D89"/>
    <w:rsid w:val="002C4F1D"/>
    <w:rsid w:val="002C504B"/>
    <w:rsid w:val="002C56AB"/>
    <w:rsid w:val="002C58C4"/>
    <w:rsid w:val="002C58D3"/>
    <w:rsid w:val="002C596E"/>
    <w:rsid w:val="002C6927"/>
    <w:rsid w:val="002C6B96"/>
    <w:rsid w:val="002C6CDD"/>
    <w:rsid w:val="002C6F01"/>
    <w:rsid w:val="002C6F7D"/>
    <w:rsid w:val="002C75D4"/>
    <w:rsid w:val="002C795D"/>
    <w:rsid w:val="002C7D7C"/>
    <w:rsid w:val="002C7E06"/>
    <w:rsid w:val="002C7F4E"/>
    <w:rsid w:val="002D000C"/>
    <w:rsid w:val="002D01F3"/>
    <w:rsid w:val="002D03F8"/>
    <w:rsid w:val="002D04BA"/>
    <w:rsid w:val="002D0706"/>
    <w:rsid w:val="002D0931"/>
    <w:rsid w:val="002D0947"/>
    <w:rsid w:val="002D0A4B"/>
    <w:rsid w:val="002D0F0D"/>
    <w:rsid w:val="002D1178"/>
    <w:rsid w:val="002D12FC"/>
    <w:rsid w:val="002D1FA7"/>
    <w:rsid w:val="002D2298"/>
    <w:rsid w:val="002D23E6"/>
    <w:rsid w:val="002D2EC5"/>
    <w:rsid w:val="002D2F1B"/>
    <w:rsid w:val="002D3121"/>
    <w:rsid w:val="002D3D21"/>
    <w:rsid w:val="002D4045"/>
    <w:rsid w:val="002D42AE"/>
    <w:rsid w:val="002D4398"/>
    <w:rsid w:val="002D44DE"/>
    <w:rsid w:val="002D4915"/>
    <w:rsid w:val="002D4A4F"/>
    <w:rsid w:val="002D4B51"/>
    <w:rsid w:val="002D52CA"/>
    <w:rsid w:val="002D59D1"/>
    <w:rsid w:val="002D5E0F"/>
    <w:rsid w:val="002D60AD"/>
    <w:rsid w:val="002D6188"/>
    <w:rsid w:val="002D687B"/>
    <w:rsid w:val="002D6A03"/>
    <w:rsid w:val="002D706E"/>
    <w:rsid w:val="002D7111"/>
    <w:rsid w:val="002D7209"/>
    <w:rsid w:val="002D7452"/>
    <w:rsid w:val="002D76D6"/>
    <w:rsid w:val="002D7727"/>
    <w:rsid w:val="002D79CF"/>
    <w:rsid w:val="002D7D4A"/>
    <w:rsid w:val="002E0226"/>
    <w:rsid w:val="002E059D"/>
    <w:rsid w:val="002E05F4"/>
    <w:rsid w:val="002E100F"/>
    <w:rsid w:val="002E102C"/>
    <w:rsid w:val="002E10CE"/>
    <w:rsid w:val="002E1854"/>
    <w:rsid w:val="002E18DD"/>
    <w:rsid w:val="002E1AA4"/>
    <w:rsid w:val="002E2166"/>
    <w:rsid w:val="002E30E7"/>
    <w:rsid w:val="002E3791"/>
    <w:rsid w:val="002E4062"/>
    <w:rsid w:val="002E413A"/>
    <w:rsid w:val="002E4BC0"/>
    <w:rsid w:val="002E4C47"/>
    <w:rsid w:val="002E4FB1"/>
    <w:rsid w:val="002E5000"/>
    <w:rsid w:val="002E5556"/>
    <w:rsid w:val="002E577A"/>
    <w:rsid w:val="002E5EFE"/>
    <w:rsid w:val="002E6127"/>
    <w:rsid w:val="002E644A"/>
    <w:rsid w:val="002E6A97"/>
    <w:rsid w:val="002E6AEE"/>
    <w:rsid w:val="002E6CB8"/>
    <w:rsid w:val="002E6DE0"/>
    <w:rsid w:val="002E72F6"/>
    <w:rsid w:val="002E7464"/>
    <w:rsid w:val="002E7513"/>
    <w:rsid w:val="002E7CE6"/>
    <w:rsid w:val="002F0202"/>
    <w:rsid w:val="002F0804"/>
    <w:rsid w:val="002F0FE1"/>
    <w:rsid w:val="002F1174"/>
    <w:rsid w:val="002F13C6"/>
    <w:rsid w:val="002F1893"/>
    <w:rsid w:val="002F1895"/>
    <w:rsid w:val="002F1A38"/>
    <w:rsid w:val="002F1F62"/>
    <w:rsid w:val="002F2106"/>
    <w:rsid w:val="002F2119"/>
    <w:rsid w:val="002F2305"/>
    <w:rsid w:val="002F26D4"/>
    <w:rsid w:val="002F2784"/>
    <w:rsid w:val="002F2852"/>
    <w:rsid w:val="002F2A21"/>
    <w:rsid w:val="002F2E82"/>
    <w:rsid w:val="002F2FE8"/>
    <w:rsid w:val="002F3DDB"/>
    <w:rsid w:val="002F4540"/>
    <w:rsid w:val="002F4EF9"/>
    <w:rsid w:val="002F510F"/>
    <w:rsid w:val="002F535D"/>
    <w:rsid w:val="002F5672"/>
    <w:rsid w:val="002F57C8"/>
    <w:rsid w:val="002F57FD"/>
    <w:rsid w:val="002F5C77"/>
    <w:rsid w:val="002F5D73"/>
    <w:rsid w:val="002F5DB8"/>
    <w:rsid w:val="002F6409"/>
    <w:rsid w:val="002F694D"/>
    <w:rsid w:val="002F69F6"/>
    <w:rsid w:val="002F6B33"/>
    <w:rsid w:val="002F6B97"/>
    <w:rsid w:val="002F6C12"/>
    <w:rsid w:val="002F7085"/>
    <w:rsid w:val="002F7263"/>
    <w:rsid w:val="002F77B8"/>
    <w:rsid w:val="002F7868"/>
    <w:rsid w:val="002F78A4"/>
    <w:rsid w:val="003005C5"/>
    <w:rsid w:val="00300AE0"/>
    <w:rsid w:val="00301377"/>
    <w:rsid w:val="003016DF"/>
    <w:rsid w:val="00301AB0"/>
    <w:rsid w:val="00301D04"/>
    <w:rsid w:val="00301E13"/>
    <w:rsid w:val="00302411"/>
    <w:rsid w:val="00302448"/>
    <w:rsid w:val="00302716"/>
    <w:rsid w:val="00302A50"/>
    <w:rsid w:val="00302DB7"/>
    <w:rsid w:val="00302E50"/>
    <w:rsid w:val="003031FA"/>
    <w:rsid w:val="00304166"/>
    <w:rsid w:val="00304225"/>
    <w:rsid w:val="00304F1C"/>
    <w:rsid w:val="0030543D"/>
    <w:rsid w:val="0030547C"/>
    <w:rsid w:val="00305BB4"/>
    <w:rsid w:val="00305C12"/>
    <w:rsid w:val="00305CB6"/>
    <w:rsid w:val="00305F39"/>
    <w:rsid w:val="00306140"/>
    <w:rsid w:val="003063F8"/>
    <w:rsid w:val="003064C2"/>
    <w:rsid w:val="00306659"/>
    <w:rsid w:val="0030681E"/>
    <w:rsid w:val="00306883"/>
    <w:rsid w:val="003069E0"/>
    <w:rsid w:val="00307166"/>
    <w:rsid w:val="00307542"/>
    <w:rsid w:val="0030756A"/>
    <w:rsid w:val="00307C7A"/>
    <w:rsid w:val="00307DEF"/>
    <w:rsid w:val="00307F63"/>
    <w:rsid w:val="00310196"/>
    <w:rsid w:val="00310470"/>
    <w:rsid w:val="00310B0D"/>
    <w:rsid w:val="00310D32"/>
    <w:rsid w:val="00310E7A"/>
    <w:rsid w:val="003111C6"/>
    <w:rsid w:val="003117CA"/>
    <w:rsid w:val="00311A2F"/>
    <w:rsid w:val="00311CDE"/>
    <w:rsid w:val="00311F1F"/>
    <w:rsid w:val="00311F80"/>
    <w:rsid w:val="00312006"/>
    <w:rsid w:val="003126AF"/>
    <w:rsid w:val="003128F3"/>
    <w:rsid w:val="00312B84"/>
    <w:rsid w:val="00312F9F"/>
    <w:rsid w:val="003131AA"/>
    <w:rsid w:val="00313CC0"/>
    <w:rsid w:val="00313D10"/>
    <w:rsid w:val="00313F12"/>
    <w:rsid w:val="00313F54"/>
    <w:rsid w:val="00314152"/>
    <w:rsid w:val="003144AB"/>
    <w:rsid w:val="003145C4"/>
    <w:rsid w:val="003146DF"/>
    <w:rsid w:val="00314715"/>
    <w:rsid w:val="0031479E"/>
    <w:rsid w:val="00314A13"/>
    <w:rsid w:val="00314E9A"/>
    <w:rsid w:val="00314F3A"/>
    <w:rsid w:val="00314F67"/>
    <w:rsid w:val="003150CA"/>
    <w:rsid w:val="00315188"/>
    <w:rsid w:val="003152F2"/>
    <w:rsid w:val="0031530A"/>
    <w:rsid w:val="003160F2"/>
    <w:rsid w:val="0031644E"/>
    <w:rsid w:val="00317218"/>
    <w:rsid w:val="00317283"/>
    <w:rsid w:val="003172E8"/>
    <w:rsid w:val="00317455"/>
    <w:rsid w:val="00317A30"/>
    <w:rsid w:val="00317C16"/>
    <w:rsid w:val="00317E5C"/>
    <w:rsid w:val="00320319"/>
    <w:rsid w:val="00320488"/>
    <w:rsid w:val="003204FE"/>
    <w:rsid w:val="00320503"/>
    <w:rsid w:val="0032077A"/>
    <w:rsid w:val="00320C56"/>
    <w:rsid w:val="00320FC5"/>
    <w:rsid w:val="003214B1"/>
    <w:rsid w:val="003216BC"/>
    <w:rsid w:val="00321F7C"/>
    <w:rsid w:val="00321FEF"/>
    <w:rsid w:val="003220C9"/>
    <w:rsid w:val="0032223F"/>
    <w:rsid w:val="003225E8"/>
    <w:rsid w:val="00322861"/>
    <w:rsid w:val="00322D96"/>
    <w:rsid w:val="00323424"/>
    <w:rsid w:val="00323682"/>
    <w:rsid w:val="00323BC0"/>
    <w:rsid w:val="00323EF2"/>
    <w:rsid w:val="00324542"/>
    <w:rsid w:val="00324856"/>
    <w:rsid w:val="00324930"/>
    <w:rsid w:val="00324AD8"/>
    <w:rsid w:val="00324BB1"/>
    <w:rsid w:val="00324E85"/>
    <w:rsid w:val="00325194"/>
    <w:rsid w:val="003255B8"/>
    <w:rsid w:val="0032577B"/>
    <w:rsid w:val="00325C6C"/>
    <w:rsid w:val="00325D99"/>
    <w:rsid w:val="00325F3F"/>
    <w:rsid w:val="0032624D"/>
    <w:rsid w:val="003264BE"/>
    <w:rsid w:val="003268D1"/>
    <w:rsid w:val="00326C95"/>
    <w:rsid w:val="00326F85"/>
    <w:rsid w:val="0032717F"/>
    <w:rsid w:val="003272CB"/>
    <w:rsid w:val="00327770"/>
    <w:rsid w:val="003302D9"/>
    <w:rsid w:val="003305E6"/>
    <w:rsid w:val="0033068E"/>
    <w:rsid w:val="00330BD1"/>
    <w:rsid w:val="00331265"/>
    <w:rsid w:val="003315FF"/>
    <w:rsid w:val="00331726"/>
    <w:rsid w:val="00331B89"/>
    <w:rsid w:val="00331D54"/>
    <w:rsid w:val="00332936"/>
    <w:rsid w:val="00332CDF"/>
    <w:rsid w:val="00332F98"/>
    <w:rsid w:val="00332FD7"/>
    <w:rsid w:val="00333015"/>
    <w:rsid w:val="0033331F"/>
    <w:rsid w:val="00333DA7"/>
    <w:rsid w:val="00333E73"/>
    <w:rsid w:val="00334200"/>
    <w:rsid w:val="00334342"/>
    <w:rsid w:val="003345C3"/>
    <w:rsid w:val="00334757"/>
    <w:rsid w:val="00334DD8"/>
    <w:rsid w:val="00335284"/>
    <w:rsid w:val="003352B1"/>
    <w:rsid w:val="003353B2"/>
    <w:rsid w:val="003355F5"/>
    <w:rsid w:val="00335753"/>
    <w:rsid w:val="00336819"/>
    <w:rsid w:val="00336A7D"/>
    <w:rsid w:val="00336EEE"/>
    <w:rsid w:val="003370CE"/>
    <w:rsid w:val="00337377"/>
    <w:rsid w:val="0033750F"/>
    <w:rsid w:val="00337858"/>
    <w:rsid w:val="00337CE3"/>
    <w:rsid w:val="00337E3D"/>
    <w:rsid w:val="00337E46"/>
    <w:rsid w:val="00340627"/>
    <w:rsid w:val="003408AF"/>
    <w:rsid w:val="003408CE"/>
    <w:rsid w:val="00340B53"/>
    <w:rsid w:val="00340B61"/>
    <w:rsid w:val="00341059"/>
    <w:rsid w:val="003411A3"/>
    <w:rsid w:val="003412FF"/>
    <w:rsid w:val="0034153A"/>
    <w:rsid w:val="003417AC"/>
    <w:rsid w:val="003417F1"/>
    <w:rsid w:val="00341870"/>
    <w:rsid w:val="00341AFE"/>
    <w:rsid w:val="00341C42"/>
    <w:rsid w:val="00342268"/>
    <w:rsid w:val="00342343"/>
    <w:rsid w:val="00342344"/>
    <w:rsid w:val="00342763"/>
    <w:rsid w:val="00342DEF"/>
    <w:rsid w:val="00342E25"/>
    <w:rsid w:val="00342EF2"/>
    <w:rsid w:val="003434A8"/>
    <w:rsid w:val="00343691"/>
    <w:rsid w:val="00343A1E"/>
    <w:rsid w:val="00344C6C"/>
    <w:rsid w:val="00344F80"/>
    <w:rsid w:val="003452C8"/>
    <w:rsid w:val="0034556C"/>
    <w:rsid w:val="00345602"/>
    <w:rsid w:val="00345C4B"/>
    <w:rsid w:val="00345D83"/>
    <w:rsid w:val="0034608B"/>
    <w:rsid w:val="00346ADC"/>
    <w:rsid w:val="00346DA0"/>
    <w:rsid w:val="00346FFC"/>
    <w:rsid w:val="00347187"/>
    <w:rsid w:val="00347371"/>
    <w:rsid w:val="00347404"/>
    <w:rsid w:val="003474C0"/>
    <w:rsid w:val="00347FC1"/>
    <w:rsid w:val="0035029B"/>
    <w:rsid w:val="003504C1"/>
    <w:rsid w:val="0035078D"/>
    <w:rsid w:val="00350BD8"/>
    <w:rsid w:val="00350D12"/>
    <w:rsid w:val="00351129"/>
    <w:rsid w:val="003513E5"/>
    <w:rsid w:val="0035191F"/>
    <w:rsid w:val="00351C60"/>
    <w:rsid w:val="00352012"/>
    <w:rsid w:val="00352020"/>
    <w:rsid w:val="0035289E"/>
    <w:rsid w:val="00352FF8"/>
    <w:rsid w:val="003532DB"/>
    <w:rsid w:val="00353A1F"/>
    <w:rsid w:val="00353CCD"/>
    <w:rsid w:val="00353CDB"/>
    <w:rsid w:val="00354076"/>
    <w:rsid w:val="00354945"/>
    <w:rsid w:val="00354998"/>
    <w:rsid w:val="00354A63"/>
    <w:rsid w:val="00354B4F"/>
    <w:rsid w:val="003551D0"/>
    <w:rsid w:val="0035524A"/>
    <w:rsid w:val="00355BEC"/>
    <w:rsid w:val="00355C53"/>
    <w:rsid w:val="00355C80"/>
    <w:rsid w:val="00355FDF"/>
    <w:rsid w:val="0035602A"/>
    <w:rsid w:val="0035619F"/>
    <w:rsid w:val="0035695F"/>
    <w:rsid w:val="00356B2B"/>
    <w:rsid w:val="003575C7"/>
    <w:rsid w:val="00357760"/>
    <w:rsid w:val="003578EE"/>
    <w:rsid w:val="00357C65"/>
    <w:rsid w:val="00357E7C"/>
    <w:rsid w:val="0036022A"/>
    <w:rsid w:val="003607D6"/>
    <w:rsid w:val="00360D9A"/>
    <w:rsid w:val="0036109B"/>
    <w:rsid w:val="003611A5"/>
    <w:rsid w:val="00361283"/>
    <w:rsid w:val="003613BB"/>
    <w:rsid w:val="003613E5"/>
    <w:rsid w:val="00361442"/>
    <w:rsid w:val="003614A1"/>
    <w:rsid w:val="003614A9"/>
    <w:rsid w:val="00361C36"/>
    <w:rsid w:val="00361D06"/>
    <w:rsid w:val="00361EB1"/>
    <w:rsid w:val="003626C5"/>
    <w:rsid w:val="003627DF"/>
    <w:rsid w:val="003628C4"/>
    <w:rsid w:val="003628FE"/>
    <w:rsid w:val="00362B01"/>
    <w:rsid w:val="00362DBD"/>
    <w:rsid w:val="0036305F"/>
    <w:rsid w:val="003630CD"/>
    <w:rsid w:val="0036374F"/>
    <w:rsid w:val="0036391F"/>
    <w:rsid w:val="00363BAF"/>
    <w:rsid w:val="00363E3B"/>
    <w:rsid w:val="0036447D"/>
    <w:rsid w:val="003644E4"/>
    <w:rsid w:val="0036459C"/>
    <w:rsid w:val="003647A4"/>
    <w:rsid w:val="00364A77"/>
    <w:rsid w:val="003657B0"/>
    <w:rsid w:val="00365A0C"/>
    <w:rsid w:val="00365A68"/>
    <w:rsid w:val="00365BEF"/>
    <w:rsid w:val="003660E0"/>
    <w:rsid w:val="0036632F"/>
    <w:rsid w:val="003664F6"/>
    <w:rsid w:val="003665EB"/>
    <w:rsid w:val="00366798"/>
    <w:rsid w:val="003667EB"/>
    <w:rsid w:val="00366988"/>
    <w:rsid w:val="00366CE9"/>
    <w:rsid w:val="00366DD1"/>
    <w:rsid w:val="003675C6"/>
    <w:rsid w:val="00367848"/>
    <w:rsid w:val="003678B8"/>
    <w:rsid w:val="00367B45"/>
    <w:rsid w:val="00367C77"/>
    <w:rsid w:val="00370247"/>
    <w:rsid w:val="00370304"/>
    <w:rsid w:val="0037030B"/>
    <w:rsid w:val="003703E0"/>
    <w:rsid w:val="0037050C"/>
    <w:rsid w:val="00370626"/>
    <w:rsid w:val="00370E35"/>
    <w:rsid w:val="00370F1C"/>
    <w:rsid w:val="00370FC2"/>
    <w:rsid w:val="003710A5"/>
    <w:rsid w:val="00371490"/>
    <w:rsid w:val="00372433"/>
    <w:rsid w:val="003727FB"/>
    <w:rsid w:val="0037313A"/>
    <w:rsid w:val="003735FE"/>
    <w:rsid w:val="0037383B"/>
    <w:rsid w:val="0037400D"/>
    <w:rsid w:val="0037404A"/>
    <w:rsid w:val="003749FE"/>
    <w:rsid w:val="00374A4F"/>
    <w:rsid w:val="00374F38"/>
    <w:rsid w:val="00375624"/>
    <w:rsid w:val="0037574D"/>
    <w:rsid w:val="00376195"/>
    <w:rsid w:val="00376588"/>
    <w:rsid w:val="00376A1E"/>
    <w:rsid w:val="00376C0D"/>
    <w:rsid w:val="003770DE"/>
    <w:rsid w:val="003772ED"/>
    <w:rsid w:val="003775AD"/>
    <w:rsid w:val="00377912"/>
    <w:rsid w:val="00377CC1"/>
    <w:rsid w:val="00377D09"/>
    <w:rsid w:val="00380407"/>
    <w:rsid w:val="00380951"/>
    <w:rsid w:val="003814AD"/>
    <w:rsid w:val="003814C1"/>
    <w:rsid w:val="00381862"/>
    <w:rsid w:val="00382331"/>
    <w:rsid w:val="00382795"/>
    <w:rsid w:val="00382B70"/>
    <w:rsid w:val="00382F4A"/>
    <w:rsid w:val="0038307B"/>
    <w:rsid w:val="0038333D"/>
    <w:rsid w:val="0038358C"/>
    <w:rsid w:val="00383954"/>
    <w:rsid w:val="0038446C"/>
    <w:rsid w:val="00384B15"/>
    <w:rsid w:val="00384B9F"/>
    <w:rsid w:val="00384C18"/>
    <w:rsid w:val="00385120"/>
    <w:rsid w:val="00385F63"/>
    <w:rsid w:val="0038611C"/>
    <w:rsid w:val="003866F9"/>
    <w:rsid w:val="00386767"/>
    <w:rsid w:val="00387088"/>
    <w:rsid w:val="003872BA"/>
    <w:rsid w:val="00387711"/>
    <w:rsid w:val="00387789"/>
    <w:rsid w:val="00387AE3"/>
    <w:rsid w:val="00387BE8"/>
    <w:rsid w:val="00387ED3"/>
    <w:rsid w:val="00390985"/>
    <w:rsid w:val="003910C9"/>
    <w:rsid w:val="00391437"/>
    <w:rsid w:val="00391539"/>
    <w:rsid w:val="003918A1"/>
    <w:rsid w:val="00392860"/>
    <w:rsid w:val="00393C24"/>
    <w:rsid w:val="00393D91"/>
    <w:rsid w:val="00393EDE"/>
    <w:rsid w:val="00394005"/>
    <w:rsid w:val="00394114"/>
    <w:rsid w:val="00394200"/>
    <w:rsid w:val="00394282"/>
    <w:rsid w:val="003945F8"/>
    <w:rsid w:val="003946E9"/>
    <w:rsid w:val="003947EB"/>
    <w:rsid w:val="00394D4D"/>
    <w:rsid w:val="00394D56"/>
    <w:rsid w:val="00394E2E"/>
    <w:rsid w:val="0039525C"/>
    <w:rsid w:val="00395F3C"/>
    <w:rsid w:val="00395FCF"/>
    <w:rsid w:val="00396032"/>
    <w:rsid w:val="00396090"/>
    <w:rsid w:val="0039651C"/>
    <w:rsid w:val="00396597"/>
    <w:rsid w:val="00396B70"/>
    <w:rsid w:val="0039714B"/>
    <w:rsid w:val="00397429"/>
    <w:rsid w:val="00397BAE"/>
    <w:rsid w:val="00397EC3"/>
    <w:rsid w:val="00397EC7"/>
    <w:rsid w:val="00397F07"/>
    <w:rsid w:val="003A00D8"/>
    <w:rsid w:val="003A07CA"/>
    <w:rsid w:val="003A0B59"/>
    <w:rsid w:val="003A0BA3"/>
    <w:rsid w:val="003A0BA5"/>
    <w:rsid w:val="003A0CAA"/>
    <w:rsid w:val="003A11E3"/>
    <w:rsid w:val="003A194D"/>
    <w:rsid w:val="003A2094"/>
    <w:rsid w:val="003A282F"/>
    <w:rsid w:val="003A2E8F"/>
    <w:rsid w:val="003A3DB6"/>
    <w:rsid w:val="003A3E5E"/>
    <w:rsid w:val="003A4033"/>
    <w:rsid w:val="003A426D"/>
    <w:rsid w:val="003A4CFB"/>
    <w:rsid w:val="003A503A"/>
    <w:rsid w:val="003A5120"/>
    <w:rsid w:val="003A59DA"/>
    <w:rsid w:val="003A5DD5"/>
    <w:rsid w:val="003A6078"/>
    <w:rsid w:val="003A646B"/>
    <w:rsid w:val="003A666E"/>
    <w:rsid w:val="003A6DC5"/>
    <w:rsid w:val="003A6DE6"/>
    <w:rsid w:val="003A6F14"/>
    <w:rsid w:val="003A6F6A"/>
    <w:rsid w:val="003A72D5"/>
    <w:rsid w:val="003A7557"/>
    <w:rsid w:val="003A7838"/>
    <w:rsid w:val="003A7D20"/>
    <w:rsid w:val="003B0720"/>
    <w:rsid w:val="003B0895"/>
    <w:rsid w:val="003B09E6"/>
    <w:rsid w:val="003B09F6"/>
    <w:rsid w:val="003B135B"/>
    <w:rsid w:val="003B1404"/>
    <w:rsid w:val="003B1844"/>
    <w:rsid w:val="003B1AD9"/>
    <w:rsid w:val="003B1AE0"/>
    <w:rsid w:val="003B1DAA"/>
    <w:rsid w:val="003B220B"/>
    <w:rsid w:val="003B2227"/>
    <w:rsid w:val="003B2479"/>
    <w:rsid w:val="003B267E"/>
    <w:rsid w:val="003B3142"/>
    <w:rsid w:val="003B32D8"/>
    <w:rsid w:val="003B3699"/>
    <w:rsid w:val="003B3877"/>
    <w:rsid w:val="003B3BD4"/>
    <w:rsid w:val="003B3C7F"/>
    <w:rsid w:val="003B438A"/>
    <w:rsid w:val="003B43EC"/>
    <w:rsid w:val="003B4724"/>
    <w:rsid w:val="003B483F"/>
    <w:rsid w:val="003B4A7E"/>
    <w:rsid w:val="003B4E97"/>
    <w:rsid w:val="003B50F9"/>
    <w:rsid w:val="003B56BE"/>
    <w:rsid w:val="003B5A4B"/>
    <w:rsid w:val="003B5AC4"/>
    <w:rsid w:val="003B5FE7"/>
    <w:rsid w:val="003B6315"/>
    <w:rsid w:val="003B635D"/>
    <w:rsid w:val="003B6661"/>
    <w:rsid w:val="003B6722"/>
    <w:rsid w:val="003B68A5"/>
    <w:rsid w:val="003B6FB8"/>
    <w:rsid w:val="003B73CD"/>
    <w:rsid w:val="003B7999"/>
    <w:rsid w:val="003B7CD1"/>
    <w:rsid w:val="003C02D4"/>
    <w:rsid w:val="003C0D57"/>
    <w:rsid w:val="003C152F"/>
    <w:rsid w:val="003C1551"/>
    <w:rsid w:val="003C156F"/>
    <w:rsid w:val="003C1A07"/>
    <w:rsid w:val="003C1AE7"/>
    <w:rsid w:val="003C1C23"/>
    <w:rsid w:val="003C1D43"/>
    <w:rsid w:val="003C23DC"/>
    <w:rsid w:val="003C24BE"/>
    <w:rsid w:val="003C2540"/>
    <w:rsid w:val="003C2F13"/>
    <w:rsid w:val="003C373E"/>
    <w:rsid w:val="003C3B8B"/>
    <w:rsid w:val="003C40E9"/>
    <w:rsid w:val="003C55A5"/>
    <w:rsid w:val="003C5664"/>
    <w:rsid w:val="003C5C64"/>
    <w:rsid w:val="003C5E2E"/>
    <w:rsid w:val="003C5FA1"/>
    <w:rsid w:val="003C6224"/>
    <w:rsid w:val="003C6561"/>
    <w:rsid w:val="003C6BC1"/>
    <w:rsid w:val="003C6E0B"/>
    <w:rsid w:val="003C7452"/>
    <w:rsid w:val="003C7912"/>
    <w:rsid w:val="003C7AF2"/>
    <w:rsid w:val="003C7C65"/>
    <w:rsid w:val="003C7D62"/>
    <w:rsid w:val="003D0210"/>
    <w:rsid w:val="003D0505"/>
    <w:rsid w:val="003D0724"/>
    <w:rsid w:val="003D077E"/>
    <w:rsid w:val="003D0D7F"/>
    <w:rsid w:val="003D0E00"/>
    <w:rsid w:val="003D11F8"/>
    <w:rsid w:val="003D1331"/>
    <w:rsid w:val="003D17FA"/>
    <w:rsid w:val="003D1BE6"/>
    <w:rsid w:val="003D1F6B"/>
    <w:rsid w:val="003D1F93"/>
    <w:rsid w:val="003D2147"/>
    <w:rsid w:val="003D2258"/>
    <w:rsid w:val="003D233A"/>
    <w:rsid w:val="003D2501"/>
    <w:rsid w:val="003D2A74"/>
    <w:rsid w:val="003D2DBF"/>
    <w:rsid w:val="003D376F"/>
    <w:rsid w:val="003D3ABD"/>
    <w:rsid w:val="003D4122"/>
    <w:rsid w:val="003D42E3"/>
    <w:rsid w:val="003D4991"/>
    <w:rsid w:val="003D4A08"/>
    <w:rsid w:val="003D4AE7"/>
    <w:rsid w:val="003D4EDE"/>
    <w:rsid w:val="003D555C"/>
    <w:rsid w:val="003D5CF5"/>
    <w:rsid w:val="003D66A8"/>
    <w:rsid w:val="003D6998"/>
    <w:rsid w:val="003D6A4F"/>
    <w:rsid w:val="003D6C26"/>
    <w:rsid w:val="003D70AA"/>
    <w:rsid w:val="003D7729"/>
    <w:rsid w:val="003D7BA1"/>
    <w:rsid w:val="003D7BC4"/>
    <w:rsid w:val="003E007C"/>
    <w:rsid w:val="003E088C"/>
    <w:rsid w:val="003E0935"/>
    <w:rsid w:val="003E150F"/>
    <w:rsid w:val="003E1805"/>
    <w:rsid w:val="003E1887"/>
    <w:rsid w:val="003E1FA6"/>
    <w:rsid w:val="003E224B"/>
    <w:rsid w:val="003E25D1"/>
    <w:rsid w:val="003E2950"/>
    <w:rsid w:val="003E35A4"/>
    <w:rsid w:val="003E36B8"/>
    <w:rsid w:val="003E3869"/>
    <w:rsid w:val="003E399E"/>
    <w:rsid w:val="003E3ECB"/>
    <w:rsid w:val="003E439F"/>
    <w:rsid w:val="003E4AE8"/>
    <w:rsid w:val="003E4B38"/>
    <w:rsid w:val="003E4F2C"/>
    <w:rsid w:val="003E5268"/>
    <w:rsid w:val="003E54DE"/>
    <w:rsid w:val="003E553C"/>
    <w:rsid w:val="003E559C"/>
    <w:rsid w:val="003E5793"/>
    <w:rsid w:val="003E5B1C"/>
    <w:rsid w:val="003E5B46"/>
    <w:rsid w:val="003E5BFA"/>
    <w:rsid w:val="003E5CB7"/>
    <w:rsid w:val="003E6200"/>
    <w:rsid w:val="003E67CD"/>
    <w:rsid w:val="003E7002"/>
    <w:rsid w:val="003E7172"/>
    <w:rsid w:val="003E71F9"/>
    <w:rsid w:val="003E7715"/>
    <w:rsid w:val="003E7A89"/>
    <w:rsid w:val="003E7B10"/>
    <w:rsid w:val="003F02B2"/>
    <w:rsid w:val="003F0437"/>
    <w:rsid w:val="003F0EA1"/>
    <w:rsid w:val="003F1557"/>
    <w:rsid w:val="003F1A8B"/>
    <w:rsid w:val="003F1FBB"/>
    <w:rsid w:val="003F2215"/>
    <w:rsid w:val="003F23FC"/>
    <w:rsid w:val="003F25D7"/>
    <w:rsid w:val="003F2695"/>
    <w:rsid w:val="003F274B"/>
    <w:rsid w:val="003F3AA0"/>
    <w:rsid w:val="003F3AB9"/>
    <w:rsid w:val="003F3BBA"/>
    <w:rsid w:val="003F3BFE"/>
    <w:rsid w:val="003F3D01"/>
    <w:rsid w:val="003F3D69"/>
    <w:rsid w:val="003F3DE0"/>
    <w:rsid w:val="003F43B1"/>
    <w:rsid w:val="003F4811"/>
    <w:rsid w:val="003F4AF2"/>
    <w:rsid w:val="003F4C27"/>
    <w:rsid w:val="003F4D41"/>
    <w:rsid w:val="003F4D85"/>
    <w:rsid w:val="003F525A"/>
    <w:rsid w:val="003F540B"/>
    <w:rsid w:val="003F55E2"/>
    <w:rsid w:val="003F5936"/>
    <w:rsid w:val="003F65DE"/>
    <w:rsid w:val="003F759A"/>
    <w:rsid w:val="003F7646"/>
    <w:rsid w:val="003F7659"/>
    <w:rsid w:val="003F7AA6"/>
    <w:rsid w:val="003F7CAF"/>
    <w:rsid w:val="004000DD"/>
    <w:rsid w:val="004006E8"/>
    <w:rsid w:val="00400838"/>
    <w:rsid w:val="00400CAE"/>
    <w:rsid w:val="00400EF4"/>
    <w:rsid w:val="004010EC"/>
    <w:rsid w:val="004012E7"/>
    <w:rsid w:val="0040166E"/>
    <w:rsid w:val="00401753"/>
    <w:rsid w:val="00401D4A"/>
    <w:rsid w:val="00402242"/>
    <w:rsid w:val="0040260A"/>
    <w:rsid w:val="0040271A"/>
    <w:rsid w:val="0040272B"/>
    <w:rsid w:val="00402931"/>
    <w:rsid w:val="00402B56"/>
    <w:rsid w:val="00402D7A"/>
    <w:rsid w:val="00402E7A"/>
    <w:rsid w:val="004030B9"/>
    <w:rsid w:val="004035C1"/>
    <w:rsid w:val="004035FF"/>
    <w:rsid w:val="00403803"/>
    <w:rsid w:val="00403B2F"/>
    <w:rsid w:val="00404920"/>
    <w:rsid w:val="00404F2E"/>
    <w:rsid w:val="004052F4"/>
    <w:rsid w:val="0040550D"/>
    <w:rsid w:val="00405715"/>
    <w:rsid w:val="004058F8"/>
    <w:rsid w:val="00405A3E"/>
    <w:rsid w:val="00406140"/>
    <w:rsid w:val="004062E3"/>
    <w:rsid w:val="00406542"/>
    <w:rsid w:val="004068C7"/>
    <w:rsid w:val="004068E6"/>
    <w:rsid w:val="00406AB4"/>
    <w:rsid w:val="00406EE2"/>
    <w:rsid w:val="00406FAC"/>
    <w:rsid w:val="004076DD"/>
    <w:rsid w:val="004078B2"/>
    <w:rsid w:val="00407B52"/>
    <w:rsid w:val="00407BC1"/>
    <w:rsid w:val="00410560"/>
    <w:rsid w:val="00410A03"/>
    <w:rsid w:val="00410C3A"/>
    <w:rsid w:val="00410CA3"/>
    <w:rsid w:val="00410D2C"/>
    <w:rsid w:val="00411027"/>
    <w:rsid w:val="004115A1"/>
    <w:rsid w:val="00411CB9"/>
    <w:rsid w:val="00411CD1"/>
    <w:rsid w:val="00411D90"/>
    <w:rsid w:val="00412DAE"/>
    <w:rsid w:val="00413BCE"/>
    <w:rsid w:val="00413F33"/>
    <w:rsid w:val="004145C5"/>
    <w:rsid w:val="00414C5B"/>
    <w:rsid w:val="00415719"/>
    <w:rsid w:val="004159DE"/>
    <w:rsid w:val="00415BD5"/>
    <w:rsid w:val="004162B3"/>
    <w:rsid w:val="004170D6"/>
    <w:rsid w:val="0041739F"/>
    <w:rsid w:val="004173D5"/>
    <w:rsid w:val="00417A38"/>
    <w:rsid w:val="00417FB2"/>
    <w:rsid w:val="0042002F"/>
    <w:rsid w:val="00420266"/>
    <w:rsid w:val="0042039A"/>
    <w:rsid w:val="00420DFD"/>
    <w:rsid w:val="004210ED"/>
    <w:rsid w:val="00421223"/>
    <w:rsid w:val="00421A3C"/>
    <w:rsid w:val="00422461"/>
    <w:rsid w:val="0042284E"/>
    <w:rsid w:val="00422997"/>
    <w:rsid w:val="004231B6"/>
    <w:rsid w:val="004237D8"/>
    <w:rsid w:val="00423C3B"/>
    <w:rsid w:val="00425297"/>
    <w:rsid w:val="0042542D"/>
    <w:rsid w:val="0042546C"/>
    <w:rsid w:val="0042562D"/>
    <w:rsid w:val="00425A0B"/>
    <w:rsid w:val="00425C7E"/>
    <w:rsid w:val="0042663D"/>
    <w:rsid w:val="0042694C"/>
    <w:rsid w:val="00426A22"/>
    <w:rsid w:val="00426AF9"/>
    <w:rsid w:val="00427610"/>
    <w:rsid w:val="00427746"/>
    <w:rsid w:val="00427841"/>
    <w:rsid w:val="004279A6"/>
    <w:rsid w:val="00427BE6"/>
    <w:rsid w:val="00430506"/>
    <w:rsid w:val="00430741"/>
    <w:rsid w:val="0043117B"/>
    <w:rsid w:val="004311EC"/>
    <w:rsid w:val="004314E1"/>
    <w:rsid w:val="00431685"/>
    <w:rsid w:val="004318DA"/>
    <w:rsid w:val="00432401"/>
    <w:rsid w:val="004329D5"/>
    <w:rsid w:val="004329E2"/>
    <w:rsid w:val="00432A30"/>
    <w:rsid w:val="00432B7D"/>
    <w:rsid w:val="00432C2B"/>
    <w:rsid w:val="00432C5E"/>
    <w:rsid w:val="00432F45"/>
    <w:rsid w:val="00433238"/>
    <w:rsid w:val="0043361A"/>
    <w:rsid w:val="00433D49"/>
    <w:rsid w:val="00434594"/>
    <w:rsid w:val="00434E7B"/>
    <w:rsid w:val="0043519F"/>
    <w:rsid w:val="004351EC"/>
    <w:rsid w:val="0043570B"/>
    <w:rsid w:val="0043607A"/>
    <w:rsid w:val="00436509"/>
    <w:rsid w:val="00437155"/>
    <w:rsid w:val="00437AED"/>
    <w:rsid w:val="004401FD"/>
    <w:rsid w:val="004402DB"/>
    <w:rsid w:val="00440579"/>
    <w:rsid w:val="0044070E"/>
    <w:rsid w:val="00441245"/>
    <w:rsid w:val="004415A6"/>
    <w:rsid w:val="00441821"/>
    <w:rsid w:val="0044191D"/>
    <w:rsid w:val="00441DA9"/>
    <w:rsid w:val="00441DF2"/>
    <w:rsid w:val="004432FB"/>
    <w:rsid w:val="004434E2"/>
    <w:rsid w:val="0044355B"/>
    <w:rsid w:val="0044378A"/>
    <w:rsid w:val="00443994"/>
    <w:rsid w:val="00443F7B"/>
    <w:rsid w:val="00444179"/>
    <w:rsid w:val="00444659"/>
    <w:rsid w:val="00445088"/>
    <w:rsid w:val="00445200"/>
    <w:rsid w:val="00445865"/>
    <w:rsid w:val="00445C2D"/>
    <w:rsid w:val="00445CF5"/>
    <w:rsid w:val="00446915"/>
    <w:rsid w:val="00446F34"/>
    <w:rsid w:val="0044731D"/>
    <w:rsid w:val="00447600"/>
    <w:rsid w:val="00447F35"/>
    <w:rsid w:val="00450698"/>
    <w:rsid w:val="00450842"/>
    <w:rsid w:val="00450861"/>
    <w:rsid w:val="00450AD7"/>
    <w:rsid w:val="00450F30"/>
    <w:rsid w:val="00451558"/>
    <w:rsid w:val="0045165F"/>
    <w:rsid w:val="00451694"/>
    <w:rsid w:val="00451CBB"/>
    <w:rsid w:val="0045229A"/>
    <w:rsid w:val="00452704"/>
    <w:rsid w:val="004527CB"/>
    <w:rsid w:val="0045280D"/>
    <w:rsid w:val="00452952"/>
    <w:rsid w:val="0045297A"/>
    <w:rsid w:val="004529B3"/>
    <w:rsid w:val="00452AA1"/>
    <w:rsid w:val="00452BE4"/>
    <w:rsid w:val="00452D15"/>
    <w:rsid w:val="00452D79"/>
    <w:rsid w:val="0045302D"/>
    <w:rsid w:val="00453101"/>
    <w:rsid w:val="004536C8"/>
    <w:rsid w:val="00453BE3"/>
    <w:rsid w:val="00453D42"/>
    <w:rsid w:val="00453FF6"/>
    <w:rsid w:val="004540FE"/>
    <w:rsid w:val="004541F3"/>
    <w:rsid w:val="0045423F"/>
    <w:rsid w:val="00454590"/>
    <w:rsid w:val="00454931"/>
    <w:rsid w:val="00455049"/>
    <w:rsid w:val="00455050"/>
    <w:rsid w:val="0045558D"/>
    <w:rsid w:val="004555FA"/>
    <w:rsid w:val="004566EC"/>
    <w:rsid w:val="00456904"/>
    <w:rsid w:val="00456D28"/>
    <w:rsid w:val="00456DD7"/>
    <w:rsid w:val="00456E71"/>
    <w:rsid w:val="00456FAF"/>
    <w:rsid w:val="00457867"/>
    <w:rsid w:val="00457C92"/>
    <w:rsid w:val="00457E74"/>
    <w:rsid w:val="0046107A"/>
    <w:rsid w:val="004610D1"/>
    <w:rsid w:val="004611A1"/>
    <w:rsid w:val="00461240"/>
    <w:rsid w:val="0046192B"/>
    <w:rsid w:val="00461B45"/>
    <w:rsid w:val="00461C60"/>
    <w:rsid w:val="00461DCF"/>
    <w:rsid w:val="00461F65"/>
    <w:rsid w:val="00462214"/>
    <w:rsid w:val="00462910"/>
    <w:rsid w:val="00462929"/>
    <w:rsid w:val="00462A67"/>
    <w:rsid w:val="00462FEF"/>
    <w:rsid w:val="00463084"/>
    <w:rsid w:val="004632D3"/>
    <w:rsid w:val="0046381B"/>
    <w:rsid w:val="00463A21"/>
    <w:rsid w:val="00463A86"/>
    <w:rsid w:val="0046410E"/>
    <w:rsid w:val="0046433B"/>
    <w:rsid w:val="004646C3"/>
    <w:rsid w:val="004646EF"/>
    <w:rsid w:val="00464CB4"/>
    <w:rsid w:val="00465290"/>
    <w:rsid w:val="00465E99"/>
    <w:rsid w:val="004664AC"/>
    <w:rsid w:val="00466749"/>
    <w:rsid w:val="0046678F"/>
    <w:rsid w:val="0046682F"/>
    <w:rsid w:val="00466832"/>
    <w:rsid w:val="00466873"/>
    <w:rsid w:val="00466BB6"/>
    <w:rsid w:val="00466D2C"/>
    <w:rsid w:val="00467499"/>
    <w:rsid w:val="004678DD"/>
    <w:rsid w:val="00467DBE"/>
    <w:rsid w:val="00467E5A"/>
    <w:rsid w:val="004701FD"/>
    <w:rsid w:val="00470280"/>
    <w:rsid w:val="00470487"/>
    <w:rsid w:val="0047072D"/>
    <w:rsid w:val="004707BF"/>
    <w:rsid w:val="00470B43"/>
    <w:rsid w:val="00470CD6"/>
    <w:rsid w:val="00471185"/>
    <w:rsid w:val="004712D1"/>
    <w:rsid w:val="004716D3"/>
    <w:rsid w:val="00471FE6"/>
    <w:rsid w:val="00471FEF"/>
    <w:rsid w:val="004721B5"/>
    <w:rsid w:val="004728BE"/>
    <w:rsid w:val="004728D2"/>
    <w:rsid w:val="004728FF"/>
    <w:rsid w:val="00473122"/>
    <w:rsid w:val="00473217"/>
    <w:rsid w:val="00473D67"/>
    <w:rsid w:val="00474990"/>
    <w:rsid w:val="0047587E"/>
    <w:rsid w:val="00475CF0"/>
    <w:rsid w:val="00475E0D"/>
    <w:rsid w:val="0047652C"/>
    <w:rsid w:val="00476639"/>
    <w:rsid w:val="004769C4"/>
    <w:rsid w:val="00476AC6"/>
    <w:rsid w:val="00476BD2"/>
    <w:rsid w:val="00477255"/>
    <w:rsid w:val="00477482"/>
    <w:rsid w:val="0048028B"/>
    <w:rsid w:val="004802DA"/>
    <w:rsid w:val="0048062D"/>
    <w:rsid w:val="00480803"/>
    <w:rsid w:val="00480A14"/>
    <w:rsid w:val="00480D29"/>
    <w:rsid w:val="004812D5"/>
    <w:rsid w:val="00481525"/>
    <w:rsid w:val="00481635"/>
    <w:rsid w:val="0048169F"/>
    <w:rsid w:val="004817B8"/>
    <w:rsid w:val="00481B1D"/>
    <w:rsid w:val="00481B20"/>
    <w:rsid w:val="00482295"/>
    <w:rsid w:val="004826BE"/>
    <w:rsid w:val="004828B7"/>
    <w:rsid w:val="00482B22"/>
    <w:rsid w:val="00482DBD"/>
    <w:rsid w:val="00483647"/>
    <w:rsid w:val="00483808"/>
    <w:rsid w:val="00483C5C"/>
    <w:rsid w:val="00483D41"/>
    <w:rsid w:val="0048465C"/>
    <w:rsid w:val="00484ADA"/>
    <w:rsid w:val="00484F1E"/>
    <w:rsid w:val="00484F82"/>
    <w:rsid w:val="00484FAA"/>
    <w:rsid w:val="004856BF"/>
    <w:rsid w:val="00485738"/>
    <w:rsid w:val="00485CA9"/>
    <w:rsid w:val="00486501"/>
    <w:rsid w:val="0048666F"/>
    <w:rsid w:val="004866CB"/>
    <w:rsid w:val="00486906"/>
    <w:rsid w:val="004869A5"/>
    <w:rsid w:val="00486FC5"/>
    <w:rsid w:val="0048726A"/>
    <w:rsid w:val="00487A25"/>
    <w:rsid w:val="00487EA5"/>
    <w:rsid w:val="00487EF0"/>
    <w:rsid w:val="00490015"/>
    <w:rsid w:val="0049024D"/>
    <w:rsid w:val="004903AD"/>
    <w:rsid w:val="00490403"/>
    <w:rsid w:val="004908D2"/>
    <w:rsid w:val="004908E9"/>
    <w:rsid w:val="0049097C"/>
    <w:rsid w:val="004909BF"/>
    <w:rsid w:val="00490E74"/>
    <w:rsid w:val="004910F1"/>
    <w:rsid w:val="0049119E"/>
    <w:rsid w:val="004925CA"/>
    <w:rsid w:val="004929E1"/>
    <w:rsid w:val="004929F9"/>
    <w:rsid w:val="00492A4F"/>
    <w:rsid w:val="00492AE0"/>
    <w:rsid w:val="00492C87"/>
    <w:rsid w:val="00492D16"/>
    <w:rsid w:val="00492F08"/>
    <w:rsid w:val="00492FC4"/>
    <w:rsid w:val="0049314E"/>
    <w:rsid w:val="004933F3"/>
    <w:rsid w:val="00493953"/>
    <w:rsid w:val="00493A68"/>
    <w:rsid w:val="00493AF9"/>
    <w:rsid w:val="00493B9F"/>
    <w:rsid w:val="00493D11"/>
    <w:rsid w:val="00494014"/>
    <w:rsid w:val="0049460F"/>
    <w:rsid w:val="00494613"/>
    <w:rsid w:val="00494923"/>
    <w:rsid w:val="00494947"/>
    <w:rsid w:val="00494BA5"/>
    <w:rsid w:val="00494CBE"/>
    <w:rsid w:val="00494D31"/>
    <w:rsid w:val="00494FFC"/>
    <w:rsid w:val="004950B3"/>
    <w:rsid w:val="0049511B"/>
    <w:rsid w:val="00495164"/>
    <w:rsid w:val="004951CE"/>
    <w:rsid w:val="004954D2"/>
    <w:rsid w:val="0049589D"/>
    <w:rsid w:val="00495AC8"/>
    <w:rsid w:val="00495F1C"/>
    <w:rsid w:val="00495F94"/>
    <w:rsid w:val="00496891"/>
    <w:rsid w:val="00496BB1"/>
    <w:rsid w:val="00497066"/>
    <w:rsid w:val="004978C0"/>
    <w:rsid w:val="00497E0B"/>
    <w:rsid w:val="00497EEB"/>
    <w:rsid w:val="00497EFA"/>
    <w:rsid w:val="004A00BE"/>
    <w:rsid w:val="004A0AAB"/>
    <w:rsid w:val="004A1747"/>
    <w:rsid w:val="004A1862"/>
    <w:rsid w:val="004A18D7"/>
    <w:rsid w:val="004A1942"/>
    <w:rsid w:val="004A197B"/>
    <w:rsid w:val="004A1B95"/>
    <w:rsid w:val="004A1C4A"/>
    <w:rsid w:val="004A1C54"/>
    <w:rsid w:val="004A2322"/>
    <w:rsid w:val="004A2E23"/>
    <w:rsid w:val="004A2E91"/>
    <w:rsid w:val="004A2EDD"/>
    <w:rsid w:val="004A3C9E"/>
    <w:rsid w:val="004A3E14"/>
    <w:rsid w:val="004A4013"/>
    <w:rsid w:val="004A41CC"/>
    <w:rsid w:val="004A486E"/>
    <w:rsid w:val="004A4DC9"/>
    <w:rsid w:val="004A4EDF"/>
    <w:rsid w:val="004A4F86"/>
    <w:rsid w:val="004A50E7"/>
    <w:rsid w:val="004A50FC"/>
    <w:rsid w:val="004A53A4"/>
    <w:rsid w:val="004A57F5"/>
    <w:rsid w:val="004A5B8A"/>
    <w:rsid w:val="004A5D85"/>
    <w:rsid w:val="004A5FF0"/>
    <w:rsid w:val="004A610A"/>
    <w:rsid w:val="004A629A"/>
    <w:rsid w:val="004A640D"/>
    <w:rsid w:val="004A6462"/>
    <w:rsid w:val="004A6518"/>
    <w:rsid w:val="004A6ADA"/>
    <w:rsid w:val="004A6C51"/>
    <w:rsid w:val="004A6FD9"/>
    <w:rsid w:val="004A711D"/>
    <w:rsid w:val="004A737F"/>
    <w:rsid w:val="004A7883"/>
    <w:rsid w:val="004A7E23"/>
    <w:rsid w:val="004A7F11"/>
    <w:rsid w:val="004B02CB"/>
    <w:rsid w:val="004B092F"/>
    <w:rsid w:val="004B0A20"/>
    <w:rsid w:val="004B0A4B"/>
    <w:rsid w:val="004B0A61"/>
    <w:rsid w:val="004B0E8F"/>
    <w:rsid w:val="004B1A79"/>
    <w:rsid w:val="004B1F26"/>
    <w:rsid w:val="004B1F79"/>
    <w:rsid w:val="004B2157"/>
    <w:rsid w:val="004B22D5"/>
    <w:rsid w:val="004B2BCD"/>
    <w:rsid w:val="004B2DA0"/>
    <w:rsid w:val="004B2F3E"/>
    <w:rsid w:val="004B2FD9"/>
    <w:rsid w:val="004B3369"/>
    <w:rsid w:val="004B363E"/>
    <w:rsid w:val="004B36B0"/>
    <w:rsid w:val="004B3EC9"/>
    <w:rsid w:val="004B3F9B"/>
    <w:rsid w:val="004B4276"/>
    <w:rsid w:val="004B4745"/>
    <w:rsid w:val="004B4A32"/>
    <w:rsid w:val="004B57EE"/>
    <w:rsid w:val="004B5AA5"/>
    <w:rsid w:val="004B5BA3"/>
    <w:rsid w:val="004B5BBA"/>
    <w:rsid w:val="004B6008"/>
    <w:rsid w:val="004B60A6"/>
    <w:rsid w:val="004B63A2"/>
    <w:rsid w:val="004B650A"/>
    <w:rsid w:val="004B66CE"/>
    <w:rsid w:val="004B6832"/>
    <w:rsid w:val="004B6CC2"/>
    <w:rsid w:val="004B7616"/>
    <w:rsid w:val="004B78B0"/>
    <w:rsid w:val="004B7A1D"/>
    <w:rsid w:val="004B7A1F"/>
    <w:rsid w:val="004C00C6"/>
    <w:rsid w:val="004C06A4"/>
    <w:rsid w:val="004C098B"/>
    <w:rsid w:val="004C119C"/>
    <w:rsid w:val="004C1E5A"/>
    <w:rsid w:val="004C1F3C"/>
    <w:rsid w:val="004C251E"/>
    <w:rsid w:val="004C2E9E"/>
    <w:rsid w:val="004C2FCD"/>
    <w:rsid w:val="004C3090"/>
    <w:rsid w:val="004C3865"/>
    <w:rsid w:val="004C4132"/>
    <w:rsid w:val="004C4878"/>
    <w:rsid w:val="004C4B93"/>
    <w:rsid w:val="004C52DC"/>
    <w:rsid w:val="004C58BD"/>
    <w:rsid w:val="004C5D26"/>
    <w:rsid w:val="004C5ECD"/>
    <w:rsid w:val="004C601B"/>
    <w:rsid w:val="004C6225"/>
    <w:rsid w:val="004C708E"/>
    <w:rsid w:val="004C71FD"/>
    <w:rsid w:val="004C73E9"/>
    <w:rsid w:val="004C756F"/>
    <w:rsid w:val="004C7726"/>
    <w:rsid w:val="004C78CA"/>
    <w:rsid w:val="004C7A6B"/>
    <w:rsid w:val="004C7BCE"/>
    <w:rsid w:val="004C7BDF"/>
    <w:rsid w:val="004C7BE2"/>
    <w:rsid w:val="004D0367"/>
    <w:rsid w:val="004D0E8F"/>
    <w:rsid w:val="004D0FAF"/>
    <w:rsid w:val="004D1111"/>
    <w:rsid w:val="004D113F"/>
    <w:rsid w:val="004D1887"/>
    <w:rsid w:val="004D24BF"/>
    <w:rsid w:val="004D267B"/>
    <w:rsid w:val="004D26FA"/>
    <w:rsid w:val="004D2AAF"/>
    <w:rsid w:val="004D2B23"/>
    <w:rsid w:val="004D2C2B"/>
    <w:rsid w:val="004D2C32"/>
    <w:rsid w:val="004D2E76"/>
    <w:rsid w:val="004D35A4"/>
    <w:rsid w:val="004D3653"/>
    <w:rsid w:val="004D3922"/>
    <w:rsid w:val="004D397B"/>
    <w:rsid w:val="004D3E0C"/>
    <w:rsid w:val="004D426E"/>
    <w:rsid w:val="004D4E01"/>
    <w:rsid w:val="004D53A4"/>
    <w:rsid w:val="004D53BF"/>
    <w:rsid w:val="004D54D2"/>
    <w:rsid w:val="004D5CE2"/>
    <w:rsid w:val="004D64B7"/>
    <w:rsid w:val="004D6F1B"/>
    <w:rsid w:val="004D7078"/>
    <w:rsid w:val="004D7552"/>
    <w:rsid w:val="004D793A"/>
    <w:rsid w:val="004D7B94"/>
    <w:rsid w:val="004D7E59"/>
    <w:rsid w:val="004D7EE8"/>
    <w:rsid w:val="004E02F0"/>
    <w:rsid w:val="004E0603"/>
    <w:rsid w:val="004E071E"/>
    <w:rsid w:val="004E101A"/>
    <w:rsid w:val="004E1088"/>
    <w:rsid w:val="004E1918"/>
    <w:rsid w:val="004E1A50"/>
    <w:rsid w:val="004E1C1B"/>
    <w:rsid w:val="004E1C3C"/>
    <w:rsid w:val="004E1C57"/>
    <w:rsid w:val="004E2ADF"/>
    <w:rsid w:val="004E2C17"/>
    <w:rsid w:val="004E2E15"/>
    <w:rsid w:val="004E2FA1"/>
    <w:rsid w:val="004E312A"/>
    <w:rsid w:val="004E317A"/>
    <w:rsid w:val="004E3D3D"/>
    <w:rsid w:val="004E4665"/>
    <w:rsid w:val="004E471E"/>
    <w:rsid w:val="004E47AB"/>
    <w:rsid w:val="004E4802"/>
    <w:rsid w:val="004E4A28"/>
    <w:rsid w:val="004E4F0B"/>
    <w:rsid w:val="004E4F7D"/>
    <w:rsid w:val="004E5207"/>
    <w:rsid w:val="004E52CE"/>
    <w:rsid w:val="004E53B2"/>
    <w:rsid w:val="004E596F"/>
    <w:rsid w:val="004E5FC6"/>
    <w:rsid w:val="004E6177"/>
    <w:rsid w:val="004E683F"/>
    <w:rsid w:val="004E6FF9"/>
    <w:rsid w:val="004E75A7"/>
    <w:rsid w:val="004E77C3"/>
    <w:rsid w:val="004E7D4C"/>
    <w:rsid w:val="004F037A"/>
    <w:rsid w:val="004F04F6"/>
    <w:rsid w:val="004F0AB1"/>
    <w:rsid w:val="004F0FFA"/>
    <w:rsid w:val="004F1120"/>
    <w:rsid w:val="004F1962"/>
    <w:rsid w:val="004F1E8B"/>
    <w:rsid w:val="004F1EC4"/>
    <w:rsid w:val="004F26F5"/>
    <w:rsid w:val="004F2955"/>
    <w:rsid w:val="004F2A54"/>
    <w:rsid w:val="004F2CFA"/>
    <w:rsid w:val="004F2D4F"/>
    <w:rsid w:val="004F362B"/>
    <w:rsid w:val="004F3839"/>
    <w:rsid w:val="004F3CF0"/>
    <w:rsid w:val="004F463B"/>
    <w:rsid w:val="004F478D"/>
    <w:rsid w:val="004F4905"/>
    <w:rsid w:val="004F4E36"/>
    <w:rsid w:val="004F54CA"/>
    <w:rsid w:val="004F5D5E"/>
    <w:rsid w:val="004F61B3"/>
    <w:rsid w:val="004F61E7"/>
    <w:rsid w:val="004F6339"/>
    <w:rsid w:val="004F655C"/>
    <w:rsid w:val="004F693A"/>
    <w:rsid w:val="004F6A4D"/>
    <w:rsid w:val="004F6BD0"/>
    <w:rsid w:val="004F718C"/>
    <w:rsid w:val="004F7363"/>
    <w:rsid w:val="004F736F"/>
    <w:rsid w:val="004F77A4"/>
    <w:rsid w:val="004F7B70"/>
    <w:rsid w:val="0050008D"/>
    <w:rsid w:val="0050015F"/>
    <w:rsid w:val="00500472"/>
    <w:rsid w:val="005006FA"/>
    <w:rsid w:val="005009E6"/>
    <w:rsid w:val="005009FF"/>
    <w:rsid w:val="00500B5E"/>
    <w:rsid w:val="00500D7D"/>
    <w:rsid w:val="00501292"/>
    <w:rsid w:val="0050129F"/>
    <w:rsid w:val="0050182C"/>
    <w:rsid w:val="00501F87"/>
    <w:rsid w:val="00502931"/>
    <w:rsid w:val="00502990"/>
    <w:rsid w:val="00502AB6"/>
    <w:rsid w:val="0050318D"/>
    <w:rsid w:val="005034C9"/>
    <w:rsid w:val="00503890"/>
    <w:rsid w:val="00503B77"/>
    <w:rsid w:val="00503E03"/>
    <w:rsid w:val="0050402C"/>
    <w:rsid w:val="005046C0"/>
    <w:rsid w:val="0050488B"/>
    <w:rsid w:val="0050492D"/>
    <w:rsid w:val="00504AE1"/>
    <w:rsid w:val="0050544E"/>
    <w:rsid w:val="0050592D"/>
    <w:rsid w:val="005061C9"/>
    <w:rsid w:val="00506299"/>
    <w:rsid w:val="0050647D"/>
    <w:rsid w:val="00506A69"/>
    <w:rsid w:val="00506FAF"/>
    <w:rsid w:val="0050725E"/>
    <w:rsid w:val="00507509"/>
    <w:rsid w:val="00510C3E"/>
    <w:rsid w:val="00510CC3"/>
    <w:rsid w:val="005110A2"/>
    <w:rsid w:val="005118E8"/>
    <w:rsid w:val="00511B00"/>
    <w:rsid w:val="00511D13"/>
    <w:rsid w:val="00512F46"/>
    <w:rsid w:val="0051401D"/>
    <w:rsid w:val="0051446F"/>
    <w:rsid w:val="005147EF"/>
    <w:rsid w:val="00514804"/>
    <w:rsid w:val="00514C75"/>
    <w:rsid w:val="0051506D"/>
    <w:rsid w:val="005150AB"/>
    <w:rsid w:val="005157DE"/>
    <w:rsid w:val="00515C38"/>
    <w:rsid w:val="00515D8F"/>
    <w:rsid w:val="00516056"/>
    <w:rsid w:val="00516238"/>
    <w:rsid w:val="005167C0"/>
    <w:rsid w:val="005168F7"/>
    <w:rsid w:val="00516922"/>
    <w:rsid w:val="00516C14"/>
    <w:rsid w:val="00516D3F"/>
    <w:rsid w:val="00516E17"/>
    <w:rsid w:val="005171BE"/>
    <w:rsid w:val="005172A9"/>
    <w:rsid w:val="0051744E"/>
    <w:rsid w:val="0051745C"/>
    <w:rsid w:val="005174A1"/>
    <w:rsid w:val="005174DC"/>
    <w:rsid w:val="00517A77"/>
    <w:rsid w:val="00517F36"/>
    <w:rsid w:val="00517FBC"/>
    <w:rsid w:val="005205A4"/>
    <w:rsid w:val="005207C1"/>
    <w:rsid w:val="005208F6"/>
    <w:rsid w:val="005217CA"/>
    <w:rsid w:val="00521977"/>
    <w:rsid w:val="00521B31"/>
    <w:rsid w:val="00521DD5"/>
    <w:rsid w:val="00521FF4"/>
    <w:rsid w:val="005224D7"/>
    <w:rsid w:val="00522976"/>
    <w:rsid w:val="00522C85"/>
    <w:rsid w:val="005234B4"/>
    <w:rsid w:val="00523B86"/>
    <w:rsid w:val="00523DD7"/>
    <w:rsid w:val="00523FC9"/>
    <w:rsid w:val="00524643"/>
    <w:rsid w:val="0052489A"/>
    <w:rsid w:val="00525044"/>
    <w:rsid w:val="005254A8"/>
    <w:rsid w:val="00525B95"/>
    <w:rsid w:val="00525C17"/>
    <w:rsid w:val="00525CF7"/>
    <w:rsid w:val="00526113"/>
    <w:rsid w:val="00526382"/>
    <w:rsid w:val="00526436"/>
    <w:rsid w:val="005264DD"/>
    <w:rsid w:val="0052682A"/>
    <w:rsid w:val="00526DEE"/>
    <w:rsid w:val="00527414"/>
    <w:rsid w:val="005275B1"/>
    <w:rsid w:val="0052770E"/>
    <w:rsid w:val="00527B4B"/>
    <w:rsid w:val="00527D73"/>
    <w:rsid w:val="00527DEA"/>
    <w:rsid w:val="0053001D"/>
    <w:rsid w:val="00530108"/>
    <w:rsid w:val="00530249"/>
    <w:rsid w:val="005303B6"/>
    <w:rsid w:val="00530684"/>
    <w:rsid w:val="00530909"/>
    <w:rsid w:val="00530A92"/>
    <w:rsid w:val="0053102C"/>
    <w:rsid w:val="005310EA"/>
    <w:rsid w:val="0053148D"/>
    <w:rsid w:val="0053168C"/>
    <w:rsid w:val="00531B02"/>
    <w:rsid w:val="0053237D"/>
    <w:rsid w:val="00532A39"/>
    <w:rsid w:val="00532B51"/>
    <w:rsid w:val="00532FCE"/>
    <w:rsid w:val="00533293"/>
    <w:rsid w:val="005337E7"/>
    <w:rsid w:val="00533D49"/>
    <w:rsid w:val="0053406D"/>
    <w:rsid w:val="00534412"/>
    <w:rsid w:val="0053448B"/>
    <w:rsid w:val="00534AE3"/>
    <w:rsid w:val="00534B4C"/>
    <w:rsid w:val="00534F00"/>
    <w:rsid w:val="00534F4B"/>
    <w:rsid w:val="00534F6A"/>
    <w:rsid w:val="005350B7"/>
    <w:rsid w:val="00535626"/>
    <w:rsid w:val="005360DF"/>
    <w:rsid w:val="00536922"/>
    <w:rsid w:val="0053693B"/>
    <w:rsid w:val="00536B04"/>
    <w:rsid w:val="00536CCA"/>
    <w:rsid w:val="00537929"/>
    <w:rsid w:val="005379FA"/>
    <w:rsid w:val="00537B1C"/>
    <w:rsid w:val="00537FED"/>
    <w:rsid w:val="0054011C"/>
    <w:rsid w:val="00540523"/>
    <w:rsid w:val="00540614"/>
    <w:rsid w:val="005408E8"/>
    <w:rsid w:val="0054090C"/>
    <w:rsid w:val="00540A78"/>
    <w:rsid w:val="00540CC5"/>
    <w:rsid w:val="005411EB"/>
    <w:rsid w:val="00541360"/>
    <w:rsid w:val="005419ED"/>
    <w:rsid w:val="00541F6B"/>
    <w:rsid w:val="00542C32"/>
    <w:rsid w:val="0054310F"/>
    <w:rsid w:val="005431CF"/>
    <w:rsid w:val="005431F7"/>
    <w:rsid w:val="005434A3"/>
    <w:rsid w:val="00543581"/>
    <w:rsid w:val="005435F1"/>
    <w:rsid w:val="00543D71"/>
    <w:rsid w:val="00543E63"/>
    <w:rsid w:val="00544C0A"/>
    <w:rsid w:val="00544C0C"/>
    <w:rsid w:val="00545279"/>
    <w:rsid w:val="005452DD"/>
    <w:rsid w:val="00545321"/>
    <w:rsid w:val="00545774"/>
    <w:rsid w:val="00545864"/>
    <w:rsid w:val="00545DE8"/>
    <w:rsid w:val="00546459"/>
    <w:rsid w:val="00546486"/>
    <w:rsid w:val="005468E8"/>
    <w:rsid w:val="00546AA7"/>
    <w:rsid w:val="00546CDB"/>
    <w:rsid w:val="005474DB"/>
    <w:rsid w:val="0054777A"/>
    <w:rsid w:val="00547ADD"/>
    <w:rsid w:val="00547C51"/>
    <w:rsid w:val="00547CF0"/>
    <w:rsid w:val="0055016F"/>
    <w:rsid w:val="00550388"/>
    <w:rsid w:val="0055051A"/>
    <w:rsid w:val="005509B6"/>
    <w:rsid w:val="00550CC2"/>
    <w:rsid w:val="005519F9"/>
    <w:rsid w:val="00551FD4"/>
    <w:rsid w:val="00552585"/>
    <w:rsid w:val="00553466"/>
    <w:rsid w:val="00553641"/>
    <w:rsid w:val="005538F5"/>
    <w:rsid w:val="0055413F"/>
    <w:rsid w:val="005548C8"/>
    <w:rsid w:val="00554912"/>
    <w:rsid w:val="0055496D"/>
    <w:rsid w:val="00554AC9"/>
    <w:rsid w:val="00555667"/>
    <w:rsid w:val="00555BBC"/>
    <w:rsid w:val="00556341"/>
    <w:rsid w:val="0055679D"/>
    <w:rsid w:val="005573BB"/>
    <w:rsid w:val="005575F2"/>
    <w:rsid w:val="0055769A"/>
    <w:rsid w:val="005576BD"/>
    <w:rsid w:val="00557B99"/>
    <w:rsid w:val="00557E0B"/>
    <w:rsid w:val="00560010"/>
    <w:rsid w:val="0056035F"/>
    <w:rsid w:val="005605F6"/>
    <w:rsid w:val="005606DC"/>
    <w:rsid w:val="005607AB"/>
    <w:rsid w:val="00560D09"/>
    <w:rsid w:val="00560F23"/>
    <w:rsid w:val="0056136E"/>
    <w:rsid w:val="00561907"/>
    <w:rsid w:val="00561B1E"/>
    <w:rsid w:val="00562136"/>
    <w:rsid w:val="00562672"/>
    <w:rsid w:val="00562B1D"/>
    <w:rsid w:val="00562B40"/>
    <w:rsid w:val="00562BD5"/>
    <w:rsid w:val="00562F6A"/>
    <w:rsid w:val="00563400"/>
    <w:rsid w:val="00563ECC"/>
    <w:rsid w:val="00564102"/>
    <w:rsid w:val="005641B7"/>
    <w:rsid w:val="0056468A"/>
    <w:rsid w:val="0056474C"/>
    <w:rsid w:val="005647D6"/>
    <w:rsid w:val="00564AF0"/>
    <w:rsid w:val="00564BF8"/>
    <w:rsid w:val="005652AB"/>
    <w:rsid w:val="00565468"/>
    <w:rsid w:val="00565719"/>
    <w:rsid w:val="00565BE1"/>
    <w:rsid w:val="00565FB9"/>
    <w:rsid w:val="0056611B"/>
    <w:rsid w:val="00566320"/>
    <w:rsid w:val="00566555"/>
    <w:rsid w:val="00566599"/>
    <w:rsid w:val="00566679"/>
    <w:rsid w:val="005666A8"/>
    <w:rsid w:val="00566812"/>
    <w:rsid w:val="005668D8"/>
    <w:rsid w:val="00566B9F"/>
    <w:rsid w:val="00566DBB"/>
    <w:rsid w:val="00566DFE"/>
    <w:rsid w:val="0056741C"/>
    <w:rsid w:val="005674E2"/>
    <w:rsid w:val="00567950"/>
    <w:rsid w:val="00567CDA"/>
    <w:rsid w:val="005700F6"/>
    <w:rsid w:val="005702BF"/>
    <w:rsid w:val="0057076B"/>
    <w:rsid w:val="00570E1E"/>
    <w:rsid w:val="00570E64"/>
    <w:rsid w:val="00570FA7"/>
    <w:rsid w:val="005711BC"/>
    <w:rsid w:val="005714FB"/>
    <w:rsid w:val="00571612"/>
    <w:rsid w:val="0057173B"/>
    <w:rsid w:val="00571A96"/>
    <w:rsid w:val="00571E15"/>
    <w:rsid w:val="00572240"/>
    <w:rsid w:val="00572253"/>
    <w:rsid w:val="005724CE"/>
    <w:rsid w:val="0057281E"/>
    <w:rsid w:val="00572AB1"/>
    <w:rsid w:val="0057314F"/>
    <w:rsid w:val="00573356"/>
    <w:rsid w:val="0057337C"/>
    <w:rsid w:val="0057349F"/>
    <w:rsid w:val="005734FD"/>
    <w:rsid w:val="0057368D"/>
    <w:rsid w:val="00573B9C"/>
    <w:rsid w:val="00573E16"/>
    <w:rsid w:val="00573E5C"/>
    <w:rsid w:val="00574235"/>
    <w:rsid w:val="00574EA6"/>
    <w:rsid w:val="0057539C"/>
    <w:rsid w:val="00575AF3"/>
    <w:rsid w:val="00575B4A"/>
    <w:rsid w:val="00575DE3"/>
    <w:rsid w:val="00575DE9"/>
    <w:rsid w:val="00575F81"/>
    <w:rsid w:val="00576244"/>
    <w:rsid w:val="005763B2"/>
    <w:rsid w:val="00576C8F"/>
    <w:rsid w:val="00577127"/>
    <w:rsid w:val="005773A8"/>
    <w:rsid w:val="00577703"/>
    <w:rsid w:val="00577829"/>
    <w:rsid w:val="0057788B"/>
    <w:rsid w:val="0057794B"/>
    <w:rsid w:val="00580488"/>
    <w:rsid w:val="005805B2"/>
    <w:rsid w:val="005806E1"/>
    <w:rsid w:val="0058089C"/>
    <w:rsid w:val="00580BC3"/>
    <w:rsid w:val="00580DAD"/>
    <w:rsid w:val="005811C9"/>
    <w:rsid w:val="00581530"/>
    <w:rsid w:val="00581842"/>
    <w:rsid w:val="005818BE"/>
    <w:rsid w:val="00582061"/>
    <w:rsid w:val="005820E7"/>
    <w:rsid w:val="005823D6"/>
    <w:rsid w:val="005828D5"/>
    <w:rsid w:val="005829DA"/>
    <w:rsid w:val="00583113"/>
    <w:rsid w:val="0058382F"/>
    <w:rsid w:val="0058388F"/>
    <w:rsid w:val="00583A91"/>
    <w:rsid w:val="00583C4C"/>
    <w:rsid w:val="00583FB7"/>
    <w:rsid w:val="00583FBF"/>
    <w:rsid w:val="005841A1"/>
    <w:rsid w:val="0058447B"/>
    <w:rsid w:val="005845E5"/>
    <w:rsid w:val="005846E8"/>
    <w:rsid w:val="00584DDE"/>
    <w:rsid w:val="005854AE"/>
    <w:rsid w:val="0058576E"/>
    <w:rsid w:val="005859E9"/>
    <w:rsid w:val="00585C28"/>
    <w:rsid w:val="00585D28"/>
    <w:rsid w:val="00585E63"/>
    <w:rsid w:val="0058694A"/>
    <w:rsid w:val="00586B68"/>
    <w:rsid w:val="00586B7F"/>
    <w:rsid w:val="00586E67"/>
    <w:rsid w:val="00587323"/>
    <w:rsid w:val="00587587"/>
    <w:rsid w:val="00587B57"/>
    <w:rsid w:val="0059036B"/>
    <w:rsid w:val="00590588"/>
    <w:rsid w:val="00590814"/>
    <w:rsid w:val="00590974"/>
    <w:rsid w:val="00590A16"/>
    <w:rsid w:val="00590A34"/>
    <w:rsid w:val="00591077"/>
    <w:rsid w:val="00591489"/>
    <w:rsid w:val="00591721"/>
    <w:rsid w:val="005919E7"/>
    <w:rsid w:val="005920E7"/>
    <w:rsid w:val="005921F7"/>
    <w:rsid w:val="005923A0"/>
    <w:rsid w:val="005926D0"/>
    <w:rsid w:val="005926EE"/>
    <w:rsid w:val="00592AD0"/>
    <w:rsid w:val="00592B31"/>
    <w:rsid w:val="00593447"/>
    <w:rsid w:val="005934B5"/>
    <w:rsid w:val="00593AE5"/>
    <w:rsid w:val="00593E01"/>
    <w:rsid w:val="005941C7"/>
    <w:rsid w:val="00594212"/>
    <w:rsid w:val="00594377"/>
    <w:rsid w:val="0059438F"/>
    <w:rsid w:val="00595CFD"/>
    <w:rsid w:val="0059638D"/>
    <w:rsid w:val="00596FB6"/>
    <w:rsid w:val="0059727B"/>
    <w:rsid w:val="005975D0"/>
    <w:rsid w:val="005978B8"/>
    <w:rsid w:val="00597D2A"/>
    <w:rsid w:val="00597E5E"/>
    <w:rsid w:val="005A00E2"/>
    <w:rsid w:val="005A05EE"/>
    <w:rsid w:val="005A08DF"/>
    <w:rsid w:val="005A0C43"/>
    <w:rsid w:val="005A0DCA"/>
    <w:rsid w:val="005A1689"/>
    <w:rsid w:val="005A170D"/>
    <w:rsid w:val="005A19E3"/>
    <w:rsid w:val="005A1DC5"/>
    <w:rsid w:val="005A22D3"/>
    <w:rsid w:val="005A2500"/>
    <w:rsid w:val="005A2917"/>
    <w:rsid w:val="005A2AAE"/>
    <w:rsid w:val="005A2EC8"/>
    <w:rsid w:val="005A2FD3"/>
    <w:rsid w:val="005A3D52"/>
    <w:rsid w:val="005A4964"/>
    <w:rsid w:val="005A49C4"/>
    <w:rsid w:val="005A4AF1"/>
    <w:rsid w:val="005A4FE3"/>
    <w:rsid w:val="005A5115"/>
    <w:rsid w:val="005A5238"/>
    <w:rsid w:val="005A59F6"/>
    <w:rsid w:val="005A5AD7"/>
    <w:rsid w:val="005A629E"/>
    <w:rsid w:val="005A62A1"/>
    <w:rsid w:val="005A6817"/>
    <w:rsid w:val="005A688D"/>
    <w:rsid w:val="005A6B8C"/>
    <w:rsid w:val="005A6EDF"/>
    <w:rsid w:val="005A6F26"/>
    <w:rsid w:val="005A704A"/>
    <w:rsid w:val="005A7AD9"/>
    <w:rsid w:val="005A7DF2"/>
    <w:rsid w:val="005A7E5C"/>
    <w:rsid w:val="005B0DD7"/>
    <w:rsid w:val="005B12C6"/>
    <w:rsid w:val="005B1311"/>
    <w:rsid w:val="005B15F3"/>
    <w:rsid w:val="005B277A"/>
    <w:rsid w:val="005B29B1"/>
    <w:rsid w:val="005B29BC"/>
    <w:rsid w:val="005B2CB4"/>
    <w:rsid w:val="005B2CF3"/>
    <w:rsid w:val="005B334A"/>
    <w:rsid w:val="005B3542"/>
    <w:rsid w:val="005B367A"/>
    <w:rsid w:val="005B39EE"/>
    <w:rsid w:val="005B53A7"/>
    <w:rsid w:val="005B5C39"/>
    <w:rsid w:val="005B5C61"/>
    <w:rsid w:val="005B66D0"/>
    <w:rsid w:val="005B67FB"/>
    <w:rsid w:val="005B6D13"/>
    <w:rsid w:val="005B6ED7"/>
    <w:rsid w:val="005B70D8"/>
    <w:rsid w:val="005B73AC"/>
    <w:rsid w:val="005B74C4"/>
    <w:rsid w:val="005B7658"/>
    <w:rsid w:val="005B778A"/>
    <w:rsid w:val="005B7C6A"/>
    <w:rsid w:val="005C0431"/>
    <w:rsid w:val="005C0458"/>
    <w:rsid w:val="005C082C"/>
    <w:rsid w:val="005C10DE"/>
    <w:rsid w:val="005C116A"/>
    <w:rsid w:val="005C1187"/>
    <w:rsid w:val="005C1572"/>
    <w:rsid w:val="005C15F1"/>
    <w:rsid w:val="005C1780"/>
    <w:rsid w:val="005C1943"/>
    <w:rsid w:val="005C19D8"/>
    <w:rsid w:val="005C208B"/>
    <w:rsid w:val="005C20B1"/>
    <w:rsid w:val="005C2248"/>
    <w:rsid w:val="005C2862"/>
    <w:rsid w:val="005C34C7"/>
    <w:rsid w:val="005C39A7"/>
    <w:rsid w:val="005C3F16"/>
    <w:rsid w:val="005C3FB1"/>
    <w:rsid w:val="005C437F"/>
    <w:rsid w:val="005C4D5E"/>
    <w:rsid w:val="005C5A05"/>
    <w:rsid w:val="005C5AB3"/>
    <w:rsid w:val="005C5E33"/>
    <w:rsid w:val="005C6312"/>
    <w:rsid w:val="005C635E"/>
    <w:rsid w:val="005C6653"/>
    <w:rsid w:val="005C668B"/>
    <w:rsid w:val="005C6867"/>
    <w:rsid w:val="005C71D6"/>
    <w:rsid w:val="005C7790"/>
    <w:rsid w:val="005C785B"/>
    <w:rsid w:val="005C7988"/>
    <w:rsid w:val="005C7B56"/>
    <w:rsid w:val="005C7C0C"/>
    <w:rsid w:val="005D00D4"/>
    <w:rsid w:val="005D083F"/>
    <w:rsid w:val="005D0851"/>
    <w:rsid w:val="005D0D03"/>
    <w:rsid w:val="005D0D22"/>
    <w:rsid w:val="005D0F03"/>
    <w:rsid w:val="005D10A3"/>
    <w:rsid w:val="005D182B"/>
    <w:rsid w:val="005D21BE"/>
    <w:rsid w:val="005D26E2"/>
    <w:rsid w:val="005D29E0"/>
    <w:rsid w:val="005D2B43"/>
    <w:rsid w:val="005D360E"/>
    <w:rsid w:val="005D3A83"/>
    <w:rsid w:val="005D3CC3"/>
    <w:rsid w:val="005D3CE1"/>
    <w:rsid w:val="005D3E83"/>
    <w:rsid w:val="005D419C"/>
    <w:rsid w:val="005D4262"/>
    <w:rsid w:val="005D4683"/>
    <w:rsid w:val="005D4758"/>
    <w:rsid w:val="005D4C5B"/>
    <w:rsid w:val="005D4FFE"/>
    <w:rsid w:val="005D52FF"/>
    <w:rsid w:val="005D5313"/>
    <w:rsid w:val="005D5817"/>
    <w:rsid w:val="005D5A71"/>
    <w:rsid w:val="005D5A84"/>
    <w:rsid w:val="005D5AB6"/>
    <w:rsid w:val="005D5B59"/>
    <w:rsid w:val="005D5BC0"/>
    <w:rsid w:val="005D5D65"/>
    <w:rsid w:val="005D5F7D"/>
    <w:rsid w:val="005D63E2"/>
    <w:rsid w:val="005D67E6"/>
    <w:rsid w:val="005D6830"/>
    <w:rsid w:val="005D684A"/>
    <w:rsid w:val="005D6924"/>
    <w:rsid w:val="005D6A38"/>
    <w:rsid w:val="005D6B1F"/>
    <w:rsid w:val="005D6B20"/>
    <w:rsid w:val="005D6D9E"/>
    <w:rsid w:val="005D6F5A"/>
    <w:rsid w:val="005D70D6"/>
    <w:rsid w:val="005D73D5"/>
    <w:rsid w:val="005D741F"/>
    <w:rsid w:val="005D7622"/>
    <w:rsid w:val="005E0165"/>
    <w:rsid w:val="005E01D5"/>
    <w:rsid w:val="005E03FF"/>
    <w:rsid w:val="005E0621"/>
    <w:rsid w:val="005E06F6"/>
    <w:rsid w:val="005E0B67"/>
    <w:rsid w:val="005E0C96"/>
    <w:rsid w:val="005E0D01"/>
    <w:rsid w:val="005E1AFB"/>
    <w:rsid w:val="005E1C1B"/>
    <w:rsid w:val="005E1EC4"/>
    <w:rsid w:val="005E218C"/>
    <w:rsid w:val="005E2333"/>
    <w:rsid w:val="005E23E5"/>
    <w:rsid w:val="005E2770"/>
    <w:rsid w:val="005E2E82"/>
    <w:rsid w:val="005E31FA"/>
    <w:rsid w:val="005E35A4"/>
    <w:rsid w:val="005E37A5"/>
    <w:rsid w:val="005E4065"/>
    <w:rsid w:val="005E4099"/>
    <w:rsid w:val="005E430B"/>
    <w:rsid w:val="005E4336"/>
    <w:rsid w:val="005E466E"/>
    <w:rsid w:val="005E4D3E"/>
    <w:rsid w:val="005E5249"/>
    <w:rsid w:val="005E53A8"/>
    <w:rsid w:val="005E5C0C"/>
    <w:rsid w:val="005E5F52"/>
    <w:rsid w:val="005E6021"/>
    <w:rsid w:val="005E6357"/>
    <w:rsid w:val="005E640D"/>
    <w:rsid w:val="005E727C"/>
    <w:rsid w:val="005E73C0"/>
    <w:rsid w:val="005E7413"/>
    <w:rsid w:val="005E74B6"/>
    <w:rsid w:val="005E75BF"/>
    <w:rsid w:val="005E7731"/>
    <w:rsid w:val="005E773B"/>
    <w:rsid w:val="005E7B52"/>
    <w:rsid w:val="005E7CF4"/>
    <w:rsid w:val="005F0003"/>
    <w:rsid w:val="005F000F"/>
    <w:rsid w:val="005F0E43"/>
    <w:rsid w:val="005F1270"/>
    <w:rsid w:val="005F14F9"/>
    <w:rsid w:val="005F19A9"/>
    <w:rsid w:val="005F2137"/>
    <w:rsid w:val="005F2277"/>
    <w:rsid w:val="005F22F0"/>
    <w:rsid w:val="005F2678"/>
    <w:rsid w:val="005F29A6"/>
    <w:rsid w:val="005F2BFF"/>
    <w:rsid w:val="005F2C2A"/>
    <w:rsid w:val="005F2D74"/>
    <w:rsid w:val="005F38BA"/>
    <w:rsid w:val="005F3B9B"/>
    <w:rsid w:val="005F3BAF"/>
    <w:rsid w:val="005F3DD7"/>
    <w:rsid w:val="005F3EE1"/>
    <w:rsid w:val="005F3F3D"/>
    <w:rsid w:val="005F4014"/>
    <w:rsid w:val="005F41A2"/>
    <w:rsid w:val="005F4619"/>
    <w:rsid w:val="005F468A"/>
    <w:rsid w:val="005F4830"/>
    <w:rsid w:val="005F4836"/>
    <w:rsid w:val="005F4BB2"/>
    <w:rsid w:val="005F4DE5"/>
    <w:rsid w:val="005F4F96"/>
    <w:rsid w:val="005F5038"/>
    <w:rsid w:val="005F5112"/>
    <w:rsid w:val="005F520A"/>
    <w:rsid w:val="005F57B9"/>
    <w:rsid w:val="005F62BA"/>
    <w:rsid w:val="005F67ED"/>
    <w:rsid w:val="005F6A67"/>
    <w:rsid w:val="005F7158"/>
    <w:rsid w:val="005F72C8"/>
    <w:rsid w:val="005F790C"/>
    <w:rsid w:val="005F7E8F"/>
    <w:rsid w:val="0060008A"/>
    <w:rsid w:val="006001D3"/>
    <w:rsid w:val="00600591"/>
    <w:rsid w:val="00600B90"/>
    <w:rsid w:val="00600CC6"/>
    <w:rsid w:val="00600D6C"/>
    <w:rsid w:val="00600F47"/>
    <w:rsid w:val="00601046"/>
    <w:rsid w:val="006011C7"/>
    <w:rsid w:val="00601306"/>
    <w:rsid w:val="006015FB"/>
    <w:rsid w:val="00601A08"/>
    <w:rsid w:val="00602240"/>
    <w:rsid w:val="006023B5"/>
    <w:rsid w:val="0060259E"/>
    <w:rsid w:val="0060286C"/>
    <w:rsid w:val="006028BF"/>
    <w:rsid w:val="006028C1"/>
    <w:rsid w:val="00602AFA"/>
    <w:rsid w:val="00602E1A"/>
    <w:rsid w:val="00602E88"/>
    <w:rsid w:val="00602F45"/>
    <w:rsid w:val="006032EE"/>
    <w:rsid w:val="006033AE"/>
    <w:rsid w:val="0060364D"/>
    <w:rsid w:val="006036E8"/>
    <w:rsid w:val="00603C5C"/>
    <w:rsid w:val="00604013"/>
    <w:rsid w:val="00604826"/>
    <w:rsid w:val="00604878"/>
    <w:rsid w:val="00604AA9"/>
    <w:rsid w:val="00604D1A"/>
    <w:rsid w:val="00604DF8"/>
    <w:rsid w:val="0060500B"/>
    <w:rsid w:val="00605544"/>
    <w:rsid w:val="006059B3"/>
    <w:rsid w:val="00605A65"/>
    <w:rsid w:val="00606033"/>
    <w:rsid w:val="0060666B"/>
    <w:rsid w:val="006068BF"/>
    <w:rsid w:val="00606981"/>
    <w:rsid w:val="00606E30"/>
    <w:rsid w:val="00606F43"/>
    <w:rsid w:val="00606F9E"/>
    <w:rsid w:val="0060707D"/>
    <w:rsid w:val="006074C7"/>
    <w:rsid w:val="0060775C"/>
    <w:rsid w:val="0060799A"/>
    <w:rsid w:val="006103F5"/>
    <w:rsid w:val="00610A13"/>
    <w:rsid w:val="00610B4F"/>
    <w:rsid w:val="00610E9D"/>
    <w:rsid w:val="00611B37"/>
    <w:rsid w:val="00611D1C"/>
    <w:rsid w:val="00611D39"/>
    <w:rsid w:val="00611F63"/>
    <w:rsid w:val="00612238"/>
    <w:rsid w:val="0061228B"/>
    <w:rsid w:val="00612F50"/>
    <w:rsid w:val="00612FCC"/>
    <w:rsid w:val="00613095"/>
    <w:rsid w:val="00613C83"/>
    <w:rsid w:val="00613C90"/>
    <w:rsid w:val="00613D76"/>
    <w:rsid w:val="00613FAC"/>
    <w:rsid w:val="00613FEB"/>
    <w:rsid w:val="006140C4"/>
    <w:rsid w:val="0061462A"/>
    <w:rsid w:val="0061490D"/>
    <w:rsid w:val="00614938"/>
    <w:rsid w:val="00615049"/>
    <w:rsid w:val="006155FA"/>
    <w:rsid w:val="006157E2"/>
    <w:rsid w:val="00615925"/>
    <w:rsid w:val="00615986"/>
    <w:rsid w:val="006159A8"/>
    <w:rsid w:val="00615BD8"/>
    <w:rsid w:val="00615E80"/>
    <w:rsid w:val="006162C0"/>
    <w:rsid w:val="00616C70"/>
    <w:rsid w:val="0061718F"/>
    <w:rsid w:val="006176F7"/>
    <w:rsid w:val="00617A6E"/>
    <w:rsid w:val="00617C14"/>
    <w:rsid w:val="00617F92"/>
    <w:rsid w:val="00620965"/>
    <w:rsid w:val="00620ECE"/>
    <w:rsid w:val="006214F9"/>
    <w:rsid w:val="0062169D"/>
    <w:rsid w:val="00621CD4"/>
    <w:rsid w:val="00621E3C"/>
    <w:rsid w:val="00621F6B"/>
    <w:rsid w:val="006224B4"/>
    <w:rsid w:val="0062289A"/>
    <w:rsid w:val="00622AC3"/>
    <w:rsid w:val="00622ACF"/>
    <w:rsid w:val="00623826"/>
    <w:rsid w:val="00623E4E"/>
    <w:rsid w:val="006249F8"/>
    <w:rsid w:val="006252BF"/>
    <w:rsid w:val="00625496"/>
    <w:rsid w:val="0062558D"/>
    <w:rsid w:val="006257C0"/>
    <w:rsid w:val="006258EC"/>
    <w:rsid w:val="006259E3"/>
    <w:rsid w:val="00625A64"/>
    <w:rsid w:val="00625D58"/>
    <w:rsid w:val="0062623A"/>
    <w:rsid w:val="006266BC"/>
    <w:rsid w:val="00626B64"/>
    <w:rsid w:val="0062700C"/>
    <w:rsid w:val="00627284"/>
    <w:rsid w:val="006278F4"/>
    <w:rsid w:val="00627B0B"/>
    <w:rsid w:val="00627BA8"/>
    <w:rsid w:val="00630072"/>
    <w:rsid w:val="0063045B"/>
    <w:rsid w:val="0063055C"/>
    <w:rsid w:val="006306D4"/>
    <w:rsid w:val="00630785"/>
    <w:rsid w:val="00630CA6"/>
    <w:rsid w:val="00630D19"/>
    <w:rsid w:val="00630FD5"/>
    <w:rsid w:val="006314BA"/>
    <w:rsid w:val="00631696"/>
    <w:rsid w:val="0063195E"/>
    <w:rsid w:val="00631E88"/>
    <w:rsid w:val="00632847"/>
    <w:rsid w:val="00632D83"/>
    <w:rsid w:val="006332B1"/>
    <w:rsid w:val="0063348B"/>
    <w:rsid w:val="006335C8"/>
    <w:rsid w:val="00633E18"/>
    <w:rsid w:val="006340EA"/>
    <w:rsid w:val="0063415F"/>
    <w:rsid w:val="00634BA0"/>
    <w:rsid w:val="00634C7B"/>
    <w:rsid w:val="006350B4"/>
    <w:rsid w:val="00635174"/>
    <w:rsid w:val="0063577F"/>
    <w:rsid w:val="00636165"/>
    <w:rsid w:val="006363DF"/>
    <w:rsid w:val="0063685F"/>
    <w:rsid w:val="00636B59"/>
    <w:rsid w:val="00636CF0"/>
    <w:rsid w:val="00636E85"/>
    <w:rsid w:val="006372D6"/>
    <w:rsid w:val="00637612"/>
    <w:rsid w:val="006376D2"/>
    <w:rsid w:val="00637966"/>
    <w:rsid w:val="00637AAE"/>
    <w:rsid w:val="00637EDE"/>
    <w:rsid w:val="00637FF9"/>
    <w:rsid w:val="006416E7"/>
    <w:rsid w:val="0064171A"/>
    <w:rsid w:val="00641BC4"/>
    <w:rsid w:val="00641CD5"/>
    <w:rsid w:val="00641E6A"/>
    <w:rsid w:val="006425E5"/>
    <w:rsid w:val="00642675"/>
    <w:rsid w:val="00642989"/>
    <w:rsid w:val="00642A65"/>
    <w:rsid w:val="00642AD2"/>
    <w:rsid w:val="00642BD3"/>
    <w:rsid w:val="00642EEB"/>
    <w:rsid w:val="00643565"/>
    <w:rsid w:val="0064404C"/>
    <w:rsid w:val="00644223"/>
    <w:rsid w:val="00644672"/>
    <w:rsid w:val="006449C1"/>
    <w:rsid w:val="00644C9C"/>
    <w:rsid w:val="00644F1E"/>
    <w:rsid w:val="00644F8A"/>
    <w:rsid w:val="006455D4"/>
    <w:rsid w:val="006458D1"/>
    <w:rsid w:val="00645914"/>
    <w:rsid w:val="0064637E"/>
    <w:rsid w:val="006463BD"/>
    <w:rsid w:val="0064681C"/>
    <w:rsid w:val="00646CC7"/>
    <w:rsid w:val="0064725F"/>
    <w:rsid w:val="00647585"/>
    <w:rsid w:val="006475B8"/>
    <w:rsid w:val="006501A9"/>
    <w:rsid w:val="006501C1"/>
    <w:rsid w:val="0065020B"/>
    <w:rsid w:val="0065068E"/>
    <w:rsid w:val="006509EC"/>
    <w:rsid w:val="006511DB"/>
    <w:rsid w:val="006513B6"/>
    <w:rsid w:val="0065186A"/>
    <w:rsid w:val="00651E16"/>
    <w:rsid w:val="00652181"/>
    <w:rsid w:val="006524C0"/>
    <w:rsid w:val="00652830"/>
    <w:rsid w:val="00652900"/>
    <w:rsid w:val="006529FE"/>
    <w:rsid w:val="00652C02"/>
    <w:rsid w:val="00652DF6"/>
    <w:rsid w:val="00652E17"/>
    <w:rsid w:val="006531D0"/>
    <w:rsid w:val="00653ACB"/>
    <w:rsid w:val="00653C75"/>
    <w:rsid w:val="00654A6F"/>
    <w:rsid w:val="00654BC2"/>
    <w:rsid w:val="006562F0"/>
    <w:rsid w:val="00656335"/>
    <w:rsid w:val="0065657E"/>
    <w:rsid w:val="006574B9"/>
    <w:rsid w:val="0065790B"/>
    <w:rsid w:val="00657C98"/>
    <w:rsid w:val="00657FE1"/>
    <w:rsid w:val="00660895"/>
    <w:rsid w:val="006608A4"/>
    <w:rsid w:val="00660E3C"/>
    <w:rsid w:val="00660E7D"/>
    <w:rsid w:val="00660F42"/>
    <w:rsid w:val="00661261"/>
    <w:rsid w:val="0066158D"/>
    <w:rsid w:val="00661778"/>
    <w:rsid w:val="00661848"/>
    <w:rsid w:val="006618EF"/>
    <w:rsid w:val="006619F4"/>
    <w:rsid w:val="00661DEA"/>
    <w:rsid w:val="00661E7B"/>
    <w:rsid w:val="00662599"/>
    <w:rsid w:val="006628A1"/>
    <w:rsid w:val="00662D29"/>
    <w:rsid w:val="006630EA"/>
    <w:rsid w:val="0066310D"/>
    <w:rsid w:val="0066334B"/>
    <w:rsid w:val="0066358A"/>
    <w:rsid w:val="006636B4"/>
    <w:rsid w:val="006639D1"/>
    <w:rsid w:val="00663B5C"/>
    <w:rsid w:val="00663CAD"/>
    <w:rsid w:val="00663DE6"/>
    <w:rsid w:val="00663EE2"/>
    <w:rsid w:val="00663F46"/>
    <w:rsid w:val="00663FCF"/>
    <w:rsid w:val="00664046"/>
    <w:rsid w:val="0066435D"/>
    <w:rsid w:val="006643E4"/>
    <w:rsid w:val="006645A6"/>
    <w:rsid w:val="006649B4"/>
    <w:rsid w:val="006649E1"/>
    <w:rsid w:val="00665222"/>
    <w:rsid w:val="00665935"/>
    <w:rsid w:val="00665A5A"/>
    <w:rsid w:val="00665D6D"/>
    <w:rsid w:val="0066608F"/>
    <w:rsid w:val="00666092"/>
    <w:rsid w:val="00666761"/>
    <w:rsid w:val="006669C1"/>
    <w:rsid w:val="00666C1F"/>
    <w:rsid w:val="00667126"/>
    <w:rsid w:val="00667A05"/>
    <w:rsid w:val="00670272"/>
    <w:rsid w:val="0067056F"/>
    <w:rsid w:val="00670579"/>
    <w:rsid w:val="006706F0"/>
    <w:rsid w:val="00670726"/>
    <w:rsid w:val="00670845"/>
    <w:rsid w:val="0067086C"/>
    <w:rsid w:val="00670DD4"/>
    <w:rsid w:val="00670E3B"/>
    <w:rsid w:val="00671179"/>
    <w:rsid w:val="00671242"/>
    <w:rsid w:val="006712F4"/>
    <w:rsid w:val="0067137A"/>
    <w:rsid w:val="00671572"/>
    <w:rsid w:val="00671BB9"/>
    <w:rsid w:val="00671D6F"/>
    <w:rsid w:val="00672198"/>
    <w:rsid w:val="006722C1"/>
    <w:rsid w:val="0067236F"/>
    <w:rsid w:val="006725A6"/>
    <w:rsid w:val="00672A95"/>
    <w:rsid w:val="00672E02"/>
    <w:rsid w:val="006731B3"/>
    <w:rsid w:val="006735CE"/>
    <w:rsid w:val="00673734"/>
    <w:rsid w:val="006737B9"/>
    <w:rsid w:val="006737D0"/>
    <w:rsid w:val="00673C37"/>
    <w:rsid w:val="006740A4"/>
    <w:rsid w:val="00674BD0"/>
    <w:rsid w:val="00674D76"/>
    <w:rsid w:val="00674EB7"/>
    <w:rsid w:val="00675866"/>
    <w:rsid w:val="00675E5A"/>
    <w:rsid w:val="0067651C"/>
    <w:rsid w:val="00676796"/>
    <w:rsid w:val="00676978"/>
    <w:rsid w:val="0067729B"/>
    <w:rsid w:val="006772F1"/>
    <w:rsid w:val="0067784D"/>
    <w:rsid w:val="00677A61"/>
    <w:rsid w:val="00677B77"/>
    <w:rsid w:val="00677C5E"/>
    <w:rsid w:val="00677D18"/>
    <w:rsid w:val="00680311"/>
    <w:rsid w:val="00680384"/>
    <w:rsid w:val="006804E3"/>
    <w:rsid w:val="006807D0"/>
    <w:rsid w:val="006807E4"/>
    <w:rsid w:val="00680AF0"/>
    <w:rsid w:val="00680DCC"/>
    <w:rsid w:val="00680EFD"/>
    <w:rsid w:val="0068153C"/>
    <w:rsid w:val="00681F54"/>
    <w:rsid w:val="006823DE"/>
    <w:rsid w:val="00682419"/>
    <w:rsid w:val="006825B3"/>
    <w:rsid w:val="00682815"/>
    <w:rsid w:val="00682D24"/>
    <w:rsid w:val="0068354A"/>
    <w:rsid w:val="0068363E"/>
    <w:rsid w:val="0068397A"/>
    <w:rsid w:val="00683A19"/>
    <w:rsid w:val="00683E27"/>
    <w:rsid w:val="00684089"/>
    <w:rsid w:val="00684150"/>
    <w:rsid w:val="00684361"/>
    <w:rsid w:val="00684522"/>
    <w:rsid w:val="00685138"/>
    <w:rsid w:val="00685246"/>
    <w:rsid w:val="006856EB"/>
    <w:rsid w:val="00685E42"/>
    <w:rsid w:val="00686332"/>
    <w:rsid w:val="006864B1"/>
    <w:rsid w:val="00686593"/>
    <w:rsid w:val="006865D0"/>
    <w:rsid w:val="006867D6"/>
    <w:rsid w:val="00686EB4"/>
    <w:rsid w:val="0068719E"/>
    <w:rsid w:val="0068772F"/>
    <w:rsid w:val="00690237"/>
    <w:rsid w:val="00690976"/>
    <w:rsid w:val="00690D2E"/>
    <w:rsid w:val="00690E00"/>
    <w:rsid w:val="00691058"/>
    <w:rsid w:val="00691061"/>
    <w:rsid w:val="0069117F"/>
    <w:rsid w:val="006912CE"/>
    <w:rsid w:val="00691718"/>
    <w:rsid w:val="00691BCF"/>
    <w:rsid w:val="00691D17"/>
    <w:rsid w:val="0069253E"/>
    <w:rsid w:val="00692BDA"/>
    <w:rsid w:val="00692D0F"/>
    <w:rsid w:val="0069378B"/>
    <w:rsid w:val="00693BFB"/>
    <w:rsid w:val="00694032"/>
    <w:rsid w:val="006943E9"/>
    <w:rsid w:val="00694B81"/>
    <w:rsid w:val="00694EA7"/>
    <w:rsid w:val="00695A50"/>
    <w:rsid w:val="00695DA6"/>
    <w:rsid w:val="00695F25"/>
    <w:rsid w:val="00695F50"/>
    <w:rsid w:val="0069647C"/>
    <w:rsid w:val="006968D7"/>
    <w:rsid w:val="006969CC"/>
    <w:rsid w:val="00696A9B"/>
    <w:rsid w:val="00696CF7"/>
    <w:rsid w:val="00696D56"/>
    <w:rsid w:val="006972AF"/>
    <w:rsid w:val="006979A2"/>
    <w:rsid w:val="00697B2A"/>
    <w:rsid w:val="006A024E"/>
    <w:rsid w:val="006A02F2"/>
    <w:rsid w:val="006A078B"/>
    <w:rsid w:val="006A083B"/>
    <w:rsid w:val="006A0847"/>
    <w:rsid w:val="006A0B32"/>
    <w:rsid w:val="006A0D10"/>
    <w:rsid w:val="006A0EBD"/>
    <w:rsid w:val="006A1018"/>
    <w:rsid w:val="006A15F5"/>
    <w:rsid w:val="006A1798"/>
    <w:rsid w:val="006A18E3"/>
    <w:rsid w:val="006A19A5"/>
    <w:rsid w:val="006A1DFD"/>
    <w:rsid w:val="006A1E04"/>
    <w:rsid w:val="006A255B"/>
    <w:rsid w:val="006A25A1"/>
    <w:rsid w:val="006A25BD"/>
    <w:rsid w:val="006A277F"/>
    <w:rsid w:val="006A2914"/>
    <w:rsid w:val="006A2CB7"/>
    <w:rsid w:val="006A2D18"/>
    <w:rsid w:val="006A30B1"/>
    <w:rsid w:val="006A31C8"/>
    <w:rsid w:val="006A3351"/>
    <w:rsid w:val="006A3CDA"/>
    <w:rsid w:val="006A3FDF"/>
    <w:rsid w:val="006A4130"/>
    <w:rsid w:val="006A4443"/>
    <w:rsid w:val="006A45A1"/>
    <w:rsid w:val="006A5A48"/>
    <w:rsid w:val="006A5B2F"/>
    <w:rsid w:val="006A5DE7"/>
    <w:rsid w:val="006A5E57"/>
    <w:rsid w:val="006A5FF7"/>
    <w:rsid w:val="006A62E5"/>
    <w:rsid w:val="006A69F4"/>
    <w:rsid w:val="006A6CC4"/>
    <w:rsid w:val="006A73C4"/>
    <w:rsid w:val="006A73EE"/>
    <w:rsid w:val="006A76A1"/>
    <w:rsid w:val="006A7F1A"/>
    <w:rsid w:val="006A7FDA"/>
    <w:rsid w:val="006B01A9"/>
    <w:rsid w:val="006B0369"/>
    <w:rsid w:val="006B04CC"/>
    <w:rsid w:val="006B054D"/>
    <w:rsid w:val="006B0A8F"/>
    <w:rsid w:val="006B0EC3"/>
    <w:rsid w:val="006B1556"/>
    <w:rsid w:val="006B19F1"/>
    <w:rsid w:val="006B1CAD"/>
    <w:rsid w:val="006B1D4B"/>
    <w:rsid w:val="006B1F62"/>
    <w:rsid w:val="006B2060"/>
    <w:rsid w:val="006B23BA"/>
    <w:rsid w:val="006B26F3"/>
    <w:rsid w:val="006B2B55"/>
    <w:rsid w:val="006B2C40"/>
    <w:rsid w:val="006B2EA0"/>
    <w:rsid w:val="006B313F"/>
    <w:rsid w:val="006B3266"/>
    <w:rsid w:val="006B39B8"/>
    <w:rsid w:val="006B3AA6"/>
    <w:rsid w:val="006B3ADA"/>
    <w:rsid w:val="006B3DC4"/>
    <w:rsid w:val="006B45F3"/>
    <w:rsid w:val="006B4D08"/>
    <w:rsid w:val="006B4ECA"/>
    <w:rsid w:val="006B519D"/>
    <w:rsid w:val="006B55E6"/>
    <w:rsid w:val="006B5A91"/>
    <w:rsid w:val="006B5BCD"/>
    <w:rsid w:val="006B5EA4"/>
    <w:rsid w:val="006B5ED6"/>
    <w:rsid w:val="006B6215"/>
    <w:rsid w:val="006B6CC5"/>
    <w:rsid w:val="006B6CDB"/>
    <w:rsid w:val="006B6DAA"/>
    <w:rsid w:val="006B7352"/>
    <w:rsid w:val="006B74E6"/>
    <w:rsid w:val="006B7639"/>
    <w:rsid w:val="006B78C9"/>
    <w:rsid w:val="006B7B3D"/>
    <w:rsid w:val="006B7BB9"/>
    <w:rsid w:val="006B7D91"/>
    <w:rsid w:val="006B7DB8"/>
    <w:rsid w:val="006C0190"/>
    <w:rsid w:val="006C0435"/>
    <w:rsid w:val="006C084E"/>
    <w:rsid w:val="006C0AE8"/>
    <w:rsid w:val="006C0B94"/>
    <w:rsid w:val="006C0D75"/>
    <w:rsid w:val="006C1001"/>
    <w:rsid w:val="006C11C1"/>
    <w:rsid w:val="006C12BA"/>
    <w:rsid w:val="006C13EA"/>
    <w:rsid w:val="006C13ED"/>
    <w:rsid w:val="006C1B42"/>
    <w:rsid w:val="006C1DE8"/>
    <w:rsid w:val="006C1EE6"/>
    <w:rsid w:val="006C2256"/>
    <w:rsid w:val="006C22CA"/>
    <w:rsid w:val="006C25ED"/>
    <w:rsid w:val="006C27C1"/>
    <w:rsid w:val="006C3271"/>
    <w:rsid w:val="006C3462"/>
    <w:rsid w:val="006C3546"/>
    <w:rsid w:val="006C3A04"/>
    <w:rsid w:val="006C3A81"/>
    <w:rsid w:val="006C3C2A"/>
    <w:rsid w:val="006C3DCB"/>
    <w:rsid w:val="006C4555"/>
    <w:rsid w:val="006C48B4"/>
    <w:rsid w:val="006C4942"/>
    <w:rsid w:val="006C49D2"/>
    <w:rsid w:val="006C4AFD"/>
    <w:rsid w:val="006C4EAD"/>
    <w:rsid w:val="006C4F35"/>
    <w:rsid w:val="006C54B1"/>
    <w:rsid w:val="006C564A"/>
    <w:rsid w:val="006C56A8"/>
    <w:rsid w:val="006C5900"/>
    <w:rsid w:val="006C5C0D"/>
    <w:rsid w:val="006C5F08"/>
    <w:rsid w:val="006C6035"/>
    <w:rsid w:val="006C6403"/>
    <w:rsid w:val="006C64A3"/>
    <w:rsid w:val="006C66C3"/>
    <w:rsid w:val="006C6A65"/>
    <w:rsid w:val="006C7423"/>
    <w:rsid w:val="006C7C8E"/>
    <w:rsid w:val="006D02D3"/>
    <w:rsid w:val="006D0840"/>
    <w:rsid w:val="006D093C"/>
    <w:rsid w:val="006D0EB7"/>
    <w:rsid w:val="006D11DF"/>
    <w:rsid w:val="006D184D"/>
    <w:rsid w:val="006D1BD0"/>
    <w:rsid w:val="006D1DD6"/>
    <w:rsid w:val="006D21F7"/>
    <w:rsid w:val="006D2426"/>
    <w:rsid w:val="006D294C"/>
    <w:rsid w:val="006D2A1E"/>
    <w:rsid w:val="006D315C"/>
    <w:rsid w:val="006D32B8"/>
    <w:rsid w:val="006D344B"/>
    <w:rsid w:val="006D3CFE"/>
    <w:rsid w:val="006D45C2"/>
    <w:rsid w:val="006D48A5"/>
    <w:rsid w:val="006D4C52"/>
    <w:rsid w:val="006D5581"/>
    <w:rsid w:val="006D583A"/>
    <w:rsid w:val="006D58EA"/>
    <w:rsid w:val="006D5BD0"/>
    <w:rsid w:val="006D5C27"/>
    <w:rsid w:val="006D5F3E"/>
    <w:rsid w:val="006D60A9"/>
    <w:rsid w:val="006D61AF"/>
    <w:rsid w:val="006D62E5"/>
    <w:rsid w:val="006D6855"/>
    <w:rsid w:val="006D6884"/>
    <w:rsid w:val="006D6BF0"/>
    <w:rsid w:val="006D6D24"/>
    <w:rsid w:val="006D75A4"/>
    <w:rsid w:val="006D7B12"/>
    <w:rsid w:val="006D7D0A"/>
    <w:rsid w:val="006D7D33"/>
    <w:rsid w:val="006D7F08"/>
    <w:rsid w:val="006E05E1"/>
    <w:rsid w:val="006E094C"/>
    <w:rsid w:val="006E0980"/>
    <w:rsid w:val="006E0E8A"/>
    <w:rsid w:val="006E1360"/>
    <w:rsid w:val="006E14AE"/>
    <w:rsid w:val="006E1710"/>
    <w:rsid w:val="006E1753"/>
    <w:rsid w:val="006E1A56"/>
    <w:rsid w:val="006E1D0B"/>
    <w:rsid w:val="006E254C"/>
    <w:rsid w:val="006E298C"/>
    <w:rsid w:val="006E2ACC"/>
    <w:rsid w:val="006E2C6E"/>
    <w:rsid w:val="006E316C"/>
    <w:rsid w:val="006E361B"/>
    <w:rsid w:val="006E3C54"/>
    <w:rsid w:val="006E3DA7"/>
    <w:rsid w:val="006E413C"/>
    <w:rsid w:val="006E415D"/>
    <w:rsid w:val="006E4CC8"/>
    <w:rsid w:val="006E4CEF"/>
    <w:rsid w:val="006E525F"/>
    <w:rsid w:val="006E5365"/>
    <w:rsid w:val="006E53CD"/>
    <w:rsid w:val="006E570C"/>
    <w:rsid w:val="006E592A"/>
    <w:rsid w:val="006E5AEB"/>
    <w:rsid w:val="006E5D87"/>
    <w:rsid w:val="006E608C"/>
    <w:rsid w:val="006E61A4"/>
    <w:rsid w:val="006E69F7"/>
    <w:rsid w:val="006E6CF4"/>
    <w:rsid w:val="006E6E1C"/>
    <w:rsid w:val="006E722C"/>
    <w:rsid w:val="006E728E"/>
    <w:rsid w:val="006E731A"/>
    <w:rsid w:val="006E740F"/>
    <w:rsid w:val="006E77B0"/>
    <w:rsid w:val="006E7885"/>
    <w:rsid w:val="006F000F"/>
    <w:rsid w:val="006F00A4"/>
    <w:rsid w:val="006F00F4"/>
    <w:rsid w:val="006F0177"/>
    <w:rsid w:val="006F0241"/>
    <w:rsid w:val="006F0A0B"/>
    <w:rsid w:val="006F0B5E"/>
    <w:rsid w:val="006F0C44"/>
    <w:rsid w:val="006F103D"/>
    <w:rsid w:val="006F1141"/>
    <w:rsid w:val="006F1439"/>
    <w:rsid w:val="006F15A6"/>
    <w:rsid w:val="006F19D9"/>
    <w:rsid w:val="006F1B77"/>
    <w:rsid w:val="006F215B"/>
    <w:rsid w:val="006F24E4"/>
    <w:rsid w:val="006F25F0"/>
    <w:rsid w:val="006F2861"/>
    <w:rsid w:val="006F2E0E"/>
    <w:rsid w:val="006F2F27"/>
    <w:rsid w:val="006F33A6"/>
    <w:rsid w:val="006F368D"/>
    <w:rsid w:val="006F3E2F"/>
    <w:rsid w:val="006F3E5A"/>
    <w:rsid w:val="006F414E"/>
    <w:rsid w:val="006F4172"/>
    <w:rsid w:val="006F4563"/>
    <w:rsid w:val="006F4745"/>
    <w:rsid w:val="006F4C8E"/>
    <w:rsid w:val="006F4DE6"/>
    <w:rsid w:val="006F5415"/>
    <w:rsid w:val="006F58E3"/>
    <w:rsid w:val="006F5907"/>
    <w:rsid w:val="006F59EE"/>
    <w:rsid w:val="006F5A57"/>
    <w:rsid w:val="006F5BB5"/>
    <w:rsid w:val="006F64D1"/>
    <w:rsid w:val="006F663A"/>
    <w:rsid w:val="006F6942"/>
    <w:rsid w:val="006F6A9F"/>
    <w:rsid w:val="006F6B45"/>
    <w:rsid w:val="006F7116"/>
    <w:rsid w:val="006F7164"/>
    <w:rsid w:val="006F7450"/>
    <w:rsid w:val="006F7710"/>
    <w:rsid w:val="007000EF"/>
    <w:rsid w:val="00700368"/>
    <w:rsid w:val="00700401"/>
    <w:rsid w:val="0070084D"/>
    <w:rsid w:val="00700916"/>
    <w:rsid w:val="007009DC"/>
    <w:rsid w:val="00701872"/>
    <w:rsid w:val="00701EEC"/>
    <w:rsid w:val="00701F8C"/>
    <w:rsid w:val="00702745"/>
    <w:rsid w:val="00702E04"/>
    <w:rsid w:val="00703043"/>
    <w:rsid w:val="0070321C"/>
    <w:rsid w:val="0070339E"/>
    <w:rsid w:val="00703568"/>
    <w:rsid w:val="007036C6"/>
    <w:rsid w:val="00703945"/>
    <w:rsid w:val="00704050"/>
    <w:rsid w:val="00704110"/>
    <w:rsid w:val="00704402"/>
    <w:rsid w:val="007046F6"/>
    <w:rsid w:val="00704AB7"/>
    <w:rsid w:val="00704B27"/>
    <w:rsid w:val="00704C85"/>
    <w:rsid w:val="00704F6A"/>
    <w:rsid w:val="00705274"/>
    <w:rsid w:val="00705287"/>
    <w:rsid w:val="007053AD"/>
    <w:rsid w:val="00705873"/>
    <w:rsid w:val="0070594B"/>
    <w:rsid w:val="00705EAE"/>
    <w:rsid w:val="007064D6"/>
    <w:rsid w:val="007066B8"/>
    <w:rsid w:val="00706F84"/>
    <w:rsid w:val="00707896"/>
    <w:rsid w:val="00707F7A"/>
    <w:rsid w:val="0071001C"/>
    <w:rsid w:val="00710143"/>
    <w:rsid w:val="0071022D"/>
    <w:rsid w:val="00710C3A"/>
    <w:rsid w:val="0071169D"/>
    <w:rsid w:val="00711F28"/>
    <w:rsid w:val="00711F8E"/>
    <w:rsid w:val="0071232E"/>
    <w:rsid w:val="0071257D"/>
    <w:rsid w:val="007126C6"/>
    <w:rsid w:val="00712D1B"/>
    <w:rsid w:val="00712EE8"/>
    <w:rsid w:val="007134F7"/>
    <w:rsid w:val="007135D5"/>
    <w:rsid w:val="00713A3F"/>
    <w:rsid w:val="00713B69"/>
    <w:rsid w:val="00713FB6"/>
    <w:rsid w:val="00713FDA"/>
    <w:rsid w:val="007140ED"/>
    <w:rsid w:val="0071494A"/>
    <w:rsid w:val="0071525F"/>
    <w:rsid w:val="00715284"/>
    <w:rsid w:val="007153D4"/>
    <w:rsid w:val="007155AB"/>
    <w:rsid w:val="007156D3"/>
    <w:rsid w:val="00715981"/>
    <w:rsid w:val="00715C7F"/>
    <w:rsid w:val="00715CA2"/>
    <w:rsid w:val="00716470"/>
    <w:rsid w:val="00716619"/>
    <w:rsid w:val="00717249"/>
    <w:rsid w:val="00717250"/>
    <w:rsid w:val="007174BD"/>
    <w:rsid w:val="007179E3"/>
    <w:rsid w:val="0072034F"/>
    <w:rsid w:val="00720493"/>
    <w:rsid w:val="00720984"/>
    <w:rsid w:val="00720F64"/>
    <w:rsid w:val="00721313"/>
    <w:rsid w:val="007219FD"/>
    <w:rsid w:val="007220DB"/>
    <w:rsid w:val="00723071"/>
    <w:rsid w:val="0072351E"/>
    <w:rsid w:val="00723BB8"/>
    <w:rsid w:val="00723CEA"/>
    <w:rsid w:val="00723F2C"/>
    <w:rsid w:val="007241A7"/>
    <w:rsid w:val="00724205"/>
    <w:rsid w:val="007245AC"/>
    <w:rsid w:val="00724ABF"/>
    <w:rsid w:val="0072539C"/>
    <w:rsid w:val="00725962"/>
    <w:rsid w:val="00725BF1"/>
    <w:rsid w:val="00725D5A"/>
    <w:rsid w:val="00726111"/>
    <w:rsid w:val="0072723D"/>
    <w:rsid w:val="0072755D"/>
    <w:rsid w:val="00727D21"/>
    <w:rsid w:val="00727DB5"/>
    <w:rsid w:val="0073076D"/>
    <w:rsid w:val="0073078E"/>
    <w:rsid w:val="007307A8"/>
    <w:rsid w:val="007307B5"/>
    <w:rsid w:val="00730DCF"/>
    <w:rsid w:val="00730F97"/>
    <w:rsid w:val="007312E2"/>
    <w:rsid w:val="007313E1"/>
    <w:rsid w:val="007314B1"/>
    <w:rsid w:val="0073152C"/>
    <w:rsid w:val="00731530"/>
    <w:rsid w:val="00731777"/>
    <w:rsid w:val="007318BB"/>
    <w:rsid w:val="00732364"/>
    <w:rsid w:val="00732BCC"/>
    <w:rsid w:val="00732D69"/>
    <w:rsid w:val="00732D7A"/>
    <w:rsid w:val="00732F79"/>
    <w:rsid w:val="007332EF"/>
    <w:rsid w:val="0073344C"/>
    <w:rsid w:val="007335A8"/>
    <w:rsid w:val="007337A9"/>
    <w:rsid w:val="0073381D"/>
    <w:rsid w:val="00733980"/>
    <w:rsid w:val="00733FD9"/>
    <w:rsid w:val="0073425E"/>
    <w:rsid w:val="0073476E"/>
    <w:rsid w:val="0073484E"/>
    <w:rsid w:val="00734BBA"/>
    <w:rsid w:val="00734BC4"/>
    <w:rsid w:val="00734F1A"/>
    <w:rsid w:val="007350A1"/>
    <w:rsid w:val="00735244"/>
    <w:rsid w:val="007358D2"/>
    <w:rsid w:val="00735B8B"/>
    <w:rsid w:val="00735FD9"/>
    <w:rsid w:val="00736572"/>
    <w:rsid w:val="00736B81"/>
    <w:rsid w:val="00736B82"/>
    <w:rsid w:val="00736E51"/>
    <w:rsid w:val="00736EF3"/>
    <w:rsid w:val="0073708C"/>
    <w:rsid w:val="00737430"/>
    <w:rsid w:val="007378BF"/>
    <w:rsid w:val="00737CA6"/>
    <w:rsid w:val="00737F94"/>
    <w:rsid w:val="00740202"/>
    <w:rsid w:val="007405ED"/>
    <w:rsid w:val="007407EA"/>
    <w:rsid w:val="007408B5"/>
    <w:rsid w:val="00740E07"/>
    <w:rsid w:val="007419E3"/>
    <w:rsid w:val="00741D72"/>
    <w:rsid w:val="0074232D"/>
    <w:rsid w:val="00742CDC"/>
    <w:rsid w:val="00742E27"/>
    <w:rsid w:val="00742E6E"/>
    <w:rsid w:val="00742FEA"/>
    <w:rsid w:val="0074356B"/>
    <w:rsid w:val="00743CC5"/>
    <w:rsid w:val="00744118"/>
    <w:rsid w:val="007442ED"/>
    <w:rsid w:val="0074432A"/>
    <w:rsid w:val="00744445"/>
    <w:rsid w:val="007448CC"/>
    <w:rsid w:val="007448D8"/>
    <w:rsid w:val="00744AA9"/>
    <w:rsid w:val="00744C07"/>
    <w:rsid w:val="00744CCF"/>
    <w:rsid w:val="007452F4"/>
    <w:rsid w:val="0074536A"/>
    <w:rsid w:val="007454E5"/>
    <w:rsid w:val="0074551B"/>
    <w:rsid w:val="0074562B"/>
    <w:rsid w:val="007456BA"/>
    <w:rsid w:val="00745786"/>
    <w:rsid w:val="00745B9F"/>
    <w:rsid w:val="00745BA4"/>
    <w:rsid w:val="0074603E"/>
    <w:rsid w:val="00746158"/>
    <w:rsid w:val="00746277"/>
    <w:rsid w:val="0074629E"/>
    <w:rsid w:val="00746D99"/>
    <w:rsid w:val="00747161"/>
    <w:rsid w:val="007474D4"/>
    <w:rsid w:val="00747F99"/>
    <w:rsid w:val="00747FCC"/>
    <w:rsid w:val="00750318"/>
    <w:rsid w:val="007504AF"/>
    <w:rsid w:val="0075059D"/>
    <w:rsid w:val="00750803"/>
    <w:rsid w:val="007509C5"/>
    <w:rsid w:val="0075131D"/>
    <w:rsid w:val="00751461"/>
    <w:rsid w:val="007515EF"/>
    <w:rsid w:val="007516D4"/>
    <w:rsid w:val="00751A7A"/>
    <w:rsid w:val="00751BF1"/>
    <w:rsid w:val="00751F36"/>
    <w:rsid w:val="0075218C"/>
    <w:rsid w:val="0075253B"/>
    <w:rsid w:val="007525BF"/>
    <w:rsid w:val="0075263D"/>
    <w:rsid w:val="0075292D"/>
    <w:rsid w:val="00753118"/>
    <w:rsid w:val="007537E7"/>
    <w:rsid w:val="00753802"/>
    <w:rsid w:val="0075391A"/>
    <w:rsid w:val="0075394C"/>
    <w:rsid w:val="007539DB"/>
    <w:rsid w:val="00753A9D"/>
    <w:rsid w:val="00753E7A"/>
    <w:rsid w:val="0075464B"/>
    <w:rsid w:val="00754957"/>
    <w:rsid w:val="007552D2"/>
    <w:rsid w:val="0075563B"/>
    <w:rsid w:val="00755689"/>
    <w:rsid w:val="007559BB"/>
    <w:rsid w:val="00756162"/>
    <w:rsid w:val="0075677B"/>
    <w:rsid w:val="0075681A"/>
    <w:rsid w:val="00756914"/>
    <w:rsid w:val="00756B9F"/>
    <w:rsid w:val="00756EE8"/>
    <w:rsid w:val="0075784E"/>
    <w:rsid w:val="00757B42"/>
    <w:rsid w:val="00760190"/>
    <w:rsid w:val="007601A5"/>
    <w:rsid w:val="00760540"/>
    <w:rsid w:val="00760667"/>
    <w:rsid w:val="0076088A"/>
    <w:rsid w:val="00761272"/>
    <w:rsid w:val="007616AB"/>
    <w:rsid w:val="0076176C"/>
    <w:rsid w:val="00761EB0"/>
    <w:rsid w:val="00762ADF"/>
    <w:rsid w:val="00762B12"/>
    <w:rsid w:val="007631A6"/>
    <w:rsid w:val="007639D9"/>
    <w:rsid w:val="00763A28"/>
    <w:rsid w:val="00763B95"/>
    <w:rsid w:val="00763F7E"/>
    <w:rsid w:val="00764A57"/>
    <w:rsid w:val="00764BB5"/>
    <w:rsid w:val="00764C50"/>
    <w:rsid w:val="007651F1"/>
    <w:rsid w:val="00765413"/>
    <w:rsid w:val="00765667"/>
    <w:rsid w:val="007658B4"/>
    <w:rsid w:val="007661DF"/>
    <w:rsid w:val="00766735"/>
    <w:rsid w:val="00766773"/>
    <w:rsid w:val="007668C0"/>
    <w:rsid w:val="00766E54"/>
    <w:rsid w:val="00766FE5"/>
    <w:rsid w:val="007670C5"/>
    <w:rsid w:val="00767203"/>
    <w:rsid w:val="0076730F"/>
    <w:rsid w:val="007675DE"/>
    <w:rsid w:val="007679CC"/>
    <w:rsid w:val="00767D6F"/>
    <w:rsid w:val="00767ECF"/>
    <w:rsid w:val="0077013C"/>
    <w:rsid w:val="00770714"/>
    <w:rsid w:val="00770735"/>
    <w:rsid w:val="007708E2"/>
    <w:rsid w:val="0077097C"/>
    <w:rsid w:val="00770D37"/>
    <w:rsid w:val="00770F72"/>
    <w:rsid w:val="0077135B"/>
    <w:rsid w:val="0077166A"/>
    <w:rsid w:val="007717DA"/>
    <w:rsid w:val="00771846"/>
    <w:rsid w:val="00771CF2"/>
    <w:rsid w:val="00771ED7"/>
    <w:rsid w:val="00772449"/>
    <w:rsid w:val="00772772"/>
    <w:rsid w:val="007729ED"/>
    <w:rsid w:val="00773178"/>
    <w:rsid w:val="00773340"/>
    <w:rsid w:val="007737BA"/>
    <w:rsid w:val="00773815"/>
    <w:rsid w:val="00773B0C"/>
    <w:rsid w:val="00773BA2"/>
    <w:rsid w:val="00773C97"/>
    <w:rsid w:val="00773F8E"/>
    <w:rsid w:val="00774288"/>
    <w:rsid w:val="00774B1B"/>
    <w:rsid w:val="00775733"/>
    <w:rsid w:val="00775899"/>
    <w:rsid w:val="007759DC"/>
    <w:rsid w:val="00775C7F"/>
    <w:rsid w:val="007769E7"/>
    <w:rsid w:val="00776D10"/>
    <w:rsid w:val="007776BF"/>
    <w:rsid w:val="00777756"/>
    <w:rsid w:val="007778AE"/>
    <w:rsid w:val="00777926"/>
    <w:rsid w:val="0077793E"/>
    <w:rsid w:val="0077797D"/>
    <w:rsid w:val="00777985"/>
    <w:rsid w:val="00780113"/>
    <w:rsid w:val="007806D2"/>
    <w:rsid w:val="00780983"/>
    <w:rsid w:val="00780BAB"/>
    <w:rsid w:val="00780F0F"/>
    <w:rsid w:val="0078103F"/>
    <w:rsid w:val="00781666"/>
    <w:rsid w:val="0078180B"/>
    <w:rsid w:val="00782178"/>
    <w:rsid w:val="00782420"/>
    <w:rsid w:val="007825D2"/>
    <w:rsid w:val="00782942"/>
    <w:rsid w:val="00782C6F"/>
    <w:rsid w:val="00782E18"/>
    <w:rsid w:val="00782FCF"/>
    <w:rsid w:val="007833AC"/>
    <w:rsid w:val="0078343E"/>
    <w:rsid w:val="0078379A"/>
    <w:rsid w:val="007838F3"/>
    <w:rsid w:val="00783930"/>
    <w:rsid w:val="00783DDC"/>
    <w:rsid w:val="00784023"/>
    <w:rsid w:val="007841DC"/>
    <w:rsid w:val="0078448B"/>
    <w:rsid w:val="00784A65"/>
    <w:rsid w:val="00785180"/>
    <w:rsid w:val="00785182"/>
    <w:rsid w:val="0078589B"/>
    <w:rsid w:val="00785F04"/>
    <w:rsid w:val="00786919"/>
    <w:rsid w:val="00786B38"/>
    <w:rsid w:val="007877A3"/>
    <w:rsid w:val="00787A22"/>
    <w:rsid w:val="00787A70"/>
    <w:rsid w:val="00787AC6"/>
    <w:rsid w:val="00787C2F"/>
    <w:rsid w:val="00787D1E"/>
    <w:rsid w:val="00787F9D"/>
    <w:rsid w:val="007903AC"/>
    <w:rsid w:val="00791039"/>
    <w:rsid w:val="00791219"/>
    <w:rsid w:val="007913C3"/>
    <w:rsid w:val="007913FC"/>
    <w:rsid w:val="00791785"/>
    <w:rsid w:val="007919B2"/>
    <w:rsid w:val="00791A4B"/>
    <w:rsid w:val="007923A0"/>
    <w:rsid w:val="007925B9"/>
    <w:rsid w:val="007926DC"/>
    <w:rsid w:val="0079285C"/>
    <w:rsid w:val="00792A71"/>
    <w:rsid w:val="00792B63"/>
    <w:rsid w:val="00793260"/>
    <w:rsid w:val="007939D9"/>
    <w:rsid w:val="00793CE5"/>
    <w:rsid w:val="00794208"/>
    <w:rsid w:val="0079433A"/>
    <w:rsid w:val="007945CB"/>
    <w:rsid w:val="0079464D"/>
    <w:rsid w:val="0079478F"/>
    <w:rsid w:val="007949CF"/>
    <w:rsid w:val="00794A6A"/>
    <w:rsid w:val="00794C47"/>
    <w:rsid w:val="00794D3D"/>
    <w:rsid w:val="00794E33"/>
    <w:rsid w:val="00794F55"/>
    <w:rsid w:val="00794F9C"/>
    <w:rsid w:val="0079504F"/>
    <w:rsid w:val="00795AF7"/>
    <w:rsid w:val="007961A8"/>
    <w:rsid w:val="007963A6"/>
    <w:rsid w:val="007969B8"/>
    <w:rsid w:val="007971D7"/>
    <w:rsid w:val="0079751A"/>
    <w:rsid w:val="0079762E"/>
    <w:rsid w:val="00797C4F"/>
    <w:rsid w:val="007A014C"/>
    <w:rsid w:val="007A038B"/>
    <w:rsid w:val="007A07A6"/>
    <w:rsid w:val="007A0DAA"/>
    <w:rsid w:val="007A1211"/>
    <w:rsid w:val="007A12BC"/>
    <w:rsid w:val="007A1C43"/>
    <w:rsid w:val="007A2127"/>
    <w:rsid w:val="007A2508"/>
    <w:rsid w:val="007A26FF"/>
    <w:rsid w:val="007A2B45"/>
    <w:rsid w:val="007A3041"/>
    <w:rsid w:val="007A3125"/>
    <w:rsid w:val="007A3406"/>
    <w:rsid w:val="007A35D6"/>
    <w:rsid w:val="007A388D"/>
    <w:rsid w:val="007A3EB4"/>
    <w:rsid w:val="007A3F4C"/>
    <w:rsid w:val="007A4A62"/>
    <w:rsid w:val="007A4B93"/>
    <w:rsid w:val="007A5024"/>
    <w:rsid w:val="007A5BD6"/>
    <w:rsid w:val="007A5EAA"/>
    <w:rsid w:val="007A5FC2"/>
    <w:rsid w:val="007A6291"/>
    <w:rsid w:val="007A6F90"/>
    <w:rsid w:val="007A752F"/>
    <w:rsid w:val="007A7784"/>
    <w:rsid w:val="007A7881"/>
    <w:rsid w:val="007A788D"/>
    <w:rsid w:val="007A7C19"/>
    <w:rsid w:val="007A7DA0"/>
    <w:rsid w:val="007B0333"/>
    <w:rsid w:val="007B0988"/>
    <w:rsid w:val="007B0F07"/>
    <w:rsid w:val="007B107A"/>
    <w:rsid w:val="007B120D"/>
    <w:rsid w:val="007B15BD"/>
    <w:rsid w:val="007B1826"/>
    <w:rsid w:val="007B1922"/>
    <w:rsid w:val="007B195B"/>
    <w:rsid w:val="007B1AC4"/>
    <w:rsid w:val="007B1AEC"/>
    <w:rsid w:val="007B221B"/>
    <w:rsid w:val="007B29DD"/>
    <w:rsid w:val="007B3188"/>
    <w:rsid w:val="007B3372"/>
    <w:rsid w:val="007B3613"/>
    <w:rsid w:val="007B384F"/>
    <w:rsid w:val="007B436A"/>
    <w:rsid w:val="007B43E2"/>
    <w:rsid w:val="007B44CB"/>
    <w:rsid w:val="007B4562"/>
    <w:rsid w:val="007B4828"/>
    <w:rsid w:val="007B5142"/>
    <w:rsid w:val="007B5195"/>
    <w:rsid w:val="007B531A"/>
    <w:rsid w:val="007B5C7F"/>
    <w:rsid w:val="007B5CBB"/>
    <w:rsid w:val="007B5E37"/>
    <w:rsid w:val="007B6043"/>
    <w:rsid w:val="007B635F"/>
    <w:rsid w:val="007B6449"/>
    <w:rsid w:val="007B66CD"/>
    <w:rsid w:val="007B67F7"/>
    <w:rsid w:val="007B6EB0"/>
    <w:rsid w:val="007B706A"/>
    <w:rsid w:val="007C0009"/>
    <w:rsid w:val="007C0154"/>
    <w:rsid w:val="007C02F1"/>
    <w:rsid w:val="007C0413"/>
    <w:rsid w:val="007C04EA"/>
    <w:rsid w:val="007C06DB"/>
    <w:rsid w:val="007C06FF"/>
    <w:rsid w:val="007C0763"/>
    <w:rsid w:val="007C0ABC"/>
    <w:rsid w:val="007C0C80"/>
    <w:rsid w:val="007C0F57"/>
    <w:rsid w:val="007C0FD5"/>
    <w:rsid w:val="007C1278"/>
    <w:rsid w:val="007C127C"/>
    <w:rsid w:val="007C1422"/>
    <w:rsid w:val="007C151B"/>
    <w:rsid w:val="007C1634"/>
    <w:rsid w:val="007C2268"/>
    <w:rsid w:val="007C22F2"/>
    <w:rsid w:val="007C23FB"/>
    <w:rsid w:val="007C26D0"/>
    <w:rsid w:val="007C2A1F"/>
    <w:rsid w:val="007C2ABA"/>
    <w:rsid w:val="007C30CA"/>
    <w:rsid w:val="007C331B"/>
    <w:rsid w:val="007C363B"/>
    <w:rsid w:val="007C382B"/>
    <w:rsid w:val="007C3B73"/>
    <w:rsid w:val="007C3DF5"/>
    <w:rsid w:val="007C3E40"/>
    <w:rsid w:val="007C3FE5"/>
    <w:rsid w:val="007C400E"/>
    <w:rsid w:val="007C434B"/>
    <w:rsid w:val="007C44DA"/>
    <w:rsid w:val="007C49BE"/>
    <w:rsid w:val="007C4C61"/>
    <w:rsid w:val="007C4E05"/>
    <w:rsid w:val="007C5093"/>
    <w:rsid w:val="007C55D9"/>
    <w:rsid w:val="007C5A48"/>
    <w:rsid w:val="007C5B6C"/>
    <w:rsid w:val="007C5D73"/>
    <w:rsid w:val="007C5D89"/>
    <w:rsid w:val="007C68E1"/>
    <w:rsid w:val="007C6989"/>
    <w:rsid w:val="007C6B5F"/>
    <w:rsid w:val="007C6BC7"/>
    <w:rsid w:val="007C73B0"/>
    <w:rsid w:val="007C7A02"/>
    <w:rsid w:val="007D0237"/>
    <w:rsid w:val="007D0291"/>
    <w:rsid w:val="007D0473"/>
    <w:rsid w:val="007D054B"/>
    <w:rsid w:val="007D06DE"/>
    <w:rsid w:val="007D089A"/>
    <w:rsid w:val="007D0A66"/>
    <w:rsid w:val="007D0C10"/>
    <w:rsid w:val="007D13B4"/>
    <w:rsid w:val="007D15C7"/>
    <w:rsid w:val="007D1EB8"/>
    <w:rsid w:val="007D28B4"/>
    <w:rsid w:val="007D2B28"/>
    <w:rsid w:val="007D2D31"/>
    <w:rsid w:val="007D2F94"/>
    <w:rsid w:val="007D3542"/>
    <w:rsid w:val="007D37D1"/>
    <w:rsid w:val="007D3A74"/>
    <w:rsid w:val="007D3B5E"/>
    <w:rsid w:val="007D3CBC"/>
    <w:rsid w:val="007D3D1C"/>
    <w:rsid w:val="007D3D6E"/>
    <w:rsid w:val="007D453E"/>
    <w:rsid w:val="007D46C9"/>
    <w:rsid w:val="007D4B66"/>
    <w:rsid w:val="007D4C7A"/>
    <w:rsid w:val="007D5545"/>
    <w:rsid w:val="007D69B1"/>
    <w:rsid w:val="007D71FC"/>
    <w:rsid w:val="007D74E5"/>
    <w:rsid w:val="007D7584"/>
    <w:rsid w:val="007D7B89"/>
    <w:rsid w:val="007D7BE9"/>
    <w:rsid w:val="007D7F12"/>
    <w:rsid w:val="007E02AD"/>
    <w:rsid w:val="007E04C5"/>
    <w:rsid w:val="007E082F"/>
    <w:rsid w:val="007E0838"/>
    <w:rsid w:val="007E09F0"/>
    <w:rsid w:val="007E0B89"/>
    <w:rsid w:val="007E0D04"/>
    <w:rsid w:val="007E0E7A"/>
    <w:rsid w:val="007E132C"/>
    <w:rsid w:val="007E167C"/>
    <w:rsid w:val="007E16AC"/>
    <w:rsid w:val="007E16F3"/>
    <w:rsid w:val="007E198C"/>
    <w:rsid w:val="007E1C4A"/>
    <w:rsid w:val="007E1C50"/>
    <w:rsid w:val="007E1F0B"/>
    <w:rsid w:val="007E2498"/>
    <w:rsid w:val="007E33FC"/>
    <w:rsid w:val="007E3898"/>
    <w:rsid w:val="007E3CD8"/>
    <w:rsid w:val="007E4428"/>
    <w:rsid w:val="007E4767"/>
    <w:rsid w:val="007E4B3E"/>
    <w:rsid w:val="007E4C35"/>
    <w:rsid w:val="007E543B"/>
    <w:rsid w:val="007E5490"/>
    <w:rsid w:val="007E54A2"/>
    <w:rsid w:val="007E54B7"/>
    <w:rsid w:val="007E5767"/>
    <w:rsid w:val="007E5881"/>
    <w:rsid w:val="007E5A8B"/>
    <w:rsid w:val="007E5B17"/>
    <w:rsid w:val="007E5DF9"/>
    <w:rsid w:val="007E618E"/>
    <w:rsid w:val="007E62B7"/>
    <w:rsid w:val="007E6446"/>
    <w:rsid w:val="007E6B44"/>
    <w:rsid w:val="007E7972"/>
    <w:rsid w:val="007E7AE3"/>
    <w:rsid w:val="007E7B6F"/>
    <w:rsid w:val="007E7C7B"/>
    <w:rsid w:val="007E7D3B"/>
    <w:rsid w:val="007F00C5"/>
    <w:rsid w:val="007F0178"/>
    <w:rsid w:val="007F0442"/>
    <w:rsid w:val="007F0490"/>
    <w:rsid w:val="007F0643"/>
    <w:rsid w:val="007F0F68"/>
    <w:rsid w:val="007F1292"/>
    <w:rsid w:val="007F13B1"/>
    <w:rsid w:val="007F1499"/>
    <w:rsid w:val="007F162B"/>
    <w:rsid w:val="007F1B7F"/>
    <w:rsid w:val="007F1E0C"/>
    <w:rsid w:val="007F1F57"/>
    <w:rsid w:val="007F20AC"/>
    <w:rsid w:val="007F2286"/>
    <w:rsid w:val="007F2359"/>
    <w:rsid w:val="007F27F0"/>
    <w:rsid w:val="007F2F33"/>
    <w:rsid w:val="007F30E7"/>
    <w:rsid w:val="007F312C"/>
    <w:rsid w:val="007F31F4"/>
    <w:rsid w:val="007F37CF"/>
    <w:rsid w:val="007F37D2"/>
    <w:rsid w:val="007F390E"/>
    <w:rsid w:val="007F3AF4"/>
    <w:rsid w:val="007F400C"/>
    <w:rsid w:val="007F40C4"/>
    <w:rsid w:val="007F4AC8"/>
    <w:rsid w:val="007F4C67"/>
    <w:rsid w:val="007F4D0B"/>
    <w:rsid w:val="007F51E8"/>
    <w:rsid w:val="007F5248"/>
    <w:rsid w:val="007F5296"/>
    <w:rsid w:val="007F57C7"/>
    <w:rsid w:val="007F707C"/>
    <w:rsid w:val="007F7560"/>
    <w:rsid w:val="007F75F6"/>
    <w:rsid w:val="007F7681"/>
    <w:rsid w:val="007F79FA"/>
    <w:rsid w:val="0080024F"/>
    <w:rsid w:val="008002C0"/>
    <w:rsid w:val="0080033F"/>
    <w:rsid w:val="0080114A"/>
    <w:rsid w:val="008014EE"/>
    <w:rsid w:val="00801577"/>
    <w:rsid w:val="00801A61"/>
    <w:rsid w:val="00801D52"/>
    <w:rsid w:val="00801E1A"/>
    <w:rsid w:val="00801E48"/>
    <w:rsid w:val="00802158"/>
    <w:rsid w:val="0080234C"/>
    <w:rsid w:val="008024A9"/>
    <w:rsid w:val="00802B37"/>
    <w:rsid w:val="00802C97"/>
    <w:rsid w:val="00802D05"/>
    <w:rsid w:val="00802F54"/>
    <w:rsid w:val="008030E7"/>
    <w:rsid w:val="0080332A"/>
    <w:rsid w:val="008035CE"/>
    <w:rsid w:val="008037DD"/>
    <w:rsid w:val="00803FC5"/>
    <w:rsid w:val="008043A8"/>
    <w:rsid w:val="00804567"/>
    <w:rsid w:val="008048D8"/>
    <w:rsid w:val="00804E37"/>
    <w:rsid w:val="008051B3"/>
    <w:rsid w:val="00805446"/>
    <w:rsid w:val="00805602"/>
    <w:rsid w:val="0080563A"/>
    <w:rsid w:val="00805CA4"/>
    <w:rsid w:val="00805F6F"/>
    <w:rsid w:val="008063CD"/>
    <w:rsid w:val="008069C3"/>
    <w:rsid w:val="00806A93"/>
    <w:rsid w:val="008071DB"/>
    <w:rsid w:val="0080753C"/>
    <w:rsid w:val="008079A0"/>
    <w:rsid w:val="00807B94"/>
    <w:rsid w:val="00807F99"/>
    <w:rsid w:val="0081028B"/>
    <w:rsid w:val="008104BB"/>
    <w:rsid w:val="008105A5"/>
    <w:rsid w:val="00811488"/>
    <w:rsid w:val="008119E0"/>
    <w:rsid w:val="00811A47"/>
    <w:rsid w:val="00811BB0"/>
    <w:rsid w:val="008121BF"/>
    <w:rsid w:val="008127AE"/>
    <w:rsid w:val="0081335C"/>
    <w:rsid w:val="00813DA6"/>
    <w:rsid w:val="00813E48"/>
    <w:rsid w:val="00813F54"/>
    <w:rsid w:val="008149B9"/>
    <w:rsid w:val="00814F5D"/>
    <w:rsid w:val="00814F9B"/>
    <w:rsid w:val="0081508A"/>
    <w:rsid w:val="00815652"/>
    <w:rsid w:val="008159EF"/>
    <w:rsid w:val="00815DCE"/>
    <w:rsid w:val="008166F8"/>
    <w:rsid w:val="008168BF"/>
    <w:rsid w:val="0081738C"/>
    <w:rsid w:val="0081775C"/>
    <w:rsid w:val="00817A77"/>
    <w:rsid w:val="00820066"/>
    <w:rsid w:val="00820572"/>
    <w:rsid w:val="00820CA8"/>
    <w:rsid w:val="00820F6E"/>
    <w:rsid w:val="00821549"/>
    <w:rsid w:val="00821A36"/>
    <w:rsid w:val="00821C70"/>
    <w:rsid w:val="00821CA7"/>
    <w:rsid w:val="00821F8C"/>
    <w:rsid w:val="008220E0"/>
    <w:rsid w:val="00822197"/>
    <w:rsid w:val="0082261C"/>
    <w:rsid w:val="008229AA"/>
    <w:rsid w:val="00822C74"/>
    <w:rsid w:val="008234A4"/>
    <w:rsid w:val="00823B49"/>
    <w:rsid w:val="00823C61"/>
    <w:rsid w:val="00823C7F"/>
    <w:rsid w:val="00823D76"/>
    <w:rsid w:val="00823F99"/>
    <w:rsid w:val="008243A4"/>
    <w:rsid w:val="0082475D"/>
    <w:rsid w:val="00824E51"/>
    <w:rsid w:val="00825142"/>
    <w:rsid w:val="008253A0"/>
    <w:rsid w:val="00825826"/>
    <w:rsid w:val="00825A0D"/>
    <w:rsid w:val="00825B76"/>
    <w:rsid w:val="00825C25"/>
    <w:rsid w:val="00825FDD"/>
    <w:rsid w:val="00825FF7"/>
    <w:rsid w:val="00826263"/>
    <w:rsid w:val="0082630E"/>
    <w:rsid w:val="008263D7"/>
    <w:rsid w:val="00826650"/>
    <w:rsid w:val="00827A8C"/>
    <w:rsid w:val="00827AD9"/>
    <w:rsid w:val="00827F05"/>
    <w:rsid w:val="0083018F"/>
    <w:rsid w:val="0083046A"/>
    <w:rsid w:val="00830959"/>
    <w:rsid w:val="00830972"/>
    <w:rsid w:val="00830A02"/>
    <w:rsid w:val="00830F35"/>
    <w:rsid w:val="0083108A"/>
    <w:rsid w:val="008311B5"/>
    <w:rsid w:val="008316DD"/>
    <w:rsid w:val="00831CAF"/>
    <w:rsid w:val="00831CC9"/>
    <w:rsid w:val="00831CDF"/>
    <w:rsid w:val="00832076"/>
    <w:rsid w:val="008320B7"/>
    <w:rsid w:val="008322A9"/>
    <w:rsid w:val="008326B4"/>
    <w:rsid w:val="008327EC"/>
    <w:rsid w:val="008329BB"/>
    <w:rsid w:val="00832F48"/>
    <w:rsid w:val="00833318"/>
    <w:rsid w:val="008334C7"/>
    <w:rsid w:val="00833612"/>
    <w:rsid w:val="00833AE8"/>
    <w:rsid w:val="00833DDC"/>
    <w:rsid w:val="00834225"/>
    <w:rsid w:val="0083440A"/>
    <w:rsid w:val="00835420"/>
    <w:rsid w:val="00835444"/>
    <w:rsid w:val="0083582D"/>
    <w:rsid w:val="00835916"/>
    <w:rsid w:val="008359FD"/>
    <w:rsid w:val="00835A5A"/>
    <w:rsid w:val="00835C17"/>
    <w:rsid w:val="008361A8"/>
    <w:rsid w:val="0083661C"/>
    <w:rsid w:val="00836883"/>
    <w:rsid w:val="008368AA"/>
    <w:rsid w:val="008368D5"/>
    <w:rsid w:val="00836B23"/>
    <w:rsid w:val="00836B87"/>
    <w:rsid w:val="00836FF4"/>
    <w:rsid w:val="00837079"/>
    <w:rsid w:val="0083733C"/>
    <w:rsid w:val="008373EE"/>
    <w:rsid w:val="0083752A"/>
    <w:rsid w:val="00837665"/>
    <w:rsid w:val="00837777"/>
    <w:rsid w:val="00837D03"/>
    <w:rsid w:val="0084020D"/>
    <w:rsid w:val="00840736"/>
    <w:rsid w:val="00840904"/>
    <w:rsid w:val="00841544"/>
    <w:rsid w:val="00841953"/>
    <w:rsid w:val="00841A12"/>
    <w:rsid w:val="00841CD4"/>
    <w:rsid w:val="00841D63"/>
    <w:rsid w:val="0084203A"/>
    <w:rsid w:val="008421CB"/>
    <w:rsid w:val="008425B1"/>
    <w:rsid w:val="008425EE"/>
    <w:rsid w:val="008427D8"/>
    <w:rsid w:val="00842945"/>
    <w:rsid w:val="00843325"/>
    <w:rsid w:val="0084384B"/>
    <w:rsid w:val="0084384E"/>
    <w:rsid w:val="00843BEA"/>
    <w:rsid w:val="00843F8A"/>
    <w:rsid w:val="00844674"/>
    <w:rsid w:val="00844675"/>
    <w:rsid w:val="00844E0B"/>
    <w:rsid w:val="00845290"/>
    <w:rsid w:val="0084558D"/>
    <w:rsid w:val="00845E41"/>
    <w:rsid w:val="008460B4"/>
    <w:rsid w:val="0084653C"/>
    <w:rsid w:val="00846B57"/>
    <w:rsid w:val="00846C4E"/>
    <w:rsid w:val="00847BCB"/>
    <w:rsid w:val="008500D1"/>
    <w:rsid w:val="0085013C"/>
    <w:rsid w:val="00850572"/>
    <w:rsid w:val="008508D1"/>
    <w:rsid w:val="00850DB8"/>
    <w:rsid w:val="00851600"/>
    <w:rsid w:val="008516FC"/>
    <w:rsid w:val="0085182D"/>
    <w:rsid w:val="008519D7"/>
    <w:rsid w:val="00851F82"/>
    <w:rsid w:val="00851FA2"/>
    <w:rsid w:val="008520D1"/>
    <w:rsid w:val="0085223B"/>
    <w:rsid w:val="0085246E"/>
    <w:rsid w:val="008524D3"/>
    <w:rsid w:val="008527F0"/>
    <w:rsid w:val="00852899"/>
    <w:rsid w:val="008528A5"/>
    <w:rsid w:val="00852A20"/>
    <w:rsid w:val="00852CE0"/>
    <w:rsid w:val="00852EA2"/>
    <w:rsid w:val="008539C7"/>
    <w:rsid w:val="00853D7A"/>
    <w:rsid w:val="008540CE"/>
    <w:rsid w:val="0085410F"/>
    <w:rsid w:val="00854222"/>
    <w:rsid w:val="00854705"/>
    <w:rsid w:val="00854A69"/>
    <w:rsid w:val="00854EBF"/>
    <w:rsid w:val="008551EC"/>
    <w:rsid w:val="008552B5"/>
    <w:rsid w:val="00855E20"/>
    <w:rsid w:val="00855ECB"/>
    <w:rsid w:val="008565A6"/>
    <w:rsid w:val="00856A30"/>
    <w:rsid w:val="00856A9B"/>
    <w:rsid w:val="008574EC"/>
    <w:rsid w:val="00857B51"/>
    <w:rsid w:val="0086048E"/>
    <w:rsid w:val="008604CD"/>
    <w:rsid w:val="008606CA"/>
    <w:rsid w:val="00860C85"/>
    <w:rsid w:val="00860D1B"/>
    <w:rsid w:val="00860DBF"/>
    <w:rsid w:val="00861197"/>
    <w:rsid w:val="008611E5"/>
    <w:rsid w:val="00861572"/>
    <w:rsid w:val="00861C0A"/>
    <w:rsid w:val="00861D73"/>
    <w:rsid w:val="00861E75"/>
    <w:rsid w:val="008621B8"/>
    <w:rsid w:val="00862DC3"/>
    <w:rsid w:val="008635D0"/>
    <w:rsid w:val="008636B3"/>
    <w:rsid w:val="008637AA"/>
    <w:rsid w:val="00863B24"/>
    <w:rsid w:val="00863B46"/>
    <w:rsid w:val="00864398"/>
    <w:rsid w:val="00864A9C"/>
    <w:rsid w:val="00864E4D"/>
    <w:rsid w:val="00865199"/>
    <w:rsid w:val="00865381"/>
    <w:rsid w:val="0086544D"/>
    <w:rsid w:val="008657BC"/>
    <w:rsid w:val="0086582C"/>
    <w:rsid w:val="0086593C"/>
    <w:rsid w:val="0086596A"/>
    <w:rsid w:val="00865AAD"/>
    <w:rsid w:val="00865B21"/>
    <w:rsid w:val="00865BAE"/>
    <w:rsid w:val="00865BF4"/>
    <w:rsid w:val="00865FBC"/>
    <w:rsid w:val="00866EC3"/>
    <w:rsid w:val="0086707D"/>
    <w:rsid w:val="008673F4"/>
    <w:rsid w:val="00867C9C"/>
    <w:rsid w:val="00867E05"/>
    <w:rsid w:val="0087035A"/>
    <w:rsid w:val="00870383"/>
    <w:rsid w:val="00870CA4"/>
    <w:rsid w:val="00870F5D"/>
    <w:rsid w:val="00870FF4"/>
    <w:rsid w:val="0087112D"/>
    <w:rsid w:val="0087164E"/>
    <w:rsid w:val="00871928"/>
    <w:rsid w:val="00871D1C"/>
    <w:rsid w:val="00871D3C"/>
    <w:rsid w:val="00871DC9"/>
    <w:rsid w:val="00871F4F"/>
    <w:rsid w:val="00872512"/>
    <w:rsid w:val="008729C5"/>
    <w:rsid w:val="0087350A"/>
    <w:rsid w:val="008736D4"/>
    <w:rsid w:val="0087392F"/>
    <w:rsid w:val="00873B33"/>
    <w:rsid w:val="00873C7B"/>
    <w:rsid w:val="00873DA0"/>
    <w:rsid w:val="00873EC0"/>
    <w:rsid w:val="00873F68"/>
    <w:rsid w:val="00874076"/>
    <w:rsid w:val="008751F4"/>
    <w:rsid w:val="008752C8"/>
    <w:rsid w:val="0087579B"/>
    <w:rsid w:val="00875B4E"/>
    <w:rsid w:val="00875E62"/>
    <w:rsid w:val="0087673D"/>
    <w:rsid w:val="00876C8F"/>
    <w:rsid w:val="00876CB6"/>
    <w:rsid w:val="00876CFF"/>
    <w:rsid w:val="00876D2E"/>
    <w:rsid w:val="00876DA6"/>
    <w:rsid w:val="00876E8A"/>
    <w:rsid w:val="00877065"/>
    <w:rsid w:val="008773C5"/>
    <w:rsid w:val="008779B0"/>
    <w:rsid w:val="00877F72"/>
    <w:rsid w:val="00877F92"/>
    <w:rsid w:val="0088086D"/>
    <w:rsid w:val="00880DAE"/>
    <w:rsid w:val="0088108F"/>
    <w:rsid w:val="008810EC"/>
    <w:rsid w:val="0088113B"/>
    <w:rsid w:val="00881183"/>
    <w:rsid w:val="008812DA"/>
    <w:rsid w:val="0088158A"/>
    <w:rsid w:val="00881923"/>
    <w:rsid w:val="00881EF3"/>
    <w:rsid w:val="00882310"/>
    <w:rsid w:val="008826B9"/>
    <w:rsid w:val="00882C71"/>
    <w:rsid w:val="00882F11"/>
    <w:rsid w:val="008834D4"/>
    <w:rsid w:val="0088360B"/>
    <w:rsid w:val="00883636"/>
    <w:rsid w:val="008838D8"/>
    <w:rsid w:val="00883969"/>
    <w:rsid w:val="0088397B"/>
    <w:rsid w:val="008839A8"/>
    <w:rsid w:val="00883B89"/>
    <w:rsid w:val="00883C85"/>
    <w:rsid w:val="00884773"/>
    <w:rsid w:val="00884872"/>
    <w:rsid w:val="00884B38"/>
    <w:rsid w:val="00885358"/>
    <w:rsid w:val="00885603"/>
    <w:rsid w:val="00885BA3"/>
    <w:rsid w:val="00885DD6"/>
    <w:rsid w:val="00885DE5"/>
    <w:rsid w:val="00886195"/>
    <w:rsid w:val="008863E2"/>
    <w:rsid w:val="00886539"/>
    <w:rsid w:val="00886585"/>
    <w:rsid w:val="00886A6D"/>
    <w:rsid w:val="00886D70"/>
    <w:rsid w:val="00886E23"/>
    <w:rsid w:val="008871D3"/>
    <w:rsid w:val="0088740B"/>
    <w:rsid w:val="00887447"/>
    <w:rsid w:val="00887808"/>
    <w:rsid w:val="00887A43"/>
    <w:rsid w:val="00887B27"/>
    <w:rsid w:val="00887D09"/>
    <w:rsid w:val="0089008D"/>
    <w:rsid w:val="008902DA"/>
    <w:rsid w:val="008903D2"/>
    <w:rsid w:val="008903D8"/>
    <w:rsid w:val="008905AD"/>
    <w:rsid w:val="00890631"/>
    <w:rsid w:val="00890729"/>
    <w:rsid w:val="00890B21"/>
    <w:rsid w:val="00890DDE"/>
    <w:rsid w:val="00891607"/>
    <w:rsid w:val="00891A53"/>
    <w:rsid w:val="00891ACE"/>
    <w:rsid w:val="00891C11"/>
    <w:rsid w:val="00891D99"/>
    <w:rsid w:val="00892119"/>
    <w:rsid w:val="00892314"/>
    <w:rsid w:val="00892677"/>
    <w:rsid w:val="00893060"/>
    <w:rsid w:val="00893333"/>
    <w:rsid w:val="008936E9"/>
    <w:rsid w:val="00893BE1"/>
    <w:rsid w:val="00893C51"/>
    <w:rsid w:val="00893E52"/>
    <w:rsid w:val="00894A4F"/>
    <w:rsid w:val="00894EBD"/>
    <w:rsid w:val="00896122"/>
    <w:rsid w:val="008961A7"/>
    <w:rsid w:val="00896E2D"/>
    <w:rsid w:val="00896E34"/>
    <w:rsid w:val="0089713B"/>
    <w:rsid w:val="008975A4"/>
    <w:rsid w:val="00897687"/>
    <w:rsid w:val="008976D8"/>
    <w:rsid w:val="00897A82"/>
    <w:rsid w:val="008A094E"/>
    <w:rsid w:val="008A0C69"/>
    <w:rsid w:val="008A1E00"/>
    <w:rsid w:val="008A2395"/>
    <w:rsid w:val="008A273D"/>
    <w:rsid w:val="008A29FC"/>
    <w:rsid w:val="008A2B35"/>
    <w:rsid w:val="008A2D90"/>
    <w:rsid w:val="008A2EA0"/>
    <w:rsid w:val="008A3202"/>
    <w:rsid w:val="008A3275"/>
    <w:rsid w:val="008A3324"/>
    <w:rsid w:val="008A3424"/>
    <w:rsid w:val="008A3690"/>
    <w:rsid w:val="008A40AA"/>
    <w:rsid w:val="008A46F7"/>
    <w:rsid w:val="008A51B8"/>
    <w:rsid w:val="008A56C5"/>
    <w:rsid w:val="008A581D"/>
    <w:rsid w:val="008A58FB"/>
    <w:rsid w:val="008A5F37"/>
    <w:rsid w:val="008A6081"/>
    <w:rsid w:val="008A6141"/>
    <w:rsid w:val="008A63FC"/>
    <w:rsid w:val="008A658A"/>
    <w:rsid w:val="008A6636"/>
    <w:rsid w:val="008A6829"/>
    <w:rsid w:val="008A70B1"/>
    <w:rsid w:val="008A7280"/>
    <w:rsid w:val="008A7311"/>
    <w:rsid w:val="008A73DD"/>
    <w:rsid w:val="008A7815"/>
    <w:rsid w:val="008A7A9F"/>
    <w:rsid w:val="008A7AA6"/>
    <w:rsid w:val="008B00B6"/>
    <w:rsid w:val="008B0126"/>
    <w:rsid w:val="008B03B0"/>
    <w:rsid w:val="008B078F"/>
    <w:rsid w:val="008B08FB"/>
    <w:rsid w:val="008B0AB4"/>
    <w:rsid w:val="008B0AC2"/>
    <w:rsid w:val="008B0C9B"/>
    <w:rsid w:val="008B10B7"/>
    <w:rsid w:val="008B1D83"/>
    <w:rsid w:val="008B2428"/>
    <w:rsid w:val="008B2699"/>
    <w:rsid w:val="008B2B8F"/>
    <w:rsid w:val="008B2BFD"/>
    <w:rsid w:val="008B3034"/>
    <w:rsid w:val="008B3420"/>
    <w:rsid w:val="008B35AD"/>
    <w:rsid w:val="008B468A"/>
    <w:rsid w:val="008B487E"/>
    <w:rsid w:val="008B4A01"/>
    <w:rsid w:val="008B4A6E"/>
    <w:rsid w:val="008B4A9C"/>
    <w:rsid w:val="008B515C"/>
    <w:rsid w:val="008B53C5"/>
    <w:rsid w:val="008B5450"/>
    <w:rsid w:val="008B556F"/>
    <w:rsid w:val="008B5BB6"/>
    <w:rsid w:val="008B5D5C"/>
    <w:rsid w:val="008B616E"/>
    <w:rsid w:val="008B63F9"/>
    <w:rsid w:val="008B680B"/>
    <w:rsid w:val="008B6BC4"/>
    <w:rsid w:val="008B6ED7"/>
    <w:rsid w:val="008B6F66"/>
    <w:rsid w:val="008B7250"/>
    <w:rsid w:val="008B7338"/>
    <w:rsid w:val="008B7373"/>
    <w:rsid w:val="008B748E"/>
    <w:rsid w:val="008B74FA"/>
    <w:rsid w:val="008B7500"/>
    <w:rsid w:val="008B764D"/>
    <w:rsid w:val="008B7D9D"/>
    <w:rsid w:val="008B7F32"/>
    <w:rsid w:val="008C02D6"/>
    <w:rsid w:val="008C05AC"/>
    <w:rsid w:val="008C060C"/>
    <w:rsid w:val="008C062D"/>
    <w:rsid w:val="008C0E00"/>
    <w:rsid w:val="008C116D"/>
    <w:rsid w:val="008C16D1"/>
    <w:rsid w:val="008C222F"/>
    <w:rsid w:val="008C246A"/>
    <w:rsid w:val="008C24A6"/>
    <w:rsid w:val="008C2661"/>
    <w:rsid w:val="008C28AC"/>
    <w:rsid w:val="008C3082"/>
    <w:rsid w:val="008C3384"/>
    <w:rsid w:val="008C3952"/>
    <w:rsid w:val="008C3A2F"/>
    <w:rsid w:val="008C3A66"/>
    <w:rsid w:val="008C3ABC"/>
    <w:rsid w:val="008C3CCE"/>
    <w:rsid w:val="008C3DAA"/>
    <w:rsid w:val="008C43AE"/>
    <w:rsid w:val="008C4440"/>
    <w:rsid w:val="008C462B"/>
    <w:rsid w:val="008C4B1F"/>
    <w:rsid w:val="008C4B56"/>
    <w:rsid w:val="008C4DD2"/>
    <w:rsid w:val="008C4DE7"/>
    <w:rsid w:val="008C528A"/>
    <w:rsid w:val="008C5648"/>
    <w:rsid w:val="008C5C9A"/>
    <w:rsid w:val="008C5D03"/>
    <w:rsid w:val="008C5E19"/>
    <w:rsid w:val="008C5E30"/>
    <w:rsid w:val="008C60EB"/>
    <w:rsid w:val="008C633E"/>
    <w:rsid w:val="008C655F"/>
    <w:rsid w:val="008C681A"/>
    <w:rsid w:val="008C6D8D"/>
    <w:rsid w:val="008C6E1D"/>
    <w:rsid w:val="008C6E78"/>
    <w:rsid w:val="008C7027"/>
    <w:rsid w:val="008C740C"/>
    <w:rsid w:val="008C75A3"/>
    <w:rsid w:val="008C7645"/>
    <w:rsid w:val="008C76CC"/>
    <w:rsid w:val="008C77A6"/>
    <w:rsid w:val="008C7F71"/>
    <w:rsid w:val="008D00F3"/>
    <w:rsid w:val="008D04E1"/>
    <w:rsid w:val="008D0881"/>
    <w:rsid w:val="008D08E6"/>
    <w:rsid w:val="008D0B4F"/>
    <w:rsid w:val="008D0E33"/>
    <w:rsid w:val="008D0E52"/>
    <w:rsid w:val="008D1007"/>
    <w:rsid w:val="008D12B2"/>
    <w:rsid w:val="008D165C"/>
    <w:rsid w:val="008D1AFD"/>
    <w:rsid w:val="008D1D93"/>
    <w:rsid w:val="008D1E3F"/>
    <w:rsid w:val="008D228E"/>
    <w:rsid w:val="008D25A3"/>
    <w:rsid w:val="008D29E5"/>
    <w:rsid w:val="008D2EA0"/>
    <w:rsid w:val="008D319C"/>
    <w:rsid w:val="008D360D"/>
    <w:rsid w:val="008D3807"/>
    <w:rsid w:val="008D3A21"/>
    <w:rsid w:val="008D3A44"/>
    <w:rsid w:val="008D3CA4"/>
    <w:rsid w:val="008D42FA"/>
    <w:rsid w:val="008D44F4"/>
    <w:rsid w:val="008D4541"/>
    <w:rsid w:val="008D4559"/>
    <w:rsid w:val="008D4576"/>
    <w:rsid w:val="008D4672"/>
    <w:rsid w:val="008D4803"/>
    <w:rsid w:val="008D4B7A"/>
    <w:rsid w:val="008D4D49"/>
    <w:rsid w:val="008D4DCB"/>
    <w:rsid w:val="008D4FFB"/>
    <w:rsid w:val="008D5023"/>
    <w:rsid w:val="008D519B"/>
    <w:rsid w:val="008D524C"/>
    <w:rsid w:val="008D6143"/>
    <w:rsid w:val="008D6E45"/>
    <w:rsid w:val="008D7472"/>
    <w:rsid w:val="008D7CB4"/>
    <w:rsid w:val="008D7D2A"/>
    <w:rsid w:val="008D7E29"/>
    <w:rsid w:val="008E009B"/>
    <w:rsid w:val="008E018D"/>
    <w:rsid w:val="008E06D7"/>
    <w:rsid w:val="008E0A66"/>
    <w:rsid w:val="008E0AC0"/>
    <w:rsid w:val="008E10BA"/>
    <w:rsid w:val="008E13CA"/>
    <w:rsid w:val="008E1787"/>
    <w:rsid w:val="008E1B3D"/>
    <w:rsid w:val="008E1C56"/>
    <w:rsid w:val="008E23A8"/>
    <w:rsid w:val="008E27B7"/>
    <w:rsid w:val="008E32AD"/>
    <w:rsid w:val="008E3318"/>
    <w:rsid w:val="008E3C45"/>
    <w:rsid w:val="008E3D2A"/>
    <w:rsid w:val="008E45A6"/>
    <w:rsid w:val="008E465C"/>
    <w:rsid w:val="008E4C37"/>
    <w:rsid w:val="008E537B"/>
    <w:rsid w:val="008E5941"/>
    <w:rsid w:val="008E5E42"/>
    <w:rsid w:val="008E6253"/>
    <w:rsid w:val="008E65DD"/>
    <w:rsid w:val="008E69FF"/>
    <w:rsid w:val="008E6F33"/>
    <w:rsid w:val="008E7106"/>
    <w:rsid w:val="008E75E6"/>
    <w:rsid w:val="008E76B5"/>
    <w:rsid w:val="008E79ED"/>
    <w:rsid w:val="008E7BBF"/>
    <w:rsid w:val="008F052A"/>
    <w:rsid w:val="008F059E"/>
    <w:rsid w:val="008F0965"/>
    <w:rsid w:val="008F0A66"/>
    <w:rsid w:val="008F0AF7"/>
    <w:rsid w:val="008F0EF2"/>
    <w:rsid w:val="008F133A"/>
    <w:rsid w:val="008F17B0"/>
    <w:rsid w:val="008F17E5"/>
    <w:rsid w:val="008F181C"/>
    <w:rsid w:val="008F1C18"/>
    <w:rsid w:val="008F204B"/>
    <w:rsid w:val="008F20BE"/>
    <w:rsid w:val="008F2256"/>
    <w:rsid w:val="008F22C4"/>
    <w:rsid w:val="008F2E1B"/>
    <w:rsid w:val="008F3335"/>
    <w:rsid w:val="008F33B2"/>
    <w:rsid w:val="008F349E"/>
    <w:rsid w:val="008F34EA"/>
    <w:rsid w:val="008F3B1D"/>
    <w:rsid w:val="008F3D97"/>
    <w:rsid w:val="008F40C7"/>
    <w:rsid w:val="008F4100"/>
    <w:rsid w:val="008F417D"/>
    <w:rsid w:val="008F42CF"/>
    <w:rsid w:val="008F4325"/>
    <w:rsid w:val="008F4844"/>
    <w:rsid w:val="008F4A89"/>
    <w:rsid w:val="008F4BA3"/>
    <w:rsid w:val="008F4D60"/>
    <w:rsid w:val="008F4FC1"/>
    <w:rsid w:val="008F52DF"/>
    <w:rsid w:val="008F56A2"/>
    <w:rsid w:val="008F5924"/>
    <w:rsid w:val="008F5C4B"/>
    <w:rsid w:val="008F5E20"/>
    <w:rsid w:val="008F5FBF"/>
    <w:rsid w:val="008F646D"/>
    <w:rsid w:val="008F6488"/>
    <w:rsid w:val="008F65D3"/>
    <w:rsid w:val="008F67EA"/>
    <w:rsid w:val="008F69FB"/>
    <w:rsid w:val="008F6ACA"/>
    <w:rsid w:val="008F7332"/>
    <w:rsid w:val="008F7E9D"/>
    <w:rsid w:val="009002C6"/>
    <w:rsid w:val="009007ED"/>
    <w:rsid w:val="0090086E"/>
    <w:rsid w:val="00900D27"/>
    <w:rsid w:val="00900D5D"/>
    <w:rsid w:val="00900E1F"/>
    <w:rsid w:val="00900E6D"/>
    <w:rsid w:val="00900F74"/>
    <w:rsid w:val="0090157E"/>
    <w:rsid w:val="009016B0"/>
    <w:rsid w:val="009017AF"/>
    <w:rsid w:val="00901877"/>
    <w:rsid w:val="00901976"/>
    <w:rsid w:val="00901AD8"/>
    <w:rsid w:val="00901B99"/>
    <w:rsid w:val="00902128"/>
    <w:rsid w:val="009026DC"/>
    <w:rsid w:val="00902F0C"/>
    <w:rsid w:val="00903031"/>
    <w:rsid w:val="00903513"/>
    <w:rsid w:val="009038EE"/>
    <w:rsid w:val="00903B37"/>
    <w:rsid w:val="00904EC1"/>
    <w:rsid w:val="00905395"/>
    <w:rsid w:val="009055A8"/>
    <w:rsid w:val="009057EB"/>
    <w:rsid w:val="00905E4A"/>
    <w:rsid w:val="00907596"/>
    <w:rsid w:val="009077DC"/>
    <w:rsid w:val="00907BC5"/>
    <w:rsid w:val="00907F68"/>
    <w:rsid w:val="00910240"/>
    <w:rsid w:val="009102FF"/>
    <w:rsid w:val="0091050C"/>
    <w:rsid w:val="00910E9B"/>
    <w:rsid w:val="00911312"/>
    <w:rsid w:val="00911773"/>
    <w:rsid w:val="0091212D"/>
    <w:rsid w:val="009124A3"/>
    <w:rsid w:val="009125F8"/>
    <w:rsid w:val="009128E7"/>
    <w:rsid w:val="00912BCC"/>
    <w:rsid w:val="00912C7C"/>
    <w:rsid w:val="00912D0B"/>
    <w:rsid w:val="00913345"/>
    <w:rsid w:val="009146E5"/>
    <w:rsid w:val="00914A21"/>
    <w:rsid w:val="00914CE5"/>
    <w:rsid w:val="00914D2E"/>
    <w:rsid w:val="00914F14"/>
    <w:rsid w:val="0091537C"/>
    <w:rsid w:val="00915B36"/>
    <w:rsid w:val="00915DBD"/>
    <w:rsid w:val="00915E24"/>
    <w:rsid w:val="00915EFB"/>
    <w:rsid w:val="00916139"/>
    <w:rsid w:val="009162CD"/>
    <w:rsid w:val="00916484"/>
    <w:rsid w:val="009165A0"/>
    <w:rsid w:val="00916714"/>
    <w:rsid w:val="0091694A"/>
    <w:rsid w:val="00916BBB"/>
    <w:rsid w:val="00916F88"/>
    <w:rsid w:val="00917304"/>
    <w:rsid w:val="00917A78"/>
    <w:rsid w:val="00917E2F"/>
    <w:rsid w:val="0092005F"/>
    <w:rsid w:val="009204D3"/>
    <w:rsid w:val="00920530"/>
    <w:rsid w:val="0092067D"/>
    <w:rsid w:val="00920E97"/>
    <w:rsid w:val="00921353"/>
    <w:rsid w:val="00921674"/>
    <w:rsid w:val="00921714"/>
    <w:rsid w:val="00922C6D"/>
    <w:rsid w:val="00922DB8"/>
    <w:rsid w:val="00922E47"/>
    <w:rsid w:val="00922E8D"/>
    <w:rsid w:val="00923054"/>
    <w:rsid w:val="00923570"/>
    <w:rsid w:val="009235F8"/>
    <w:rsid w:val="0092389B"/>
    <w:rsid w:val="009238CF"/>
    <w:rsid w:val="00923A5A"/>
    <w:rsid w:val="009247D9"/>
    <w:rsid w:val="00924A34"/>
    <w:rsid w:val="009254EA"/>
    <w:rsid w:val="009257BD"/>
    <w:rsid w:val="00925B90"/>
    <w:rsid w:val="00925D9E"/>
    <w:rsid w:val="00925E33"/>
    <w:rsid w:val="00925F26"/>
    <w:rsid w:val="00925FE0"/>
    <w:rsid w:val="009269BD"/>
    <w:rsid w:val="00926C49"/>
    <w:rsid w:val="00927132"/>
    <w:rsid w:val="009271DA"/>
    <w:rsid w:val="0092748F"/>
    <w:rsid w:val="00927A33"/>
    <w:rsid w:val="00927A7A"/>
    <w:rsid w:val="00927AA6"/>
    <w:rsid w:val="00927BF4"/>
    <w:rsid w:val="00927DE7"/>
    <w:rsid w:val="009303D4"/>
    <w:rsid w:val="00930412"/>
    <w:rsid w:val="0093098A"/>
    <w:rsid w:val="00930DF5"/>
    <w:rsid w:val="00930F78"/>
    <w:rsid w:val="0093120B"/>
    <w:rsid w:val="0093131A"/>
    <w:rsid w:val="00931678"/>
    <w:rsid w:val="0093191C"/>
    <w:rsid w:val="00931E07"/>
    <w:rsid w:val="009332D2"/>
    <w:rsid w:val="00933E30"/>
    <w:rsid w:val="00934116"/>
    <w:rsid w:val="009358EA"/>
    <w:rsid w:val="009359CD"/>
    <w:rsid w:val="0093631C"/>
    <w:rsid w:val="00936ABE"/>
    <w:rsid w:val="009379D8"/>
    <w:rsid w:val="00937CAB"/>
    <w:rsid w:val="00937EE9"/>
    <w:rsid w:val="009400B9"/>
    <w:rsid w:val="00940178"/>
    <w:rsid w:val="00940A54"/>
    <w:rsid w:val="00940BED"/>
    <w:rsid w:val="00940FF8"/>
    <w:rsid w:val="00941654"/>
    <w:rsid w:val="0094166A"/>
    <w:rsid w:val="00941965"/>
    <w:rsid w:val="00941AD5"/>
    <w:rsid w:val="00941C05"/>
    <w:rsid w:val="00941D5B"/>
    <w:rsid w:val="00941E1B"/>
    <w:rsid w:val="00942115"/>
    <w:rsid w:val="00942136"/>
    <w:rsid w:val="0094235C"/>
    <w:rsid w:val="00942466"/>
    <w:rsid w:val="00942BBB"/>
    <w:rsid w:val="00942CAC"/>
    <w:rsid w:val="00942E5D"/>
    <w:rsid w:val="0094352F"/>
    <w:rsid w:val="009437E6"/>
    <w:rsid w:val="009438F8"/>
    <w:rsid w:val="00943CC9"/>
    <w:rsid w:val="00943D54"/>
    <w:rsid w:val="00943EE2"/>
    <w:rsid w:val="00944146"/>
    <w:rsid w:val="00944E42"/>
    <w:rsid w:val="00944FE6"/>
    <w:rsid w:val="00945012"/>
    <w:rsid w:val="009451E1"/>
    <w:rsid w:val="00945343"/>
    <w:rsid w:val="009456BA"/>
    <w:rsid w:val="00945838"/>
    <w:rsid w:val="009459B6"/>
    <w:rsid w:val="00945DB6"/>
    <w:rsid w:val="00945E48"/>
    <w:rsid w:val="009467B4"/>
    <w:rsid w:val="009469BD"/>
    <w:rsid w:val="00946E2B"/>
    <w:rsid w:val="00947146"/>
    <w:rsid w:val="0094730D"/>
    <w:rsid w:val="009478E6"/>
    <w:rsid w:val="0094790B"/>
    <w:rsid w:val="00947D19"/>
    <w:rsid w:val="00947F90"/>
    <w:rsid w:val="009501EC"/>
    <w:rsid w:val="009503B4"/>
    <w:rsid w:val="009505B4"/>
    <w:rsid w:val="00950F25"/>
    <w:rsid w:val="00951A3B"/>
    <w:rsid w:val="00951EF9"/>
    <w:rsid w:val="00951FD1"/>
    <w:rsid w:val="00952481"/>
    <w:rsid w:val="009525AA"/>
    <w:rsid w:val="00952ACA"/>
    <w:rsid w:val="00953022"/>
    <w:rsid w:val="00953B98"/>
    <w:rsid w:val="00953EB2"/>
    <w:rsid w:val="009541CB"/>
    <w:rsid w:val="009546EA"/>
    <w:rsid w:val="009546FB"/>
    <w:rsid w:val="0095495C"/>
    <w:rsid w:val="00954BB2"/>
    <w:rsid w:val="00954FEB"/>
    <w:rsid w:val="00955187"/>
    <w:rsid w:val="009560D7"/>
    <w:rsid w:val="0095642D"/>
    <w:rsid w:val="009566CB"/>
    <w:rsid w:val="00956A02"/>
    <w:rsid w:val="0095723E"/>
    <w:rsid w:val="0095729B"/>
    <w:rsid w:val="009572E9"/>
    <w:rsid w:val="0095770E"/>
    <w:rsid w:val="00957AD2"/>
    <w:rsid w:val="00957AF8"/>
    <w:rsid w:val="0096036B"/>
    <w:rsid w:val="00960539"/>
    <w:rsid w:val="00960967"/>
    <w:rsid w:val="00960CF3"/>
    <w:rsid w:val="00961393"/>
    <w:rsid w:val="00961C9D"/>
    <w:rsid w:val="00961F26"/>
    <w:rsid w:val="0096229A"/>
    <w:rsid w:val="009624F6"/>
    <w:rsid w:val="00962519"/>
    <w:rsid w:val="00962796"/>
    <w:rsid w:val="00962C63"/>
    <w:rsid w:val="00962D34"/>
    <w:rsid w:val="00962DD8"/>
    <w:rsid w:val="0096371B"/>
    <w:rsid w:val="00963EFE"/>
    <w:rsid w:val="009643C8"/>
    <w:rsid w:val="009646B3"/>
    <w:rsid w:val="009648C8"/>
    <w:rsid w:val="0096495D"/>
    <w:rsid w:val="00964D49"/>
    <w:rsid w:val="00964DD8"/>
    <w:rsid w:val="009653C9"/>
    <w:rsid w:val="00965E90"/>
    <w:rsid w:val="00966292"/>
    <w:rsid w:val="0096657F"/>
    <w:rsid w:val="00966746"/>
    <w:rsid w:val="00966A25"/>
    <w:rsid w:val="00966A6D"/>
    <w:rsid w:val="00966C72"/>
    <w:rsid w:val="00966E6C"/>
    <w:rsid w:val="009674CC"/>
    <w:rsid w:val="00967550"/>
    <w:rsid w:val="0096755F"/>
    <w:rsid w:val="0096759F"/>
    <w:rsid w:val="009679E7"/>
    <w:rsid w:val="00967AB9"/>
    <w:rsid w:val="00967B83"/>
    <w:rsid w:val="00967E51"/>
    <w:rsid w:val="009701B6"/>
    <w:rsid w:val="00970256"/>
    <w:rsid w:val="00970997"/>
    <w:rsid w:val="00970A3D"/>
    <w:rsid w:val="00970EA2"/>
    <w:rsid w:val="0097137B"/>
    <w:rsid w:val="009719A9"/>
    <w:rsid w:val="00971CFD"/>
    <w:rsid w:val="009722E5"/>
    <w:rsid w:val="009722FF"/>
    <w:rsid w:val="00972602"/>
    <w:rsid w:val="00972BD8"/>
    <w:rsid w:val="00972FA3"/>
    <w:rsid w:val="00972FFB"/>
    <w:rsid w:val="00973DDA"/>
    <w:rsid w:val="00974126"/>
    <w:rsid w:val="00974566"/>
    <w:rsid w:val="00974A6F"/>
    <w:rsid w:val="00974CCC"/>
    <w:rsid w:val="009751D9"/>
    <w:rsid w:val="00975418"/>
    <w:rsid w:val="00975514"/>
    <w:rsid w:val="009757E3"/>
    <w:rsid w:val="00975B2C"/>
    <w:rsid w:val="009760A9"/>
    <w:rsid w:val="00976439"/>
    <w:rsid w:val="0097667C"/>
    <w:rsid w:val="009767F4"/>
    <w:rsid w:val="00976EFB"/>
    <w:rsid w:val="00977058"/>
    <w:rsid w:val="00977D89"/>
    <w:rsid w:val="009800FE"/>
    <w:rsid w:val="0098061B"/>
    <w:rsid w:val="00980634"/>
    <w:rsid w:val="00980876"/>
    <w:rsid w:val="00981366"/>
    <w:rsid w:val="0098179A"/>
    <w:rsid w:val="009817C3"/>
    <w:rsid w:val="009817F6"/>
    <w:rsid w:val="00981808"/>
    <w:rsid w:val="00981AC8"/>
    <w:rsid w:val="00981D3A"/>
    <w:rsid w:val="00981E23"/>
    <w:rsid w:val="00981ED3"/>
    <w:rsid w:val="0098265C"/>
    <w:rsid w:val="00982A53"/>
    <w:rsid w:val="00982D3B"/>
    <w:rsid w:val="009836B6"/>
    <w:rsid w:val="00983968"/>
    <w:rsid w:val="00983F0E"/>
    <w:rsid w:val="00984084"/>
    <w:rsid w:val="00984621"/>
    <w:rsid w:val="00984ACE"/>
    <w:rsid w:val="00984E92"/>
    <w:rsid w:val="00985326"/>
    <w:rsid w:val="0098556C"/>
    <w:rsid w:val="009855A9"/>
    <w:rsid w:val="00985907"/>
    <w:rsid w:val="00985CE0"/>
    <w:rsid w:val="0098623F"/>
    <w:rsid w:val="00986287"/>
    <w:rsid w:val="00986318"/>
    <w:rsid w:val="009865F9"/>
    <w:rsid w:val="00986F6E"/>
    <w:rsid w:val="00987524"/>
    <w:rsid w:val="00987C36"/>
    <w:rsid w:val="00987CF2"/>
    <w:rsid w:val="00987FC7"/>
    <w:rsid w:val="009909ED"/>
    <w:rsid w:val="00990CAA"/>
    <w:rsid w:val="00990D68"/>
    <w:rsid w:val="00990E00"/>
    <w:rsid w:val="00991053"/>
    <w:rsid w:val="009910CA"/>
    <w:rsid w:val="009912F9"/>
    <w:rsid w:val="009914A9"/>
    <w:rsid w:val="009919BD"/>
    <w:rsid w:val="00991BC7"/>
    <w:rsid w:val="009922D0"/>
    <w:rsid w:val="00992439"/>
    <w:rsid w:val="00992496"/>
    <w:rsid w:val="009924D9"/>
    <w:rsid w:val="009928AC"/>
    <w:rsid w:val="009930E5"/>
    <w:rsid w:val="00993124"/>
    <w:rsid w:val="009934E4"/>
    <w:rsid w:val="00993E51"/>
    <w:rsid w:val="0099425A"/>
    <w:rsid w:val="00994502"/>
    <w:rsid w:val="00994677"/>
    <w:rsid w:val="009947CD"/>
    <w:rsid w:val="00994B49"/>
    <w:rsid w:val="00994CB3"/>
    <w:rsid w:val="0099544E"/>
    <w:rsid w:val="009955EF"/>
    <w:rsid w:val="00995769"/>
    <w:rsid w:val="00995877"/>
    <w:rsid w:val="009959D8"/>
    <w:rsid w:val="00995B51"/>
    <w:rsid w:val="00995D79"/>
    <w:rsid w:val="00995DA8"/>
    <w:rsid w:val="009964EF"/>
    <w:rsid w:val="00996751"/>
    <w:rsid w:val="009969E4"/>
    <w:rsid w:val="00996B50"/>
    <w:rsid w:val="00996C18"/>
    <w:rsid w:val="00996CA4"/>
    <w:rsid w:val="00996D15"/>
    <w:rsid w:val="009970E9"/>
    <w:rsid w:val="00997558"/>
    <w:rsid w:val="00997C05"/>
    <w:rsid w:val="00997C46"/>
    <w:rsid w:val="009A04F8"/>
    <w:rsid w:val="009A05D7"/>
    <w:rsid w:val="009A0967"/>
    <w:rsid w:val="009A0B1F"/>
    <w:rsid w:val="009A1EF7"/>
    <w:rsid w:val="009A2449"/>
    <w:rsid w:val="009A25B6"/>
    <w:rsid w:val="009A2AC0"/>
    <w:rsid w:val="009A2BC9"/>
    <w:rsid w:val="009A30EA"/>
    <w:rsid w:val="009A31EC"/>
    <w:rsid w:val="009A3292"/>
    <w:rsid w:val="009A3E5C"/>
    <w:rsid w:val="009A3F26"/>
    <w:rsid w:val="009A4535"/>
    <w:rsid w:val="009A4656"/>
    <w:rsid w:val="009A490A"/>
    <w:rsid w:val="009A4D82"/>
    <w:rsid w:val="009A4E07"/>
    <w:rsid w:val="009A5233"/>
    <w:rsid w:val="009A5294"/>
    <w:rsid w:val="009A594A"/>
    <w:rsid w:val="009A59D1"/>
    <w:rsid w:val="009A5C0B"/>
    <w:rsid w:val="009A5C80"/>
    <w:rsid w:val="009A5E65"/>
    <w:rsid w:val="009A5FB8"/>
    <w:rsid w:val="009A60FB"/>
    <w:rsid w:val="009A623A"/>
    <w:rsid w:val="009A62EC"/>
    <w:rsid w:val="009A63FB"/>
    <w:rsid w:val="009A645E"/>
    <w:rsid w:val="009A6B57"/>
    <w:rsid w:val="009A6E1B"/>
    <w:rsid w:val="009A722B"/>
    <w:rsid w:val="009A7F5E"/>
    <w:rsid w:val="009A7F69"/>
    <w:rsid w:val="009B00FA"/>
    <w:rsid w:val="009B0408"/>
    <w:rsid w:val="009B04A2"/>
    <w:rsid w:val="009B0A30"/>
    <w:rsid w:val="009B0AC7"/>
    <w:rsid w:val="009B0B6C"/>
    <w:rsid w:val="009B1156"/>
    <w:rsid w:val="009B1685"/>
    <w:rsid w:val="009B2262"/>
    <w:rsid w:val="009B24D5"/>
    <w:rsid w:val="009B27DA"/>
    <w:rsid w:val="009B27E0"/>
    <w:rsid w:val="009B2D67"/>
    <w:rsid w:val="009B2E10"/>
    <w:rsid w:val="009B3DC0"/>
    <w:rsid w:val="009B3E58"/>
    <w:rsid w:val="009B3E91"/>
    <w:rsid w:val="009B40F5"/>
    <w:rsid w:val="009B45D8"/>
    <w:rsid w:val="009B45D9"/>
    <w:rsid w:val="009B4A8D"/>
    <w:rsid w:val="009B5505"/>
    <w:rsid w:val="009B5E46"/>
    <w:rsid w:val="009B5F0B"/>
    <w:rsid w:val="009B6134"/>
    <w:rsid w:val="009B639E"/>
    <w:rsid w:val="009B6852"/>
    <w:rsid w:val="009B709E"/>
    <w:rsid w:val="009B7139"/>
    <w:rsid w:val="009B75F0"/>
    <w:rsid w:val="009B7740"/>
    <w:rsid w:val="009B7F5E"/>
    <w:rsid w:val="009C01E3"/>
    <w:rsid w:val="009C01F8"/>
    <w:rsid w:val="009C0287"/>
    <w:rsid w:val="009C0431"/>
    <w:rsid w:val="009C05A8"/>
    <w:rsid w:val="009C074F"/>
    <w:rsid w:val="009C0A58"/>
    <w:rsid w:val="009C0A88"/>
    <w:rsid w:val="009C0DE3"/>
    <w:rsid w:val="009C0F94"/>
    <w:rsid w:val="009C128D"/>
    <w:rsid w:val="009C1294"/>
    <w:rsid w:val="009C163E"/>
    <w:rsid w:val="009C1B0A"/>
    <w:rsid w:val="009C1B5B"/>
    <w:rsid w:val="009C1F80"/>
    <w:rsid w:val="009C2015"/>
    <w:rsid w:val="009C2054"/>
    <w:rsid w:val="009C28C8"/>
    <w:rsid w:val="009C2AFA"/>
    <w:rsid w:val="009C2E80"/>
    <w:rsid w:val="009C2EDF"/>
    <w:rsid w:val="009C31FB"/>
    <w:rsid w:val="009C338C"/>
    <w:rsid w:val="009C3C21"/>
    <w:rsid w:val="009C3E6C"/>
    <w:rsid w:val="009C40FC"/>
    <w:rsid w:val="009C41AC"/>
    <w:rsid w:val="009C4555"/>
    <w:rsid w:val="009C491B"/>
    <w:rsid w:val="009C4E40"/>
    <w:rsid w:val="009C4F85"/>
    <w:rsid w:val="009C50AD"/>
    <w:rsid w:val="009C5652"/>
    <w:rsid w:val="009C565D"/>
    <w:rsid w:val="009C631D"/>
    <w:rsid w:val="009C6381"/>
    <w:rsid w:val="009C647D"/>
    <w:rsid w:val="009C65B8"/>
    <w:rsid w:val="009C68B8"/>
    <w:rsid w:val="009C6AEA"/>
    <w:rsid w:val="009C6E4D"/>
    <w:rsid w:val="009C6E56"/>
    <w:rsid w:val="009C6EF8"/>
    <w:rsid w:val="009C7016"/>
    <w:rsid w:val="009C7B7D"/>
    <w:rsid w:val="009C7D95"/>
    <w:rsid w:val="009D00DF"/>
    <w:rsid w:val="009D0530"/>
    <w:rsid w:val="009D05AD"/>
    <w:rsid w:val="009D07B3"/>
    <w:rsid w:val="009D0B24"/>
    <w:rsid w:val="009D0CF6"/>
    <w:rsid w:val="009D10B9"/>
    <w:rsid w:val="009D182A"/>
    <w:rsid w:val="009D1A7C"/>
    <w:rsid w:val="009D28E6"/>
    <w:rsid w:val="009D2F46"/>
    <w:rsid w:val="009D3287"/>
    <w:rsid w:val="009D3357"/>
    <w:rsid w:val="009D33DE"/>
    <w:rsid w:val="009D3C5F"/>
    <w:rsid w:val="009D3EE9"/>
    <w:rsid w:val="009D3F47"/>
    <w:rsid w:val="009D40A5"/>
    <w:rsid w:val="009D40BB"/>
    <w:rsid w:val="009D463B"/>
    <w:rsid w:val="009D4708"/>
    <w:rsid w:val="009D47C0"/>
    <w:rsid w:val="009D4853"/>
    <w:rsid w:val="009D4867"/>
    <w:rsid w:val="009D48B4"/>
    <w:rsid w:val="009D4B1D"/>
    <w:rsid w:val="009D4DEE"/>
    <w:rsid w:val="009D5503"/>
    <w:rsid w:val="009D5977"/>
    <w:rsid w:val="009D5B23"/>
    <w:rsid w:val="009D5C20"/>
    <w:rsid w:val="009D622C"/>
    <w:rsid w:val="009D6694"/>
    <w:rsid w:val="009D67B4"/>
    <w:rsid w:val="009D6842"/>
    <w:rsid w:val="009D697F"/>
    <w:rsid w:val="009D6C5C"/>
    <w:rsid w:val="009D7F16"/>
    <w:rsid w:val="009E01D7"/>
    <w:rsid w:val="009E0509"/>
    <w:rsid w:val="009E0754"/>
    <w:rsid w:val="009E11A7"/>
    <w:rsid w:val="009E190A"/>
    <w:rsid w:val="009E1B16"/>
    <w:rsid w:val="009E1C06"/>
    <w:rsid w:val="009E206C"/>
    <w:rsid w:val="009E26F4"/>
    <w:rsid w:val="009E27BE"/>
    <w:rsid w:val="009E2A63"/>
    <w:rsid w:val="009E2BDD"/>
    <w:rsid w:val="009E3531"/>
    <w:rsid w:val="009E389C"/>
    <w:rsid w:val="009E393B"/>
    <w:rsid w:val="009E3B7C"/>
    <w:rsid w:val="009E3F6B"/>
    <w:rsid w:val="009E439D"/>
    <w:rsid w:val="009E4EF9"/>
    <w:rsid w:val="009E5398"/>
    <w:rsid w:val="009E582B"/>
    <w:rsid w:val="009E5AB1"/>
    <w:rsid w:val="009E5BBE"/>
    <w:rsid w:val="009E5E6D"/>
    <w:rsid w:val="009E5EC9"/>
    <w:rsid w:val="009E6462"/>
    <w:rsid w:val="009E672E"/>
    <w:rsid w:val="009E67BF"/>
    <w:rsid w:val="009E6AFE"/>
    <w:rsid w:val="009E6FAB"/>
    <w:rsid w:val="009F0A20"/>
    <w:rsid w:val="009F11F2"/>
    <w:rsid w:val="009F121D"/>
    <w:rsid w:val="009F1641"/>
    <w:rsid w:val="009F177A"/>
    <w:rsid w:val="009F1BE4"/>
    <w:rsid w:val="009F245A"/>
    <w:rsid w:val="009F2651"/>
    <w:rsid w:val="009F28EF"/>
    <w:rsid w:val="009F2B3E"/>
    <w:rsid w:val="009F2D55"/>
    <w:rsid w:val="009F2E50"/>
    <w:rsid w:val="009F360E"/>
    <w:rsid w:val="009F3840"/>
    <w:rsid w:val="009F3B2C"/>
    <w:rsid w:val="009F478E"/>
    <w:rsid w:val="009F4984"/>
    <w:rsid w:val="009F4E3B"/>
    <w:rsid w:val="009F5680"/>
    <w:rsid w:val="009F5845"/>
    <w:rsid w:val="009F5A37"/>
    <w:rsid w:val="009F5E68"/>
    <w:rsid w:val="009F5FA4"/>
    <w:rsid w:val="009F606D"/>
    <w:rsid w:val="009F60BA"/>
    <w:rsid w:val="009F6260"/>
    <w:rsid w:val="009F65F5"/>
    <w:rsid w:val="009F66FA"/>
    <w:rsid w:val="009F7281"/>
    <w:rsid w:val="009F7A34"/>
    <w:rsid w:val="009F7B08"/>
    <w:rsid w:val="009F7C1A"/>
    <w:rsid w:val="009F7D1E"/>
    <w:rsid w:val="009F7DBE"/>
    <w:rsid w:val="00A00041"/>
    <w:rsid w:val="00A0034F"/>
    <w:rsid w:val="00A0082A"/>
    <w:rsid w:val="00A00A06"/>
    <w:rsid w:val="00A00A8E"/>
    <w:rsid w:val="00A01432"/>
    <w:rsid w:val="00A019E0"/>
    <w:rsid w:val="00A01B9E"/>
    <w:rsid w:val="00A025F6"/>
    <w:rsid w:val="00A02D80"/>
    <w:rsid w:val="00A02E6D"/>
    <w:rsid w:val="00A03418"/>
    <w:rsid w:val="00A03477"/>
    <w:rsid w:val="00A03678"/>
    <w:rsid w:val="00A036A7"/>
    <w:rsid w:val="00A0378D"/>
    <w:rsid w:val="00A037DF"/>
    <w:rsid w:val="00A03D62"/>
    <w:rsid w:val="00A03F94"/>
    <w:rsid w:val="00A04266"/>
    <w:rsid w:val="00A046AF"/>
    <w:rsid w:val="00A048CE"/>
    <w:rsid w:val="00A051D6"/>
    <w:rsid w:val="00A0553B"/>
    <w:rsid w:val="00A05CA6"/>
    <w:rsid w:val="00A05F52"/>
    <w:rsid w:val="00A06266"/>
    <w:rsid w:val="00A0662B"/>
    <w:rsid w:val="00A066A6"/>
    <w:rsid w:val="00A0685A"/>
    <w:rsid w:val="00A068A1"/>
    <w:rsid w:val="00A06B0C"/>
    <w:rsid w:val="00A06C71"/>
    <w:rsid w:val="00A06CDE"/>
    <w:rsid w:val="00A06EC7"/>
    <w:rsid w:val="00A07653"/>
    <w:rsid w:val="00A07BF1"/>
    <w:rsid w:val="00A106A7"/>
    <w:rsid w:val="00A1078B"/>
    <w:rsid w:val="00A10850"/>
    <w:rsid w:val="00A1099B"/>
    <w:rsid w:val="00A10DD0"/>
    <w:rsid w:val="00A11230"/>
    <w:rsid w:val="00A11273"/>
    <w:rsid w:val="00A113EF"/>
    <w:rsid w:val="00A1185E"/>
    <w:rsid w:val="00A118AE"/>
    <w:rsid w:val="00A118D2"/>
    <w:rsid w:val="00A11B3C"/>
    <w:rsid w:val="00A11F83"/>
    <w:rsid w:val="00A12573"/>
    <w:rsid w:val="00A128D6"/>
    <w:rsid w:val="00A12C04"/>
    <w:rsid w:val="00A1304D"/>
    <w:rsid w:val="00A13182"/>
    <w:rsid w:val="00A13B2B"/>
    <w:rsid w:val="00A1435E"/>
    <w:rsid w:val="00A14594"/>
    <w:rsid w:val="00A145CE"/>
    <w:rsid w:val="00A14875"/>
    <w:rsid w:val="00A14991"/>
    <w:rsid w:val="00A14AE0"/>
    <w:rsid w:val="00A14AE2"/>
    <w:rsid w:val="00A14D43"/>
    <w:rsid w:val="00A14D52"/>
    <w:rsid w:val="00A15599"/>
    <w:rsid w:val="00A1573D"/>
    <w:rsid w:val="00A160EC"/>
    <w:rsid w:val="00A16345"/>
    <w:rsid w:val="00A1642C"/>
    <w:rsid w:val="00A16C11"/>
    <w:rsid w:val="00A17078"/>
    <w:rsid w:val="00A20528"/>
    <w:rsid w:val="00A2060D"/>
    <w:rsid w:val="00A20E12"/>
    <w:rsid w:val="00A20E5F"/>
    <w:rsid w:val="00A21090"/>
    <w:rsid w:val="00A215E3"/>
    <w:rsid w:val="00A2160A"/>
    <w:rsid w:val="00A2166A"/>
    <w:rsid w:val="00A21A97"/>
    <w:rsid w:val="00A220FB"/>
    <w:rsid w:val="00A221EB"/>
    <w:rsid w:val="00A223B1"/>
    <w:rsid w:val="00A225CC"/>
    <w:rsid w:val="00A2275D"/>
    <w:rsid w:val="00A2334C"/>
    <w:rsid w:val="00A2339F"/>
    <w:rsid w:val="00A237CD"/>
    <w:rsid w:val="00A23A96"/>
    <w:rsid w:val="00A23D8C"/>
    <w:rsid w:val="00A23F2E"/>
    <w:rsid w:val="00A23F34"/>
    <w:rsid w:val="00A246AA"/>
    <w:rsid w:val="00A24746"/>
    <w:rsid w:val="00A24D4A"/>
    <w:rsid w:val="00A24F21"/>
    <w:rsid w:val="00A25057"/>
    <w:rsid w:val="00A25225"/>
    <w:rsid w:val="00A25479"/>
    <w:rsid w:val="00A25854"/>
    <w:rsid w:val="00A25B82"/>
    <w:rsid w:val="00A25C63"/>
    <w:rsid w:val="00A25E8F"/>
    <w:rsid w:val="00A26140"/>
    <w:rsid w:val="00A262FC"/>
    <w:rsid w:val="00A267AB"/>
    <w:rsid w:val="00A26985"/>
    <w:rsid w:val="00A269BB"/>
    <w:rsid w:val="00A26AB1"/>
    <w:rsid w:val="00A26D34"/>
    <w:rsid w:val="00A26DBB"/>
    <w:rsid w:val="00A26EAC"/>
    <w:rsid w:val="00A27079"/>
    <w:rsid w:val="00A275AE"/>
    <w:rsid w:val="00A27845"/>
    <w:rsid w:val="00A2791C"/>
    <w:rsid w:val="00A279F3"/>
    <w:rsid w:val="00A27D30"/>
    <w:rsid w:val="00A27D33"/>
    <w:rsid w:val="00A27E07"/>
    <w:rsid w:val="00A27E0F"/>
    <w:rsid w:val="00A302E9"/>
    <w:rsid w:val="00A30636"/>
    <w:rsid w:val="00A306A2"/>
    <w:rsid w:val="00A30EB7"/>
    <w:rsid w:val="00A30F08"/>
    <w:rsid w:val="00A30FD1"/>
    <w:rsid w:val="00A3112E"/>
    <w:rsid w:val="00A31167"/>
    <w:rsid w:val="00A3123C"/>
    <w:rsid w:val="00A31495"/>
    <w:rsid w:val="00A31744"/>
    <w:rsid w:val="00A3198D"/>
    <w:rsid w:val="00A31CEB"/>
    <w:rsid w:val="00A32033"/>
    <w:rsid w:val="00A321F4"/>
    <w:rsid w:val="00A323C2"/>
    <w:rsid w:val="00A328D8"/>
    <w:rsid w:val="00A32940"/>
    <w:rsid w:val="00A3294F"/>
    <w:rsid w:val="00A33083"/>
    <w:rsid w:val="00A333E8"/>
    <w:rsid w:val="00A3420A"/>
    <w:rsid w:val="00A3433C"/>
    <w:rsid w:val="00A353C8"/>
    <w:rsid w:val="00A3542B"/>
    <w:rsid w:val="00A35791"/>
    <w:rsid w:val="00A35C8A"/>
    <w:rsid w:val="00A35D48"/>
    <w:rsid w:val="00A35DB3"/>
    <w:rsid w:val="00A360EA"/>
    <w:rsid w:val="00A3615A"/>
    <w:rsid w:val="00A36616"/>
    <w:rsid w:val="00A3667D"/>
    <w:rsid w:val="00A3677B"/>
    <w:rsid w:val="00A3690A"/>
    <w:rsid w:val="00A36BA5"/>
    <w:rsid w:val="00A371EC"/>
    <w:rsid w:val="00A37220"/>
    <w:rsid w:val="00A37363"/>
    <w:rsid w:val="00A37A0B"/>
    <w:rsid w:val="00A37BEF"/>
    <w:rsid w:val="00A37CD5"/>
    <w:rsid w:val="00A37F76"/>
    <w:rsid w:val="00A400D6"/>
    <w:rsid w:val="00A403D7"/>
    <w:rsid w:val="00A40A07"/>
    <w:rsid w:val="00A411CA"/>
    <w:rsid w:val="00A4126D"/>
    <w:rsid w:val="00A41A2A"/>
    <w:rsid w:val="00A41A2E"/>
    <w:rsid w:val="00A42374"/>
    <w:rsid w:val="00A42396"/>
    <w:rsid w:val="00A429B3"/>
    <w:rsid w:val="00A42B27"/>
    <w:rsid w:val="00A42B57"/>
    <w:rsid w:val="00A42BF9"/>
    <w:rsid w:val="00A433A3"/>
    <w:rsid w:val="00A43519"/>
    <w:rsid w:val="00A4370D"/>
    <w:rsid w:val="00A4377C"/>
    <w:rsid w:val="00A43B18"/>
    <w:rsid w:val="00A43D25"/>
    <w:rsid w:val="00A43DFB"/>
    <w:rsid w:val="00A43F33"/>
    <w:rsid w:val="00A446BA"/>
    <w:rsid w:val="00A44C19"/>
    <w:rsid w:val="00A44E63"/>
    <w:rsid w:val="00A45081"/>
    <w:rsid w:val="00A451F3"/>
    <w:rsid w:val="00A45502"/>
    <w:rsid w:val="00A45A3D"/>
    <w:rsid w:val="00A465E4"/>
    <w:rsid w:val="00A469DB"/>
    <w:rsid w:val="00A4738C"/>
    <w:rsid w:val="00A475F3"/>
    <w:rsid w:val="00A476CC"/>
    <w:rsid w:val="00A477E9"/>
    <w:rsid w:val="00A478A4"/>
    <w:rsid w:val="00A4790C"/>
    <w:rsid w:val="00A50323"/>
    <w:rsid w:val="00A5039C"/>
    <w:rsid w:val="00A5074C"/>
    <w:rsid w:val="00A50948"/>
    <w:rsid w:val="00A51365"/>
    <w:rsid w:val="00A513C2"/>
    <w:rsid w:val="00A51940"/>
    <w:rsid w:val="00A51AF6"/>
    <w:rsid w:val="00A521F9"/>
    <w:rsid w:val="00A5264A"/>
    <w:rsid w:val="00A52B55"/>
    <w:rsid w:val="00A5352F"/>
    <w:rsid w:val="00A53DD0"/>
    <w:rsid w:val="00A5475C"/>
    <w:rsid w:val="00A54931"/>
    <w:rsid w:val="00A54BD2"/>
    <w:rsid w:val="00A54D3D"/>
    <w:rsid w:val="00A54F09"/>
    <w:rsid w:val="00A5529F"/>
    <w:rsid w:val="00A55670"/>
    <w:rsid w:val="00A556DD"/>
    <w:rsid w:val="00A556E9"/>
    <w:rsid w:val="00A55951"/>
    <w:rsid w:val="00A55E07"/>
    <w:rsid w:val="00A565F7"/>
    <w:rsid w:val="00A56B06"/>
    <w:rsid w:val="00A56BBF"/>
    <w:rsid w:val="00A56D30"/>
    <w:rsid w:val="00A60434"/>
    <w:rsid w:val="00A60AD4"/>
    <w:rsid w:val="00A610DF"/>
    <w:rsid w:val="00A6126A"/>
    <w:rsid w:val="00A61550"/>
    <w:rsid w:val="00A616A5"/>
    <w:rsid w:val="00A617AE"/>
    <w:rsid w:val="00A61921"/>
    <w:rsid w:val="00A61DAA"/>
    <w:rsid w:val="00A62144"/>
    <w:rsid w:val="00A62978"/>
    <w:rsid w:val="00A62F52"/>
    <w:rsid w:val="00A6327B"/>
    <w:rsid w:val="00A63506"/>
    <w:rsid w:val="00A637A4"/>
    <w:rsid w:val="00A63A55"/>
    <w:rsid w:val="00A63C1D"/>
    <w:rsid w:val="00A63E17"/>
    <w:rsid w:val="00A63E58"/>
    <w:rsid w:val="00A642ED"/>
    <w:rsid w:val="00A645AF"/>
    <w:rsid w:val="00A64602"/>
    <w:rsid w:val="00A65128"/>
    <w:rsid w:val="00A652C3"/>
    <w:rsid w:val="00A65474"/>
    <w:rsid w:val="00A66040"/>
    <w:rsid w:val="00A662C6"/>
    <w:rsid w:val="00A66457"/>
    <w:rsid w:val="00A66906"/>
    <w:rsid w:val="00A669C4"/>
    <w:rsid w:val="00A66B87"/>
    <w:rsid w:val="00A66ECD"/>
    <w:rsid w:val="00A67729"/>
    <w:rsid w:val="00A67A55"/>
    <w:rsid w:val="00A67CC3"/>
    <w:rsid w:val="00A67D0E"/>
    <w:rsid w:val="00A70050"/>
    <w:rsid w:val="00A70135"/>
    <w:rsid w:val="00A70AF3"/>
    <w:rsid w:val="00A7147F"/>
    <w:rsid w:val="00A7160F"/>
    <w:rsid w:val="00A71BB3"/>
    <w:rsid w:val="00A71CD4"/>
    <w:rsid w:val="00A71DC4"/>
    <w:rsid w:val="00A72DC6"/>
    <w:rsid w:val="00A72FA3"/>
    <w:rsid w:val="00A72FF8"/>
    <w:rsid w:val="00A73EB0"/>
    <w:rsid w:val="00A740CA"/>
    <w:rsid w:val="00A740E4"/>
    <w:rsid w:val="00A75602"/>
    <w:rsid w:val="00A75A52"/>
    <w:rsid w:val="00A76083"/>
    <w:rsid w:val="00A763F9"/>
    <w:rsid w:val="00A769F9"/>
    <w:rsid w:val="00A76C36"/>
    <w:rsid w:val="00A76D53"/>
    <w:rsid w:val="00A77887"/>
    <w:rsid w:val="00A77B9D"/>
    <w:rsid w:val="00A801D9"/>
    <w:rsid w:val="00A80479"/>
    <w:rsid w:val="00A80960"/>
    <w:rsid w:val="00A809E4"/>
    <w:rsid w:val="00A80C1E"/>
    <w:rsid w:val="00A80E49"/>
    <w:rsid w:val="00A80EB3"/>
    <w:rsid w:val="00A8142F"/>
    <w:rsid w:val="00A8153C"/>
    <w:rsid w:val="00A815B7"/>
    <w:rsid w:val="00A81742"/>
    <w:rsid w:val="00A82087"/>
    <w:rsid w:val="00A82477"/>
    <w:rsid w:val="00A825B5"/>
    <w:rsid w:val="00A8310A"/>
    <w:rsid w:val="00A83227"/>
    <w:rsid w:val="00A832EE"/>
    <w:rsid w:val="00A835C6"/>
    <w:rsid w:val="00A8360F"/>
    <w:rsid w:val="00A8376D"/>
    <w:rsid w:val="00A83994"/>
    <w:rsid w:val="00A84516"/>
    <w:rsid w:val="00A847E7"/>
    <w:rsid w:val="00A84AFF"/>
    <w:rsid w:val="00A84BC4"/>
    <w:rsid w:val="00A85403"/>
    <w:rsid w:val="00A857D5"/>
    <w:rsid w:val="00A85994"/>
    <w:rsid w:val="00A85AFE"/>
    <w:rsid w:val="00A8609C"/>
    <w:rsid w:val="00A86A25"/>
    <w:rsid w:val="00A86AE6"/>
    <w:rsid w:val="00A86B18"/>
    <w:rsid w:val="00A86C80"/>
    <w:rsid w:val="00A87549"/>
    <w:rsid w:val="00A87744"/>
    <w:rsid w:val="00A87EBE"/>
    <w:rsid w:val="00A90284"/>
    <w:rsid w:val="00A90565"/>
    <w:rsid w:val="00A90828"/>
    <w:rsid w:val="00A90957"/>
    <w:rsid w:val="00A9102E"/>
    <w:rsid w:val="00A912EF"/>
    <w:rsid w:val="00A9160F"/>
    <w:rsid w:val="00A91A0D"/>
    <w:rsid w:val="00A91BB7"/>
    <w:rsid w:val="00A91D0B"/>
    <w:rsid w:val="00A91E4C"/>
    <w:rsid w:val="00A9212F"/>
    <w:rsid w:val="00A93548"/>
    <w:rsid w:val="00A935A3"/>
    <w:rsid w:val="00A9365D"/>
    <w:rsid w:val="00A937EB"/>
    <w:rsid w:val="00A93DC6"/>
    <w:rsid w:val="00A93ECE"/>
    <w:rsid w:val="00A949F3"/>
    <w:rsid w:val="00A94CB2"/>
    <w:rsid w:val="00A94CEE"/>
    <w:rsid w:val="00A954CD"/>
    <w:rsid w:val="00A9561A"/>
    <w:rsid w:val="00A9569D"/>
    <w:rsid w:val="00A95B68"/>
    <w:rsid w:val="00A9605A"/>
    <w:rsid w:val="00A9612D"/>
    <w:rsid w:val="00A965B2"/>
    <w:rsid w:val="00A967F3"/>
    <w:rsid w:val="00A96C15"/>
    <w:rsid w:val="00A97008"/>
    <w:rsid w:val="00A97356"/>
    <w:rsid w:val="00A978B7"/>
    <w:rsid w:val="00A97BB4"/>
    <w:rsid w:val="00A97E54"/>
    <w:rsid w:val="00AA0803"/>
    <w:rsid w:val="00AA0A2F"/>
    <w:rsid w:val="00AA131A"/>
    <w:rsid w:val="00AA13B3"/>
    <w:rsid w:val="00AA1714"/>
    <w:rsid w:val="00AA1D50"/>
    <w:rsid w:val="00AA2557"/>
    <w:rsid w:val="00AA2740"/>
    <w:rsid w:val="00AA2AD3"/>
    <w:rsid w:val="00AA3061"/>
    <w:rsid w:val="00AA30A4"/>
    <w:rsid w:val="00AA31EE"/>
    <w:rsid w:val="00AA3B0D"/>
    <w:rsid w:val="00AA3E23"/>
    <w:rsid w:val="00AA4196"/>
    <w:rsid w:val="00AA4358"/>
    <w:rsid w:val="00AA4758"/>
    <w:rsid w:val="00AA47A3"/>
    <w:rsid w:val="00AA4830"/>
    <w:rsid w:val="00AA5540"/>
    <w:rsid w:val="00AA5BE3"/>
    <w:rsid w:val="00AA5F24"/>
    <w:rsid w:val="00AA602C"/>
    <w:rsid w:val="00AA627D"/>
    <w:rsid w:val="00AA6922"/>
    <w:rsid w:val="00AA6E28"/>
    <w:rsid w:val="00AA6EA2"/>
    <w:rsid w:val="00AA7226"/>
    <w:rsid w:val="00AA754F"/>
    <w:rsid w:val="00AA7955"/>
    <w:rsid w:val="00AA7A96"/>
    <w:rsid w:val="00AB00BD"/>
    <w:rsid w:val="00AB0483"/>
    <w:rsid w:val="00AB0AED"/>
    <w:rsid w:val="00AB0F89"/>
    <w:rsid w:val="00AB0F90"/>
    <w:rsid w:val="00AB147E"/>
    <w:rsid w:val="00AB14B1"/>
    <w:rsid w:val="00AB1A76"/>
    <w:rsid w:val="00AB1AA6"/>
    <w:rsid w:val="00AB1E2A"/>
    <w:rsid w:val="00AB24C4"/>
    <w:rsid w:val="00AB2BEE"/>
    <w:rsid w:val="00AB2D3E"/>
    <w:rsid w:val="00AB31E7"/>
    <w:rsid w:val="00AB3A18"/>
    <w:rsid w:val="00AB3F28"/>
    <w:rsid w:val="00AB40AE"/>
    <w:rsid w:val="00AB427F"/>
    <w:rsid w:val="00AB4522"/>
    <w:rsid w:val="00AB4DBB"/>
    <w:rsid w:val="00AB4F61"/>
    <w:rsid w:val="00AB4FAA"/>
    <w:rsid w:val="00AB523F"/>
    <w:rsid w:val="00AB573E"/>
    <w:rsid w:val="00AB574D"/>
    <w:rsid w:val="00AB607A"/>
    <w:rsid w:val="00AB67D5"/>
    <w:rsid w:val="00AB68B7"/>
    <w:rsid w:val="00AB6B9D"/>
    <w:rsid w:val="00AB6C04"/>
    <w:rsid w:val="00AB6D63"/>
    <w:rsid w:val="00AB6D9C"/>
    <w:rsid w:val="00AB71A9"/>
    <w:rsid w:val="00AB7235"/>
    <w:rsid w:val="00AB7DEB"/>
    <w:rsid w:val="00AC0575"/>
    <w:rsid w:val="00AC0617"/>
    <w:rsid w:val="00AC0A0E"/>
    <w:rsid w:val="00AC10AE"/>
    <w:rsid w:val="00AC1422"/>
    <w:rsid w:val="00AC1570"/>
    <w:rsid w:val="00AC1A52"/>
    <w:rsid w:val="00AC1B15"/>
    <w:rsid w:val="00AC1EDB"/>
    <w:rsid w:val="00AC2107"/>
    <w:rsid w:val="00AC2672"/>
    <w:rsid w:val="00AC2D97"/>
    <w:rsid w:val="00AC3398"/>
    <w:rsid w:val="00AC33AF"/>
    <w:rsid w:val="00AC33DA"/>
    <w:rsid w:val="00AC342D"/>
    <w:rsid w:val="00AC374B"/>
    <w:rsid w:val="00AC40E1"/>
    <w:rsid w:val="00AC410E"/>
    <w:rsid w:val="00AC4C48"/>
    <w:rsid w:val="00AC579A"/>
    <w:rsid w:val="00AC579E"/>
    <w:rsid w:val="00AC5B5B"/>
    <w:rsid w:val="00AC5FF4"/>
    <w:rsid w:val="00AC6976"/>
    <w:rsid w:val="00AC6B49"/>
    <w:rsid w:val="00AC703C"/>
    <w:rsid w:val="00AC73D7"/>
    <w:rsid w:val="00AC79A5"/>
    <w:rsid w:val="00AC7E56"/>
    <w:rsid w:val="00AC7EB1"/>
    <w:rsid w:val="00AD01B8"/>
    <w:rsid w:val="00AD062E"/>
    <w:rsid w:val="00AD0E77"/>
    <w:rsid w:val="00AD0F72"/>
    <w:rsid w:val="00AD1712"/>
    <w:rsid w:val="00AD1833"/>
    <w:rsid w:val="00AD1AB6"/>
    <w:rsid w:val="00AD1B4C"/>
    <w:rsid w:val="00AD1D14"/>
    <w:rsid w:val="00AD20AE"/>
    <w:rsid w:val="00AD25A0"/>
    <w:rsid w:val="00AD2C5E"/>
    <w:rsid w:val="00AD2EE7"/>
    <w:rsid w:val="00AD2FCC"/>
    <w:rsid w:val="00AD337A"/>
    <w:rsid w:val="00AD34A8"/>
    <w:rsid w:val="00AD3681"/>
    <w:rsid w:val="00AD3AEF"/>
    <w:rsid w:val="00AD3DDC"/>
    <w:rsid w:val="00AD41C7"/>
    <w:rsid w:val="00AD42B3"/>
    <w:rsid w:val="00AD469D"/>
    <w:rsid w:val="00AD4880"/>
    <w:rsid w:val="00AD52A9"/>
    <w:rsid w:val="00AD572D"/>
    <w:rsid w:val="00AD5D74"/>
    <w:rsid w:val="00AD5DCA"/>
    <w:rsid w:val="00AD6938"/>
    <w:rsid w:val="00AD6DB6"/>
    <w:rsid w:val="00AD72F0"/>
    <w:rsid w:val="00AD755A"/>
    <w:rsid w:val="00AD75AD"/>
    <w:rsid w:val="00AD76BA"/>
    <w:rsid w:val="00AD77D1"/>
    <w:rsid w:val="00AD7E2B"/>
    <w:rsid w:val="00AE03BF"/>
    <w:rsid w:val="00AE04DF"/>
    <w:rsid w:val="00AE0A10"/>
    <w:rsid w:val="00AE11FC"/>
    <w:rsid w:val="00AE122D"/>
    <w:rsid w:val="00AE1735"/>
    <w:rsid w:val="00AE17AA"/>
    <w:rsid w:val="00AE17C7"/>
    <w:rsid w:val="00AE257A"/>
    <w:rsid w:val="00AE27B1"/>
    <w:rsid w:val="00AE27BF"/>
    <w:rsid w:val="00AE2E81"/>
    <w:rsid w:val="00AE3667"/>
    <w:rsid w:val="00AE40CD"/>
    <w:rsid w:val="00AE44B9"/>
    <w:rsid w:val="00AE474E"/>
    <w:rsid w:val="00AE488C"/>
    <w:rsid w:val="00AE4C20"/>
    <w:rsid w:val="00AE50D4"/>
    <w:rsid w:val="00AE53A3"/>
    <w:rsid w:val="00AE5957"/>
    <w:rsid w:val="00AE5CCD"/>
    <w:rsid w:val="00AE5CE0"/>
    <w:rsid w:val="00AE66D4"/>
    <w:rsid w:val="00AE679A"/>
    <w:rsid w:val="00AE6A73"/>
    <w:rsid w:val="00AE6EB9"/>
    <w:rsid w:val="00AE6FC9"/>
    <w:rsid w:val="00AE6FED"/>
    <w:rsid w:val="00AE7263"/>
    <w:rsid w:val="00AE72A2"/>
    <w:rsid w:val="00AE7BDE"/>
    <w:rsid w:val="00AE7FD8"/>
    <w:rsid w:val="00AF0503"/>
    <w:rsid w:val="00AF080B"/>
    <w:rsid w:val="00AF0B65"/>
    <w:rsid w:val="00AF1624"/>
    <w:rsid w:val="00AF16A8"/>
    <w:rsid w:val="00AF1AA2"/>
    <w:rsid w:val="00AF1C70"/>
    <w:rsid w:val="00AF1F8E"/>
    <w:rsid w:val="00AF2243"/>
    <w:rsid w:val="00AF23D6"/>
    <w:rsid w:val="00AF242B"/>
    <w:rsid w:val="00AF246B"/>
    <w:rsid w:val="00AF27C3"/>
    <w:rsid w:val="00AF2850"/>
    <w:rsid w:val="00AF2C6F"/>
    <w:rsid w:val="00AF36FA"/>
    <w:rsid w:val="00AF3EBA"/>
    <w:rsid w:val="00AF40FD"/>
    <w:rsid w:val="00AF450E"/>
    <w:rsid w:val="00AF489F"/>
    <w:rsid w:val="00AF528F"/>
    <w:rsid w:val="00AF5297"/>
    <w:rsid w:val="00AF5BF6"/>
    <w:rsid w:val="00AF5D1E"/>
    <w:rsid w:val="00AF5F0C"/>
    <w:rsid w:val="00AF614F"/>
    <w:rsid w:val="00AF631D"/>
    <w:rsid w:val="00AF63B2"/>
    <w:rsid w:val="00AF6625"/>
    <w:rsid w:val="00AF665C"/>
    <w:rsid w:val="00AF67CE"/>
    <w:rsid w:val="00AF691D"/>
    <w:rsid w:val="00AF6AD4"/>
    <w:rsid w:val="00AF73E3"/>
    <w:rsid w:val="00AF74D6"/>
    <w:rsid w:val="00AF7866"/>
    <w:rsid w:val="00AF7FB5"/>
    <w:rsid w:val="00B000CE"/>
    <w:rsid w:val="00B00256"/>
    <w:rsid w:val="00B00A47"/>
    <w:rsid w:val="00B00B36"/>
    <w:rsid w:val="00B00BEF"/>
    <w:rsid w:val="00B00EDA"/>
    <w:rsid w:val="00B01A12"/>
    <w:rsid w:val="00B01C8A"/>
    <w:rsid w:val="00B028A2"/>
    <w:rsid w:val="00B02992"/>
    <w:rsid w:val="00B03057"/>
    <w:rsid w:val="00B038C4"/>
    <w:rsid w:val="00B039B2"/>
    <w:rsid w:val="00B03B53"/>
    <w:rsid w:val="00B03F04"/>
    <w:rsid w:val="00B047C9"/>
    <w:rsid w:val="00B048F1"/>
    <w:rsid w:val="00B04D54"/>
    <w:rsid w:val="00B052EF"/>
    <w:rsid w:val="00B05438"/>
    <w:rsid w:val="00B05531"/>
    <w:rsid w:val="00B05912"/>
    <w:rsid w:val="00B063FE"/>
    <w:rsid w:val="00B0655B"/>
    <w:rsid w:val="00B06B21"/>
    <w:rsid w:val="00B06CC9"/>
    <w:rsid w:val="00B06DB1"/>
    <w:rsid w:val="00B06DFA"/>
    <w:rsid w:val="00B07558"/>
    <w:rsid w:val="00B07B43"/>
    <w:rsid w:val="00B07D60"/>
    <w:rsid w:val="00B10007"/>
    <w:rsid w:val="00B101C4"/>
    <w:rsid w:val="00B10CB7"/>
    <w:rsid w:val="00B10DC9"/>
    <w:rsid w:val="00B113D6"/>
    <w:rsid w:val="00B12048"/>
    <w:rsid w:val="00B12457"/>
    <w:rsid w:val="00B12A43"/>
    <w:rsid w:val="00B12F09"/>
    <w:rsid w:val="00B1304C"/>
    <w:rsid w:val="00B13332"/>
    <w:rsid w:val="00B1338B"/>
    <w:rsid w:val="00B136A7"/>
    <w:rsid w:val="00B13823"/>
    <w:rsid w:val="00B13E61"/>
    <w:rsid w:val="00B14169"/>
    <w:rsid w:val="00B14403"/>
    <w:rsid w:val="00B14454"/>
    <w:rsid w:val="00B144AB"/>
    <w:rsid w:val="00B144F0"/>
    <w:rsid w:val="00B1464C"/>
    <w:rsid w:val="00B149E3"/>
    <w:rsid w:val="00B15088"/>
    <w:rsid w:val="00B16326"/>
    <w:rsid w:val="00B163ED"/>
    <w:rsid w:val="00B16441"/>
    <w:rsid w:val="00B167C4"/>
    <w:rsid w:val="00B16A6C"/>
    <w:rsid w:val="00B16C51"/>
    <w:rsid w:val="00B16CE9"/>
    <w:rsid w:val="00B16FA6"/>
    <w:rsid w:val="00B17063"/>
    <w:rsid w:val="00B17357"/>
    <w:rsid w:val="00B17718"/>
    <w:rsid w:val="00B1776A"/>
    <w:rsid w:val="00B17BBA"/>
    <w:rsid w:val="00B17D97"/>
    <w:rsid w:val="00B17FCE"/>
    <w:rsid w:val="00B20056"/>
    <w:rsid w:val="00B202C3"/>
    <w:rsid w:val="00B21185"/>
    <w:rsid w:val="00B2137E"/>
    <w:rsid w:val="00B2192A"/>
    <w:rsid w:val="00B21B77"/>
    <w:rsid w:val="00B220B4"/>
    <w:rsid w:val="00B2291D"/>
    <w:rsid w:val="00B22925"/>
    <w:rsid w:val="00B22981"/>
    <w:rsid w:val="00B22A58"/>
    <w:rsid w:val="00B22C8E"/>
    <w:rsid w:val="00B22FF8"/>
    <w:rsid w:val="00B233A4"/>
    <w:rsid w:val="00B233C7"/>
    <w:rsid w:val="00B2342A"/>
    <w:rsid w:val="00B2379C"/>
    <w:rsid w:val="00B2381B"/>
    <w:rsid w:val="00B24678"/>
    <w:rsid w:val="00B249AC"/>
    <w:rsid w:val="00B24F28"/>
    <w:rsid w:val="00B25295"/>
    <w:rsid w:val="00B25570"/>
    <w:rsid w:val="00B257B1"/>
    <w:rsid w:val="00B25889"/>
    <w:rsid w:val="00B25A28"/>
    <w:rsid w:val="00B25A55"/>
    <w:rsid w:val="00B25CD3"/>
    <w:rsid w:val="00B25D7F"/>
    <w:rsid w:val="00B25FC2"/>
    <w:rsid w:val="00B2627E"/>
    <w:rsid w:val="00B264E3"/>
    <w:rsid w:val="00B26562"/>
    <w:rsid w:val="00B269ED"/>
    <w:rsid w:val="00B26B57"/>
    <w:rsid w:val="00B26B6C"/>
    <w:rsid w:val="00B26C2A"/>
    <w:rsid w:val="00B26C4A"/>
    <w:rsid w:val="00B26E08"/>
    <w:rsid w:val="00B27C71"/>
    <w:rsid w:val="00B27D6D"/>
    <w:rsid w:val="00B27DA8"/>
    <w:rsid w:val="00B27EC5"/>
    <w:rsid w:val="00B300D1"/>
    <w:rsid w:val="00B30418"/>
    <w:rsid w:val="00B31655"/>
    <w:rsid w:val="00B3189A"/>
    <w:rsid w:val="00B31A0C"/>
    <w:rsid w:val="00B31ACB"/>
    <w:rsid w:val="00B323FC"/>
    <w:rsid w:val="00B329FD"/>
    <w:rsid w:val="00B3338C"/>
    <w:rsid w:val="00B33945"/>
    <w:rsid w:val="00B33BC6"/>
    <w:rsid w:val="00B33CDC"/>
    <w:rsid w:val="00B33DB8"/>
    <w:rsid w:val="00B33E2E"/>
    <w:rsid w:val="00B34529"/>
    <w:rsid w:val="00B3490C"/>
    <w:rsid w:val="00B34CC4"/>
    <w:rsid w:val="00B34CF2"/>
    <w:rsid w:val="00B35097"/>
    <w:rsid w:val="00B35664"/>
    <w:rsid w:val="00B35A01"/>
    <w:rsid w:val="00B35ABF"/>
    <w:rsid w:val="00B36219"/>
    <w:rsid w:val="00B36458"/>
    <w:rsid w:val="00B36679"/>
    <w:rsid w:val="00B36F42"/>
    <w:rsid w:val="00B36F99"/>
    <w:rsid w:val="00B3732F"/>
    <w:rsid w:val="00B374ED"/>
    <w:rsid w:val="00B3755E"/>
    <w:rsid w:val="00B376B1"/>
    <w:rsid w:val="00B37D58"/>
    <w:rsid w:val="00B37DC8"/>
    <w:rsid w:val="00B401B0"/>
    <w:rsid w:val="00B403AB"/>
    <w:rsid w:val="00B40817"/>
    <w:rsid w:val="00B40835"/>
    <w:rsid w:val="00B40C45"/>
    <w:rsid w:val="00B40C82"/>
    <w:rsid w:val="00B40E2D"/>
    <w:rsid w:val="00B414B3"/>
    <w:rsid w:val="00B414F9"/>
    <w:rsid w:val="00B41608"/>
    <w:rsid w:val="00B4161E"/>
    <w:rsid w:val="00B416FB"/>
    <w:rsid w:val="00B41801"/>
    <w:rsid w:val="00B41A65"/>
    <w:rsid w:val="00B427BD"/>
    <w:rsid w:val="00B42A93"/>
    <w:rsid w:val="00B42E4B"/>
    <w:rsid w:val="00B42F9A"/>
    <w:rsid w:val="00B42FE8"/>
    <w:rsid w:val="00B430B5"/>
    <w:rsid w:val="00B437D7"/>
    <w:rsid w:val="00B4395E"/>
    <w:rsid w:val="00B44094"/>
    <w:rsid w:val="00B44219"/>
    <w:rsid w:val="00B443E6"/>
    <w:rsid w:val="00B444A8"/>
    <w:rsid w:val="00B44742"/>
    <w:rsid w:val="00B44BF8"/>
    <w:rsid w:val="00B45037"/>
    <w:rsid w:val="00B45311"/>
    <w:rsid w:val="00B458DD"/>
    <w:rsid w:val="00B459FD"/>
    <w:rsid w:val="00B45A08"/>
    <w:rsid w:val="00B45D22"/>
    <w:rsid w:val="00B45EC4"/>
    <w:rsid w:val="00B4674B"/>
    <w:rsid w:val="00B467AF"/>
    <w:rsid w:val="00B468C9"/>
    <w:rsid w:val="00B46B22"/>
    <w:rsid w:val="00B476D0"/>
    <w:rsid w:val="00B47778"/>
    <w:rsid w:val="00B479C4"/>
    <w:rsid w:val="00B5021C"/>
    <w:rsid w:val="00B50912"/>
    <w:rsid w:val="00B50BD8"/>
    <w:rsid w:val="00B50E4A"/>
    <w:rsid w:val="00B5138C"/>
    <w:rsid w:val="00B5157D"/>
    <w:rsid w:val="00B516E4"/>
    <w:rsid w:val="00B51FEB"/>
    <w:rsid w:val="00B520ED"/>
    <w:rsid w:val="00B523CD"/>
    <w:rsid w:val="00B5275A"/>
    <w:rsid w:val="00B52C7B"/>
    <w:rsid w:val="00B52FAA"/>
    <w:rsid w:val="00B537CC"/>
    <w:rsid w:val="00B53B9B"/>
    <w:rsid w:val="00B53CBC"/>
    <w:rsid w:val="00B53DDB"/>
    <w:rsid w:val="00B54238"/>
    <w:rsid w:val="00B5471F"/>
    <w:rsid w:val="00B54791"/>
    <w:rsid w:val="00B55384"/>
    <w:rsid w:val="00B55570"/>
    <w:rsid w:val="00B557CE"/>
    <w:rsid w:val="00B55EFA"/>
    <w:rsid w:val="00B561A9"/>
    <w:rsid w:val="00B56871"/>
    <w:rsid w:val="00B56BB2"/>
    <w:rsid w:val="00B56F77"/>
    <w:rsid w:val="00B572B6"/>
    <w:rsid w:val="00B57D4D"/>
    <w:rsid w:val="00B600C4"/>
    <w:rsid w:val="00B60515"/>
    <w:rsid w:val="00B605E9"/>
    <w:rsid w:val="00B60903"/>
    <w:rsid w:val="00B60B1D"/>
    <w:rsid w:val="00B60C95"/>
    <w:rsid w:val="00B60E77"/>
    <w:rsid w:val="00B619DC"/>
    <w:rsid w:val="00B61B9B"/>
    <w:rsid w:val="00B61E14"/>
    <w:rsid w:val="00B623BC"/>
    <w:rsid w:val="00B624AD"/>
    <w:rsid w:val="00B62632"/>
    <w:rsid w:val="00B62672"/>
    <w:rsid w:val="00B63155"/>
    <w:rsid w:val="00B633D8"/>
    <w:rsid w:val="00B63695"/>
    <w:rsid w:val="00B6373D"/>
    <w:rsid w:val="00B63928"/>
    <w:rsid w:val="00B63F28"/>
    <w:rsid w:val="00B643B9"/>
    <w:rsid w:val="00B644FC"/>
    <w:rsid w:val="00B64819"/>
    <w:rsid w:val="00B649F2"/>
    <w:rsid w:val="00B64BCB"/>
    <w:rsid w:val="00B64BD2"/>
    <w:rsid w:val="00B64E58"/>
    <w:rsid w:val="00B64EF9"/>
    <w:rsid w:val="00B6530A"/>
    <w:rsid w:val="00B65550"/>
    <w:rsid w:val="00B6566E"/>
    <w:rsid w:val="00B6583C"/>
    <w:rsid w:val="00B65984"/>
    <w:rsid w:val="00B662B3"/>
    <w:rsid w:val="00B666A7"/>
    <w:rsid w:val="00B66769"/>
    <w:rsid w:val="00B66930"/>
    <w:rsid w:val="00B66AAA"/>
    <w:rsid w:val="00B66DFE"/>
    <w:rsid w:val="00B67D8E"/>
    <w:rsid w:val="00B67F99"/>
    <w:rsid w:val="00B70252"/>
    <w:rsid w:val="00B70378"/>
    <w:rsid w:val="00B70609"/>
    <w:rsid w:val="00B70A14"/>
    <w:rsid w:val="00B70A20"/>
    <w:rsid w:val="00B70AA4"/>
    <w:rsid w:val="00B71190"/>
    <w:rsid w:val="00B71541"/>
    <w:rsid w:val="00B717CB"/>
    <w:rsid w:val="00B718F8"/>
    <w:rsid w:val="00B71DAB"/>
    <w:rsid w:val="00B71F8D"/>
    <w:rsid w:val="00B7239E"/>
    <w:rsid w:val="00B7241D"/>
    <w:rsid w:val="00B726DD"/>
    <w:rsid w:val="00B7297A"/>
    <w:rsid w:val="00B72BE4"/>
    <w:rsid w:val="00B72CC9"/>
    <w:rsid w:val="00B73503"/>
    <w:rsid w:val="00B73976"/>
    <w:rsid w:val="00B73B12"/>
    <w:rsid w:val="00B74379"/>
    <w:rsid w:val="00B748D1"/>
    <w:rsid w:val="00B74ECB"/>
    <w:rsid w:val="00B7566F"/>
    <w:rsid w:val="00B756D1"/>
    <w:rsid w:val="00B75863"/>
    <w:rsid w:val="00B759EE"/>
    <w:rsid w:val="00B75BE2"/>
    <w:rsid w:val="00B75D3C"/>
    <w:rsid w:val="00B75EB9"/>
    <w:rsid w:val="00B76021"/>
    <w:rsid w:val="00B7630F"/>
    <w:rsid w:val="00B76696"/>
    <w:rsid w:val="00B76C41"/>
    <w:rsid w:val="00B770FC"/>
    <w:rsid w:val="00B77B1D"/>
    <w:rsid w:val="00B77E95"/>
    <w:rsid w:val="00B802EF"/>
    <w:rsid w:val="00B80961"/>
    <w:rsid w:val="00B80C97"/>
    <w:rsid w:val="00B81463"/>
    <w:rsid w:val="00B81532"/>
    <w:rsid w:val="00B816BE"/>
    <w:rsid w:val="00B81E68"/>
    <w:rsid w:val="00B820A0"/>
    <w:rsid w:val="00B821A4"/>
    <w:rsid w:val="00B829E9"/>
    <w:rsid w:val="00B82C4E"/>
    <w:rsid w:val="00B82D7B"/>
    <w:rsid w:val="00B8345F"/>
    <w:rsid w:val="00B8398E"/>
    <w:rsid w:val="00B83AB6"/>
    <w:rsid w:val="00B83C50"/>
    <w:rsid w:val="00B83FA0"/>
    <w:rsid w:val="00B84162"/>
    <w:rsid w:val="00B8428F"/>
    <w:rsid w:val="00B842EA"/>
    <w:rsid w:val="00B843C5"/>
    <w:rsid w:val="00B84892"/>
    <w:rsid w:val="00B84B17"/>
    <w:rsid w:val="00B84D16"/>
    <w:rsid w:val="00B84D37"/>
    <w:rsid w:val="00B85209"/>
    <w:rsid w:val="00B85254"/>
    <w:rsid w:val="00B85413"/>
    <w:rsid w:val="00B854B2"/>
    <w:rsid w:val="00B85562"/>
    <w:rsid w:val="00B8561A"/>
    <w:rsid w:val="00B85785"/>
    <w:rsid w:val="00B85A54"/>
    <w:rsid w:val="00B85D93"/>
    <w:rsid w:val="00B86148"/>
    <w:rsid w:val="00B86318"/>
    <w:rsid w:val="00B8658D"/>
    <w:rsid w:val="00B867A7"/>
    <w:rsid w:val="00B8713C"/>
    <w:rsid w:val="00B87A84"/>
    <w:rsid w:val="00B9083E"/>
    <w:rsid w:val="00B90A8F"/>
    <w:rsid w:val="00B90C54"/>
    <w:rsid w:val="00B90C5A"/>
    <w:rsid w:val="00B90D6A"/>
    <w:rsid w:val="00B90E8A"/>
    <w:rsid w:val="00B90FD3"/>
    <w:rsid w:val="00B9103A"/>
    <w:rsid w:val="00B91F6E"/>
    <w:rsid w:val="00B9262D"/>
    <w:rsid w:val="00B92D72"/>
    <w:rsid w:val="00B92DC8"/>
    <w:rsid w:val="00B93501"/>
    <w:rsid w:val="00B93EC3"/>
    <w:rsid w:val="00B93ECC"/>
    <w:rsid w:val="00B9437D"/>
    <w:rsid w:val="00B948A3"/>
    <w:rsid w:val="00B94A77"/>
    <w:rsid w:val="00B94AB5"/>
    <w:rsid w:val="00B94FD7"/>
    <w:rsid w:val="00B953B0"/>
    <w:rsid w:val="00B9593F"/>
    <w:rsid w:val="00B9625E"/>
    <w:rsid w:val="00B968E6"/>
    <w:rsid w:val="00B96F19"/>
    <w:rsid w:val="00B9701A"/>
    <w:rsid w:val="00B974B7"/>
    <w:rsid w:val="00B97ADE"/>
    <w:rsid w:val="00B97FE7"/>
    <w:rsid w:val="00BA0847"/>
    <w:rsid w:val="00BA08F3"/>
    <w:rsid w:val="00BA0AB4"/>
    <w:rsid w:val="00BA122D"/>
    <w:rsid w:val="00BA129D"/>
    <w:rsid w:val="00BA13FC"/>
    <w:rsid w:val="00BA16BA"/>
    <w:rsid w:val="00BA1948"/>
    <w:rsid w:val="00BA1990"/>
    <w:rsid w:val="00BA1C96"/>
    <w:rsid w:val="00BA1D8B"/>
    <w:rsid w:val="00BA1EAA"/>
    <w:rsid w:val="00BA1EF9"/>
    <w:rsid w:val="00BA214D"/>
    <w:rsid w:val="00BA2851"/>
    <w:rsid w:val="00BA2918"/>
    <w:rsid w:val="00BA35B9"/>
    <w:rsid w:val="00BA3633"/>
    <w:rsid w:val="00BA3D0D"/>
    <w:rsid w:val="00BA412D"/>
    <w:rsid w:val="00BA41D8"/>
    <w:rsid w:val="00BA4595"/>
    <w:rsid w:val="00BA4EA2"/>
    <w:rsid w:val="00BA531D"/>
    <w:rsid w:val="00BA5D95"/>
    <w:rsid w:val="00BA6ADF"/>
    <w:rsid w:val="00BA7088"/>
    <w:rsid w:val="00BA74B1"/>
    <w:rsid w:val="00BA76D9"/>
    <w:rsid w:val="00BA78DB"/>
    <w:rsid w:val="00BA7C9D"/>
    <w:rsid w:val="00BA7CAB"/>
    <w:rsid w:val="00BA7D5C"/>
    <w:rsid w:val="00BB002A"/>
    <w:rsid w:val="00BB09F4"/>
    <w:rsid w:val="00BB14DF"/>
    <w:rsid w:val="00BB151B"/>
    <w:rsid w:val="00BB2162"/>
    <w:rsid w:val="00BB22FE"/>
    <w:rsid w:val="00BB2637"/>
    <w:rsid w:val="00BB2A9B"/>
    <w:rsid w:val="00BB2F43"/>
    <w:rsid w:val="00BB2FE0"/>
    <w:rsid w:val="00BB316A"/>
    <w:rsid w:val="00BB31DF"/>
    <w:rsid w:val="00BB36AF"/>
    <w:rsid w:val="00BB39F6"/>
    <w:rsid w:val="00BB3A4C"/>
    <w:rsid w:val="00BB3AE0"/>
    <w:rsid w:val="00BB3BC3"/>
    <w:rsid w:val="00BB3C17"/>
    <w:rsid w:val="00BB3C9D"/>
    <w:rsid w:val="00BB3E6A"/>
    <w:rsid w:val="00BB41CB"/>
    <w:rsid w:val="00BB42DD"/>
    <w:rsid w:val="00BB46B2"/>
    <w:rsid w:val="00BB4D5B"/>
    <w:rsid w:val="00BB4E4A"/>
    <w:rsid w:val="00BB50B1"/>
    <w:rsid w:val="00BB52FC"/>
    <w:rsid w:val="00BB5881"/>
    <w:rsid w:val="00BB5EC7"/>
    <w:rsid w:val="00BB6952"/>
    <w:rsid w:val="00BB6BC2"/>
    <w:rsid w:val="00BB6FEE"/>
    <w:rsid w:val="00BB71B2"/>
    <w:rsid w:val="00BB78A4"/>
    <w:rsid w:val="00BB7988"/>
    <w:rsid w:val="00BB7EB1"/>
    <w:rsid w:val="00BC008E"/>
    <w:rsid w:val="00BC03CF"/>
    <w:rsid w:val="00BC0585"/>
    <w:rsid w:val="00BC060F"/>
    <w:rsid w:val="00BC078A"/>
    <w:rsid w:val="00BC08CD"/>
    <w:rsid w:val="00BC1089"/>
    <w:rsid w:val="00BC10DF"/>
    <w:rsid w:val="00BC12DB"/>
    <w:rsid w:val="00BC1378"/>
    <w:rsid w:val="00BC1620"/>
    <w:rsid w:val="00BC1B23"/>
    <w:rsid w:val="00BC1BC0"/>
    <w:rsid w:val="00BC1D1A"/>
    <w:rsid w:val="00BC1FB5"/>
    <w:rsid w:val="00BC223C"/>
    <w:rsid w:val="00BC2DCF"/>
    <w:rsid w:val="00BC349B"/>
    <w:rsid w:val="00BC369A"/>
    <w:rsid w:val="00BC45C9"/>
    <w:rsid w:val="00BC4D84"/>
    <w:rsid w:val="00BC51D2"/>
    <w:rsid w:val="00BC5451"/>
    <w:rsid w:val="00BC550F"/>
    <w:rsid w:val="00BC64A4"/>
    <w:rsid w:val="00BC656F"/>
    <w:rsid w:val="00BC6A62"/>
    <w:rsid w:val="00BC6AD6"/>
    <w:rsid w:val="00BC6B13"/>
    <w:rsid w:val="00BC6C40"/>
    <w:rsid w:val="00BC6C6A"/>
    <w:rsid w:val="00BC6D13"/>
    <w:rsid w:val="00BC70E1"/>
    <w:rsid w:val="00BC7274"/>
    <w:rsid w:val="00BC7374"/>
    <w:rsid w:val="00BC73C0"/>
    <w:rsid w:val="00BC74EC"/>
    <w:rsid w:val="00BC76B9"/>
    <w:rsid w:val="00BC7764"/>
    <w:rsid w:val="00BC7777"/>
    <w:rsid w:val="00BC7E7E"/>
    <w:rsid w:val="00BC7F7D"/>
    <w:rsid w:val="00BD009E"/>
    <w:rsid w:val="00BD03BC"/>
    <w:rsid w:val="00BD07CD"/>
    <w:rsid w:val="00BD07FC"/>
    <w:rsid w:val="00BD0889"/>
    <w:rsid w:val="00BD0C21"/>
    <w:rsid w:val="00BD1491"/>
    <w:rsid w:val="00BD1C47"/>
    <w:rsid w:val="00BD1EB5"/>
    <w:rsid w:val="00BD2055"/>
    <w:rsid w:val="00BD219E"/>
    <w:rsid w:val="00BD2296"/>
    <w:rsid w:val="00BD26B9"/>
    <w:rsid w:val="00BD2721"/>
    <w:rsid w:val="00BD295F"/>
    <w:rsid w:val="00BD2BED"/>
    <w:rsid w:val="00BD2E25"/>
    <w:rsid w:val="00BD2FA1"/>
    <w:rsid w:val="00BD3925"/>
    <w:rsid w:val="00BD3B71"/>
    <w:rsid w:val="00BD3BD4"/>
    <w:rsid w:val="00BD3C23"/>
    <w:rsid w:val="00BD4019"/>
    <w:rsid w:val="00BD4535"/>
    <w:rsid w:val="00BD4703"/>
    <w:rsid w:val="00BD4FE3"/>
    <w:rsid w:val="00BD522C"/>
    <w:rsid w:val="00BD52A1"/>
    <w:rsid w:val="00BD556D"/>
    <w:rsid w:val="00BD58D4"/>
    <w:rsid w:val="00BD58DD"/>
    <w:rsid w:val="00BD5A8D"/>
    <w:rsid w:val="00BD5F02"/>
    <w:rsid w:val="00BD6001"/>
    <w:rsid w:val="00BD62AA"/>
    <w:rsid w:val="00BD6409"/>
    <w:rsid w:val="00BD6823"/>
    <w:rsid w:val="00BD686A"/>
    <w:rsid w:val="00BD6A9A"/>
    <w:rsid w:val="00BD6D20"/>
    <w:rsid w:val="00BD79B3"/>
    <w:rsid w:val="00BD7CB1"/>
    <w:rsid w:val="00BD7F76"/>
    <w:rsid w:val="00BD7FB5"/>
    <w:rsid w:val="00BE01C5"/>
    <w:rsid w:val="00BE0649"/>
    <w:rsid w:val="00BE066E"/>
    <w:rsid w:val="00BE0718"/>
    <w:rsid w:val="00BE08B8"/>
    <w:rsid w:val="00BE09E5"/>
    <w:rsid w:val="00BE0ED7"/>
    <w:rsid w:val="00BE0EE7"/>
    <w:rsid w:val="00BE166E"/>
    <w:rsid w:val="00BE1702"/>
    <w:rsid w:val="00BE1882"/>
    <w:rsid w:val="00BE1968"/>
    <w:rsid w:val="00BE199E"/>
    <w:rsid w:val="00BE1B7A"/>
    <w:rsid w:val="00BE2261"/>
    <w:rsid w:val="00BE231A"/>
    <w:rsid w:val="00BE2629"/>
    <w:rsid w:val="00BE277C"/>
    <w:rsid w:val="00BE2D81"/>
    <w:rsid w:val="00BE30F8"/>
    <w:rsid w:val="00BE319C"/>
    <w:rsid w:val="00BE340F"/>
    <w:rsid w:val="00BE3BD3"/>
    <w:rsid w:val="00BE3CD1"/>
    <w:rsid w:val="00BE418F"/>
    <w:rsid w:val="00BE4569"/>
    <w:rsid w:val="00BE4966"/>
    <w:rsid w:val="00BE4BFD"/>
    <w:rsid w:val="00BE541D"/>
    <w:rsid w:val="00BE5AED"/>
    <w:rsid w:val="00BE5E83"/>
    <w:rsid w:val="00BE66B7"/>
    <w:rsid w:val="00BE680E"/>
    <w:rsid w:val="00BE72B7"/>
    <w:rsid w:val="00BE74A0"/>
    <w:rsid w:val="00BE7808"/>
    <w:rsid w:val="00BE7B6E"/>
    <w:rsid w:val="00BE7C77"/>
    <w:rsid w:val="00BE7DFE"/>
    <w:rsid w:val="00BF0B34"/>
    <w:rsid w:val="00BF0DA6"/>
    <w:rsid w:val="00BF0F9B"/>
    <w:rsid w:val="00BF1720"/>
    <w:rsid w:val="00BF1E48"/>
    <w:rsid w:val="00BF2EED"/>
    <w:rsid w:val="00BF3122"/>
    <w:rsid w:val="00BF318F"/>
    <w:rsid w:val="00BF3460"/>
    <w:rsid w:val="00BF3A03"/>
    <w:rsid w:val="00BF3CA8"/>
    <w:rsid w:val="00BF3E87"/>
    <w:rsid w:val="00BF40E6"/>
    <w:rsid w:val="00BF4770"/>
    <w:rsid w:val="00BF4A34"/>
    <w:rsid w:val="00BF4FA0"/>
    <w:rsid w:val="00BF582A"/>
    <w:rsid w:val="00BF58E7"/>
    <w:rsid w:val="00BF5F37"/>
    <w:rsid w:val="00BF6180"/>
    <w:rsid w:val="00BF6818"/>
    <w:rsid w:val="00BF6936"/>
    <w:rsid w:val="00BF69BC"/>
    <w:rsid w:val="00BF69D1"/>
    <w:rsid w:val="00BF7264"/>
    <w:rsid w:val="00BF76A6"/>
    <w:rsid w:val="00BF7A9B"/>
    <w:rsid w:val="00BF7C13"/>
    <w:rsid w:val="00BF7E16"/>
    <w:rsid w:val="00BF7EEE"/>
    <w:rsid w:val="00C00465"/>
    <w:rsid w:val="00C004E0"/>
    <w:rsid w:val="00C00925"/>
    <w:rsid w:val="00C00CC0"/>
    <w:rsid w:val="00C01803"/>
    <w:rsid w:val="00C01D39"/>
    <w:rsid w:val="00C01F69"/>
    <w:rsid w:val="00C0236E"/>
    <w:rsid w:val="00C02561"/>
    <w:rsid w:val="00C02DDC"/>
    <w:rsid w:val="00C02E35"/>
    <w:rsid w:val="00C030D2"/>
    <w:rsid w:val="00C0315D"/>
    <w:rsid w:val="00C03625"/>
    <w:rsid w:val="00C03BA5"/>
    <w:rsid w:val="00C03D39"/>
    <w:rsid w:val="00C03D9C"/>
    <w:rsid w:val="00C03F5B"/>
    <w:rsid w:val="00C03FE8"/>
    <w:rsid w:val="00C0431C"/>
    <w:rsid w:val="00C04975"/>
    <w:rsid w:val="00C04AF3"/>
    <w:rsid w:val="00C0502E"/>
    <w:rsid w:val="00C05753"/>
    <w:rsid w:val="00C05789"/>
    <w:rsid w:val="00C05EF0"/>
    <w:rsid w:val="00C05F63"/>
    <w:rsid w:val="00C06041"/>
    <w:rsid w:val="00C064EC"/>
    <w:rsid w:val="00C06668"/>
    <w:rsid w:val="00C0678A"/>
    <w:rsid w:val="00C06C9F"/>
    <w:rsid w:val="00C06E74"/>
    <w:rsid w:val="00C07138"/>
    <w:rsid w:val="00C0723B"/>
    <w:rsid w:val="00C0764E"/>
    <w:rsid w:val="00C07962"/>
    <w:rsid w:val="00C10041"/>
    <w:rsid w:val="00C10DEC"/>
    <w:rsid w:val="00C10DEE"/>
    <w:rsid w:val="00C1157F"/>
    <w:rsid w:val="00C1188E"/>
    <w:rsid w:val="00C11D96"/>
    <w:rsid w:val="00C11F5E"/>
    <w:rsid w:val="00C12310"/>
    <w:rsid w:val="00C12F49"/>
    <w:rsid w:val="00C131B1"/>
    <w:rsid w:val="00C137E7"/>
    <w:rsid w:val="00C14026"/>
    <w:rsid w:val="00C141BB"/>
    <w:rsid w:val="00C14219"/>
    <w:rsid w:val="00C142E4"/>
    <w:rsid w:val="00C14489"/>
    <w:rsid w:val="00C14535"/>
    <w:rsid w:val="00C145E5"/>
    <w:rsid w:val="00C1477A"/>
    <w:rsid w:val="00C14812"/>
    <w:rsid w:val="00C14BA9"/>
    <w:rsid w:val="00C14FEA"/>
    <w:rsid w:val="00C150FE"/>
    <w:rsid w:val="00C15656"/>
    <w:rsid w:val="00C15780"/>
    <w:rsid w:val="00C15869"/>
    <w:rsid w:val="00C167B9"/>
    <w:rsid w:val="00C16898"/>
    <w:rsid w:val="00C16C43"/>
    <w:rsid w:val="00C16CC6"/>
    <w:rsid w:val="00C173A4"/>
    <w:rsid w:val="00C173C3"/>
    <w:rsid w:val="00C17CA6"/>
    <w:rsid w:val="00C200B5"/>
    <w:rsid w:val="00C2048D"/>
    <w:rsid w:val="00C20492"/>
    <w:rsid w:val="00C205E3"/>
    <w:rsid w:val="00C20EF1"/>
    <w:rsid w:val="00C2119D"/>
    <w:rsid w:val="00C211D8"/>
    <w:rsid w:val="00C21640"/>
    <w:rsid w:val="00C21869"/>
    <w:rsid w:val="00C21C94"/>
    <w:rsid w:val="00C21D8C"/>
    <w:rsid w:val="00C21E49"/>
    <w:rsid w:val="00C21F98"/>
    <w:rsid w:val="00C22002"/>
    <w:rsid w:val="00C221AC"/>
    <w:rsid w:val="00C22713"/>
    <w:rsid w:val="00C22A96"/>
    <w:rsid w:val="00C231CB"/>
    <w:rsid w:val="00C23339"/>
    <w:rsid w:val="00C23567"/>
    <w:rsid w:val="00C2381E"/>
    <w:rsid w:val="00C23BDB"/>
    <w:rsid w:val="00C23FB0"/>
    <w:rsid w:val="00C242D7"/>
    <w:rsid w:val="00C245F8"/>
    <w:rsid w:val="00C246DC"/>
    <w:rsid w:val="00C24DC6"/>
    <w:rsid w:val="00C250F5"/>
    <w:rsid w:val="00C25C20"/>
    <w:rsid w:val="00C25DD3"/>
    <w:rsid w:val="00C25FA6"/>
    <w:rsid w:val="00C26026"/>
    <w:rsid w:val="00C261E9"/>
    <w:rsid w:val="00C2638F"/>
    <w:rsid w:val="00C264E3"/>
    <w:rsid w:val="00C269BB"/>
    <w:rsid w:val="00C27525"/>
    <w:rsid w:val="00C27991"/>
    <w:rsid w:val="00C27B57"/>
    <w:rsid w:val="00C27D9D"/>
    <w:rsid w:val="00C30157"/>
    <w:rsid w:val="00C303B0"/>
    <w:rsid w:val="00C30638"/>
    <w:rsid w:val="00C3105B"/>
    <w:rsid w:val="00C31443"/>
    <w:rsid w:val="00C31966"/>
    <w:rsid w:val="00C31B39"/>
    <w:rsid w:val="00C32611"/>
    <w:rsid w:val="00C32C8F"/>
    <w:rsid w:val="00C33245"/>
    <w:rsid w:val="00C3373D"/>
    <w:rsid w:val="00C33ACB"/>
    <w:rsid w:val="00C33AE7"/>
    <w:rsid w:val="00C33CA0"/>
    <w:rsid w:val="00C33D3B"/>
    <w:rsid w:val="00C33E65"/>
    <w:rsid w:val="00C342DE"/>
    <w:rsid w:val="00C34494"/>
    <w:rsid w:val="00C348DF"/>
    <w:rsid w:val="00C35937"/>
    <w:rsid w:val="00C36428"/>
    <w:rsid w:val="00C3650C"/>
    <w:rsid w:val="00C372D5"/>
    <w:rsid w:val="00C40070"/>
    <w:rsid w:val="00C4076E"/>
    <w:rsid w:val="00C408D2"/>
    <w:rsid w:val="00C4119B"/>
    <w:rsid w:val="00C412B8"/>
    <w:rsid w:val="00C415D4"/>
    <w:rsid w:val="00C41C9E"/>
    <w:rsid w:val="00C41F07"/>
    <w:rsid w:val="00C42314"/>
    <w:rsid w:val="00C4237F"/>
    <w:rsid w:val="00C43138"/>
    <w:rsid w:val="00C43228"/>
    <w:rsid w:val="00C43349"/>
    <w:rsid w:val="00C43906"/>
    <w:rsid w:val="00C43C4E"/>
    <w:rsid w:val="00C4462A"/>
    <w:rsid w:val="00C44A37"/>
    <w:rsid w:val="00C44B07"/>
    <w:rsid w:val="00C44DEE"/>
    <w:rsid w:val="00C45A40"/>
    <w:rsid w:val="00C45A81"/>
    <w:rsid w:val="00C45B80"/>
    <w:rsid w:val="00C45E22"/>
    <w:rsid w:val="00C4676F"/>
    <w:rsid w:val="00C46EB6"/>
    <w:rsid w:val="00C47354"/>
    <w:rsid w:val="00C47495"/>
    <w:rsid w:val="00C4771B"/>
    <w:rsid w:val="00C47883"/>
    <w:rsid w:val="00C507E0"/>
    <w:rsid w:val="00C50A0E"/>
    <w:rsid w:val="00C50A1C"/>
    <w:rsid w:val="00C50B21"/>
    <w:rsid w:val="00C50F6C"/>
    <w:rsid w:val="00C51253"/>
    <w:rsid w:val="00C517E8"/>
    <w:rsid w:val="00C51BEB"/>
    <w:rsid w:val="00C51F9E"/>
    <w:rsid w:val="00C52914"/>
    <w:rsid w:val="00C52972"/>
    <w:rsid w:val="00C52ABB"/>
    <w:rsid w:val="00C52F1F"/>
    <w:rsid w:val="00C52F28"/>
    <w:rsid w:val="00C53112"/>
    <w:rsid w:val="00C5326C"/>
    <w:rsid w:val="00C53767"/>
    <w:rsid w:val="00C53806"/>
    <w:rsid w:val="00C53A28"/>
    <w:rsid w:val="00C53E70"/>
    <w:rsid w:val="00C53EA0"/>
    <w:rsid w:val="00C5400F"/>
    <w:rsid w:val="00C54062"/>
    <w:rsid w:val="00C5411E"/>
    <w:rsid w:val="00C54DAE"/>
    <w:rsid w:val="00C54FA9"/>
    <w:rsid w:val="00C54FCC"/>
    <w:rsid w:val="00C55058"/>
    <w:rsid w:val="00C55267"/>
    <w:rsid w:val="00C558CC"/>
    <w:rsid w:val="00C55DAB"/>
    <w:rsid w:val="00C5659B"/>
    <w:rsid w:val="00C56DD6"/>
    <w:rsid w:val="00C5770B"/>
    <w:rsid w:val="00C57AC4"/>
    <w:rsid w:val="00C57E17"/>
    <w:rsid w:val="00C57E77"/>
    <w:rsid w:val="00C602D7"/>
    <w:rsid w:val="00C6035D"/>
    <w:rsid w:val="00C603F7"/>
    <w:rsid w:val="00C6065B"/>
    <w:rsid w:val="00C60929"/>
    <w:rsid w:val="00C60C39"/>
    <w:rsid w:val="00C60CD3"/>
    <w:rsid w:val="00C61241"/>
    <w:rsid w:val="00C6125D"/>
    <w:rsid w:val="00C61307"/>
    <w:rsid w:val="00C619E4"/>
    <w:rsid w:val="00C62621"/>
    <w:rsid w:val="00C62C26"/>
    <w:rsid w:val="00C62C27"/>
    <w:rsid w:val="00C63B58"/>
    <w:rsid w:val="00C6442E"/>
    <w:rsid w:val="00C6469F"/>
    <w:rsid w:val="00C6474F"/>
    <w:rsid w:val="00C6490E"/>
    <w:rsid w:val="00C64EF8"/>
    <w:rsid w:val="00C6515E"/>
    <w:rsid w:val="00C65411"/>
    <w:rsid w:val="00C6556E"/>
    <w:rsid w:val="00C65BCE"/>
    <w:rsid w:val="00C65C6C"/>
    <w:rsid w:val="00C65E63"/>
    <w:rsid w:val="00C66129"/>
    <w:rsid w:val="00C6735C"/>
    <w:rsid w:val="00C6739F"/>
    <w:rsid w:val="00C673E8"/>
    <w:rsid w:val="00C675AD"/>
    <w:rsid w:val="00C67B57"/>
    <w:rsid w:val="00C70936"/>
    <w:rsid w:val="00C70B36"/>
    <w:rsid w:val="00C70E21"/>
    <w:rsid w:val="00C71074"/>
    <w:rsid w:val="00C71122"/>
    <w:rsid w:val="00C713CD"/>
    <w:rsid w:val="00C71E94"/>
    <w:rsid w:val="00C723CA"/>
    <w:rsid w:val="00C7253F"/>
    <w:rsid w:val="00C7265E"/>
    <w:rsid w:val="00C72773"/>
    <w:rsid w:val="00C72CA3"/>
    <w:rsid w:val="00C72D8C"/>
    <w:rsid w:val="00C7302F"/>
    <w:rsid w:val="00C73AB0"/>
    <w:rsid w:val="00C73E60"/>
    <w:rsid w:val="00C74166"/>
    <w:rsid w:val="00C74228"/>
    <w:rsid w:val="00C74405"/>
    <w:rsid w:val="00C747B0"/>
    <w:rsid w:val="00C74848"/>
    <w:rsid w:val="00C74A9E"/>
    <w:rsid w:val="00C74D11"/>
    <w:rsid w:val="00C75167"/>
    <w:rsid w:val="00C755C2"/>
    <w:rsid w:val="00C756FF"/>
    <w:rsid w:val="00C75781"/>
    <w:rsid w:val="00C75CAB"/>
    <w:rsid w:val="00C76070"/>
    <w:rsid w:val="00C766F7"/>
    <w:rsid w:val="00C76737"/>
    <w:rsid w:val="00C76A9C"/>
    <w:rsid w:val="00C771B3"/>
    <w:rsid w:val="00C77324"/>
    <w:rsid w:val="00C77569"/>
    <w:rsid w:val="00C775EA"/>
    <w:rsid w:val="00C778D4"/>
    <w:rsid w:val="00C77976"/>
    <w:rsid w:val="00C77D0E"/>
    <w:rsid w:val="00C77EDD"/>
    <w:rsid w:val="00C80055"/>
    <w:rsid w:val="00C802D6"/>
    <w:rsid w:val="00C8042D"/>
    <w:rsid w:val="00C805C6"/>
    <w:rsid w:val="00C8061C"/>
    <w:rsid w:val="00C80A80"/>
    <w:rsid w:val="00C80B23"/>
    <w:rsid w:val="00C80C92"/>
    <w:rsid w:val="00C81195"/>
    <w:rsid w:val="00C8152B"/>
    <w:rsid w:val="00C816A4"/>
    <w:rsid w:val="00C81921"/>
    <w:rsid w:val="00C81ACE"/>
    <w:rsid w:val="00C823BB"/>
    <w:rsid w:val="00C8241B"/>
    <w:rsid w:val="00C8250F"/>
    <w:rsid w:val="00C82A1A"/>
    <w:rsid w:val="00C82A78"/>
    <w:rsid w:val="00C82D1B"/>
    <w:rsid w:val="00C83670"/>
    <w:rsid w:val="00C83A0E"/>
    <w:rsid w:val="00C83D81"/>
    <w:rsid w:val="00C83FD9"/>
    <w:rsid w:val="00C842C4"/>
    <w:rsid w:val="00C84496"/>
    <w:rsid w:val="00C845C1"/>
    <w:rsid w:val="00C84A8E"/>
    <w:rsid w:val="00C8512D"/>
    <w:rsid w:val="00C85277"/>
    <w:rsid w:val="00C85345"/>
    <w:rsid w:val="00C85D2E"/>
    <w:rsid w:val="00C85D47"/>
    <w:rsid w:val="00C86517"/>
    <w:rsid w:val="00C86543"/>
    <w:rsid w:val="00C865DB"/>
    <w:rsid w:val="00C86667"/>
    <w:rsid w:val="00C869CE"/>
    <w:rsid w:val="00C86B95"/>
    <w:rsid w:val="00C86C05"/>
    <w:rsid w:val="00C86E83"/>
    <w:rsid w:val="00C87687"/>
    <w:rsid w:val="00C87745"/>
    <w:rsid w:val="00C87774"/>
    <w:rsid w:val="00C879F7"/>
    <w:rsid w:val="00C87FB5"/>
    <w:rsid w:val="00C9001A"/>
    <w:rsid w:val="00C90C46"/>
    <w:rsid w:val="00C911B8"/>
    <w:rsid w:val="00C917C5"/>
    <w:rsid w:val="00C91A28"/>
    <w:rsid w:val="00C91B5B"/>
    <w:rsid w:val="00C91C16"/>
    <w:rsid w:val="00C91DD3"/>
    <w:rsid w:val="00C91FDB"/>
    <w:rsid w:val="00C92103"/>
    <w:rsid w:val="00C92245"/>
    <w:rsid w:val="00C92670"/>
    <w:rsid w:val="00C926CA"/>
    <w:rsid w:val="00C9287E"/>
    <w:rsid w:val="00C929C5"/>
    <w:rsid w:val="00C92C75"/>
    <w:rsid w:val="00C92D52"/>
    <w:rsid w:val="00C931EE"/>
    <w:rsid w:val="00C93360"/>
    <w:rsid w:val="00C93455"/>
    <w:rsid w:val="00C938C1"/>
    <w:rsid w:val="00C93AC2"/>
    <w:rsid w:val="00C93B53"/>
    <w:rsid w:val="00C94013"/>
    <w:rsid w:val="00C94185"/>
    <w:rsid w:val="00C94972"/>
    <w:rsid w:val="00C94AC6"/>
    <w:rsid w:val="00C94B77"/>
    <w:rsid w:val="00C94D42"/>
    <w:rsid w:val="00C95374"/>
    <w:rsid w:val="00C9544B"/>
    <w:rsid w:val="00C95573"/>
    <w:rsid w:val="00C96303"/>
    <w:rsid w:val="00C963BF"/>
    <w:rsid w:val="00C969D5"/>
    <w:rsid w:val="00C9726C"/>
    <w:rsid w:val="00C97A4E"/>
    <w:rsid w:val="00C97A74"/>
    <w:rsid w:val="00CA0752"/>
    <w:rsid w:val="00CA1982"/>
    <w:rsid w:val="00CA20D3"/>
    <w:rsid w:val="00CA2463"/>
    <w:rsid w:val="00CA2590"/>
    <w:rsid w:val="00CA2B0D"/>
    <w:rsid w:val="00CA2F25"/>
    <w:rsid w:val="00CA3075"/>
    <w:rsid w:val="00CA32DB"/>
    <w:rsid w:val="00CA3576"/>
    <w:rsid w:val="00CA38C5"/>
    <w:rsid w:val="00CA3BC0"/>
    <w:rsid w:val="00CA3F8F"/>
    <w:rsid w:val="00CA43D7"/>
    <w:rsid w:val="00CA448C"/>
    <w:rsid w:val="00CA44A6"/>
    <w:rsid w:val="00CA454C"/>
    <w:rsid w:val="00CA4576"/>
    <w:rsid w:val="00CA471C"/>
    <w:rsid w:val="00CA4BD8"/>
    <w:rsid w:val="00CA4CCA"/>
    <w:rsid w:val="00CA4EB6"/>
    <w:rsid w:val="00CA55A1"/>
    <w:rsid w:val="00CA5DEE"/>
    <w:rsid w:val="00CA66BD"/>
    <w:rsid w:val="00CA6B46"/>
    <w:rsid w:val="00CA7D6F"/>
    <w:rsid w:val="00CA7FE9"/>
    <w:rsid w:val="00CB037B"/>
    <w:rsid w:val="00CB07E5"/>
    <w:rsid w:val="00CB09AF"/>
    <w:rsid w:val="00CB0C0A"/>
    <w:rsid w:val="00CB1657"/>
    <w:rsid w:val="00CB1777"/>
    <w:rsid w:val="00CB1CA0"/>
    <w:rsid w:val="00CB1E14"/>
    <w:rsid w:val="00CB1FA5"/>
    <w:rsid w:val="00CB2180"/>
    <w:rsid w:val="00CB22FF"/>
    <w:rsid w:val="00CB2A39"/>
    <w:rsid w:val="00CB2B9A"/>
    <w:rsid w:val="00CB2D08"/>
    <w:rsid w:val="00CB3369"/>
    <w:rsid w:val="00CB35EA"/>
    <w:rsid w:val="00CB3B93"/>
    <w:rsid w:val="00CB448D"/>
    <w:rsid w:val="00CB4956"/>
    <w:rsid w:val="00CB4F39"/>
    <w:rsid w:val="00CB512D"/>
    <w:rsid w:val="00CB544C"/>
    <w:rsid w:val="00CB5829"/>
    <w:rsid w:val="00CB5967"/>
    <w:rsid w:val="00CB633A"/>
    <w:rsid w:val="00CB6468"/>
    <w:rsid w:val="00CB6551"/>
    <w:rsid w:val="00CB6A7A"/>
    <w:rsid w:val="00CB748C"/>
    <w:rsid w:val="00CB772B"/>
    <w:rsid w:val="00CC0771"/>
    <w:rsid w:val="00CC0964"/>
    <w:rsid w:val="00CC09A2"/>
    <w:rsid w:val="00CC0A8D"/>
    <w:rsid w:val="00CC0B4A"/>
    <w:rsid w:val="00CC0CFA"/>
    <w:rsid w:val="00CC12BE"/>
    <w:rsid w:val="00CC1465"/>
    <w:rsid w:val="00CC15BB"/>
    <w:rsid w:val="00CC16FC"/>
    <w:rsid w:val="00CC1B41"/>
    <w:rsid w:val="00CC1E95"/>
    <w:rsid w:val="00CC2F72"/>
    <w:rsid w:val="00CC2F7A"/>
    <w:rsid w:val="00CC311E"/>
    <w:rsid w:val="00CC36D4"/>
    <w:rsid w:val="00CC378D"/>
    <w:rsid w:val="00CC3F0C"/>
    <w:rsid w:val="00CC421C"/>
    <w:rsid w:val="00CC4616"/>
    <w:rsid w:val="00CC472A"/>
    <w:rsid w:val="00CC483F"/>
    <w:rsid w:val="00CC4A00"/>
    <w:rsid w:val="00CC4F51"/>
    <w:rsid w:val="00CC5076"/>
    <w:rsid w:val="00CC5A55"/>
    <w:rsid w:val="00CC5CB3"/>
    <w:rsid w:val="00CC5D4D"/>
    <w:rsid w:val="00CC60EE"/>
    <w:rsid w:val="00CC6570"/>
    <w:rsid w:val="00CC682E"/>
    <w:rsid w:val="00CC69F3"/>
    <w:rsid w:val="00CC6AE5"/>
    <w:rsid w:val="00CC6CF9"/>
    <w:rsid w:val="00CC6F02"/>
    <w:rsid w:val="00CC7019"/>
    <w:rsid w:val="00CC789F"/>
    <w:rsid w:val="00CC7CB3"/>
    <w:rsid w:val="00CD00F4"/>
    <w:rsid w:val="00CD0335"/>
    <w:rsid w:val="00CD04AC"/>
    <w:rsid w:val="00CD06AD"/>
    <w:rsid w:val="00CD07C2"/>
    <w:rsid w:val="00CD0810"/>
    <w:rsid w:val="00CD0B59"/>
    <w:rsid w:val="00CD0BC9"/>
    <w:rsid w:val="00CD0E5C"/>
    <w:rsid w:val="00CD1619"/>
    <w:rsid w:val="00CD16CD"/>
    <w:rsid w:val="00CD1CBF"/>
    <w:rsid w:val="00CD250E"/>
    <w:rsid w:val="00CD280F"/>
    <w:rsid w:val="00CD2860"/>
    <w:rsid w:val="00CD32FC"/>
    <w:rsid w:val="00CD3423"/>
    <w:rsid w:val="00CD36C0"/>
    <w:rsid w:val="00CD39A8"/>
    <w:rsid w:val="00CD39B1"/>
    <w:rsid w:val="00CD3ECE"/>
    <w:rsid w:val="00CD4304"/>
    <w:rsid w:val="00CD434E"/>
    <w:rsid w:val="00CD45B1"/>
    <w:rsid w:val="00CD45FF"/>
    <w:rsid w:val="00CD47D7"/>
    <w:rsid w:val="00CD48E2"/>
    <w:rsid w:val="00CD4D3F"/>
    <w:rsid w:val="00CD5622"/>
    <w:rsid w:val="00CD56FC"/>
    <w:rsid w:val="00CD5923"/>
    <w:rsid w:val="00CD5968"/>
    <w:rsid w:val="00CD59D2"/>
    <w:rsid w:val="00CD59FA"/>
    <w:rsid w:val="00CD5A2F"/>
    <w:rsid w:val="00CD5C46"/>
    <w:rsid w:val="00CD5C8B"/>
    <w:rsid w:val="00CD5F6D"/>
    <w:rsid w:val="00CD61FF"/>
    <w:rsid w:val="00CD63EB"/>
    <w:rsid w:val="00CD65BE"/>
    <w:rsid w:val="00CD692B"/>
    <w:rsid w:val="00CD6A26"/>
    <w:rsid w:val="00CD6FBA"/>
    <w:rsid w:val="00CD7BDE"/>
    <w:rsid w:val="00CD7EE7"/>
    <w:rsid w:val="00CE0326"/>
    <w:rsid w:val="00CE0656"/>
    <w:rsid w:val="00CE07DD"/>
    <w:rsid w:val="00CE0B78"/>
    <w:rsid w:val="00CE0EFE"/>
    <w:rsid w:val="00CE15C1"/>
    <w:rsid w:val="00CE16B8"/>
    <w:rsid w:val="00CE1823"/>
    <w:rsid w:val="00CE1952"/>
    <w:rsid w:val="00CE1A87"/>
    <w:rsid w:val="00CE1E45"/>
    <w:rsid w:val="00CE224C"/>
    <w:rsid w:val="00CE2389"/>
    <w:rsid w:val="00CE248F"/>
    <w:rsid w:val="00CE253C"/>
    <w:rsid w:val="00CE2974"/>
    <w:rsid w:val="00CE316F"/>
    <w:rsid w:val="00CE43FD"/>
    <w:rsid w:val="00CE45D2"/>
    <w:rsid w:val="00CE46F5"/>
    <w:rsid w:val="00CE48D8"/>
    <w:rsid w:val="00CE4FFE"/>
    <w:rsid w:val="00CE5AD6"/>
    <w:rsid w:val="00CE5BDF"/>
    <w:rsid w:val="00CE5DBB"/>
    <w:rsid w:val="00CE6663"/>
    <w:rsid w:val="00CE6D98"/>
    <w:rsid w:val="00CE7280"/>
    <w:rsid w:val="00CE72F4"/>
    <w:rsid w:val="00CE7590"/>
    <w:rsid w:val="00CF007C"/>
    <w:rsid w:val="00CF0623"/>
    <w:rsid w:val="00CF0912"/>
    <w:rsid w:val="00CF0C79"/>
    <w:rsid w:val="00CF10E8"/>
    <w:rsid w:val="00CF128A"/>
    <w:rsid w:val="00CF163A"/>
    <w:rsid w:val="00CF1AB3"/>
    <w:rsid w:val="00CF1B8D"/>
    <w:rsid w:val="00CF1C92"/>
    <w:rsid w:val="00CF1CFC"/>
    <w:rsid w:val="00CF1DD7"/>
    <w:rsid w:val="00CF24E0"/>
    <w:rsid w:val="00CF278B"/>
    <w:rsid w:val="00CF2E3C"/>
    <w:rsid w:val="00CF2F31"/>
    <w:rsid w:val="00CF3042"/>
    <w:rsid w:val="00CF3091"/>
    <w:rsid w:val="00CF30E9"/>
    <w:rsid w:val="00CF356D"/>
    <w:rsid w:val="00CF3FD2"/>
    <w:rsid w:val="00CF425A"/>
    <w:rsid w:val="00CF43B4"/>
    <w:rsid w:val="00CF4482"/>
    <w:rsid w:val="00CF4DB1"/>
    <w:rsid w:val="00CF4F3D"/>
    <w:rsid w:val="00CF5069"/>
    <w:rsid w:val="00CF507C"/>
    <w:rsid w:val="00CF5109"/>
    <w:rsid w:val="00CF5F80"/>
    <w:rsid w:val="00CF5FAA"/>
    <w:rsid w:val="00CF668E"/>
    <w:rsid w:val="00CF673A"/>
    <w:rsid w:val="00CF684B"/>
    <w:rsid w:val="00CF6DAD"/>
    <w:rsid w:val="00CF73CA"/>
    <w:rsid w:val="00CF750E"/>
    <w:rsid w:val="00CF78F6"/>
    <w:rsid w:val="00CF7B6D"/>
    <w:rsid w:val="00D00542"/>
    <w:rsid w:val="00D00C36"/>
    <w:rsid w:val="00D00D50"/>
    <w:rsid w:val="00D00DB4"/>
    <w:rsid w:val="00D00E88"/>
    <w:rsid w:val="00D010A6"/>
    <w:rsid w:val="00D01798"/>
    <w:rsid w:val="00D01841"/>
    <w:rsid w:val="00D022F4"/>
    <w:rsid w:val="00D0282D"/>
    <w:rsid w:val="00D028C6"/>
    <w:rsid w:val="00D03056"/>
    <w:rsid w:val="00D03E13"/>
    <w:rsid w:val="00D0423A"/>
    <w:rsid w:val="00D043CA"/>
    <w:rsid w:val="00D045F2"/>
    <w:rsid w:val="00D04971"/>
    <w:rsid w:val="00D04B1A"/>
    <w:rsid w:val="00D04BBA"/>
    <w:rsid w:val="00D057F6"/>
    <w:rsid w:val="00D059CD"/>
    <w:rsid w:val="00D05AB2"/>
    <w:rsid w:val="00D05D64"/>
    <w:rsid w:val="00D06049"/>
    <w:rsid w:val="00D06618"/>
    <w:rsid w:val="00D06A60"/>
    <w:rsid w:val="00D07415"/>
    <w:rsid w:val="00D076B5"/>
    <w:rsid w:val="00D0795B"/>
    <w:rsid w:val="00D1000A"/>
    <w:rsid w:val="00D100C9"/>
    <w:rsid w:val="00D101FF"/>
    <w:rsid w:val="00D10527"/>
    <w:rsid w:val="00D1059E"/>
    <w:rsid w:val="00D107A3"/>
    <w:rsid w:val="00D10BE7"/>
    <w:rsid w:val="00D10E29"/>
    <w:rsid w:val="00D11167"/>
    <w:rsid w:val="00D119C0"/>
    <w:rsid w:val="00D11F1A"/>
    <w:rsid w:val="00D11F79"/>
    <w:rsid w:val="00D120A5"/>
    <w:rsid w:val="00D121FA"/>
    <w:rsid w:val="00D129E4"/>
    <w:rsid w:val="00D12C56"/>
    <w:rsid w:val="00D12DC7"/>
    <w:rsid w:val="00D131FB"/>
    <w:rsid w:val="00D1343D"/>
    <w:rsid w:val="00D13792"/>
    <w:rsid w:val="00D13BE5"/>
    <w:rsid w:val="00D13E7D"/>
    <w:rsid w:val="00D13F4C"/>
    <w:rsid w:val="00D1502E"/>
    <w:rsid w:val="00D15467"/>
    <w:rsid w:val="00D15C03"/>
    <w:rsid w:val="00D15C56"/>
    <w:rsid w:val="00D16125"/>
    <w:rsid w:val="00D16A01"/>
    <w:rsid w:val="00D16C8E"/>
    <w:rsid w:val="00D171FA"/>
    <w:rsid w:val="00D17538"/>
    <w:rsid w:val="00D176A3"/>
    <w:rsid w:val="00D179EA"/>
    <w:rsid w:val="00D17D90"/>
    <w:rsid w:val="00D17E25"/>
    <w:rsid w:val="00D20001"/>
    <w:rsid w:val="00D20431"/>
    <w:rsid w:val="00D20626"/>
    <w:rsid w:val="00D20714"/>
    <w:rsid w:val="00D211E9"/>
    <w:rsid w:val="00D21240"/>
    <w:rsid w:val="00D215E8"/>
    <w:rsid w:val="00D216A1"/>
    <w:rsid w:val="00D2176B"/>
    <w:rsid w:val="00D218C4"/>
    <w:rsid w:val="00D21C9D"/>
    <w:rsid w:val="00D22444"/>
    <w:rsid w:val="00D22826"/>
    <w:rsid w:val="00D22C2D"/>
    <w:rsid w:val="00D22D2E"/>
    <w:rsid w:val="00D22E06"/>
    <w:rsid w:val="00D2361D"/>
    <w:rsid w:val="00D237A0"/>
    <w:rsid w:val="00D23ACA"/>
    <w:rsid w:val="00D23C40"/>
    <w:rsid w:val="00D242ED"/>
    <w:rsid w:val="00D244AF"/>
    <w:rsid w:val="00D2475A"/>
    <w:rsid w:val="00D24B51"/>
    <w:rsid w:val="00D24F5B"/>
    <w:rsid w:val="00D25158"/>
    <w:rsid w:val="00D262B1"/>
    <w:rsid w:val="00D26CB7"/>
    <w:rsid w:val="00D26D73"/>
    <w:rsid w:val="00D27209"/>
    <w:rsid w:val="00D276B6"/>
    <w:rsid w:val="00D277D8"/>
    <w:rsid w:val="00D3045A"/>
    <w:rsid w:val="00D306AC"/>
    <w:rsid w:val="00D30BFB"/>
    <w:rsid w:val="00D30D96"/>
    <w:rsid w:val="00D312F6"/>
    <w:rsid w:val="00D31AD6"/>
    <w:rsid w:val="00D31C91"/>
    <w:rsid w:val="00D31E7B"/>
    <w:rsid w:val="00D31F01"/>
    <w:rsid w:val="00D3280A"/>
    <w:rsid w:val="00D3282A"/>
    <w:rsid w:val="00D32D7E"/>
    <w:rsid w:val="00D32E29"/>
    <w:rsid w:val="00D33006"/>
    <w:rsid w:val="00D33479"/>
    <w:rsid w:val="00D33522"/>
    <w:rsid w:val="00D3393B"/>
    <w:rsid w:val="00D33A80"/>
    <w:rsid w:val="00D33CBB"/>
    <w:rsid w:val="00D33E88"/>
    <w:rsid w:val="00D34295"/>
    <w:rsid w:val="00D346D0"/>
    <w:rsid w:val="00D34E4D"/>
    <w:rsid w:val="00D356E2"/>
    <w:rsid w:val="00D35C8D"/>
    <w:rsid w:val="00D35F1C"/>
    <w:rsid w:val="00D35F6C"/>
    <w:rsid w:val="00D36269"/>
    <w:rsid w:val="00D36380"/>
    <w:rsid w:val="00D3662C"/>
    <w:rsid w:val="00D366CB"/>
    <w:rsid w:val="00D36AB8"/>
    <w:rsid w:val="00D36D52"/>
    <w:rsid w:val="00D37242"/>
    <w:rsid w:val="00D3773B"/>
    <w:rsid w:val="00D37910"/>
    <w:rsid w:val="00D400C3"/>
    <w:rsid w:val="00D403E1"/>
    <w:rsid w:val="00D4053D"/>
    <w:rsid w:val="00D405D2"/>
    <w:rsid w:val="00D40A2F"/>
    <w:rsid w:val="00D40D88"/>
    <w:rsid w:val="00D41390"/>
    <w:rsid w:val="00D41394"/>
    <w:rsid w:val="00D418F4"/>
    <w:rsid w:val="00D41AEC"/>
    <w:rsid w:val="00D41E5F"/>
    <w:rsid w:val="00D420A8"/>
    <w:rsid w:val="00D4237D"/>
    <w:rsid w:val="00D425F8"/>
    <w:rsid w:val="00D4281B"/>
    <w:rsid w:val="00D42AE6"/>
    <w:rsid w:val="00D42E05"/>
    <w:rsid w:val="00D42ED9"/>
    <w:rsid w:val="00D42F5E"/>
    <w:rsid w:val="00D42FBE"/>
    <w:rsid w:val="00D43A6E"/>
    <w:rsid w:val="00D43FEB"/>
    <w:rsid w:val="00D441B3"/>
    <w:rsid w:val="00D44A66"/>
    <w:rsid w:val="00D44BC3"/>
    <w:rsid w:val="00D45890"/>
    <w:rsid w:val="00D45BDA"/>
    <w:rsid w:val="00D45DC3"/>
    <w:rsid w:val="00D460EC"/>
    <w:rsid w:val="00D46433"/>
    <w:rsid w:val="00D468BB"/>
    <w:rsid w:val="00D46A0C"/>
    <w:rsid w:val="00D46B8D"/>
    <w:rsid w:val="00D46C4B"/>
    <w:rsid w:val="00D46D93"/>
    <w:rsid w:val="00D47314"/>
    <w:rsid w:val="00D4736F"/>
    <w:rsid w:val="00D477D6"/>
    <w:rsid w:val="00D47A33"/>
    <w:rsid w:val="00D47D99"/>
    <w:rsid w:val="00D503C5"/>
    <w:rsid w:val="00D5045A"/>
    <w:rsid w:val="00D50A98"/>
    <w:rsid w:val="00D50AAB"/>
    <w:rsid w:val="00D51109"/>
    <w:rsid w:val="00D51520"/>
    <w:rsid w:val="00D519D1"/>
    <w:rsid w:val="00D51D68"/>
    <w:rsid w:val="00D51EC9"/>
    <w:rsid w:val="00D52012"/>
    <w:rsid w:val="00D5231D"/>
    <w:rsid w:val="00D5235D"/>
    <w:rsid w:val="00D52574"/>
    <w:rsid w:val="00D52625"/>
    <w:rsid w:val="00D533D9"/>
    <w:rsid w:val="00D53636"/>
    <w:rsid w:val="00D53AC7"/>
    <w:rsid w:val="00D53C91"/>
    <w:rsid w:val="00D53F45"/>
    <w:rsid w:val="00D53FE3"/>
    <w:rsid w:val="00D5413A"/>
    <w:rsid w:val="00D54154"/>
    <w:rsid w:val="00D551F0"/>
    <w:rsid w:val="00D55235"/>
    <w:rsid w:val="00D5545A"/>
    <w:rsid w:val="00D55500"/>
    <w:rsid w:val="00D557D6"/>
    <w:rsid w:val="00D55805"/>
    <w:rsid w:val="00D5586E"/>
    <w:rsid w:val="00D55ACF"/>
    <w:rsid w:val="00D55C67"/>
    <w:rsid w:val="00D55F5B"/>
    <w:rsid w:val="00D56098"/>
    <w:rsid w:val="00D560C6"/>
    <w:rsid w:val="00D564EF"/>
    <w:rsid w:val="00D564F5"/>
    <w:rsid w:val="00D567F1"/>
    <w:rsid w:val="00D56A7D"/>
    <w:rsid w:val="00D56BA4"/>
    <w:rsid w:val="00D57290"/>
    <w:rsid w:val="00D57AE4"/>
    <w:rsid w:val="00D57BD0"/>
    <w:rsid w:val="00D601D4"/>
    <w:rsid w:val="00D6023C"/>
    <w:rsid w:val="00D60390"/>
    <w:rsid w:val="00D60587"/>
    <w:rsid w:val="00D605D4"/>
    <w:rsid w:val="00D6072E"/>
    <w:rsid w:val="00D60DBE"/>
    <w:rsid w:val="00D60DCE"/>
    <w:rsid w:val="00D61493"/>
    <w:rsid w:val="00D6204A"/>
    <w:rsid w:val="00D6205D"/>
    <w:rsid w:val="00D6243A"/>
    <w:rsid w:val="00D62485"/>
    <w:rsid w:val="00D6253B"/>
    <w:rsid w:val="00D628DF"/>
    <w:rsid w:val="00D62929"/>
    <w:rsid w:val="00D6332A"/>
    <w:rsid w:val="00D63520"/>
    <w:rsid w:val="00D6375F"/>
    <w:rsid w:val="00D63902"/>
    <w:rsid w:val="00D6433D"/>
    <w:rsid w:val="00D64438"/>
    <w:rsid w:val="00D64C42"/>
    <w:rsid w:val="00D64F61"/>
    <w:rsid w:val="00D65274"/>
    <w:rsid w:val="00D654DC"/>
    <w:rsid w:val="00D65BEF"/>
    <w:rsid w:val="00D65DD1"/>
    <w:rsid w:val="00D6642D"/>
    <w:rsid w:val="00D6648F"/>
    <w:rsid w:val="00D668D8"/>
    <w:rsid w:val="00D6690B"/>
    <w:rsid w:val="00D66B82"/>
    <w:rsid w:val="00D670B4"/>
    <w:rsid w:val="00D673CD"/>
    <w:rsid w:val="00D677B3"/>
    <w:rsid w:val="00D677B9"/>
    <w:rsid w:val="00D6790D"/>
    <w:rsid w:val="00D67BF7"/>
    <w:rsid w:val="00D67CB7"/>
    <w:rsid w:val="00D67DB9"/>
    <w:rsid w:val="00D67E45"/>
    <w:rsid w:val="00D706AF"/>
    <w:rsid w:val="00D709CA"/>
    <w:rsid w:val="00D70AAD"/>
    <w:rsid w:val="00D70D48"/>
    <w:rsid w:val="00D71435"/>
    <w:rsid w:val="00D71490"/>
    <w:rsid w:val="00D717E5"/>
    <w:rsid w:val="00D71840"/>
    <w:rsid w:val="00D719FD"/>
    <w:rsid w:val="00D71A18"/>
    <w:rsid w:val="00D71C6F"/>
    <w:rsid w:val="00D72168"/>
    <w:rsid w:val="00D72697"/>
    <w:rsid w:val="00D727FB"/>
    <w:rsid w:val="00D7335D"/>
    <w:rsid w:val="00D73411"/>
    <w:rsid w:val="00D739B4"/>
    <w:rsid w:val="00D73EDD"/>
    <w:rsid w:val="00D74059"/>
    <w:rsid w:val="00D74957"/>
    <w:rsid w:val="00D752C7"/>
    <w:rsid w:val="00D75341"/>
    <w:rsid w:val="00D7549B"/>
    <w:rsid w:val="00D75560"/>
    <w:rsid w:val="00D761ED"/>
    <w:rsid w:val="00D763B7"/>
    <w:rsid w:val="00D764A5"/>
    <w:rsid w:val="00D76DB4"/>
    <w:rsid w:val="00D76F6D"/>
    <w:rsid w:val="00D779DD"/>
    <w:rsid w:val="00D779F5"/>
    <w:rsid w:val="00D77B58"/>
    <w:rsid w:val="00D77EAC"/>
    <w:rsid w:val="00D80046"/>
    <w:rsid w:val="00D806D5"/>
    <w:rsid w:val="00D810BD"/>
    <w:rsid w:val="00D81252"/>
    <w:rsid w:val="00D81C02"/>
    <w:rsid w:val="00D8221C"/>
    <w:rsid w:val="00D822BF"/>
    <w:rsid w:val="00D82517"/>
    <w:rsid w:val="00D826CE"/>
    <w:rsid w:val="00D8277D"/>
    <w:rsid w:val="00D82A39"/>
    <w:rsid w:val="00D82F8F"/>
    <w:rsid w:val="00D83678"/>
    <w:rsid w:val="00D8372C"/>
    <w:rsid w:val="00D83888"/>
    <w:rsid w:val="00D83F60"/>
    <w:rsid w:val="00D84138"/>
    <w:rsid w:val="00D84A75"/>
    <w:rsid w:val="00D84E09"/>
    <w:rsid w:val="00D852BD"/>
    <w:rsid w:val="00D85E13"/>
    <w:rsid w:val="00D85E76"/>
    <w:rsid w:val="00D861CF"/>
    <w:rsid w:val="00D8626D"/>
    <w:rsid w:val="00D865BD"/>
    <w:rsid w:val="00D865BE"/>
    <w:rsid w:val="00D869F9"/>
    <w:rsid w:val="00D86C0F"/>
    <w:rsid w:val="00D86D7D"/>
    <w:rsid w:val="00D86DA1"/>
    <w:rsid w:val="00D870CC"/>
    <w:rsid w:val="00D87408"/>
    <w:rsid w:val="00D87B2D"/>
    <w:rsid w:val="00D87C54"/>
    <w:rsid w:val="00D87CAC"/>
    <w:rsid w:val="00D87F80"/>
    <w:rsid w:val="00D87FF4"/>
    <w:rsid w:val="00D90119"/>
    <w:rsid w:val="00D903B7"/>
    <w:rsid w:val="00D90A0E"/>
    <w:rsid w:val="00D91337"/>
    <w:rsid w:val="00D92062"/>
    <w:rsid w:val="00D920D3"/>
    <w:rsid w:val="00D9231D"/>
    <w:rsid w:val="00D9247D"/>
    <w:rsid w:val="00D92D65"/>
    <w:rsid w:val="00D93019"/>
    <w:rsid w:val="00D933E5"/>
    <w:rsid w:val="00D93A69"/>
    <w:rsid w:val="00D93AD8"/>
    <w:rsid w:val="00D94AF3"/>
    <w:rsid w:val="00D94B6E"/>
    <w:rsid w:val="00D94E2D"/>
    <w:rsid w:val="00D957A9"/>
    <w:rsid w:val="00D95C0A"/>
    <w:rsid w:val="00D95FEC"/>
    <w:rsid w:val="00D96120"/>
    <w:rsid w:val="00D968D6"/>
    <w:rsid w:val="00D96C3E"/>
    <w:rsid w:val="00D96FAF"/>
    <w:rsid w:val="00D972DD"/>
    <w:rsid w:val="00D97583"/>
    <w:rsid w:val="00D97D3E"/>
    <w:rsid w:val="00D97D96"/>
    <w:rsid w:val="00DA0028"/>
    <w:rsid w:val="00DA166C"/>
    <w:rsid w:val="00DA181E"/>
    <w:rsid w:val="00DA1F91"/>
    <w:rsid w:val="00DA2035"/>
    <w:rsid w:val="00DA2141"/>
    <w:rsid w:val="00DA225D"/>
    <w:rsid w:val="00DA2352"/>
    <w:rsid w:val="00DA2512"/>
    <w:rsid w:val="00DA27DF"/>
    <w:rsid w:val="00DA2BB0"/>
    <w:rsid w:val="00DA2E78"/>
    <w:rsid w:val="00DA3260"/>
    <w:rsid w:val="00DA3A18"/>
    <w:rsid w:val="00DA411A"/>
    <w:rsid w:val="00DA46AC"/>
    <w:rsid w:val="00DA48C8"/>
    <w:rsid w:val="00DA4A0D"/>
    <w:rsid w:val="00DA4A3A"/>
    <w:rsid w:val="00DA4CD8"/>
    <w:rsid w:val="00DA4EDD"/>
    <w:rsid w:val="00DA4F4F"/>
    <w:rsid w:val="00DA56F9"/>
    <w:rsid w:val="00DA5801"/>
    <w:rsid w:val="00DA5951"/>
    <w:rsid w:val="00DA64A8"/>
    <w:rsid w:val="00DA67CF"/>
    <w:rsid w:val="00DA69BE"/>
    <w:rsid w:val="00DA6B10"/>
    <w:rsid w:val="00DA6FF1"/>
    <w:rsid w:val="00DA7348"/>
    <w:rsid w:val="00DA745C"/>
    <w:rsid w:val="00DA7A41"/>
    <w:rsid w:val="00DA7A55"/>
    <w:rsid w:val="00DA7CF8"/>
    <w:rsid w:val="00DB01FB"/>
    <w:rsid w:val="00DB0255"/>
    <w:rsid w:val="00DB0D2C"/>
    <w:rsid w:val="00DB1362"/>
    <w:rsid w:val="00DB13F1"/>
    <w:rsid w:val="00DB15C7"/>
    <w:rsid w:val="00DB17DE"/>
    <w:rsid w:val="00DB17E2"/>
    <w:rsid w:val="00DB18EE"/>
    <w:rsid w:val="00DB1CC8"/>
    <w:rsid w:val="00DB200C"/>
    <w:rsid w:val="00DB23CB"/>
    <w:rsid w:val="00DB282B"/>
    <w:rsid w:val="00DB2A4F"/>
    <w:rsid w:val="00DB2AB9"/>
    <w:rsid w:val="00DB322F"/>
    <w:rsid w:val="00DB37D1"/>
    <w:rsid w:val="00DB4156"/>
    <w:rsid w:val="00DB4296"/>
    <w:rsid w:val="00DB443B"/>
    <w:rsid w:val="00DB44A9"/>
    <w:rsid w:val="00DB44F3"/>
    <w:rsid w:val="00DB49EE"/>
    <w:rsid w:val="00DB4D21"/>
    <w:rsid w:val="00DB4F09"/>
    <w:rsid w:val="00DB4F40"/>
    <w:rsid w:val="00DB5346"/>
    <w:rsid w:val="00DB534A"/>
    <w:rsid w:val="00DB53DF"/>
    <w:rsid w:val="00DB542A"/>
    <w:rsid w:val="00DB5437"/>
    <w:rsid w:val="00DB5520"/>
    <w:rsid w:val="00DB5CF0"/>
    <w:rsid w:val="00DB5F65"/>
    <w:rsid w:val="00DB6634"/>
    <w:rsid w:val="00DB693A"/>
    <w:rsid w:val="00DB6950"/>
    <w:rsid w:val="00DB7682"/>
    <w:rsid w:val="00DB78E3"/>
    <w:rsid w:val="00DB7986"/>
    <w:rsid w:val="00DC0632"/>
    <w:rsid w:val="00DC0D1D"/>
    <w:rsid w:val="00DC11FC"/>
    <w:rsid w:val="00DC1393"/>
    <w:rsid w:val="00DC142D"/>
    <w:rsid w:val="00DC1A4B"/>
    <w:rsid w:val="00DC1DE4"/>
    <w:rsid w:val="00DC1F0A"/>
    <w:rsid w:val="00DC2206"/>
    <w:rsid w:val="00DC2363"/>
    <w:rsid w:val="00DC26A0"/>
    <w:rsid w:val="00DC26B5"/>
    <w:rsid w:val="00DC2B38"/>
    <w:rsid w:val="00DC2B63"/>
    <w:rsid w:val="00DC2E49"/>
    <w:rsid w:val="00DC366B"/>
    <w:rsid w:val="00DC38D1"/>
    <w:rsid w:val="00DC4BBE"/>
    <w:rsid w:val="00DC5DC5"/>
    <w:rsid w:val="00DC664F"/>
    <w:rsid w:val="00DC72EE"/>
    <w:rsid w:val="00DC7A7D"/>
    <w:rsid w:val="00DC7C93"/>
    <w:rsid w:val="00DC7EAF"/>
    <w:rsid w:val="00DD01B6"/>
    <w:rsid w:val="00DD01E4"/>
    <w:rsid w:val="00DD03D1"/>
    <w:rsid w:val="00DD0836"/>
    <w:rsid w:val="00DD153D"/>
    <w:rsid w:val="00DD15B1"/>
    <w:rsid w:val="00DD179A"/>
    <w:rsid w:val="00DD1813"/>
    <w:rsid w:val="00DD1D17"/>
    <w:rsid w:val="00DD1DF3"/>
    <w:rsid w:val="00DD2083"/>
    <w:rsid w:val="00DD2229"/>
    <w:rsid w:val="00DD238B"/>
    <w:rsid w:val="00DD2771"/>
    <w:rsid w:val="00DD2804"/>
    <w:rsid w:val="00DD31EC"/>
    <w:rsid w:val="00DD3361"/>
    <w:rsid w:val="00DD436D"/>
    <w:rsid w:val="00DD46AE"/>
    <w:rsid w:val="00DD480F"/>
    <w:rsid w:val="00DD484E"/>
    <w:rsid w:val="00DD5206"/>
    <w:rsid w:val="00DD5437"/>
    <w:rsid w:val="00DD5526"/>
    <w:rsid w:val="00DD5612"/>
    <w:rsid w:val="00DD6C04"/>
    <w:rsid w:val="00DD6D91"/>
    <w:rsid w:val="00DD7186"/>
    <w:rsid w:val="00DD71DD"/>
    <w:rsid w:val="00DD797F"/>
    <w:rsid w:val="00DD7C9F"/>
    <w:rsid w:val="00DD7F19"/>
    <w:rsid w:val="00DE017A"/>
    <w:rsid w:val="00DE01E8"/>
    <w:rsid w:val="00DE04F0"/>
    <w:rsid w:val="00DE075F"/>
    <w:rsid w:val="00DE0B34"/>
    <w:rsid w:val="00DE10AA"/>
    <w:rsid w:val="00DE1529"/>
    <w:rsid w:val="00DE1838"/>
    <w:rsid w:val="00DE183B"/>
    <w:rsid w:val="00DE1E61"/>
    <w:rsid w:val="00DE21C8"/>
    <w:rsid w:val="00DE23DA"/>
    <w:rsid w:val="00DE23EB"/>
    <w:rsid w:val="00DE28EA"/>
    <w:rsid w:val="00DE34F6"/>
    <w:rsid w:val="00DE3766"/>
    <w:rsid w:val="00DE3D04"/>
    <w:rsid w:val="00DE409B"/>
    <w:rsid w:val="00DE4125"/>
    <w:rsid w:val="00DE46F6"/>
    <w:rsid w:val="00DE471E"/>
    <w:rsid w:val="00DE4B75"/>
    <w:rsid w:val="00DE4BFE"/>
    <w:rsid w:val="00DE511D"/>
    <w:rsid w:val="00DE526D"/>
    <w:rsid w:val="00DE5290"/>
    <w:rsid w:val="00DE58FC"/>
    <w:rsid w:val="00DE5A88"/>
    <w:rsid w:val="00DE5F68"/>
    <w:rsid w:val="00DE65C0"/>
    <w:rsid w:val="00DE6894"/>
    <w:rsid w:val="00DE695E"/>
    <w:rsid w:val="00DE6966"/>
    <w:rsid w:val="00DE6FB9"/>
    <w:rsid w:val="00DE71CD"/>
    <w:rsid w:val="00DE7213"/>
    <w:rsid w:val="00DE7349"/>
    <w:rsid w:val="00DE746E"/>
    <w:rsid w:val="00DE796E"/>
    <w:rsid w:val="00DE7E8E"/>
    <w:rsid w:val="00DE7ED8"/>
    <w:rsid w:val="00DE7F1B"/>
    <w:rsid w:val="00DF00C9"/>
    <w:rsid w:val="00DF01C4"/>
    <w:rsid w:val="00DF024A"/>
    <w:rsid w:val="00DF0783"/>
    <w:rsid w:val="00DF08D1"/>
    <w:rsid w:val="00DF09ED"/>
    <w:rsid w:val="00DF0CA5"/>
    <w:rsid w:val="00DF0DEE"/>
    <w:rsid w:val="00DF10FE"/>
    <w:rsid w:val="00DF13E6"/>
    <w:rsid w:val="00DF1500"/>
    <w:rsid w:val="00DF1747"/>
    <w:rsid w:val="00DF1999"/>
    <w:rsid w:val="00DF1CBB"/>
    <w:rsid w:val="00DF1E21"/>
    <w:rsid w:val="00DF1ED8"/>
    <w:rsid w:val="00DF246D"/>
    <w:rsid w:val="00DF2504"/>
    <w:rsid w:val="00DF27C1"/>
    <w:rsid w:val="00DF2F78"/>
    <w:rsid w:val="00DF30A5"/>
    <w:rsid w:val="00DF30BA"/>
    <w:rsid w:val="00DF33E0"/>
    <w:rsid w:val="00DF3943"/>
    <w:rsid w:val="00DF3DFC"/>
    <w:rsid w:val="00DF3E66"/>
    <w:rsid w:val="00DF49F8"/>
    <w:rsid w:val="00DF4AF7"/>
    <w:rsid w:val="00DF4BC8"/>
    <w:rsid w:val="00DF4C3D"/>
    <w:rsid w:val="00DF4D71"/>
    <w:rsid w:val="00DF5327"/>
    <w:rsid w:val="00DF54CD"/>
    <w:rsid w:val="00DF5D69"/>
    <w:rsid w:val="00DF5F80"/>
    <w:rsid w:val="00DF6240"/>
    <w:rsid w:val="00DF6342"/>
    <w:rsid w:val="00DF64C6"/>
    <w:rsid w:val="00DF65EA"/>
    <w:rsid w:val="00DF75EA"/>
    <w:rsid w:val="00DF79A9"/>
    <w:rsid w:val="00DF7D5E"/>
    <w:rsid w:val="00E0020B"/>
    <w:rsid w:val="00E003A3"/>
    <w:rsid w:val="00E004B3"/>
    <w:rsid w:val="00E008BC"/>
    <w:rsid w:val="00E009E5"/>
    <w:rsid w:val="00E00A78"/>
    <w:rsid w:val="00E00DC8"/>
    <w:rsid w:val="00E00E3A"/>
    <w:rsid w:val="00E0166B"/>
    <w:rsid w:val="00E01769"/>
    <w:rsid w:val="00E022FD"/>
    <w:rsid w:val="00E02346"/>
    <w:rsid w:val="00E025AC"/>
    <w:rsid w:val="00E02FC6"/>
    <w:rsid w:val="00E03259"/>
    <w:rsid w:val="00E0362C"/>
    <w:rsid w:val="00E03648"/>
    <w:rsid w:val="00E03AB9"/>
    <w:rsid w:val="00E04620"/>
    <w:rsid w:val="00E048F2"/>
    <w:rsid w:val="00E0494A"/>
    <w:rsid w:val="00E04E2D"/>
    <w:rsid w:val="00E052BF"/>
    <w:rsid w:val="00E05740"/>
    <w:rsid w:val="00E057B1"/>
    <w:rsid w:val="00E059F4"/>
    <w:rsid w:val="00E05EB0"/>
    <w:rsid w:val="00E063D3"/>
    <w:rsid w:val="00E066E1"/>
    <w:rsid w:val="00E06E25"/>
    <w:rsid w:val="00E071FF"/>
    <w:rsid w:val="00E07543"/>
    <w:rsid w:val="00E0784C"/>
    <w:rsid w:val="00E0792D"/>
    <w:rsid w:val="00E07A0A"/>
    <w:rsid w:val="00E07FB7"/>
    <w:rsid w:val="00E102B9"/>
    <w:rsid w:val="00E102E4"/>
    <w:rsid w:val="00E10415"/>
    <w:rsid w:val="00E107B2"/>
    <w:rsid w:val="00E108EB"/>
    <w:rsid w:val="00E10CDE"/>
    <w:rsid w:val="00E10E86"/>
    <w:rsid w:val="00E11159"/>
    <w:rsid w:val="00E1186A"/>
    <w:rsid w:val="00E121D8"/>
    <w:rsid w:val="00E12383"/>
    <w:rsid w:val="00E12CAD"/>
    <w:rsid w:val="00E13168"/>
    <w:rsid w:val="00E132C0"/>
    <w:rsid w:val="00E13475"/>
    <w:rsid w:val="00E13C30"/>
    <w:rsid w:val="00E14154"/>
    <w:rsid w:val="00E1440F"/>
    <w:rsid w:val="00E14B81"/>
    <w:rsid w:val="00E14C79"/>
    <w:rsid w:val="00E14E16"/>
    <w:rsid w:val="00E1519C"/>
    <w:rsid w:val="00E1563E"/>
    <w:rsid w:val="00E159B7"/>
    <w:rsid w:val="00E15CC4"/>
    <w:rsid w:val="00E15FFC"/>
    <w:rsid w:val="00E16309"/>
    <w:rsid w:val="00E169A2"/>
    <w:rsid w:val="00E1747C"/>
    <w:rsid w:val="00E174EF"/>
    <w:rsid w:val="00E176BA"/>
    <w:rsid w:val="00E178BB"/>
    <w:rsid w:val="00E17C49"/>
    <w:rsid w:val="00E20A8A"/>
    <w:rsid w:val="00E20ABE"/>
    <w:rsid w:val="00E20EDC"/>
    <w:rsid w:val="00E21AD1"/>
    <w:rsid w:val="00E21AF1"/>
    <w:rsid w:val="00E21D25"/>
    <w:rsid w:val="00E21EBF"/>
    <w:rsid w:val="00E22247"/>
    <w:rsid w:val="00E22A7A"/>
    <w:rsid w:val="00E22AA8"/>
    <w:rsid w:val="00E22DF8"/>
    <w:rsid w:val="00E23459"/>
    <w:rsid w:val="00E2382B"/>
    <w:rsid w:val="00E2391E"/>
    <w:rsid w:val="00E23B94"/>
    <w:rsid w:val="00E23D78"/>
    <w:rsid w:val="00E241E0"/>
    <w:rsid w:val="00E24325"/>
    <w:rsid w:val="00E243DD"/>
    <w:rsid w:val="00E2489A"/>
    <w:rsid w:val="00E24B0E"/>
    <w:rsid w:val="00E24B2B"/>
    <w:rsid w:val="00E24B70"/>
    <w:rsid w:val="00E24C8F"/>
    <w:rsid w:val="00E25147"/>
    <w:rsid w:val="00E259BC"/>
    <w:rsid w:val="00E25CE1"/>
    <w:rsid w:val="00E25F78"/>
    <w:rsid w:val="00E261B4"/>
    <w:rsid w:val="00E26289"/>
    <w:rsid w:val="00E2668D"/>
    <w:rsid w:val="00E2706C"/>
    <w:rsid w:val="00E271DC"/>
    <w:rsid w:val="00E272EC"/>
    <w:rsid w:val="00E273CC"/>
    <w:rsid w:val="00E2748D"/>
    <w:rsid w:val="00E274B6"/>
    <w:rsid w:val="00E2761D"/>
    <w:rsid w:val="00E27AE6"/>
    <w:rsid w:val="00E27D5E"/>
    <w:rsid w:val="00E27EF1"/>
    <w:rsid w:val="00E30FEA"/>
    <w:rsid w:val="00E3109D"/>
    <w:rsid w:val="00E312FF"/>
    <w:rsid w:val="00E316D1"/>
    <w:rsid w:val="00E317CE"/>
    <w:rsid w:val="00E3194B"/>
    <w:rsid w:val="00E31B59"/>
    <w:rsid w:val="00E31BBF"/>
    <w:rsid w:val="00E31EE4"/>
    <w:rsid w:val="00E3204E"/>
    <w:rsid w:val="00E320A6"/>
    <w:rsid w:val="00E32188"/>
    <w:rsid w:val="00E3238B"/>
    <w:rsid w:val="00E3286F"/>
    <w:rsid w:val="00E32F8C"/>
    <w:rsid w:val="00E32FAF"/>
    <w:rsid w:val="00E330A8"/>
    <w:rsid w:val="00E333FC"/>
    <w:rsid w:val="00E340DF"/>
    <w:rsid w:val="00E34126"/>
    <w:rsid w:val="00E341AE"/>
    <w:rsid w:val="00E34214"/>
    <w:rsid w:val="00E34370"/>
    <w:rsid w:val="00E346B4"/>
    <w:rsid w:val="00E349A5"/>
    <w:rsid w:val="00E35559"/>
    <w:rsid w:val="00E355F4"/>
    <w:rsid w:val="00E35734"/>
    <w:rsid w:val="00E35F48"/>
    <w:rsid w:val="00E36108"/>
    <w:rsid w:val="00E363C7"/>
    <w:rsid w:val="00E363CF"/>
    <w:rsid w:val="00E36630"/>
    <w:rsid w:val="00E36ABC"/>
    <w:rsid w:val="00E36E07"/>
    <w:rsid w:val="00E36F4F"/>
    <w:rsid w:val="00E374DA"/>
    <w:rsid w:val="00E37512"/>
    <w:rsid w:val="00E37763"/>
    <w:rsid w:val="00E37D01"/>
    <w:rsid w:val="00E37EE1"/>
    <w:rsid w:val="00E4024B"/>
    <w:rsid w:val="00E4035A"/>
    <w:rsid w:val="00E40469"/>
    <w:rsid w:val="00E4051A"/>
    <w:rsid w:val="00E40B3E"/>
    <w:rsid w:val="00E40B77"/>
    <w:rsid w:val="00E419C5"/>
    <w:rsid w:val="00E420AE"/>
    <w:rsid w:val="00E42745"/>
    <w:rsid w:val="00E42E8E"/>
    <w:rsid w:val="00E42F48"/>
    <w:rsid w:val="00E43310"/>
    <w:rsid w:val="00E43654"/>
    <w:rsid w:val="00E436DB"/>
    <w:rsid w:val="00E439B8"/>
    <w:rsid w:val="00E43E17"/>
    <w:rsid w:val="00E44138"/>
    <w:rsid w:val="00E4429A"/>
    <w:rsid w:val="00E44417"/>
    <w:rsid w:val="00E4467F"/>
    <w:rsid w:val="00E44ACF"/>
    <w:rsid w:val="00E44B6B"/>
    <w:rsid w:val="00E44C27"/>
    <w:rsid w:val="00E44F8B"/>
    <w:rsid w:val="00E44FCF"/>
    <w:rsid w:val="00E450BF"/>
    <w:rsid w:val="00E451E4"/>
    <w:rsid w:val="00E45656"/>
    <w:rsid w:val="00E456CD"/>
    <w:rsid w:val="00E4587C"/>
    <w:rsid w:val="00E45A69"/>
    <w:rsid w:val="00E45DB5"/>
    <w:rsid w:val="00E45DFA"/>
    <w:rsid w:val="00E461A5"/>
    <w:rsid w:val="00E46368"/>
    <w:rsid w:val="00E46538"/>
    <w:rsid w:val="00E465BB"/>
    <w:rsid w:val="00E46766"/>
    <w:rsid w:val="00E467C6"/>
    <w:rsid w:val="00E46ACB"/>
    <w:rsid w:val="00E46E19"/>
    <w:rsid w:val="00E47319"/>
    <w:rsid w:val="00E47813"/>
    <w:rsid w:val="00E47E20"/>
    <w:rsid w:val="00E47F31"/>
    <w:rsid w:val="00E5006D"/>
    <w:rsid w:val="00E502E1"/>
    <w:rsid w:val="00E5047C"/>
    <w:rsid w:val="00E50635"/>
    <w:rsid w:val="00E50769"/>
    <w:rsid w:val="00E50963"/>
    <w:rsid w:val="00E50A27"/>
    <w:rsid w:val="00E50BD0"/>
    <w:rsid w:val="00E5105A"/>
    <w:rsid w:val="00E51773"/>
    <w:rsid w:val="00E51DC7"/>
    <w:rsid w:val="00E52313"/>
    <w:rsid w:val="00E52490"/>
    <w:rsid w:val="00E527D6"/>
    <w:rsid w:val="00E52E20"/>
    <w:rsid w:val="00E52F70"/>
    <w:rsid w:val="00E52FA9"/>
    <w:rsid w:val="00E53684"/>
    <w:rsid w:val="00E53839"/>
    <w:rsid w:val="00E53A35"/>
    <w:rsid w:val="00E53FBB"/>
    <w:rsid w:val="00E5451A"/>
    <w:rsid w:val="00E5458B"/>
    <w:rsid w:val="00E54A04"/>
    <w:rsid w:val="00E552EA"/>
    <w:rsid w:val="00E55368"/>
    <w:rsid w:val="00E5570D"/>
    <w:rsid w:val="00E55712"/>
    <w:rsid w:val="00E557B6"/>
    <w:rsid w:val="00E565D1"/>
    <w:rsid w:val="00E56A31"/>
    <w:rsid w:val="00E56B51"/>
    <w:rsid w:val="00E56DEF"/>
    <w:rsid w:val="00E56EEA"/>
    <w:rsid w:val="00E5792C"/>
    <w:rsid w:val="00E57A9E"/>
    <w:rsid w:val="00E57CF0"/>
    <w:rsid w:val="00E57EA1"/>
    <w:rsid w:val="00E6013D"/>
    <w:rsid w:val="00E601DE"/>
    <w:rsid w:val="00E609F3"/>
    <w:rsid w:val="00E60B1F"/>
    <w:rsid w:val="00E60D19"/>
    <w:rsid w:val="00E60DEC"/>
    <w:rsid w:val="00E60E83"/>
    <w:rsid w:val="00E61006"/>
    <w:rsid w:val="00E611A8"/>
    <w:rsid w:val="00E614E2"/>
    <w:rsid w:val="00E614E9"/>
    <w:rsid w:val="00E615C2"/>
    <w:rsid w:val="00E619EF"/>
    <w:rsid w:val="00E61EA4"/>
    <w:rsid w:val="00E62866"/>
    <w:rsid w:val="00E628AE"/>
    <w:rsid w:val="00E635F7"/>
    <w:rsid w:val="00E63685"/>
    <w:rsid w:val="00E63989"/>
    <w:rsid w:val="00E63AB6"/>
    <w:rsid w:val="00E63E2F"/>
    <w:rsid w:val="00E6438C"/>
    <w:rsid w:val="00E64739"/>
    <w:rsid w:val="00E6475D"/>
    <w:rsid w:val="00E64BCC"/>
    <w:rsid w:val="00E64D7A"/>
    <w:rsid w:val="00E64E41"/>
    <w:rsid w:val="00E64F84"/>
    <w:rsid w:val="00E65375"/>
    <w:rsid w:val="00E65605"/>
    <w:rsid w:val="00E659F9"/>
    <w:rsid w:val="00E65D18"/>
    <w:rsid w:val="00E65F09"/>
    <w:rsid w:val="00E66094"/>
    <w:rsid w:val="00E663FA"/>
    <w:rsid w:val="00E665FF"/>
    <w:rsid w:val="00E666A8"/>
    <w:rsid w:val="00E66EB4"/>
    <w:rsid w:val="00E6705F"/>
    <w:rsid w:val="00E67121"/>
    <w:rsid w:val="00E67707"/>
    <w:rsid w:val="00E6798D"/>
    <w:rsid w:val="00E67A7C"/>
    <w:rsid w:val="00E704CD"/>
    <w:rsid w:val="00E705DB"/>
    <w:rsid w:val="00E708B1"/>
    <w:rsid w:val="00E708F5"/>
    <w:rsid w:val="00E7158A"/>
    <w:rsid w:val="00E71758"/>
    <w:rsid w:val="00E71D00"/>
    <w:rsid w:val="00E72452"/>
    <w:rsid w:val="00E72575"/>
    <w:rsid w:val="00E72590"/>
    <w:rsid w:val="00E72B37"/>
    <w:rsid w:val="00E72CE8"/>
    <w:rsid w:val="00E730AF"/>
    <w:rsid w:val="00E73316"/>
    <w:rsid w:val="00E73326"/>
    <w:rsid w:val="00E73F9C"/>
    <w:rsid w:val="00E741D1"/>
    <w:rsid w:val="00E7431E"/>
    <w:rsid w:val="00E74644"/>
    <w:rsid w:val="00E75045"/>
    <w:rsid w:val="00E75BD9"/>
    <w:rsid w:val="00E76149"/>
    <w:rsid w:val="00E76182"/>
    <w:rsid w:val="00E7618A"/>
    <w:rsid w:val="00E76339"/>
    <w:rsid w:val="00E767F4"/>
    <w:rsid w:val="00E768C5"/>
    <w:rsid w:val="00E769E8"/>
    <w:rsid w:val="00E7703A"/>
    <w:rsid w:val="00E7703E"/>
    <w:rsid w:val="00E770F0"/>
    <w:rsid w:val="00E77242"/>
    <w:rsid w:val="00E7797B"/>
    <w:rsid w:val="00E77D56"/>
    <w:rsid w:val="00E80773"/>
    <w:rsid w:val="00E80AFA"/>
    <w:rsid w:val="00E80CFB"/>
    <w:rsid w:val="00E81013"/>
    <w:rsid w:val="00E8126F"/>
    <w:rsid w:val="00E81392"/>
    <w:rsid w:val="00E814EE"/>
    <w:rsid w:val="00E81595"/>
    <w:rsid w:val="00E816BE"/>
    <w:rsid w:val="00E81745"/>
    <w:rsid w:val="00E8198E"/>
    <w:rsid w:val="00E81D5C"/>
    <w:rsid w:val="00E81E44"/>
    <w:rsid w:val="00E82348"/>
    <w:rsid w:val="00E82A7E"/>
    <w:rsid w:val="00E837D0"/>
    <w:rsid w:val="00E8392F"/>
    <w:rsid w:val="00E841AC"/>
    <w:rsid w:val="00E84269"/>
    <w:rsid w:val="00E842A2"/>
    <w:rsid w:val="00E8452E"/>
    <w:rsid w:val="00E8480D"/>
    <w:rsid w:val="00E853F7"/>
    <w:rsid w:val="00E8550B"/>
    <w:rsid w:val="00E85510"/>
    <w:rsid w:val="00E8552F"/>
    <w:rsid w:val="00E859EC"/>
    <w:rsid w:val="00E86005"/>
    <w:rsid w:val="00E8645F"/>
    <w:rsid w:val="00E86EC7"/>
    <w:rsid w:val="00E86F1D"/>
    <w:rsid w:val="00E90465"/>
    <w:rsid w:val="00E90544"/>
    <w:rsid w:val="00E90E1F"/>
    <w:rsid w:val="00E9142C"/>
    <w:rsid w:val="00E91F89"/>
    <w:rsid w:val="00E92385"/>
    <w:rsid w:val="00E923E2"/>
    <w:rsid w:val="00E92594"/>
    <w:rsid w:val="00E92960"/>
    <w:rsid w:val="00E9317F"/>
    <w:rsid w:val="00E9344F"/>
    <w:rsid w:val="00E9349C"/>
    <w:rsid w:val="00E93656"/>
    <w:rsid w:val="00E938F6"/>
    <w:rsid w:val="00E939C6"/>
    <w:rsid w:val="00E939DD"/>
    <w:rsid w:val="00E93F5A"/>
    <w:rsid w:val="00E94B09"/>
    <w:rsid w:val="00E94D36"/>
    <w:rsid w:val="00E94FC9"/>
    <w:rsid w:val="00E9504B"/>
    <w:rsid w:val="00E950BF"/>
    <w:rsid w:val="00E953D5"/>
    <w:rsid w:val="00E95AF9"/>
    <w:rsid w:val="00E95C7E"/>
    <w:rsid w:val="00E95F4B"/>
    <w:rsid w:val="00E96983"/>
    <w:rsid w:val="00E96A51"/>
    <w:rsid w:val="00E96C8D"/>
    <w:rsid w:val="00E96D44"/>
    <w:rsid w:val="00E96D89"/>
    <w:rsid w:val="00E97068"/>
    <w:rsid w:val="00E97461"/>
    <w:rsid w:val="00E978E2"/>
    <w:rsid w:val="00EA0677"/>
    <w:rsid w:val="00EA0881"/>
    <w:rsid w:val="00EA0A95"/>
    <w:rsid w:val="00EA0AC4"/>
    <w:rsid w:val="00EA0B75"/>
    <w:rsid w:val="00EA0C3E"/>
    <w:rsid w:val="00EA0E03"/>
    <w:rsid w:val="00EA1094"/>
    <w:rsid w:val="00EA1675"/>
    <w:rsid w:val="00EA1939"/>
    <w:rsid w:val="00EA1961"/>
    <w:rsid w:val="00EA1B28"/>
    <w:rsid w:val="00EA1B90"/>
    <w:rsid w:val="00EA1B9F"/>
    <w:rsid w:val="00EA1E52"/>
    <w:rsid w:val="00EA21ED"/>
    <w:rsid w:val="00EA23C1"/>
    <w:rsid w:val="00EA2556"/>
    <w:rsid w:val="00EA2647"/>
    <w:rsid w:val="00EA2CB3"/>
    <w:rsid w:val="00EA2DB4"/>
    <w:rsid w:val="00EA39CC"/>
    <w:rsid w:val="00EA3A91"/>
    <w:rsid w:val="00EA3BE2"/>
    <w:rsid w:val="00EA4352"/>
    <w:rsid w:val="00EA4758"/>
    <w:rsid w:val="00EA4B09"/>
    <w:rsid w:val="00EA4F42"/>
    <w:rsid w:val="00EA5855"/>
    <w:rsid w:val="00EA5EC6"/>
    <w:rsid w:val="00EA5FAE"/>
    <w:rsid w:val="00EA604A"/>
    <w:rsid w:val="00EA6858"/>
    <w:rsid w:val="00EA6A41"/>
    <w:rsid w:val="00EA6FFE"/>
    <w:rsid w:val="00EA71F4"/>
    <w:rsid w:val="00EA72A2"/>
    <w:rsid w:val="00EA78B5"/>
    <w:rsid w:val="00EA7F44"/>
    <w:rsid w:val="00EB09E2"/>
    <w:rsid w:val="00EB150F"/>
    <w:rsid w:val="00EB176D"/>
    <w:rsid w:val="00EB17FC"/>
    <w:rsid w:val="00EB1C8A"/>
    <w:rsid w:val="00EB1CE6"/>
    <w:rsid w:val="00EB1E55"/>
    <w:rsid w:val="00EB2196"/>
    <w:rsid w:val="00EB2638"/>
    <w:rsid w:val="00EB2646"/>
    <w:rsid w:val="00EB2818"/>
    <w:rsid w:val="00EB2A0A"/>
    <w:rsid w:val="00EB2C9C"/>
    <w:rsid w:val="00EB360B"/>
    <w:rsid w:val="00EB395A"/>
    <w:rsid w:val="00EB39AC"/>
    <w:rsid w:val="00EB3A90"/>
    <w:rsid w:val="00EB3FC4"/>
    <w:rsid w:val="00EB4B7D"/>
    <w:rsid w:val="00EB4F5D"/>
    <w:rsid w:val="00EB50CC"/>
    <w:rsid w:val="00EB5129"/>
    <w:rsid w:val="00EB5ECA"/>
    <w:rsid w:val="00EB637A"/>
    <w:rsid w:val="00EB640B"/>
    <w:rsid w:val="00EB6818"/>
    <w:rsid w:val="00EB69B4"/>
    <w:rsid w:val="00EB6BAB"/>
    <w:rsid w:val="00EB6D0A"/>
    <w:rsid w:val="00EB6E9B"/>
    <w:rsid w:val="00EB7092"/>
    <w:rsid w:val="00EB70D0"/>
    <w:rsid w:val="00EB7686"/>
    <w:rsid w:val="00EB778C"/>
    <w:rsid w:val="00EC0206"/>
    <w:rsid w:val="00EC0248"/>
    <w:rsid w:val="00EC0A25"/>
    <w:rsid w:val="00EC0BA4"/>
    <w:rsid w:val="00EC0CDE"/>
    <w:rsid w:val="00EC1847"/>
    <w:rsid w:val="00EC2218"/>
    <w:rsid w:val="00EC23DA"/>
    <w:rsid w:val="00EC2786"/>
    <w:rsid w:val="00EC2902"/>
    <w:rsid w:val="00EC2C79"/>
    <w:rsid w:val="00EC2F9B"/>
    <w:rsid w:val="00EC3818"/>
    <w:rsid w:val="00EC3DC6"/>
    <w:rsid w:val="00EC3FD0"/>
    <w:rsid w:val="00EC41F9"/>
    <w:rsid w:val="00EC4EBD"/>
    <w:rsid w:val="00EC4EC3"/>
    <w:rsid w:val="00EC579F"/>
    <w:rsid w:val="00EC581E"/>
    <w:rsid w:val="00EC59DF"/>
    <w:rsid w:val="00EC634A"/>
    <w:rsid w:val="00EC6F26"/>
    <w:rsid w:val="00EC6F2E"/>
    <w:rsid w:val="00EC72F5"/>
    <w:rsid w:val="00EC762C"/>
    <w:rsid w:val="00EC7874"/>
    <w:rsid w:val="00EC7B0B"/>
    <w:rsid w:val="00EC7C14"/>
    <w:rsid w:val="00EC7C4C"/>
    <w:rsid w:val="00EC7F46"/>
    <w:rsid w:val="00ED0259"/>
    <w:rsid w:val="00ED031A"/>
    <w:rsid w:val="00ED034E"/>
    <w:rsid w:val="00ED0558"/>
    <w:rsid w:val="00ED062A"/>
    <w:rsid w:val="00ED078A"/>
    <w:rsid w:val="00ED1374"/>
    <w:rsid w:val="00ED1913"/>
    <w:rsid w:val="00ED1AF1"/>
    <w:rsid w:val="00ED1E80"/>
    <w:rsid w:val="00ED1FFB"/>
    <w:rsid w:val="00ED2003"/>
    <w:rsid w:val="00ED218A"/>
    <w:rsid w:val="00ED2645"/>
    <w:rsid w:val="00ED29D3"/>
    <w:rsid w:val="00ED2A73"/>
    <w:rsid w:val="00ED2F67"/>
    <w:rsid w:val="00ED41E9"/>
    <w:rsid w:val="00ED4665"/>
    <w:rsid w:val="00ED4752"/>
    <w:rsid w:val="00ED4A26"/>
    <w:rsid w:val="00ED4E9B"/>
    <w:rsid w:val="00ED4F99"/>
    <w:rsid w:val="00ED5012"/>
    <w:rsid w:val="00ED51CF"/>
    <w:rsid w:val="00ED5596"/>
    <w:rsid w:val="00ED5D32"/>
    <w:rsid w:val="00ED5F04"/>
    <w:rsid w:val="00ED5FAD"/>
    <w:rsid w:val="00ED6187"/>
    <w:rsid w:val="00ED664C"/>
    <w:rsid w:val="00ED6721"/>
    <w:rsid w:val="00ED67F4"/>
    <w:rsid w:val="00ED68BD"/>
    <w:rsid w:val="00ED741C"/>
    <w:rsid w:val="00ED79E4"/>
    <w:rsid w:val="00ED7F23"/>
    <w:rsid w:val="00EE042E"/>
    <w:rsid w:val="00EE0682"/>
    <w:rsid w:val="00EE0D7D"/>
    <w:rsid w:val="00EE13F6"/>
    <w:rsid w:val="00EE1AD2"/>
    <w:rsid w:val="00EE24FA"/>
    <w:rsid w:val="00EE2981"/>
    <w:rsid w:val="00EE2AA7"/>
    <w:rsid w:val="00EE31C2"/>
    <w:rsid w:val="00EE328F"/>
    <w:rsid w:val="00EE3978"/>
    <w:rsid w:val="00EE3DC6"/>
    <w:rsid w:val="00EE452F"/>
    <w:rsid w:val="00EE4539"/>
    <w:rsid w:val="00EE4866"/>
    <w:rsid w:val="00EE4C23"/>
    <w:rsid w:val="00EE5055"/>
    <w:rsid w:val="00EE50DA"/>
    <w:rsid w:val="00EE52F1"/>
    <w:rsid w:val="00EE5332"/>
    <w:rsid w:val="00EE5401"/>
    <w:rsid w:val="00EE55EB"/>
    <w:rsid w:val="00EE56D2"/>
    <w:rsid w:val="00EE5918"/>
    <w:rsid w:val="00EE5B10"/>
    <w:rsid w:val="00EE5DDF"/>
    <w:rsid w:val="00EE601D"/>
    <w:rsid w:val="00EE60CC"/>
    <w:rsid w:val="00EE6116"/>
    <w:rsid w:val="00EE68CB"/>
    <w:rsid w:val="00EE6C1F"/>
    <w:rsid w:val="00EE711E"/>
    <w:rsid w:val="00EE76A7"/>
    <w:rsid w:val="00EE7964"/>
    <w:rsid w:val="00EE7B41"/>
    <w:rsid w:val="00EE7EDE"/>
    <w:rsid w:val="00EF01F1"/>
    <w:rsid w:val="00EF028A"/>
    <w:rsid w:val="00EF04A1"/>
    <w:rsid w:val="00EF08C9"/>
    <w:rsid w:val="00EF0C7B"/>
    <w:rsid w:val="00EF100B"/>
    <w:rsid w:val="00EF109B"/>
    <w:rsid w:val="00EF1691"/>
    <w:rsid w:val="00EF17F8"/>
    <w:rsid w:val="00EF1870"/>
    <w:rsid w:val="00EF1B43"/>
    <w:rsid w:val="00EF1F62"/>
    <w:rsid w:val="00EF21FE"/>
    <w:rsid w:val="00EF2804"/>
    <w:rsid w:val="00EF3072"/>
    <w:rsid w:val="00EF32EA"/>
    <w:rsid w:val="00EF3C53"/>
    <w:rsid w:val="00EF4195"/>
    <w:rsid w:val="00EF42D5"/>
    <w:rsid w:val="00EF4308"/>
    <w:rsid w:val="00EF4630"/>
    <w:rsid w:val="00EF46C6"/>
    <w:rsid w:val="00EF513A"/>
    <w:rsid w:val="00EF560A"/>
    <w:rsid w:val="00EF5A61"/>
    <w:rsid w:val="00EF5A73"/>
    <w:rsid w:val="00EF5D4D"/>
    <w:rsid w:val="00EF61E2"/>
    <w:rsid w:val="00EF64DB"/>
    <w:rsid w:val="00EF6854"/>
    <w:rsid w:val="00EF69E3"/>
    <w:rsid w:val="00EF70BB"/>
    <w:rsid w:val="00EF7189"/>
    <w:rsid w:val="00EF7348"/>
    <w:rsid w:val="00EF76FC"/>
    <w:rsid w:val="00EF7B71"/>
    <w:rsid w:val="00EF7DB2"/>
    <w:rsid w:val="00F0003E"/>
    <w:rsid w:val="00F0004F"/>
    <w:rsid w:val="00F002E3"/>
    <w:rsid w:val="00F00990"/>
    <w:rsid w:val="00F00AAD"/>
    <w:rsid w:val="00F00C9C"/>
    <w:rsid w:val="00F00F9B"/>
    <w:rsid w:val="00F01050"/>
    <w:rsid w:val="00F0113E"/>
    <w:rsid w:val="00F013F5"/>
    <w:rsid w:val="00F01799"/>
    <w:rsid w:val="00F01D52"/>
    <w:rsid w:val="00F02485"/>
    <w:rsid w:val="00F02582"/>
    <w:rsid w:val="00F02AB0"/>
    <w:rsid w:val="00F02D85"/>
    <w:rsid w:val="00F03B13"/>
    <w:rsid w:val="00F03D23"/>
    <w:rsid w:val="00F04361"/>
    <w:rsid w:val="00F04AE9"/>
    <w:rsid w:val="00F04DCC"/>
    <w:rsid w:val="00F059B7"/>
    <w:rsid w:val="00F05F9D"/>
    <w:rsid w:val="00F06875"/>
    <w:rsid w:val="00F070DB"/>
    <w:rsid w:val="00F070E8"/>
    <w:rsid w:val="00F0715C"/>
    <w:rsid w:val="00F071F6"/>
    <w:rsid w:val="00F07BBA"/>
    <w:rsid w:val="00F07C06"/>
    <w:rsid w:val="00F1014F"/>
    <w:rsid w:val="00F1050F"/>
    <w:rsid w:val="00F10537"/>
    <w:rsid w:val="00F108A4"/>
    <w:rsid w:val="00F11D49"/>
    <w:rsid w:val="00F12301"/>
    <w:rsid w:val="00F12A15"/>
    <w:rsid w:val="00F12A71"/>
    <w:rsid w:val="00F1380C"/>
    <w:rsid w:val="00F139D6"/>
    <w:rsid w:val="00F141B7"/>
    <w:rsid w:val="00F1476B"/>
    <w:rsid w:val="00F1501C"/>
    <w:rsid w:val="00F150FC"/>
    <w:rsid w:val="00F1561A"/>
    <w:rsid w:val="00F15838"/>
    <w:rsid w:val="00F15CDF"/>
    <w:rsid w:val="00F160F2"/>
    <w:rsid w:val="00F16319"/>
    <w:rsid w:val="00F16443"/>
    <w:rsid w:val="00F169A2"/>
    <w:rsid w:val="00F16C39"/>
    <w:rsid w:val="00F17164"/>
    <w:rsid w:val="00F178BA"/>
    <w:rsid w:val="00F178F2"/>
    <w:rsid w:val="00F17DB4"/>
    <w:rsid w:val="00F201F2"/>
    <w:rsid w:val="00F20A70"/>
    <w:rsid w:val="00F20F3E"/>
    <w:rsid w:val="00F210D1"/>
    <w:rsid w:val="00F212A1"/>
    <w:rsid w:val="00F21816"/>
    <w:rsid w:val="00F218A5"/>
    <w:rsid w:val="00F22137"/>
    <w:rsid w:val="00F225BF"/>
    <w:rsid w:val="00F22E63"/>
    <w:rsid w:val="00F231D0"/>
    <w:rsid w:val="00F2331B"/>
    <w:rsid w:val="00F2338F"/>
    <w:rsid w:val="00F23461"/>
    <w:rsid w:val="00F23572"/>
    <w:rsid w:val="00F239FE"/>
    <w:rsid w:val="00F23DF4"/>
    <w:rsid w:val="00F23E34"/>
    <w:rsid w:val="00F2420C"/>
    <w:rsid w:val="00F24249"/>
    <w:rsid w:val="00F2557C"/>
    <w:rsid w:val="00F25621"/>
    <w:rsid w:val="00F256A8"/>
    <w:rsid w:val="00F259ED"/>
    <w:rsid w:val="00F25F03"/>
    <w:rsid w:val="00F25FA1"/>
    <w:rsid w:val="00F26554"/>
    <w:rsid w:val="00F2676A"/>
    <w:rsid w:val="00F26C7A"/>
    <w:rsid w:val="00F278D4"/>
    <w:rsid w:val="00F309D4"/>
    <w:rsid w:val="00F30B93"/>
    <w:rsid w:val="00F31109"/>
    <w:rsid w:val="00F3127F"/>
    <w:rsid w:val="00F31564"/>
    <w:rsid w:val="00F316B5"/>
    <w:rsid w:val="00F31A07"/>
    <w:rsid w:val="00F31F33"/>
    <w:rsid w:val="00F3205C"/>
    <w:rsid w:val="00F32B3B"/>
    <w:rsid w:val="00F33B38"/>
    <w:rsid w:val="00F34224"/>
    <w:rsid w:val="00F34549"/>
    <w:rsid w:val="00F346CA"/>
    <w:rsid w:val="00F34D5B"/>
    <w:rsid w:val="00F351C4"/>
    <w:rsid w:val="00F35321"/>
    <w:rsid w:val="00F35549"/>
    <w:rsid w:val="00F35AFA"/>
    <w:rsid w:val="00F35FC8"/>
    <w:rsid w:val="00F360F7"/>
    <w:rsid w:val="00F36187"/>
    <w:rsid w:val="00F372DC"/>
    <w:rsid w:val="00F37454"/>
    <w:rsid w:val="00F3793A"/>
    <w:rsid w:val="00F37B8F"/>
    <w:rsid w:val="00F40BD4"/>
    <w:rsid w:val="00F40F86"/>
    <w:rsid w:val="00F41199"/>
    <w:rsid w:val="00F41269"/>
    <w:rsid w:val="00F4175F"/>
    <w:rsid w:val="00F41C15"/>
    <w:rsid w:val="00F42199"/>
    <w:rsid w:val="00F42338"/>
    <w:rsid w:val="00F42626"/>
    <w:rsid w:val="00F4298F"/>
    <w:rsid w:val="00F42E50"/>
    <w:rsid w:val="00F42E6F"/>
    <w:rsid w:val="00F434C2"/>
    <w:rsid w:val="00F435C7"/>
    <w:rsid w:val="00F4366F"/>
    <w:rsid w:val="00F4425D"/>
    <w:rsid w:val="00F44637"/>
    <w:rsid w:val="00F4493A"/>
    <w:rsid w:val="00F451F3"/>
    <w:rsid w:val="00F452AD"/>
    <w:rsid w:val="00F45433"/>
    <w:rsid w:val="00F4545D"/>
    <w:rsid w:val="00F457D5"/>
    <w:rsid w:val="00F45E7F"/>
    <w:rsid w:val="00F461C8"/>
    <w:rsid w:val="00F46607"/>
    <w:rsid w:val="00F468C1"/>
    <w:rsid w:val="00F46D47"/>
    <w:rsid w:val="00F46EB2"/>
    <w:rsid w:val="00F471C3"/>
    <w:rsid w:val="00F47800"/>
    <w:rsid w:val="00F4795D"/>
    <w:rsid w:val="00F47D2B"/>
    <w:rsid w:val="00F50A68"/>
    <w:rsid w:val="00F50B7F"/>
    <w:rsid w:val="00F50D4C"/>
    <w:rsid w:val="00F50DC8"/>
    <w:rsid w:val="00F50E60"/>
    <w:rsid w:val="00F510C6"/>
    <w:rsid w:val="00F51E74"/>
    <w:rsid w:val="00F5201A"/>
    <w:rsid w:val="00F522E8"/>
    <w:rsid w:val="00F525E6"/>
    <w:rsid w:val="00F52FC4"/>
    <w:rsid w:val="00F530AA"/>
    <w:rsid w:val="00F534DB"/>
    <w:rsid w:val="00F53D68"/>
    <w:rsid w:val="00F5426D"/>
    <w:rsid w:val="00F54327"/>
    <w:rsid w:val="00F54871"/>
    <w:rsid w:val="00F54B88"/>
    <w:rsid w:val="00F54C62"/>
    <w:rsid w:val="00F5523C"/>
    <w:rsid w:val="00F5543B"/>
    <w:rsid w:val="00F55F22"/>
    <w:rsid w:val="00F5630B"/>
    <w:rsid w:val="00F5674F"/>
    <w:rsid w:val="00F5698D"/>
    <w:rsid w:val="00F569C5"/>
    <w:rsid w:val="00F56D52"/>
    <w:rsid w:val="00F571D1"/>
    <w:rsid w:val="00F577DF"/>
    <w:rsid w:val="00F5799B"/>
    <w:rsid w:val="00F57A57"/>
    <w:rsid w:val="00F57B3A"/>
    <w:rsid w:val="00F57E68"/>
    <w:rsid w:val="00F60213"/>
    <w:rsid w:val="00F602C6"/>
    <w:rsid w:val="00F602E2"/>
    <w:rsid w:val="00F6073E"/>
    <w:rsid w:val="00F60808"/>
    <w:rsid w:val="00F609EE"/>
    <w:rsid w:val="00F60A94"/>
    <w:rsid w:val="00F60F11"/>
    <w:rsid w:val="00F613C8"/>
    <w:rsid w:val="00F61432"/>
    <w:rsid w:val="00F61536"/>
    <w:rsid w:val="00F617E5"/>
    <w:rsid w:val="00F61A75"/>
    <w:rsid w:val="00F61B90"/>
    <w:rsid w:val="00F61B93"/>
    <w:rsid w:val="00F61D73"/>
    <w:rsid w:val="00F61EA8"/>
    <w:rsid w:val="00F6241C"/>
    <w:rsid w:val="00F624B2"/>
    <w:rsid w:val="00F62900"/>
    <w:rsid w:val="00F62A83"/>
    <w:rsid w:val="00F63190"/>
    <w:rsid w:val="00F633FA"/>
    <w:rsid w:val="00F639E3"/>
    <w:rsid w:val="00F63AE4"/>
    <w:rsid w:val="00F63F1C"/>
    <w:rsid w:val="00F640F2"/>
    <w:rsid w:val="00F64411"/>
    <w:rsid w:val="00F6643E"/>
    <w:rsid w:val="00F665AF"/>
    <w:rsid w:val="00F66A57"/>
    <w:rsid w:val="00F66CA8"/>
    <w:rsid w:val="00F66CC9"/>
    <w:rsid w:val="00F671B0"/>
    <w:rsid w:val="00F67238"/>
    <w:rsid w:val="00F672D1"/>
    <w:rsid w:val="00F67332"/>
    <w:rsid w:val="00F67D9F"/>
    <w:rsid w:val="00F67FDD"/>
    <w:rsid w:val="00F700C9"/>
    <w:rsid w:val="00F7026F"/>
    <w:rsid w:val="00F70542"/>
    <w:rsid w:val="00F70558"/>
    <w:rsid w:val="00F70AD5"/>
    <w:rsid w:val="00F70C83"/>
    <w:rsid w:val="00F70E04"/>
    <w:rsid w:val="00F71273"/>
    <w:rsid w:val="00F713F1"/>
    <w:rsid w:val="00F719DB"/>
    <w:rsid w:val="00F71F49"/>
    <w:rsid w:val="00F72079"/>
    <w:rsid w:val="00F720D4"/>
    <w:rsid w:val="00F723BA"/>
    <w:rsid w:val="00F72BCF"/>
    <w:rsid w:val="00F72CC4"/>
    <w:rsid w:val="00F737CF"/>
    <w:rsid w:val="00F73840"/>
    <w:rsid w:val="00F73945"/>
    <w:rsid w:val="00F73A7C"/>
    <w:rsid w:val="00F73D59"/>
    <w:rsid w:val="00F73EA1"/>
    <w:rsid w:val="00F74123"/>
    <w:rsid w:val="00F743C8"/>
    <w:rsid w:val="00F74A38"/>
    <w:rsid w:val="00F74A5F"/>
    <w:rsid w:val="00F74CD4"/>
    <w:rsid w:val="00F74D46"/>
    <w:rsid w:val="00F74F21"/>
    <w:rsid w:val="00F7545F"/>
    <w:rsid w:val="00F75460"/>
    <w:rsid w:val="00F75473"/>
    <w:rsid w:val="00F75842"/>
    <w:rsid w:val="00F75860"/>
    <w:rsid w:val="00F75E6B"/>
    <w:rsid w:val="00F761DB"/>
    <w:rsid w:val="00F765E3"/>
    <w:rsid w:val="00F76720"/>
    <w:rsid w:val="00F76776"/>
    <w:rsid w:val="00F76932"/>
    <w:rsid w:val="00F76D16"/>
    <w:rsid w:val="00F76FDE"/>
    <w:rsid w:val="00F775D6"/>
    <w:rsid w:val="00F77CC8"/>
    <w:rsid w:val="00F80311"/>
    <w:rsid w:val="00F805FF"/>
    <w:rsid w:val="00F80BC7"/>
    <w:rsid w:val="00F80BE7"/>
    <w:rsid w:val="00F80DFB"/>
    <w:rsid w:val="00F80ECA"/>
    <w:rsid w:val="00F81080"/>
    <w:rsid w:val="00F814CF"/>
    <w:rsid w:val="00F8179C"/>
    <w:rsid w:val="00F81B9B"/>
    <w:rsid w:val="00F821A4"/>
    <w:rsid w:val="00F8225F"/>
    <w:rsid w:val="00F8254C"/>
    <w:rsid w:val="00F82B84"/>
    <w:rsid w:val="00F82DCA"/>
    <w:rsid w:val="00F82FA4"/>
    <w:rsid w:val="00F83231"/>
    <w:rsid w:val="00F8398C"/>
    <w:rsid w:val="00F83B14"/>
    <w:rsid w:val="00F84330"/>
    <w:rsid w:val="00F84452"/>
    <w:rsid w:val="00F8473B"/>
    <w:rsid w:val="00F847E3"/>
    <w:rsid w:val="00F84B0B"/>
    <w:rsid w:val="00F84D62"/>
    <w:rsid w:val="00F850F9"/>
    <w:rsid w:val="00F853FF"/>
    <w:rsid w:val="00F85C91"/>
    <w:rsid w:val="00F85EB7"/>
    <w:rsid w:val="00F862CA"/>
    <w:rsid w:val="00F864FF"/>
    <w:rsid w:val="00F865E1"/>
    <w:rsid w:val="00F865FE"/>
    <w:rsid w:val="00F869FD"/>
    <w:rsid w:val="00F86BD0"/>
    <w:rsid w:val="00F86D95"/>
    <w:rsid w:val="00F871CD"/>
    <w:rsid w:val="00F87331"/>
    <w:rsid w:val="00F87630"/>
    <w:rsid w:val="00F87E65"/>
    <w:rsid w:val="00F90222"/>
    <w:rsid w:val="00F905F3"/>
    <w:rsid w:val="00F90677"/>
    <w:rsid w:val="00F906A0"/>
    <w:rsid w:val="00F90873"/>
    <w:rsid w:val="00F90CD4"/>
    <w:rsid w:val="00F90D6A"/>
    <w:rsid w:val="00F90FCF"/>
    <w:rsid w:val="00F919E7"/>
    <w:rsid w:val="00F91C20"/>
    <w:rsid w:val="00F92DDF"/>
    <w:rsid w:val="00F932B1"/>
    <w:rsid w:val="00F932EB"/>
    <w:rsid w:val="00F935BA"/>
    <w:rsid w:val="00F94102"/>
    <w:rsid w:val="00F94319"/>
    <w:rsid w:val="00F94469"/>
    <w:rsid w:val="00F947A9"/>
    <w:rsid w:val="00F94A15"/>
    <w:rsid w:val="00F94AAC"/>
    <w:rsid w:val="00F94AD7"/>
    <w:rsid w:val="00F94AE5"/>
    <w:rsid w:val="00F94C13"/>
    <w:rsid w:val="00F94CDD"/>
    <w:rsid w:val="00F94E64"/>
    <w:rsid w:val="00F9517E"/>
    <w:rsid w:val="00F95EE9"/>
    <w:rsid w:val="00F95FC6"/>
    <w:rsid w:val="00F96429"/>
    <w:rsid w:val="00F9650F"/>
    <w:rsid w:val="00F96822"/>
    <w:rsid w:val="00F96AA1"/>
    <w:rsid w:val="00F96BF1"/>
    <w:rsid w:val="00F96C26"/>
    <w:rsid w:val="00F96FA2"/>
    <w:rsid w:val="00F9700F"/>
    <w:rsid w:val="00F9754C"/>
    <w:rsid w:val="00F976A1"/>
    <w:rsid w:val="00F97734"/>
    <w:rsid w:val="00F97787"/>
    <w:rsid w:val="00FA0151"/>
    <w:rsid w:val="00FA03D4"/>
    <w:rsid w:val="00FA0449"/>
    <w:rsid w:val="00FA0651"/>
    <w:rsid w:val="00FA073B"/>
    <w:rsid w:val="00FA0986"/>
    <w:rsid w:val="00FA0B60"/>
    <w:rsid w:val="00FA13BA"/>
    <w:rsid w:val="00FA1664"/>
    <w:rsid w:val="00FA1B00"/>
    <w:rsid w:val="00FA1E23"/>
    <w:rsid w:val="00FA1E74"/>
    <w:rsid w:val="00FA1E79"/>
    <w:rsid w:val="00FA26C8"/>
    <w:rsid w:val="00FA297E"/>
    <w:rsid w:val="00FA29BB"/>
    <w:rsid w:val="00FA2D1A"/>
    <w:rsid w:val="00FA2D9B"/>
    <w:rsid w:val="00FA316E"/>
    <w:rsid w:val="00FA4109"/>
    <w:rsid w:val="00FA4778"/>
    <w:rsid w:val="00FA4E6A"/>
    <w:rsid w:val="00FA527F"/>
    <w:rsid w:val="00FA55B6"/>
    <w:rsid w:val="00FA59DE"/>
    <w:rsid w:val="00FA5DBF"/>
    <w:rsid w:val="00FA5E4D"/>
    <w:rsid w:val="00FA607B"/>
    <w:rsid w:val="00FA61FB"/>
    <w:rsid w:val="00FA6241"/>
    <w:rsid w:val="00FA6470"/>
    <w:rsid w:val="00FA66DB"/>
    <w:rsid w:val="00FA6B3F"/>
    <w:rsid w:val="00FA7F14"/>
    <w:rsid w:val="00FB0706"/>
    <w:rsid w:val="00FB0860"/>
    <w:rsid w:val="00FB08DE"/>
    <w:rsid w:val="00FB0BA2"/>
    <w:rsid w:val="00FB178C"/>
    <w:rsid w:val="00FB1987"/>
    <w:rsid w:val="00FB1B29"/>
    <w:rsid w:val="00FB1B98"/>
    <w:rsid w:val="00FB1CA2"/>
    <w:rsid w:val="00FB1EEC"/>
    <w:rsid w:val="00FB1F64"/>
    <w:rsid w:val="00FB1FBD"/>
    <w:rsid w:val="00FB2247"/>
    <w:rsid w:val="00FB2398"/>
    <w:rsid w:val="00FB2413"/>
    <w:rsid w:val="00FB2473"/>
    <w:rsid w:val="00FB3417"/>
    <w:rsid w:val="00FB3826"/>
    <w:rsid w:val="00FB39D8"/>
    <w:rsid w:val="00FB3B34"/>
    <w:rsid w:val="00FB3E98"/>
    <w:rsid w:val="00FB42A6"/>
    <w:rsid w:val="00FB49D7"/>
    <w:rsid w:val="00FB49E1"/>
    <w:rsid w:val="00FB4C5C"/>
    <w:rsid w:val="00FB53DC"/>
    <w:rsid w:val="00FB5589"/>
    <w:rsid w:val="00FB56CB"/>
    <w:rsid w:val="00FB5E62"/>
    <w:rsid w:val="00FB637A"/>
    <w:rsid w:val="00FB64D8"/>
    <w:rsid w:val="00FB676F"/>
    <w:rsid w:val="00FB67FE"/>
    <w:rsid w:val="00FB6982"/>
    <w:rsid w:val="00FB7012"/>
    <w:rsid w:val="00FB75BA"/>
    <w:rsid w:val="00FB78B3"/>
    <w:rsid w:val="00FB7A26"/>
    <w:rsid w:val="00FC0CC6"/>
    <w:rsid w:val="00FC0CE9"/>
    <w:rsid w:val="00FC0EFC"/>
    <w:rsid w:val="00FC0FEF"/>
    <w:rsid w:val="00FC1A03"/>
    <w:rsid w:val="00FC1DB6"/>
    <w:rsid w:val="00FC1F93"/>
    <w:rsid w:val="00FC2412"/>
    <w:rsid w:val="00FC248F"/>
    <w:rsid w:val="00FC24FF"/>
    <w:rsid w:val="00FC2529"/>
    <w:rsid w:val="00FC2B83"/>
    <w:rsid w:val="00FC2E6E"/>
    <w:rsid w:val="00FC320F"/>
    <w:rsid w:val="00FC32D3"/>
    <w:rsid w:val="00FC36DF"/>
    <w:rsid w:val="00FC388A"/>
    <w:rsid w:val="00FC3F41"/>
    <w:rsid w:val="00FC41BF"/>
    <w:rsid w:val="00FC444C"/>
    <w:rsid w:val="00FC4A1B"/>
    <w:rsid w:val="00FC5013"/>
    <w:rsid w:val="00FC524E"/>
    <w:rsid w:val="00FC56E9"/>
    <w:rsid w:val="00FC5BA2"/>
    <w:rsid w:val="00FC5C0C"/>
    <w:rsid w:val="00FC5D83"/>
    <w:rsid w:val="00FC5D92"/>
    <w:rsid w:val="00FC5DA0"/>
    <w:rsid w:val="00FC6584"/>
    <w:rsid w:val="00FC6622"/>
    <w:rsid w:val="00FC6B0E"/>
    <w:rsid w:val="00FC6B8B"/>
    <w:rsid w:val="00FC6BB5"/>
    <w:rsid w:val="00FC6C2C"/>
    <w:rsid w:val="00FC6D07"/>
    <w:rsid w:val="00FC6EB5"/>
    <w:rsid w:val="00FC6F28"/>
    <w:rsid w:val="00FC730D"/>
    <w:rsid w:val="00FC7582"/>
    <w:rsid w:val="00FC7713"/>
    <w:rsid w:val="00FC7E94"/>
    <w:rsid w:val="00FC7EFA"/>
    <w:rsid w:val="00FD0A2C"/>
    <w:rsid w:val="00FD0DCE"/>
    <w:rsid w:val="00FD0F5F"/>
    <w:rsid w:val="00FD1501"/>
    <w:rsid w:val="00FD1548"/>
    <w:rsid w:val="00FD1644"/>
    <w:rsid w:val="00FD172C"/>
    <w:rsid w:val="00FD1E04"/>
    <w:rsid w:val="00FD24D7"/>
    <w:rsid w:val="00FD26FB"/>
    <w:rsid w:val="00FD29D3"/>
    <w:rsid w:val="00FD2A22"/>
    <w:rsid w:val="00FD2BF3"/>
    <w:rsid w:val="00FD3368"/>
    <w:rsid w:val="00FD3C75"/>
    <w:rsid w:val="00FD3E3F"/>
    <w:rsid w:val="00FD445F"/>
    <w:rsid w:val="00FD5674"/>
    <w:rsid w:val="00FD5783"/>
    <w:rsid w:val="00FD57B9"/>
    <w:rsid w:val="00FD581D"/>
    <w:rsid w:val="00FD6A88"/>
    <w:rsid w:val="00FD7894"/>
    <w:rsid w:val="00FD7AE9"/>
    <w:rsid w:val="00FD7C51"/>
    <w:rsid w:val="00FD7EE3"/>
    <w:rsid w:val="00FE0388"/>
    <w:rsid w:val="00FE03D0"/>
    <w:rsid w:val="00FE07C6"/>
    <w:rsid w:val="00FE0BCF"/>
    <w:rsid w:val="00FE0BEB"/>
    <w:rsid w:val="00FE10D6"/>
    <w:rsid w:val="00FE110C"/>
    <w:rsid w:val="00FE14E3"/>
    <w:rsid w:val="00FE16B1"/>
    <w:rsid w:val="00FE1C69"/>
    <w:rsid w:val="00FE1CA6"/>
    <w:rsid w:val="00FE2485"/>
    <w:rsid w:val="00FE2BFD"/>
    <w:rsid w:val="00FE3D2C"/>
    <w:rsid w:val="00FE3FCE"/>
    <w:rsid w:val="00FE3FD2"/>
    <w:rsid w:val="00FE436C"/>
    <w:rsid w:val="00FE4CA4"/>
    <w:rsid w:val="00FE4CDB"/>
    <w:rsid w:val="00FE4FCE"/>
    <w:rsid w:val="00FE5098"/>
    <w:rsid w:val="00FE520F"/>
    <w:rsid w:val="00FE52B1"/>
    <w:rsid w:val="00FE52B4"/>
    <w:rsid w:val="00FE5833"/>
    <w:rsid w:val="00FE5C0A"/>
    <w:rsid w:val="00FE5F3B"/>
    <w:rsid w:val="00FE6069"/>
    <w:rsid w:val="00FE60D9"/>
    <w:rsid w:val="00FE65BF"/>
    <w:rsid w:val="00FE669A"/>
    <w:rsid w:val="00FE6AB9"/>
    <w:rsid w:val="00FE6AD3"/>
    <w:rsid w:val="00FE6D57"/>
    <w:rsid w:val="00FE7505"/>
    <w:rsid w:val="00FE7708"/>
    <w:rsid w:val="00FE7F26"/>
    <w:rsid w:val="00FF012E"/>
    <w:rsid w:val="00FF0256"/>
    <w:rsid w:val="00FF0354"/>
    <w:rsid w:val="00FF0A33"/>
    <w:rsid w:val="00FF0C1F"/>
    <w:rsid w:val="00FF0FCF"/>
    <w:rsid w:val="00FF25EA"/>
    <w:rsid w:val="00FF2B29"/>
    <w:rsid w:val="00FF2C91"/>
    <w:rsid w:val="00FF2D56"/>
    <w:rsid w:val="00FF2EC4"/>
    <w:rsid w:val="00FF2EDD"/>
    <w:rsid w:val="00FF312A"/>
    <w:rsid w:val="00FF350C"/>
    <w:rsid w:val="00FF3AF0"/>
    <w:rsid w:val="00FF3D63"/>
    <w:rsid w:val="00FF3E8F"/>
    <w:rsid w:val="00FF4288"/>
    <w:rsid w:val="00FF4464"/>
    <w:rsid w:val="00FF471B"/>
    <w:rsid w:val="00FF4874"/>
    <w:rsid w:val="00FF4C4C"/>
    <w:rsid w:val="00FF4EB7"/>
    <w:rsid w:val="00FF4F70"/>
    <w:rsid w:val="00FF510B"/>
    <w:rsid w:val="00FF54B2"/>
    <w:rsid w:val="00FF6021"/>
    <w:rsid w:val="00FF612A"/>
    <w:rsid w:val="00FF62F3"/>
    <w:rsid w:val="00FF65FF"/>
    <w:rsid w:val="00FF678C"/>
    <w:rsid w:val="00FF69F3"/>
    <w:rsid w:val="00FF6AEA"/>
    <w:rsid w:val="00FF6CAB"/>
    <w:rsid w:val="00FF7578"/>
    <w:rsid w:val="00FF77B1"/>
    <w:rsid w:val="00FF7EEB"/>
    <w:rsid w:val="00FF7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079FC2"/>
  <w15:docId w15:val="{5E0DC4B4-D808-4546-A953-AE8C5121D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iPriority="99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75F2"/>
    <w:rPr>
      <w:rFonts w:ascii="AngsanaUPC" w:hAnsi="AngsanaUPC" w:cs="AngsanaUPC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Heading3">
    <w:name w:val="heading 3"/>
    <w:basedOn w:val="Normal"/>
    <w:next w:val="Normal"/>
    <w:qFormat/>
    <w:rsid w:val="00A637A4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Heading4">
    <w:name w:val="heading 4"/>
    <w:basedOn w:val="Normal"/>
    <w:next w:val="Normal"/>
    <w:link w:val="Heading4Char"/>
    <w:qFormat/>
    <w:rsid w:val="00A637A4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Heading5">
    <w:name w:val="heading 5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Heading6">
    <w:name w:val="heading 6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Heading7">
    <w:name w:val="heading 7"/>
    <w:basedOn w:val="Normal"/>
    <w:next w:val="Normal"/>
    <w:qFormat/>
    <w:rsid w:val="00A637A4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A637A4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A637A4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63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en-US"/>
    </w:rPr>
  </w:style>
  <w:style w:type="paragraph" w:styleId="Caption">
    <w:name w:val="caption"/>
    <w:basedOn w:val="Normal"/>
    <w:next w:val="Normal"/>
    <w:qFormat/>
    <w:rsid w:val="00A637A4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BodyText">
    <w:name w:val="Body Text"/>
    <w:basedOn w:val="Normal"/>
    <w:link w:val="BodyTextChar"/>
    <w:rsid w:val="00A637A4"/>
    <w:pPr>
      <w:spacing w:after="120"/>
    </w:pPr>
    <w:rPr>
      <w:rFonts w:cs="Angsana New"/>
      <w:sz w:val="36"/>
      <w:szCs w:val="36"/>
      <w:lang w:val="x-none" w:eastAsia="x-none"/>
    </w:rPr>
  </w:style>
  <w:style w:type="paragraph" w:styleId="BlockText">
    <w:name w:val="Block Text"/>
    <w:basedOn w:val="Normal"/>
    <w:rsid w:val="00A637A4"/>
    <w:pPr>
      <w:tabs>
        <w:tab w:val="left" w:pos="1440"/>
      </w:tabs>
      <w:ind w:left="540" w:right="450"/>
      <w:jc w:val="both"/>
    </w:pPr>
  </w:style>
  <w:style w:type="paragraph" w:styleId="BodyText2">
    <w:name w:val="Body Text 2"/>
    <w:basedOn w:val="Normal"/>
    <w:rsid w:val="00A637A4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</w:style>
  <w:style w:type="paragraph" w:styleId="BodyText3">
    <w:name w:val="Body Text 3"/>
    <w:basedOn w:val="Normal"/>
    <w:link w:val="BodyText3Char"/>
    <w:rsid w:val="00A637A4"/>
    <w:pPr>
      <w:tabs>
        <w:tab w:val="left" w:pos="360"/>
        <w:tab w:val="left" w:pos="900"/>
        <w:tab w:val="left" w:pos="1440"/>
      </w:tabs>
      <w:ind w:right="-439"/>
      <w:jc w:val="both"/>
    </w:pPr>
    <w:rPr>
      <w:rFonts w:cs="Angsana New"/>
      <w:lang w:val="x-none" w:eastAsia="x-none"/>
    </w:rPr>
  </w:style>
  <w:style w:type="paragraph" w:styleId="DocumentMap">
    <w:name w:val="Document Map"/>
    <w:basedOn w:val="Normal"/>
    <w:semiHidden/>
    <w:rsid w:val="00A637A4"/>
    <w:pPr>
      <w:shd w:val="clear" w:color="auto" w:fill="000080"/>
    </w:pPr>
    <w:rPr>
      <w:rFonts w:ascii="Cordia New" w:hAnsi="Cordia New" w:cs="Cordia New"/>
    </w:rPr>
  </w:style>
  <w:style w:type="table" w:styleId="TableGrid">
    <w:name w:val="Table Grid"/>
    <w:basedOn w:val="TableNormal"/>
    <w:uiPriority w:val="59"/>
    <w:rsid w:val="00396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7E5881"/>
    <w:rPr>
      <w:rFonts w:cs="Angsana New"/>
      <w:szCs w:val="37"/>
    </w:rPr>
  </w:style>
  <w:style w:type="paragraph" w:customStyle="1" w:styleId="Char">
    <w:name w:val="Char"/>
    <w:basedOn w:val="Normal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semiHidden/>
    <w:rsid w:val="00154BE4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link w:val="Head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  <w:lang w:val="x-none" w:eastAsia="x-none"/>
    </w:rPr>
  </w:style>
  <w:style w:type="character" w:customStyle="1" w:styleId="HeaderChar">
    <w:name w:val="Header Char"/>
    <w:link w:val="Header"/>
    <w:uiPriority w:val="99"/>
    <w:rsid w:val="003A646B"/>
    <w:rPr>
      <w:rFonts w:ascii="AngsanaUPC" w:hAnsi="AngsanaUPC"/>
      <w:sz w:val="32"/>
      <w:szCs w:val="40"/>
    </w:rPr>
  </w:style>
  <w:style w:type="paragraph" w:styleId="Footer">
    <w:name w:val="footer"/>
    <w:basedOn w:val="Normal"/>
    <w:link w:val="Foot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  <w:lang w:val="x-none" w:eastAsia="x-none"/>
    </w:rPr>
  </w:style>
  <w:style w:type="character" w:customStyle="1" w:styleId="FooterChar">
    <w:name w:val="Footer Char"/>
    <w:link w:val="Footer"/>
    <w:uiPriority w:val="99"/>
    <w:rsid w:val="003A646B"/>
    <w:rPr>
      <w:rFonts w:ascii="AngsanaUPC" w:hAnsi="AngsanaUPC"/>
      <w:sz w:val="32"/>
      <w:szCs w:val="40"/>
    </w:rPr>
  </w:style>
  <w:style w:type="paragraph" w:styleId="BodyTextIndent2">
    <w:name w:val="Body Text Indent 2"/>
    <w:basedOn w:val="Normal"/>
    <w:link w:val="BodyTextIndent2Char"/>
    <w:rsid w:val="005B2CF3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5B2CF3"/>
    <w:rPr>
      <w:rFonts w:ascii="AngsanaUPC" w:hAnsi="AngsanaUPC"/>
      <w:sz w:val="32"/>
      <w:szCs w:val="40"/>
    </w:rPr>
  </w:style>
  <w:style w:type="paragraph" w:styleId="ListParagraph">
    <w:name w:val="List Paragraph"/>
    <w:basedOn w:val="Normal"/>
    <w:uiPriority w:val="34"/>
    <w:qFormat/>
    <w:rsid w:val="00843BEA"/>
    <w:pPr>
      <w:ind w:left="720"/>
    </w:pPr>
    <w:rPr>
      <w:rFonts w:cs="Angsana New"/>
      <w:szCs w:val="40"/>
    </w:rPr>
  </w:style>
  <w:style w:type="character" w:customStyle="1" w:styleId="BodyText3Char">
    <w:name w:val="Body Text 3 Char"/>
    <w:link w:val="BodyText3"/>
    <w:rsid w:val="00AF246B"/>
    <w:rPr>
      <w:rFonts w:ascii="AngsanaUPC" w:hAnsi="AngsanaUPC" w:cs="AngsanaUPC"/>
      <w:sz w:val="32"/>
      <w:szCs w:val="32"/>
    </w:rPr>
  </w:style>
  <w:style w:type="character" w:customStyle="1" w:styleId="BodyTextChar">
    <w:name w:val="Body Text Char"/>
    <w:link w:val="BodyText"/>
    <w:rsid w:val="003D077E"/>
    <w:rPr>
      <w:rFonts w:ascii="AngsanaUPC" w:hAnsi="AngsanaUPC" w:cs="AngsanaUPC"/>
      <w:sz w:val="36"/>
      <w:szCs w:val="36"/>
    </w:rPr>
  </w:style>
  <w:style w:type="paragraph" w:styleId="BodyTextIndent">
    <w:name w:val="Body Text Indent"/>
    <w:basedOn w:val="Normal"/>
    <w:link w:val="BodyTextIndentChar"/>
    <w:unhideWhenUsed/>
    <w:rsid w:val="00C558CC"/>
    <w:pPr>
      <w:spacing w:after="120"/>
      <w:ind w:left="283"/>
    </w:pPr>
    <w:rPr>
      <w:rFonts w:eastAsia="Times New Roman" w:cs="Angsana New"/>
      <w:szCs w:val="40"/>
      <w:lang w:val="x-none" w:eastAsia="x-none"/>
    </w:rPr>
  </w:style>
  <w:style w:type="character" w:customStyle="1" w:styleId="BodyTextIndentChar">
    <w:name w:val="Body Text Indent Char"/>
    <w:link w:val="BodyTextIndent"/>
    <w:rsid w:val="00C558CC"/>
    <w:rPr>
      <w:rFonts w:ascii="AngsanaUPC" w:eastAsia="Times New Roman" w:hAnsi="AngsanaUPC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rsid w:val="00281405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281405"/>
    <w:rPr>
      <w:rFonts w:ascii="Cambria" w:eastAsia="Times New Roman" w:hAnsi="Cambria" w:cs="Angsana New"/>
      <w:sz w:val="24"/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71CD4"/>
    <w:pPr>
      <w:spacing w:after="120" w:line="260" w:lineRule="atLeast"/>
      <w:ind w:left="360"/>
    </w:pPr>
    <w:rPr>
      <w:rFonts w:ascii="Angsana New" w:eastAsia="Times New Roman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link w:val="BodyTextIndent3"/>
    <w:uiPriority w:val="99"/>
    <w:rsid w:val="00A71CD4"/>
    <w:rPr>
      <w:rFonts w:ascii="Angsana New" w:eastAsia="Times New Roman" w:hAnsi="Angsana New" w:cs="Cordia New"/>
      <w:sz w:val="16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AD4880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character" w:styleId="CommentReference">
    <w:name w:val="annotation reference"/>
    <w:semiHidden/>
    <w:unhideWhenUsed/>
    <w:rsid w:val="00FB08D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B08D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FB08DE"/>
    <w:rPr>
      <w:rFonts w:ascii="AngsanaUPC" w:hAnsi="AngsanaUPC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08DE"/>
    <w:rPr>
      <w:b/>
      <w:bCs/>
    </w:rPr>
  </w:style>
  <w:style w:type="character" w:customStyle="1" w:styleId="CommentSubjectChar">
    <w:name w:val="Comment Subject Char"/>
    <w:link w:val="CommentSubject"/>
    <w:semiHidden/>
    <w:rsid w:val="00FB08DE"/>
    <w:rPr>
      <w:rFonts w:ascii="AngsanaUPC" w:hAnsi="AngsanaUPC"/>
      <w:b/>
      <w:bCs/>
      <w:szCs w:val="25"/>
    </w:rPr>
  </w:style>
  <w:style w:type="paragraph" w:styleId="Revision">
    <w:name w:val="Revision"/>
    <w:hidden/>
    <w:uiPriority w:val="99"/>
    <w:semiHidden/>
    <w:rsid w:val="006A5DE7"/>
    <w:rPr>
      <w:rFonts w:ascii="AngsanaUPC" w:hAnsi="AngsanaUPC"/>
      <w:sz w:val="32"/>
      <w:szCs w:val="40"/>
      <w:lang w:eastAsia="en-US"/>
    </w:rPr>
  </w:style>
  <w:style w:type="character" w:customStyle="1" w:styleId="Heading4Char">
    <w:name w:val="Heading 4 Char"/>
    <w:link w:val="Heading4"/>
    <w:locked/>
    <w:rsid w:val="00024918"/>
    <w:rPr>
      <w:rFonts w:ascii="AngsanaUPC" w:eastAsia="Cordia New" w:hAnsi="AngsanaUPC" w:cs="AngsanaUPC"/>
      <w:sz w:val="32"/>
      <w:szCs w:val="32"/>
    </w:rPr>
  </w:style>
  <w:style w:type="character" w:customStyle="1" w:styleId="MacroTextChar">
    <w:name w:val="Macro Text Char"/>
    <w:link w:val="MacroText"/>
    <w:uiPriority w:val="99"/>
    <w:locked/>
    <w:rsid w:val="00CB6468"/>
    <w:rPr>
      <w:rFonts w:ascii="EucrosiaUPC" w:hAnsi="EucrosiaUPC" w:cs="EucrosiaUPC"/>
      <w:sz w:val="28"/>
      <w:szCs w:val="28"/>
    </w:rPr>
  </w:style>
  <w:style w:type="paragraph" w:styleId="Index6">
    <w:name w:val="index 6"/>
    <w:basedOn w:val="Normal"/>
    <w:next w:val="Normal"/>
    <w:uiPriority w:val="99"/>
    <w:semiHidden/>
    <w:rsid w:val="00F436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ListBullet">
    <w:name w:val="List Bullet"/>
    <w:basedOn w:val="BodyText"/>
    <w:uiPriority w:val="99"/>
    <w:rsid w:val="001B2E46"/>
    <w:pPr>
      <w:spacing w:after="260" w:line="260" w:lineRule="atLeast"/>
    </w:pPr>
    <w:rPr>
      <w:rFonts w:ascii="Angsana New" w:eastAsia="Times New Roman" w:hAnsi="Angsana New" w:cs="Cordia New"/>
      <w:sz w:val="30"/>
      <w:szCs w:val="3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03B77"/>
    <w:rPr>
      <w:rFonts w:ascii="Calibri" w:eastAsia="Times New Roman" w:hAnsi="Calibri" w:cs="Tahoma"/>
      <w:sz w:val="22"/>
      <w:szCs w:val="18"/>
      <w:lang w:val="en-GB" w:bidi="ar-SA"/>
    </w:rPr>
  </w:style>
  <w:style w:type="character" w:customStyle="1" w:styleId="PlainTextChar">
    <w:name w:val="Plain Text Char"/>
    <w:link w:val="PlainText"/>
    <w:uiPriority w:val="99"/>
    <w:semiHidden/>
    <w:rsid w:val="00503B77"/>
    <w:rPr>
      <w:rFonts w:ascii="Calibri" w:eastAsia="Times New Roman" w:hAnsi="Calibri" w:cs="Tahoma"/>
      <w:sz w:val="22"/>
      <w:szCs w:val="18"/>
      <w:lang w:val="en-GB" w:bidi="ar-SA"/>
    </w:rPr>
  </w:style>
  <w:style w:type="character" w:styleId="Hyperlink">
    <w:name w:val="Hyperlink"/>
    <w:unhideWhenUsed/>
    <w:rsid w:val="00A857D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85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5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E47FE-9B34-4C63-AD81-F03AC84EB5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BA431T32.doc.dot</Template>
  <TotalTime>1880</TotalTime>
  <Pages>20</Pages>
  <Words>4301</Words>
  <Characters>24522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28766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natthiya.pha</dc:creator>
  <cp:keywords/>
  <dc:description/>
  <cp:lastModifiedBy>jhorpiklang@deloitte.com</cp:lastModifiedBy>
  <cp:revision>275</cp:revision>
  <cp:lastPrinted>2025-05-06T09:22:00Z</cp:lastPrinted>
  <dcterms:created xsi:type="dcterms:W3CDTF">2024-10-18T04:53:00Z</dcterms:created>
  <dcterms:modified xsi:type="dcterms:W3CDTF">2025-05-06T09:22:00Z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2021-06-23T22:29:09Z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a2edf085-7263-4311-91d6-d0ce2f20274a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45d8eba55a0ee60740a700d5e6c704a0aa4d0b70c760875c8935ad82f3134833</vt:lpwstr>
  </property>
</Properties>
</file>