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93F76" w14:textId="7A94034F" w:rsidR="009C6399" w:rsidRPr="00B40B22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9C6399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9C6399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ข้อมูลทั่วไป </w:t>
      </w:r>
    </w:p>
    <w:p w14:paraId="289C7F2D" w14:textId="77777777" w:rsidR="00C4188E" w:rsidRPr="00B40B22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76C81AF" w14:textId="62A868F6" w:rsidR="009C6399" w:rsidRPr="00B40B22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D4197F" w:rsidRPr="00B40B22">
        <w:rPr>
          <w:rFonts w:ascii="Browallia New" w:hAnsi="Browallia New" w:cs="Browallia New"/>
          <w:sz w:val="26"/>
          <w:szCs w:val="26"/>
          <w:cs/>
        </w:rPr>
        <w:t>เมพ คอร์ปอเรชั่น จำกัด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(มหาชน) (บริษัท) เป็นบริษัทมหาชนจำกัด ซึ่งตั้งขึ้นในประเทศไทยและมีที่อยู่ตามที่ได้จดทะเบียนไว้ คือ </w:t>
      </w:r>
      <w:r w:rsidR="00E8321F" w:rsidRPr="00B40B22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99</w:t>
      </w:r>
      <w:r w:rsidR="00E8321F" w:rsidRPr="00B40B22">
        <w:rPr>
          <w:rFonts w:ascii="Browallia New" w:hAnsi="Browallia New" w:cs="Browallia New"/>
          <w:sz w:val="26"/>
          <w:szCs w:val="26"/>
          <w:cs/>
        </w:rPr>
        <w:t>/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27</w:t>
      </w:r>
      <w:r w:rsidR="00E8321F" w:rsidRPr="00B40B22">
        <w:rPr>
          <w:rFonts w:ascii="Browallia New" w:hAnsi="Browallia New" w:cs="Browallia New"/>
          <w:sz w:val="26"/>
          <w:szCs w:val="26"/>
          <w:cs/>
        </w:rPr>
        <w:t xml:space="preserve"> อาคารซอฟต์แวร์ปาร์ค ชั้นที่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8</w:t>
      </w:r>
      <w:r w:rsidR="00E8321F" w:rsidRPr="00B40B22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4</w:t>
      </w:r>
      <w:r w:rsidR="00E8321F" w:rsidRPr="00B40B22">
        <w:rPr>
          <w:rFonts w:ascii="Browallia New" w:hAnsi="Browallia New" w:cs="Browallia New"/>
          <w:sz w:val="26"/>
          <w:szCs w:val="26"/>
          <w:cs/>
        </w:rPr>
        <w:t xml:space="preserve"> ถนนแจ้งวัฒนะ ตำบลคลองเกลือ อำเภอปากเกร็ด นนทบุรี ประเทศไทย</w:t>
      </w:r>
    </w:p>
    <w:p w14:paraId="28B7E686" w14:textId="77777777" w:rsidR="009C6399" w:rsidRPr="00B40B22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32137540" w14:textId="616ABBD8" w:rsidR="009C6399" w:rsidRPr="00B40B22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6E1A86" w:rsidRPr="00B40B22">
        <w:rPr>
          <w:rFonts w:ascii="Browallia New" w:hAnsi="Browallia New" w:cs="Browallia New"/>
          <w:sz w:val="26"/>
          <w:szCs w:val="26"/>
        </w:rPr>
        <w:br/>
      </w:r>
      <w:r w:rsidRPr="00B40B22">
        <w:rPr>
          <w:rFonts w:ascii="Browallia New" w:hAnsi="Browallia New" w:cs="Browallia New"/>
          <w:sz w:val="26"/>
          <w:szCs w:val="26"/>
          <w:cs/>
        </w:rPr>
        <w:t>บริษัทย่อยว่ากลุ่มกิจการ</w:t>
      </w:r>
    </w:p>
    <w:p w14:paraId="2F85F889" w14:textId="77777777" w:rsidR="009C6399" w:rsidRPr="00B40B22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19C62E8" w14:textId="75377C4B" w:rsidR="009C6399" w:rsidRPr="00B40B22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>การประกอบธุรกิจหลักของกลุ่มกิจการ คือ</w:t>
      </w:r>
      <w:r w:rsidR="00C71975" w:rsidRPr="00B40B22">
        <w:rPr>
          <w:rFonts w:ascii="Browallia New" w:hAnsi="Browallia New" w:cs="Browallia New"/>
          <w:sz w:val="26"/>
          <w:szCs w:val="26"/>
        </w:rPr>
        <w:t xml:space="preserve"> </w:t>
      </w:r>
      <w:r w:rsidR="004D56F6" w:rsidRPr="004D56F6">
        <w:rPr>
          <w:rFonts w:ascii="Browallia New" w:hAnsi="Browallia New" w:cs="Browallia New"/>
          <w:sz w:val="26"/>
          <w:szCs w:val="26"/>
          <w:cs/>
        </w:rPr>
        <w:t>การจัดจำหน่ายและให้บริการเกี่ยวกับวรรณกรรมอิเล็กทรอนิกส์</w:t>
      </w:r>
      <w:r w:rsidR="004D56F6">
        <w:rPr>
          <w:rFonts w:ascii="Browallia New" w:hAnsi="Browallia New" w:cs="Browallia New"/>
          <w:sz w:val="26"/>
          <w:szCs w:val="26"/>
        </w:rPr>
        <w:t xml:space="preserve"> </w:t>
      </w:r>
      <w:r w:rsidR="004D56F6" w:rsidRPr="004D56F6">
        <w:rPr>
          <w:rFonts w:ascii="Browallia New" w:hAnsi="Browallia New" w:cs="Browallia New"/>
          <w:sz w:val="26"/>
          <w:szCs w:val="26"/>
          <w:cs/>
        </w:rPr>
        <w:t>(</w:t>
      </w:r>
      <w:r w:rsidR="004D56F6" w:rsidRPr="004D56F6">
        <w:rPr>
          <w:rFonts w:ascii="Browallia New" w:hAnsi="Browallia New" w:cs="Browallia New"/>
          <w:sz w:val="26"/>
          <w:szCs w:val="26"/>
        </w:rPr>
        <w:t>E-Book)</w:t>
      </w:r>
      <w:r w:rsidR="004D56F6">
        <w:rPr>
          <w:rFonts w:ascii="Browallia New" w:hAnsi="Browallia New" w:cs="Browallia New"/>
          <w:sz w:val="26"/>
          <w:szCs w:val="26"/>
        </w:rPr>
        <w:t xml:space="preserve"> </w:t>
      </w:r>
      <w:r w:rsidR="004D56F6">
        <w:rPr>
          <w:rFonts w:ascii="Browallia New" w:hAnsi="Browallia New" w:cs="Browallia New" w:hint="cs"/>
          <w:sz w:val="26"/>
          <w:szCs w:val="26"/>
          <w:cs/>
        </w:rPr>
        <w:t>การ</w:t>
      </w:r>
      <w:r w:rsidR="004D56F6" w:rsidRPr="004D56F6">
        <w:rPr>
          <w:rFonts w:ascii="Browallia New" w:hAnsi="Browallia New" w:cs="Browallia New"/>
          <w:sz w:val="26"/>
          <w:szCs w:val="26"/>
          <w:cs/>
        </w:rPr>
        <w:t xml:space="preserve">ให้คำปรึกษาเรื่องการจัดทำระบบ </w:t>
      </w:r>
      <w:r w:rsidR="004D56F6" w:rsidRPr="004D56F6">
        <w:rPr>
          <w:rFonts w:ascii="Browallia New" w:hAnsi="Browallia New" w:cs="Browallia New"/>
          <w:sz w:val="26"/>
          <w:szCs w:val="26"/>
        </w:rPr>
        <w:t xml:space="preserve">E-Book </w:t>
      </w:r>
      <w:r w:rsidR="004D56F6" w:rsidRPr="004D56F6">
        <w:rPr>
          <w:rFonts w:ascii="Browallia New" w:hAnsi="Browallia New" w:cs="Browallia New"/>
          <w:sz w:val="26"/>
          <w:szCs w:val="26"/>
          <w:cs/>
        </w:rPr>
        <w:t>การจัดหาอุปกรณ์และโปรแกรมที่เกี่ยวข้องและจัดจำหน่ายอุปกรณ์อ่านหนังสืออิเล็กทรอนิกส์ รวมถึงการพัฒนาซอฟต์แวร์องค์กรและ</w:t>
      </w:r>
      <w:r w:rsidR="00F7791D" w:rsidRPr="00F7791D">
        <w:rPr>
          <w:rFonts w:ascii="Browallia New" w:hAnsi="Browallia New" w:cs="Browallia New"/>
          <w:sz w:val="26"/>
          <w:szCs w:val="26"/>
          <w:cs/>
        </w:rPr>
        <w:t>ดิจิทัลคอนเทนต์</w:t>
      </w:r>
    </w:p>
    <w:p w14:paraId="017E8E37" w14:textId="77777777" w:rsidR="009C6399" w:rsidRPr="00B40B22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57E548C5" w14:textId="675EE79B" w:rsidR="009C6399" w:rsidRPr="00F7791D" w:rsidRDefault="009C6399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pacing w:val="-10"/>
          <w:sz w:val="26"/>
          <w:szCs w:val="26"/>
          <w:lang w:val="en-GB"/>
        </w:rPr>
      </w:pPr>
      <w:r w:rsidRPr="00F7791D">
        <w:rPr>
          <w:rFonts w:ascii="Browallia New" w:hAnsi="Browallia New" w:cs="Browallia New"/>
          <w:spacing w:val="-1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2B2FFF" w:rsidRPr="002B2FFF">
        <w:rPr>
          <w:rFonts w:ascii="Browallia New" w:hAnsi="Browallia New" w:cs="Browallia New"/>
          <w:spacing w:val="-10"/>
          <w:sz w:val="26"/>
          <w:szCs w:val="26"/>
          <w:lang w:val="en-GB"/>
        </w:rPr>
        <w:t>14</w:t>
      </w:r>
      <w:r w:rsidRPr="00F7791D">
        <w:rPr>
          <w:rFonts w:ascii="Browallia New" w:hAnsi="Browallia New" w:cs="Browallia New"/>
          <w:spacing w:val="-10"/>
          <w:sz w:val="26"/>
          <w:szCs w:val="26"/>
          <w:cs/>
        </w:rPr>
        <w:t xml:space="preserve"> พฤษภาคม พ.ศ. </w:t>
      </w:r>
      <w:r w:rsidR="002B2FFF" w:rsidRPr="002B2FFF">
        <w:rPr>
          <w:rFonts w:ascii="Browallia New" w:hAnsi="Browallia New" w:cs="Browallia New"/>
          <w:spacing w:val="-10"/>
          <w:sz w:val="26"/>
          <w:szCs w:val="26"/>
          <w:lang w:val="en-GB"/>
        </w:rPr>
        <w:t>2568</w:t>
      </w:r>
    </w:p>
    <w:p w14:paraId="2FD5DBFD" w14:textId="77777777" w:rsidR="00C56A14" w:rsidRPr="00B40B22" w:rsidRDefault="00C56A14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B28CA9" w14:textId="094DCF93" w:rsidR="00C56A14" w:rsidRPr="00B40B22" w:rsidRDefault="00C56A14" w:rsidP="00C56A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B40B22">
        <w:rPr>
          <w:rFonts w:ascii="Browallia New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</w:t>
      </w:r>
      <w:r w:rsidRPr="00B40B22">
        <w:rPr>
          <w:rFonts w:ascii="Browallia New" w:hAnsi="Browallia New" w:cs="Browallia New"/>
          <w:sz w:val="26"/>
          <w:szCs w:val="26"/>
          <w:cs/>
          <w:lang w:val="en-US" w:bidi="th-TH"/>
        </w:rPr>
        <w:t>ที่นำเสนอนี้ได้มีการสอบทานแต่ยังไม่ได้ตรวจสอบ</w:t>
      </w:r>
      <w:r w:rsidRPr="00B40B22">
        <w:rPr>
          <w:rFonts w:ascii="Browallia New" w:hAnsi="Browallia New" w:cs="Browallia New"/>
          <w:sz w:val="26"/>
          <w:szCs w:val="26"/>
          <w:lang w:val="en-US" w:bidi="th-TH"/>
        </w:rPr>
        <w:t xml:space="preserve"> </w:t>
      </w:r>
    </w:p>
    <w:p w14:paraId="52C7E35B" w14:textId="77777777" w:rsidR="00C4188E" w:rsidRPr="00B40B22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"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120C2A1" w14:textId="3BCB84AD" w:rsidR="009030AC" w:rsidRPr="00B40B22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th-TH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2</w:t>
      </w:r>
      <w:r w:rsidR="009C6399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881CB3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เกณฑ์การจัดทำข้อมูลทางการเงิน</w:t>
      </w:r>
      <w:r w:rsidR="009030AC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 xml:space="preserve"> </w:t>
      </w:r>
    </w:p>
    <w:p w14:paraId="30D763C5" w14:textId="77777777" w:rsidR="009030AC" w:rsidRPr="00B40B22" w:rsidRDefault="009030A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087C4A49" w14:textId="3F55E8FA" w:rsidR="00881CB3" w:rsidRPr="00B40B22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B40B22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33A9A9A" w14:textId="77777777" w:rsidR="00881CB3" w:rsidRPr="00B40B22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1A49D5BF" w14:textId="6C78E36F" w:rsidR="00881CB3" w:rsidRPr="00B40B22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9026F" w:rsidRPr="00B40B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CB252F3" w14:textId="77777777" w:rsidR="00881CB3" w:rsidRPr="00B40B22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268AC447" w14:textId="6CB1E462" w:rsidR="00881CB3" w:rsidRPr="00B40B22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</w:t>
      </w:r>
      <w:r w:rsidRPr="00B40B22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B40B22">
        <w:rPr>
          <w:rFonts w:ascii="Browallia New" w:hAnsi="Browallia New" w:cs="Browallia New"/>
          <w:sz w:val="26"/>
          <w:szCs w:val="26"/>
          <w:cs/>
        </w:rPr>
        <w:t>ระหว่างกาลฉบับภาษาไทยเป็นหลัก</w:t>
      </w:r>
    </w:p>
    <w:p w14:paraId="4F546085" w14:textId="77777777" w:rsidR="00C4188E" w:rsidRPr="00B40B22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Browallia New" w:hAnsi="Browallia New" w:cs="Browallia New"/>
          <w:sz w:val="26"/>
          <w:szCs w:val="26"/>
        </w:rPr>
      </w:pPr>
    </w:p>
    <w:p w14:paraId="7CC016D8" w14:textId="4EC0B9E1" w:rsidR="00881CB3" w:rsidRPr="00B40B22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3</w:t>
      </w:r>
      <w:r w:rsidR="00836957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881CB3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นโยบายการบัญชี</w:t>
      </w:r>
    </w:p>
    <w:p w14:paraId="0ACD358C" w14:textId="77777777" w:rsidR="00C4188E" w:rsidRPr="00B40B22" w:rsidRDefault="00C418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1D15C8ED" w14:textId="22AE7F00" w:rsidR="00881CB3" w:rsidRPr="00B40B22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99026F" w:rsidRPr="00B40B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FD52D20" w14:textId="77777777" w:rsidR="007F3F77" w:rsidRPr="00B40B22" w:rsidRDefault="007F3F77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7D947A76" w14:textId="69029AA2" w:rsidR="00C4188E" w:rsidRPr="001C694C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ไม่มีผลกระทบที่มีนัยสำคัญต่อ</w:t>
      </w:r>
      <w:r w:rsidR="001C694C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</w:p>
    <w:p w14:paraId="647280B3" w14:textId="662DB182" w:rsidR="006E1A86" w:rsidRPr="00B40B22" w:rsidRDefault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</w:rPr>
        <w:br w:type="page"/>
      </w:r>
    </w:p>
    <w:p w14:paraId="7EBF8963" w14:textId="2FF4C081" w:rsidR="002E036C" w:rsidRPr="00B40B22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lastRenderedPageBreak/>
        <w:t>4</w:t>
      </w:r>
      <w:r w:rsidR="002E036C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  <w:t>ประมาณการทางบัญชี</w:t>
      </w:r>
    </w:p>
    <w:p w14:paraId="7FF4BA46" w14:textId="77777777" w:rsidR="002E036C" w:rsidRPr="00B40B22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4CD588" w14:textId="77777777" w:rsidR="002E036C" w:rsidRPr="00B40B22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 xml:space="preserve"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14:paraId="23A88D69" w14:textId="77777777" w:rsidR="002E036C" w:rsidRPr="00B40B22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C56076" w14:textId="61359A55" w:rsidR="002E036C" w:rsidRPr="00B40B22" w:rsidRDefault="002E036C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B40B22">
        <w:rPr>
          <w:rFonts w:ascii="Browallia New" w:hAnsi="Browallia New" w:cs="Browallia New"/>
          <w:sz w:val="26"/>
          <w:szCs w:val="26"/>
          <w:cs/>
        </w:rPr>
        <w:t>ไม่มีการเปลี่ยนแปลงประมาณการทางบัญชีที่สำคัญในระหว่างรอบระยะเวลา</w:t>
      </w:r>
    </w:p>
    <w:p w14:paraId="593991FE" w14:textId="77777777" w:rsidR="006E1A86" w:rsidRPr="00B40B22" w:rsidRDefault="006E1A86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8E737F0" w14:textId="4E4EEC9F" w:rsidR="00881CB3" w:rsidRPr="00D07585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en-GB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5</w:t>
      </w:r>
      <w:r w:rsidR="00836957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C0690C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ข้อมูลจำแนกตามส่วนงาน</w:t>
      </w:r>
      <w:r w:rsidR="00D07585">
        <w:rPr>
          <w:rFonts w:ascii="Browallia New" w:hAnsi="Browallia New" w:cs="Browallia New" w:hint="cs"/>
          <w:sz w:val="26"/>
          <w:szCs w:val="26"/>
          <w:u w:val="none"/>
          <w:cs/>
          <w:lang w:val="en-GB"/>
        </w:rPr>
        <w:t>และรายได้</w:t>
      </w:r>
    </w:p>
    <w:p w14:paraId="7959C01C" w14:textId="77777777" w:rsidR="00881CB3" w:rsidRPr="00B40B22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F478208" w14:textId="1D2ABADD" w:rsidR="00C56A14" w:rsidRPr="00B40B22" w:rsidRDefault="00881CB3" w:rsidP="00C56A1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>กลุ่ม</w:t>
      </w:r>
      <w:r w:rsidR="00E23EED" w:rsidRPr="00B40B2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40B22">
        <w:rPr>
          <w:rFonts w:ascii="Browallia New" w:hAnsi="Browallia New" w:cs="Browallia New"/>
          <w:sz w:val="26"/>
          <w:szCs w:val="26"/>
          <w:cs/>
        </w:rPr>
        <w:t>ดำเนินกิจการในส่วนงานทางธุรกิจเดียวคือการบริการวรรณกรรมอิเล็กทรอนิกส์ กลุ่ม</w:t>
      </w:r>
      <w:r w:rsidR="00E23EED" w:rsidRPr="00B40B22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40B22">
        <w:rPr>
          <w:rFonts w:ascii="Browallia New" w:hAnsi="Browallia New" w:cs="Browallia New"/>
          <w:sz w:val="26"/>
          <w:szCs w:val="26"/>
          <w:cs/>
        </w:rPr>
        <w:t>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 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  <w:r w:rsidR="00C56A14" w:rsidRPr="00B40B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6A14" w:rsidRPr="00B40B22">
        <w:rPr>
          <w:rFonts w:ascii="Browallia New" w:hAnsi="Browallia New" w:cs="Browallia New"/>
          <w:sz w:val="28"/>
          <w:szCs w:val="28"/>
          <w:cs/>
        </w:rPr>
        <w:t>กลุ่มกิจการรับรู้รายได้ส่วนใหญ่เมื่อปฏิบัติตามภาระที่ต้องปฏิบัติเสร็จสิ้น (</w:t>
      </w:r>
      <w:r w:rsidR="00C56A14" w:rsidRPr="00B40B22">
        <w:rPr>
          <w:rFonts w:ascii="Browallia New" w:hAnsi="Browallia New" w:cs="Browallia New"/>
          <w:sz w:val="28"/>
          <w:szCs w:val="28"/>
        </w:rPr>
        <w:t xml:space="preserve">point in time) </w:t>
      </w:r>
    </w:p>
    <w:p w14:paraId="032BEEC8" w14:textId="7554641D" w:rsidR="00881CB3" w:rsidRPr="00B40B22" w:rsidRDefault="00881CB3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AD0D63" w14:textId="5AB32B0F" w:rsidR="00BB7CE5" w:rsidRPr="00B40B22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6</w:t>
      </w:r>
      <w:r w:rsidR="00BB7CE5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  <w:t>มูลค่ายุติธรรม</w:t>
      </w:r>
    </w:p>
    <w:p w14:paraId="13ABB78B" w14:textId="77777777" w:rsidR="00BB7CE5" w:rsidRPr="00B40B22" w:rsidRDefault="00BB7CE5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175D525" w14:textId="51F4C244" w:rsidR="00BB7CE5" w:rsidRPr="00B40B22" w:rsidRDefault="00E40E8E" w:rsidP="006E1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0B22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มีมูลค่าใกล้เคียงกับมูลค่าตามบัญชี</w:t>
      </w:r>
      <w:r w:rsidR="00BB7CE5" w:rsidRPr="00B40B22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เนื่องจากส่วนใหญ่</w:t>
      </w:r>
      <w:r w:rsidR="00BB7CE5" w:rsidRPr="00B40B22">
        <w:rPr>
          <w:rFonts w:ascii="Browallia New" w:hAnsi="Browallia New" w:cs="Browallia New"/>
          <w:sz w:val="26"/>
          <w:szCs w:val="26"/>
          <w:cs/>
        </w:rPr>
        <w:t>เป็นเครื่องมือทางการเงินระยะสั้น</w:t>
      </w:r>
      <w:r w:rsidR="00BB7CE5" w:rsidRPr="00B40B22">
        <w:rPr>
          <w:rFonts w:ascii="Browallia New" w:hAnsi="Browallia New" w:cs="Browallia New"/>
          <w:sz w:val="26"/>
          <w:szCs w:val="26"/>
        </w:rPr>
        <w:t xml:space="preserve"> </w:t>
      </w:r>
    </w:p>
    <w:p w14:paraId="20938518" w14:textId="77777777" w:rsidR="00BB7CE5" w:rsidRPr="00B40B22" w:rsidRDefault="00BB7CE5" w:rsidP="006E1A86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C0A524" w14:textId="254BA75E" w:rsidR="00AC0807" w:rsidRPr="00B40B22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en-GB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7</w:t>
      </w:r>
      <w:r w:rsidR="00AC0807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AC0807" w:rsidRPr="00B40B22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ลูกหนี้การค้า</w:t>
      </w:r>
      <w:r w:rsidR="00E40E8E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 xml:space="preserve"> </w:t>
      </w:r>
      <w:r w:rsidR="0041112D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>-</w:t>
      </w:r>
      <w:r w:rsidR="00E40E8E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 xml:space="preserve"> </w:t>
      </w:r>
      <w:r w:rsidR="0041112D" w:rsidRPr="00B40B22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สุทธิ</w:t>
      </w:r>
    </w:p>
    <w:p w14:paraId="3DEB664E" w14:textId="77777777" w:rsidR="00AC0807" w:rsidRPr="00B40B22" w:rsidRDefault="00AC0807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425D434" w14:textId="4C80B198" w:rsidR="00AC0807" w:rsidRPr="00B40B22" w:rsidRDefault="00AC0807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B40B22">
        <w:rPr>
          <w:rFonts w:ascii="Browallia New" w:hAnsi="Browallia New" w:cs="Browallia New"/>
          <w:b/>
          <w:sz w:val="26"/>
          <w:szCs w:val="26"/>
          <w:cs/>
        </w:rPr>
        <w:t>ลูกหนี้การค้าสามารถวิเคราะห์ตามอายุหนี้ที่ค้างชำระได้ดังนี้</w:t>
      </w:r>
    </w:p>
    <w:p w14:paraId="2AD65BD1" w14:textId="77777777" w:rsidR="00874855" w:rsidRPr="00B40B22" w:rsidRDefault="00874855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874855" w:rsidRPr="00B40B22" w14:paraId="6A7AB3BD" w14:textId="77777777" w:rsidTr="00B40B22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53048596" w14:textId="77777777" w:rsidR="00874855" w:rsidRPr="00B40B22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85B5BD" w14:textId="77777777" w:rsidR="00874855" w:rsidRPr="00B40B22" w:rsidRDefault="00874855" w:rsidP="00B40B22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B40B2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9A033A" w14:textId="77777777" w:rsidR="00874855" w:rsidRPr="00B40B22" w:rsidRDefault="00874855" w:rsidP="00B40B22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B40B2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74855" w:rsidRPr="00B40B22" w14:paraId="072647BE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004E5A9E" w14:textId="77777777" w:rsidR="00874855" w:rsidRPr="00B40B22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8F703AA" w14:textId="6BB51A1A" w:rsidR="00874855" w:rsidRPr="00B40B22" w:rsidRDefault="002B2FFF" w:rsidP="00B40B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74855" w:rsidRPr="00B4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855"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1754674E" w14:textId="426B1C15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1C0BD555" w14:textId="1B4608AD" w:rsidR="00874855" w:rsidRPr="00B40B22" w:rsidRDefault="002B2FFF" w:rsidP="00B40B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74855" w:rsidRPr="00B4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855"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D03E7FD" w14:textId="2CD6883A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7" w:type="dxa"/>
            <w:shd w:val="clear" w:color="auto" w:fill="auto"/>
          </w:tcPr>
          <w:p w14:paraId="69E77AAC" w14:textId="4B1BBA6F" w:rsidR="00874855" w:rsidRPr="00B40B22" w:rsidRDefault="002B2FFF" w:rsidP="00B40B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74855" w:rsidRPr="00B4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855"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  <w:p w14:paraId="705A074D" w14:textId="6AC1AC77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7" w:type="dxa"/>
            <w:shd w:val="clear" w:color="auto" w:fill="auto"/>
          </w:tcPr>
          <w:p w14:paraId="48D7079D" w14:textId="0D76055B" w:rsidR="00874855" w:rsidRPr="00B40B22" w:rsidRDefault="002B2FFF" w:rsidP="00B40B22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74855" w:rsidRPr="00B4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74855"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C4BE893" w14:textId="2E4460C6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74855" w:rsidRPr="00B40B22" w14:paraId="6255DDDE" w14:textId="77777777" w:rsidTr="00B40B22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629AECB5" w14:textId="77777777" w:rsidR="00874855" w:rsidRPr="00B40B22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C77CDCB" w14:textId="3C75DA6A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1ED01E" w14:textId="5045D3E8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7822F3F9" w14:textId="463D7F31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6FF698EE" w14:textId="6EDFD5B3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4855" w:rsidRPr="00B40B22" w14:paraId="4BE883F1" w14:textId="77777777" w:rsidTr="00B40B22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132D6DC9" w14:textId="77777777" w:rsidR="00874855" w:rsidRPr="00B40B22" w:rsidRDefault="00874855" w:rsidP="00B4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D96D38" w14:textId="77777777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D5D6" w14:textId="77777777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FB3A12" w14:textId="77777777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FC1BF" w14:textId="77777777" w:rsidR="00874855" w:rsidRPr="00B40B22" w:rsidRDefault="00874855" w:rsidP="00B40B22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874855" w:rsidRPr="00B40B22" w14:paraId="50792971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4AF9EC88" w14:textId="3C428C01" w:rsidR="00874855" w:rsidRPr="00B40B22" w:rsidRDefault="00874855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  <w:shd w:val="clear" w:color="auto" w:fill="auto"/>
          </w:tcPr>
          <w:p w14:paraId="70F3F8BE" w14:textId="2976D275" w:rsidR="00874855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E64E70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368" w:type="dxa"/>
            <w:shd w:val="clear" w:color="auto" w:fill="auto"/>
          </w:tcPr>
          <w:p w14:paraId="5A9A7AF9" w14:textId="54D39465" w:rsidR="00874855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1C74A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6C764D" w14:textId="5893D100" w:rsidR="00874855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354C4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27" w:type="dxa"/>
            <w:shd w:val="clear" w:color="auto" w:fill="auto"/>
          </w:tcPr>
          <w:p w14:paraId="23034BA1" w14:textId="7410B046" w:rsidR="00874855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16950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B73780" w:rsidRPr="00B40B22" w14:paraId="27FAF794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26AE2396" w14:textId="2DFEAA29" w:rsidR="00B73780" w:rsidRPr="00B40B22" w:rsidRDefault="00B73780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เกินกำหนดชำระ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019802A5" w14:textId="77777777" w:rsidR="00B73780" w:rsidRPr="00B40B22" w:rsidRDefault="00B73780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AA1C8E" w14:textId="77777777" w:rsidR="00B73780" w:rsidRPr="00B40B22" w:rsidRDefault="00B73780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16384B" w14:textId="77777777" w:rsidR="00B73780" w:rsidRPr="00B40B22" w:rsidRDefault="00B73780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shd w:val="clear" w:color="auto" w:fill="auto"/>
          </w:tcPr>
          <w:p w14:paraId="7B7A9033" w14:textId="77777777" w:rsidR="00B73780" w:rsidRPr="00B40B22" w:rsidRDefault="00B73780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73780" w:rsidRPr="00B40B22" w14:paraId="572DC6BC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30CEA749" w14:textId="1C9A5780" w:rsidR="00B73780" w:rsidRPr="00B40B22" w:rsidRDefault="0068228D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2B2FFF"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40B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2F460FB" w14:textId="5980CBC3" w:rsidR="00B73780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shd w:val="clear" w:color="auto" w:fill="auto"/>
          </w:tcPr>
          <w:p w14:paraId="74393F44" w14:textId="422A3096" w:rsidR="00B73780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D1BD9" w14:textId="52446758" w:rsidR="00B73780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427" w:type="dxa"/>
            <w:shd w:val="clear" w:color="auto" w:fill="auto"/>
          </w:tcPr>
          <w:p w14:paraId="6A62463F" w14:textId="34F310DB" w:rsidR="00B73780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</w:tr>
      <w:tr w:rsidR="00B73780" w:rsidRPr="00B40B22" w14:paraId="6E2B8F5E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122E1110" w14:textId="36497EE2" w:rsidR="00B73780" w:rsidRPr="00B40B22" w:rsidRDefault="002B2FFF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C514278" w14:textId="6B0724B3" w:rsidR="00B73780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</w:tcPr>
          <w:p w14:paraId="246FBD27" w14:textId="1F7DB0F7" w:rsidR="00B73780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B8468D" w14:textId="43C92111" w:rsidR="00B73780" w:rsidRPr="00B40B22" w:rsidRDefault="000B3C8E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14:paraId="517770B4" w14:textId="50C0C6FF" w:rsidR="00B73780" w:rsidRPr="00B40B22" w:rsidRDefault="0068228D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C5FE1" w:rsidRPr="00B40B22" w14:paraId="725F430B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486D26DE" w14:textId="4F55097B" w:rsidR="00CC5FE1" w:rsidRPr="00B40B22" w:rsidRDefault="002B2FFF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8228D" w:rsidRPr="00B40B2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1E78FE9F" w14:textId="341B14D6" w:rsidR="00CC5FE1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shd w:val="clear" w:color="auto" w:fill="auto"/>
          </w:tcPr>
          <w:p w14:paraId="22CCE9CA" w14:textId="26E88923" w:rsidR="00CC5FE1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319D8F" w14:textId="16065F92" w:rsidR="00CC5FE1" w:rsidRPr="00B40B22" w:rsidRDefault="000B3C8E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14:paraId="4C76531C" w14:textId="49B86FB0" w:rsidR="00CC5FE1" w:rsidRPr="00B40B22" w:rsidRDefault="00A16950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560CB" w:rsidRPr="00B40B22" w14:paraId="26CE3413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1CF39AA6" w14:textId="46F2765C" w:rsidR="000560CB" w:rsidRPr="00B40B22" w:rsidRDefault="00E40E8E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8808AE0" w14:textId="3E818678" w:rsidR="000560CB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73E61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65C928A" w14:textId="36BD08EE" w:rsidR="000560CB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E23BCB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86E5F79" w14:textId="2C708804" w:rsidR="000560CB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B3C8E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2D51664C" w14:textId="7937AEF8" w:rsidR="000560CB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B1256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560CB" w:rsidRPr="00B40B22" w14:paraId="6F8D5D2B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45A515C6" w14:textId="555B55EF" w:rsidR="000560CB" w:rsidRPr="00B40B22" w:rsidRDefault="00743007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941281D" w14:textId="44D8318B" w:rsidR="000560CB" w:rsidRPr="00B40B22" w:rsidRDefault="00973E61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ACE2EA" w14:textId="1F38A8B4" w:rsidR="000560CB" w:rsidRPr="00B40B22" w:rsidRDefault="00E23BCB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2FFF"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0B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9E096" w14:textId="06D0905C" w:rsidR="000560CB" w:rsidRPr="00B40B22" w:rsidRDefault="000B3C8E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6798919" w14:textId="0C6CB145" w:rsidR="000560CB" w:rsidRPr="00B40B22" w:rsidRDefault="005B1256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B2FFF"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B40B2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560CB" w:rsidRPr="00B40B22" w14:paraId="201AF8FC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68BAA649" w14:textId="761DA270" w:rsidR="000560CB" w:rsidRPr="00B40B22" w:rsidRDefault="00E40E8E" w:rsidP="00B40B2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B40B2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A1AD4" w14:textId="5A015545" w:rsidR="000560CB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973E61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42ED3" w14:textId="755AC505" w:rsidR="000560CB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E23BCB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53F80" w14:textId="1A92E05A" w:rsidR="000560CB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B3C8E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1EC16" w14:textId="435CDF37" w:rsidR="000560CB" w:rsidRPr="00B40B22" w:rsidRDefault="002B2FFF" w:rsidP="00B40B2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5B1256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25F72A05" w14:textId="4FCA8084" w:rsidR="00C56A14" w:rsidRPr="00B40B22" w:rsidRDefault="00C56A14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cs/>
          <w:lang w:val="en-GB"/>
        </w:rPr>
      </w:pPr>
      <w:r w:rsidRPr="00B40B22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br w:type="page"/>
      </w:r>
    </w:p>
    <w:p w14:paraId="33137452" w14:textId="44518F2E" w:rsidR="009030AC" w:rsidRPr="00B40B22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th-TH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lastRenderedPageBreak/>
        <w:t>8</w:t>
      </w:r>
      <w:r w:rsidR="00836957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7122FF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รายการกับบุคคลหรือกิจการที่เกี่ยวข้องกัน</w:t>
      </w:r>
    </w:p>
    <w:p w14:paraId="1506A517" w14:textId="77777777" w:rsidR="00E04D3E" w:rsidRDefault="00E04D3E" w:rsidP="00EC296E">
      <w:pPr>
        <w:spacing w:line="240" w:lineRule="auto"/>
        <w:ind w:right="11"/>
        <w:jc w:val="thaiDistribute"/>
        <w:rPr>
          <w:rFonts w:ascii="Browallia New" w:hAnsi="Browallia New" w:cs="Browallia New"/>
          <w:b/>
          <w:sz w:val="26"/>
          <w:szCs w:val="26"/>
        </w:rPr>
      </w:pPr>
    </w:p>
    <w:p w14:paraId="1993C4CE" w14:textId="578DF986" w:rsidR="00E04D3E" w:rsidRPr="00B40B22" w:rsidRDefault="00EC296E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E04D3E"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5D2B9D0C" w14:textId="77777777" w:rsidR="00E04D3E" w:rsidRPr="00B40B22" w:rsidRDefault="00E04D3E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874855" w:rsidRPr="00B40B22" w14:paraId="0FFD7C6C" w14:textId="77777777" w:rsidTr="005821C2">
        <w:trPr>
          <w:cantSplit/>
        </w:trPr>
        <w:tc>
          <w:tcPr>
            <w:tcW w:w="3780" w:type="dxa"/>
            <w:shd w:val="clear" w:color="auto" w:fill="auto"/>
            <w:vAlign w:val="center"/>
          </w:tcPr>
          <w:p w14:paraId="2F33AE38" w14:textId="77777777" w:rsidR="00874855" w:rsidRPr="00B40B22" w:rsidRDefault="00874855" w:rsidP="00E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AF5D2D" w14:textId="77777777" w:rsidR="00874855" w:rsidRPr="00B40B22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B40B2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68874" w14:textId="77777777" w:rsidR="00874855" w:rsidRPr="00B40B22" w:rsidRDefault="0087485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B40B2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874855" w:rsidRPr="00B40B22" w14:paraId="66D97D73" w14:textId="77777777" w:rsidTr="005821C2">
        <w:tc>
          <w:tcPr>
            <w:tcW w:w="3780" w:type="dxa"/>
            <w:shd w:val="clear" w:color="auto" w:fill="auto"/>
          </w:tcPr>
          <w:p w14:paraId="0A9AEA25" w14:textId="6C17545A" w:rsidR="00874855" w:rsidRPr="00B40B22" w:rsidRDefault="00874855" w:rsidP="00E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368" w:type="dxa"/>
            <w:shd w:val="clear" w:color="auto" w:fill="auto"/>
          </w:tcPr>
          <w:p w14:paraId="6CB91C70" w14:textId="6CC4CCE2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4C4919D9" w14:textId="66A5D4CA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7" w:type="dxa"/>
            <w:shd w:val="clear" w:color="auto" w:fill="auto"/>
          </w:tcPr>
          <w:p w14:paraId="3DCAD87D" w14:textId="5095E929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7" w:type="dxa"/>
            <w:shd w:val="clear" w:color="auto" w:fill="auto"/>
          </w:tcPr>
          <w:p w14:paraId="12A88A97" w14:textId="1597AAC6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74855" w:rsidRPr="00B40B22" w14:paraId="4BCBA161" w14:textId="77777777" w:rsidTr="007A5C7A">
        <w:tc>
          <w:tcPr>
            <w:tcW w:w="3780" w:type="dxa"/>
            <w:shd w:val="clear" w:color="auto" w:fill="auto"/>
          </w:tcPr>
          <w:p w14:paraId="40AE8044" w14:textId="3BA4FDDD" w:rsidR="00874855" w:rsidRPr="00B40B22" w:rsidRDefault="00874855" w:rsidP="00EC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B2FFF" w:rsidRPr="002B2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17B823B" w14:textId="77777777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3FB685" w14:textId="77777777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794A0925" w14:textId="77777777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284DCD59" w14:textId="77777777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74855" w:rsidRPr="00B40B22" w14:paraId="7F983D7A" w14:textId="77777777" w:rsidTr="00874855">
        <w:tc>
          <w:tcPr>
            <w:tcW w:w="3780" w:type="dxa"/>
            <w:shd w:val="clear" w:color="auto" w:fill="auto"/>
            <w:vAlign w:val="center"/>
          </w:tcPr>
          <w:p w14:paraId="5DFADC1B" w14:textId="77777777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eastAsia="PSLChalalaiClassica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D7CA" w14:textId="77777777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955460" w14:textId="77777777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2A13F" w14:textId="77777777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0B478" w14:textId="77777777" w:rsidR="00874855" w:rsidRPr="00B40B22" w:rsidRDefault="00874855" w:rsidP="006E1A86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874855" w:rsidRPr="00B40B22" w14:paraId="11693C4D" w14:textId="77777777" w:rsidTr="00874855">
        <w:tc>
          <w:tcPr>
            <w:tcW w:w="3780" w:type="dxa"/>
            <w:shd w:val="clear" w:color="auto" w:fill="auto"/>
            <w:vAlign w:val="bottom"/>
          </w:tcPr>
          <w:p w14:paraId="0E7B6204" w14:textId="0FA8FDA6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รายได้จากการขายและให้บริการ </w:t>
            </w:r>
          </w:p>
        </w:tc>
        <w:tc>
          <w:tcPr>
            <w:tcW w:w="1368" w:type="dxa"/>
            <w:shd w:val="clear" w:color="auto" w:fill="auto"/>
          </w:tcPr>
          <w:p w14:paraId="2E6BEE20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D9AFDB7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04493F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shd w:val="clear" w:color="auto" w:fill="auto"/>
          </w:tcPr>
          <w:p w14:paraId="457AC1CA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74855" w:rsidRPr="00B40B22" w14:paraId="10B9F9F8" w14:textId="77777777" w:rsidTr="00874855">
        <w:tc>
          <w:tcPr>
            <w:tcW w:w="3780" w:type="dxa"/>
            <w:shd w:val="clear" w:color="auto" w:fill="auto"/>
            <w:vAlign w:val="bottom"/>
          </w:tcPr>
          <w:p w14:paraId="0D3B0841" w14:textId="5439FE39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2CB85485" w14:textId="7A023D26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3598A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368" w:type="dxa"/>
            <w:shd w:val="clear" w:color="auto" w:fill="auto"/>
          </w:tcPr>
          <w:p w14:paraId="368F40EB" w14:textId="1ECF8CAC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</w:t>
            </w:r>
            <w:r w:rsidR="00874855" w:rsidRPr="00B40B2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288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30BA3F9A" w14:textId="003C792C" w:rsidR="00874855" w:rsidRPr="00B40B22" w:rsidRDefault="0072448C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14:paraId="7426D4AE" w14:textId="3075BF39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74855" w:rsidRPr="00B40B22" w14:paraId="5559EDF7" w14:textId="77777777" w:rsidTr="00874855">
        <w:tc>
          <w:tcPr>
            <w:tcW w:w="3780" w:type="dxa"/>
            <w:shd w:val="clear" w:color="auto" w:fill="auto"/>
            <w:vAlign w:val="bottom"/>
          </w:tcPr>
          <w:p w14:paraId="238566CB" w14:textId="66FCE66E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บุคคลหรือกิจการที่เกี่ยวข้องอื่น</w:t>
            </w:r>
          </w:p>
        </w:tc>
        <w:tc>
          <w:tcPr>
            <w:tcW w:w="1368" w:type="dxa"/>
            <w:shd w:val="clear" w:color="auto" w:fill="auto"/>
          </w:tcPr>
          <w:p w14:paraId="4FC54C04" w14:textId="534759B3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5F022039" w14:textId="2E817CB7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874855" w:rsidRPr="00B40B22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495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6F9B24B0" w14:textId="06A0BC49" w:rsidR="00874855" w:rsidRPr="00B40B22" w:rsidRDefault="000B6B92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14:paraId="2DDB690D" w14:textId="3035AA1A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74855" w:rsidRPr="00B40B22" w14:paraId="1F485C98" w14:textId="77777777" w:rsidTr="00874855">
        <w:tc>
          <w:tcPr>
            <w:tcW w:w="3780" w:type="dxa"/>
            <w:shd w:val="clear" w:color="auto" w:fill="auto"/>
          </w:tcPr>
          <w:p w14:paraId="3305AEAA" w14:textId="77777777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C0A88C5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B2DE5AD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6AD0FE47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14:paraId="6EB7E13A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855" w:rsidRPr="00B40B22" w14:paraId="7721CB88" w14:textId="77777777" w:rsidTr="00874855">
        <w:tc>
          <w:tcPr>
            <w:tcW w:w="3780" w:type="dxa"/>
            <w:shd w:val="clear" w:color="auto" w:fill="auto"/>
            <w:vAlign w:val="bottom"/>
          </w:tcPr>
          <w:p w14:paraId="3614E3B3" w14:textId="7DEE655A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368" w:type="dxa"/>
            <w:shd w:val="clear" w:color="auto" w:fill="auto"/>
          </w:tcPr>
          <w:p w14:paraId="5A701182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85C8D02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319A44F8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14:paraId="06549D43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855" w:rsidRPr="00B40B22" w14:paraId="66FA63C1" w14:textId="77777777" w:rsidTr="00874855">
        <w:tc>
          <w:tcPr>
            <w:tcW w:w="3780" w:type="dxa"/>
            <w:shd w:val="clear" w:color="auto" w:fill="auto"/>
            <w:vAlign w:val="bottom"/>
          </w:tcPr>
          <w:p w14:paraId="668A2973" w14:textId="4FDAAE84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5D650328" w14:textId="14157CCD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8026F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auto"/>
          </w:tcPr>
          <w:p w14:paraId="07370255" w14:textId="671F7A70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485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64612076" w14:textId="100FE4CA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6B92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27" w:type="dxa"/>
            <w:shd w:val="clear" w:color="auto" w:fill="auto"/>
          </w:tcPr>
          <w:p w14:paraId="7D2747CC" w14:textId="2DDFD5D5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7485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874855" w:rsidRPr="00B40B22" w14:paraId="0205F554" w14:textId="77777777" w:rsidTr="00874855">
        <w:tc>
          <w:tcPr>
            <w:tcW w:w="3780" w:type="dxa"/>
            <w:shd w:val="clear" w:color="auto" w:fill="auto"/>
          </w:tcPr>
          <w:p w14:paraId="2ED1CCB0" w14:textId="77777777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1A65327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4D0E97E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7D9A56F1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14:paraId="25066964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855" w:rsidRPr="00B40B22" w14:paraId="3C5246D3" w14:textId="77777777" w:rsidTr="00874855">
        <w:tc>
          <w:tcPr>
            <w:tcW w:w="3780" w:type="dxa"/>
            <w:shd w:val="clear" w:color="auto" w:fill="auto"/>
            <w:vAlign w:val="bottom"/>
          </w:tcPr>
          <w:p w14:paraId="5E4A8B89" w14:textId="772A1860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</w:tcPr>
          <w:p w14:paraId="6CD7F37D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A4F1C1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59DB4FF4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14:paraId="4D97317C" w14:textId="77777777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74855" w:rsidRPr="00B40B22" w14:paraId="1347E7F8" w14:textId="77777777" w:rsidTr="00937873">
        <w:tc>
          <w:tcPr>
            <w:tcW w:w="3780" w:type="dxa"/>
            <w:shd w:val="clear" w:color="auto" w:fill="auto"/>
          </w:tcPr>
          <w:p w14:paraId="3B73F241" w14:textId="113A376D" w:rsidR="00874855" w:rsidRPr="00B40B22" w:rsidRDefault="00874855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6A218D24" w14:textId="3566DEBA" w:rsidR="00874855" w:rsidRPr="00B40B22" w:rsidRDefault="007A7E8A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4307CA4" w14:textId="016D09FF" w:rsidR="00874855" w:rsidRPr="00B40B22" w:rsidRDefault="00874855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732A5BE5" w14:textId="4EFDAADF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27" w:type="dxa"/>
            <w:shd w:val="clear" w:color="auto" w:fill="auto"/>
          </w:tcPr>
          <w:p w14:paraId="3B14427F" w14:textId="23126CC3" w:rsidR="00874855" w:rsidRPr="00B40B22" w:rsidRDefault="002B2FFF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</w:tr>
      <w:tr w:rsidR="00B17021" w:rsidRPr="00B40B22" w14:paraId="47985F74" w14:textId="77777777" w:rsidTr="00937873">
        <w:tc>
          <w:tcPr>
            <w:tcW w:w="3780" w:type="dxa"/>
            <w:shd w:val="clear" w:color="auto" w:fill="auto"/>
          </w:tcPr>
          <w:p w14:paraId="22DE2FAA" w14:textId="77777777" w:rsidR="00B17021" w:rsidRPr="00B40B22" w:rsidRDefault="00B17021" w:rsidP="00EC296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40D7610D" w14:textId="77777777" w:rsidR="00B17021" w:rsidRPr="00B40B22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1B316D3" w14:textId="77777777" w:rsidR="00B17021" w:rsidRPr="00B40B22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6E7F7417" w14:textId="77777777" w:rsidR="00B17021" w:rsidRPr="00B40B22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shd w:val="clear" w:color="auto" w:fill="auto"/>
          </w:tcPr>
          <w:p w14:paraId="2A959596" w14:textId="77777777" w:rsidR="00B17021" w:rsidRPr="00B40B22" w:rsidRDefault="00B17021" w:rsidP="006E1A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021" w:rsidRPr="00B40B22" w14:paraId="168A70E3" w14:textId="77777777" w:rsidTr="000137B1">
        <w:tc>
          <w:tcPr>
            <w:tcW w:w="3780" w:type="dxa"/>
            <w:shd w:val="clear" w:color="auto" w:fill="auto"/>
            <w:vAlign w:val="bottom"/>
          </w:tcPr>
          <w:p w14:paraId="56896072" w14:textId="46DF0E3B" w:rsidR="00B17021" w:rsidRPr="00B40B22" w:rsidRDefault="00B17021" w:rsidP="00B170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68" w:type="dxa"/>
            <w:shd w:val="clear" w:color="auto" w:fill="auto"/>
          </w:tcPr>
          <w:p w14:paraId="6F45CAD4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38329EA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39EBDC6F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shd w:val="clear" w:color="auto" w:fill="auto"/>
          </w:tcPr>
          <w:p w14:paraId="287473C7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021" w:rsidRPr="00B40B22" w14:paraId="591F61EE" w14:textId="77777777" w:rsidTr="000137B1">
        <w:tc>
          <w:tcPr>
            <w:tcW w:w="3780" w:type="dxa"/>
            <w:shd w:val="clear" w:color="auto" w:fill="auto"/>
            <w:vAlign w:val="bottom"/>
          </w:tcPr>
          <w:p w14:paraId="581974E7" w14:textId="7631CED6" w:rsidR="00B17021" w:rsidRPr="00B40B22" w:rsidRDefault="00B17021" w:rsidP="00B170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</w:t>
            </w:r>
          </w:p>
        </w:tc>
        <w:tc>
          <w:tcPr>
            <w:tcW w:w="1368" w:type="dxa"/>
            <w:shd w:val="clear" w:color="auto" w:fill="auto"/>
          </w:tcPr>
          <w:p w14:paraId="63A6A3D9" w14:textId="2C559D3A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shd w:val="clear" w:color="auto" w:fill="auto"/>
          </w:tcPr>
          <w:p w14:paraId="0AE8A52F" w14:textId="29342933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1A15BE63" w14:textId="0E1A7DFC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427" w:type="dxa"/>
            <w:shd w:val="clear" w:color="auto" w:fill="auto"/>
          </w:tcPr>
          <w:p w14:paraId="4F35AC4A" w14:textId="28719977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</w:tr>
      <w:tr w:rsidR="00B17021" w:rsidRPr="00B40B22" w14:paraId="14ABE013" w14:textId="77777777" w:rsidTr="000137B1">
        <w:tc>
          <w:tcPr>
            <w:tcW w:w="3780" w:type="dxa"/>
            <w:shd w:val="clear" w:color="auto" w:fill="auto"/>
            <w:vAlign w:val="bottom"/>
          </w:tcPr>
          <w:p w14:paraId="23FCD981" w14:textId="08EF032F" w:rsidR="00B17021" w:rsidRPr="00B40B22" w:rsidRDefault="00B17021" w:rsidP="00B170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</w:t>
            </w:r>
            <w:r w:rsidR="00814FF0"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3630EEE0" w14:textId="45EB5F87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auto"/>
          </w:tcPr>
          <w:p w14:paraId="0E48C605" w14:textId="4BFEFF0C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268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18E15B9A" w14:textId="5489BE1C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27" w:type="dxa"/>
            <w:shd w:val="clear" w:color="auto" w:fill="auto"/>
          </w:tcPr>
          <w:p w14:paraId="1883D5C0" w14:textId="4D135DB6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FFF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268</w:t>
            </w:r>
          </w:p>
        </w:tc>
      </w:tr>
      <w:tr w:rsidR="00B17021" w:rsidRPr="00B40B22" w14:paraId="46EBD7E3" w14:textId="77777777" w:rsidTr="000137B1">
        <w:tc>
          <w:tcPr>
            <w:tcW w:w="3780" w:type="dxa"/>
            <w:shd w:val="clear" w:color="auto" w:fill="auto"/>
            <w:vAlign w:val="bottom"/>
          </w:tcPr>
          <w:p w14:paraId="20BFEAA8" w14:textId="77777777" w:rsidR="00B17021" w:rsidRPr="00B40B22" w:rsidRDefault="00B17021" w:rsidP="00B170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D99F9E2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7143E8D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7EB06CFA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shd w:val="clear" w:color="auto" w:fill="auto"/>
          </w:tcPr>
          <w:p w14:paraId="5151B725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021" w:rsidRPr="00B40B22" w14:paraId="4B6A5E21" w14:textId="77777777" w:rsidTr="000137B1">
        <w:tc>
          <w:tcPr>
            <w:tcW w:w="3780" w:type="dxa"/>
            <w:shd w:val="clear" w:color="auto" w:fill="auto"/>
            <w:vAlign w:val="bottom"/>
          </w:tcPr>
          <w:p w14:paraId="60C60A50" w14:textId="4888E931" w:rsidR="00B17021" w:rsidRPr="00B40B22" w:rsidRDefault="00B17021" w:rsidP="00B170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shd w:val="clear" w:color="auto" w:fill="auto"/>
          </w:tcPr>
          <w:p w14:paraId="288679A7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9F5C64C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74C52826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7" w:type="dxa"/>
            <w:shd w:val="clear" w:color="auto" w:fill="auto"/>
          </w:tcPr>
          <w:p w14:paraId="4AA23224" w14:textId="77777777" w:rsidR="00B17021" w:rsidRPr="00B40B22" w:rsidRDefault="00B17021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17021" w:rsidRPr="00B40B22" w14:paraId="08E120F5" w14:textId="77777777" w:rsidTr="000137B1">
        <w:tc>
          <w:tcPr>
            <w:tcW w:w="3780" w:type="dxa"/>
            <w:shd w:val="clear" w:color="auto" w:fill="auto"/>
            <w:vAlign w:val="bottom"/>
          </w:tcPr>
          <w:p w14:paraId="4AA9E3AA" w14:textId="4766E673" w:rsidR="00B17021" w:rsidRPr="00B40B22" w:rsidRDefault="00B17021" w:rsidP="00B170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</w:t>
            </w:r>
          </w:p>
        </w:tc>
        <w:tc>
          <w:tcPr>
            <w:tcW w:w="1368" w:type="dxa"/>
            <w:shd w:val="clear" w:color="auto" w:fill="auto"/>
          </w:tcPr>
          <w:p w14:paraId="728FDC21" w14:textId="5DE5BA91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shd w:val="clear" w:color="auto" w:fill="auto"/>
          </w:tcPr>
          <w:p w14:paraId="13FCC2FF" w14:textId="6B0D51C6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62D15E6B" w14:textId="686377DF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427" w:type="dxa"/>
            <w:shd w:val="clear" w:color="auto" w:fill="auto"/>
          </w:tcPr>
          <w:p w14:paraId="1520080A" w14:textId="77DB7842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</w:p>
        </w:tc>
      </w:tr>
      <w:tr w:rsidR="00B17021" w:rsidRPr="00B40B22" w14:paraId="1B7D044C" w14:textId="77777777" w:rsidTr="000137B1">
        <w:tc>
          <w:tcPr>
            <w:tcW w:w="3780" w:type="dxa"/>
            <w:shd w:val="clear" w:color="auto" w:fill="auto"/>
            <w:vAlign w:val="bottom"/>
          </w:tcPr>
          <w:p w14:paraId="55B3FA07" w14:textId="6A6FA7F1" w:rsidR="00B17021" w:rsidRPr="00B40B22" w:rsidRDefault="00B17021" w:rsidP="00B1702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748BBAC7" w14:textId="2315EFD4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shd w:val="clear" w:color="auto" w:fill="auto"/>
          </w:tcPr>
          <w:p w14:paraId="2F895523" w14:textId="75556681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4293E878" w14:textId="552F586B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27" w:type="dxa"/>
            <w:shd w:val="clear" w:color="auto" w:fill="auto"/>
          </w:tcPr>
          <w:p w14:paraId="3F4A2BBF" w14:textId="00E1CC8B" w:rsidR="00B17021" w:rsidRPr="00B40B22" w:rsidRDefault="002B2FFF" w:rsidP="00B170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7629C53A" w14:textId="4A50A510" w:rsidR="00EC296E" w:rsidRPr="00B40B22" w:rsidRDefault="00EC296E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0722C4B" w14:textId="77777777" w:rsidR="00B17021" w:rsidRPr="00B40B22" w:rsidRDefault="00B17021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27D22D5E" w14:textId="6EF6784E" w:rsidR="00584095" w:rsidRPr="00B40B22" w:rsidRDefault="00EC296E" w:rsidP="00EC29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>ข)</w:t>
      </w:r>
      <w:r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84095"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3851A4FF" w14:textId="77777777" w:rsidR="00874855" w:rsidRPr="00B40B22" w:rsidRDefault="0087485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584095" w:rsidRPr="00B40B22" w14:paraId="7FA6BC5D" w14:textId="77777777" w:rsidTr="005821C2">
        <w:trPr>
          <w:cantSplit/>
        </w:trPr>
        <w:tc>
          <w:tcPr>
            <w:tcW w:w="3780" w:type="dxa"/>
            <w:shd w:val="clear" w:color="auto" w:fill="auto"/>
            <w:vAlign w:val="center"/>
          </w:tcPr>
          <w:p w14:paraId="1D69C136" w14:textId="77777777" w:rsidR="00584095" w:rsidRPr="00B40B22" w:rsidRDefault="00584095" w:rsidP="006E1A86">
            <w:pPr>
              <w:spacing w:line="240" w:lineRule="auto"/>
              <w:ind w:left="-105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5EA7D" w14:textId="77777777" w:rsidR="00584095" w:rsidRPr="00B40B22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B40B2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1AE41" w14:textId="77777777" w:rsidR="00584095" w:rsidRPr="00B40B22" w:rsidRDefault="00584095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B40B2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584095" w:rsidRPr="00B40B22" w14:paraId="79C243B4" w14:textId="77777777" w:rsidTr="005821C2">
        <w:tc>
          <w:tcPr>
            <w:tcW w:w="3780" w:type="dxa"/>
            <w:shd w:val="clear" w:color="auto" w:fill="auto"/>
          </w:tcPr>
          <w:p w14:paraId="36F5B22C" w14:textId="77777777" w:rsidR="00584095" w:rsidRPr="00B40B22" w:rsidRDefault="00584095" w:rsidP="006E1A86">
            <w:pPr>
              <w:spacing w:line="240" w:lineRule="auto"/>
              <w:ind w:left="45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AC10F64" w14:textId="28D1E24A" w:rsidR="00584095" w:rsidRPr="00B40B22" w:rsidRDefault="002B2FFF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84095" w:rsidRPr="00B4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095"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14:paraId="2B7814CB" w14:textId="1E41D6D7" w:rsidR="00584095" w:rsidRPr="00B40B22" w:rsidRDefault="002B2FFF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84095" w:rsidRPr="00B4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095"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17" w:type="dxa"/>
            <w:shd w:val="clear" w:color="auto" w:fill="auto"/>
          </w:tcPr>
          <w:p w14:paraId="38C282B1" w14:textId="2D83D99A" w:rsidR="00584095" w:rsidRPr="00B40B22" w:rsidRDefault="002B2FFF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84095" w:rsidRPr="00B4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095"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427" w:type="dxa"/>
            <w:shd w:val="clear" w:color="auto" w:fill="auto"/>
          </w:tcPr>
          <w:p w14:paraId="191C9D11" w14:textId="45689E7A" w:rsidR="00584095" w:rsidRPr="00B40B22" w:rsidRDefault="002B2FFF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84095" w:rsidRPr="00B40B2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4095"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84095" w:rsidRPr="00B40B22" w14:paraId="4618C3F7" w14:textId="77777777" w:rsidTr="005821C2">
        <w:tc>
          <w:tcPr>
            <w:tcW w:w="3780" w:type="dxa"/>
            <w:shd w:val="clear" w:color="auto" w:fill="auto"/>
          </w:tcPr>
          <w:p w14:paraId="3A954A4D" w14:textId="15BCF70F" w:rsidR="00584095" w:rsidRPr="00B40B22" w:rsidRDefault="00584095" w:rsidP="006E1A86">
            <w:pPr>
              <w:spacing w:line="240" w:lineRule="auto"/>
              <w:ind w:left="459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C503209" w14:textId="26CDC3E4" w:rsidR="00584095" w:rsidRPr="00B40B22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7B9C3060" w14:textId="40109EDA" w:rsidR="00584095" w:rsidRPr="00B40B22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7" w:type="dxa"/>
            <w:shd w:val="clear" w:color="auto" w:fill="auto"/>
          </w:tcPr>
          <w:p w14:paraId="31F8BA0D" w14:textId="4F69EE0E" w:rsidR="00584095" w:rsidRPr="00B40B22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7" w:type="dxa"/>
            <w:shd w:val="clear" w:color="auto" w:fill="auto"/>
          </w:tcPr>
          <w:p w14:paraId="2E066335" w14:textId="31E4B479" w:rsidR="00584095" w:rsidRPr="00B40B22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584095" w:rsidRPr="00B40B22" w14:paraId="1D704074" w14:textId="77777777" w:rsidTr="005821C2">
        <w:tc>
          <w:tcPr>
            <w:tcW w:w="3780" w:type="dxa"/>
            <w:shd w:val="clear" w:color="auto" w:fill="auto"/>
          </w:tcPr>
          <w:p w14:paraId="3F22C128" w14:textId="0D5EBCD7" w:rsidR="00584095" w:rsidRPr="00B40B22" w:rsidRDefault="00584095" w:rsidP="006E1A86">
            <w:pPr>
              <w:spacing w:line="240" w:lineRule="auto"/>
              <w:ind w:left="45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35900FC" w14:textId="77777777" w:rsidR="00584095" w:rsidRPr="00B40B22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879B23" w14:textId="77777777" w:rsidR="00584095" w:rsidRPr="00B40B22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05577485" w14:textId="77777777" w:rsidR="00584095" w:rsidRPr="00B40B22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071DCDE3" w14:textId="77777777" w:rsidR="00584095" w:rsidRPr="00B40B22" w:rsidRDefault="00584095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4095" w:rsidRPr="00B40B22" w14:paraId="3287FFC1" w14:textId="77777777" w:rsidTr="005821C2">
        <w:tc>
          <w:tcPr>
            <w:tcW w:w="3780" w:type="dxa"/>
            <w:shd w:val="clear" w:color="auto" w:fill="auto"/>
            <w:vAlign w:val="center"/>
          </w:tcPr>
          <w:p w14:paraId="76656473" w14:textId="77777777" w:rsidR="00584095" w:rsidRPr="00B40B22" w:rsidRDefault="00584095" w:rsidP="006E1A86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spacing w:line="240" w:lineRule="auto"/>
              <w:ind w:left="-105"/>
              <w:rPr>
                <w:rFonts w:ascii="Browallia New" w:eastAsia="PSLChalalaiClassica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CB8677" w14:textId="77777777" w:rsidR="00584095" w:rsidRPr="00B40B22" w:rsidRDefault="00584095" w:rsidP="00EC296E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25247" w14:textId="77777777" w:rsidR="00584095" w:rsidRPr="00B40B22" w:rsidRDefault="00584095" w:rsidP="00EC296E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12"/>
                <w:szCs w:val="12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4B5FD5" w14:textId="77777777" w:rsidR="00584095" w:rsidRPr="00B40B22" w:rsidRDefault="00584095" w:rsidP="00EC296E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A859C1" w14:textId="77777777" w:rsidR="00584095" w:rsidRPr="00B40B22" w:rsidRDefault="00584095" w:rsidP="00EC296E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12"/>
                <w:szCs w:val="12"/>
              </w:rPr>
            </w:pPr>
          </w:p>
        </w:tc>
      </w:tr>
      <w:tr w:rsidR="00584095" w:rsidRPr="00B40B22" w14:paraId="1685D14C" w14:textId="77777777" w:rsidTr="00D611AE">
        <w:tc>
          <w:tcPr>
            <w:tcW w:w="3780" w:type="dxa"/>
            <w:shd w:val="clear" w:color="auto" w:fill="auto"/>
            <w:vAlign w:val="bottom"/>
          </w:tcPr>
          <w:p w14:paraId="266B6343" w14:textId="34DEEA19" w:rsidR="00584095" w:rsidRPr="00B40B22" w:rsidRDefault="00584095" w:rsidP="006E1A86">
            <w:pPr>
              <w:widowControl w:val="0"/>
              <w:tabs>
                <w:tab w:val="clear" w:pos="227"/>
                <w:tab w:val="clear" w:pos="454"/>
                <w:tab w:val="left" w:pos="459"/>
              </w:tabs>
              <w:spacing w:line="240" w:lineRule="auto"/>
              <w:ind w:left="459" w:right="-19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CBBFA6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383E4E9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F1972D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70415C7B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84095" w:rsidRPr="00B40B22" w14:paraId="68F97170" w14:textId="77777777" w:rsidTr="00D611AE">
        <w:tc>
          <w:tcPr>
            <w:tcW w:w="3780" w:type="dxa"/>
            <w:shd w:val="clear" w:color="auto" w:fill="auto"/>
            <w:vAlign w:val="bottom"/>
          </w:tcPr>
          <w:p w14:paraId="26BB18C4" w14:textId="0757C214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2B1EDF8" w14:textId="25A64F98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6840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shd w:val="clear" w:color="auto" w:fill="auto"/>
          </w:tcPr>
          <w:p w14:paraId="2F0329F9" w14:textId="6D43DAC1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6DF812" w14:textId="302A6EA9" w:rsidR="00584095" w:rsidRPr="00B40B22" w:rsidRDefault="006E202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7" w:type="dxa"/>
            <w:shd w:val="clear" w:color="auto" w:fill="auto"/>
          </w:tcPr>
          <w:p w14:paraId="40D2905F" w14:textId="3FE8C862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4095" w:rsidRPr="00B40B22" w14:paraId="1C183DE6" w14:textId="77777777" w:rsidTr="00584095">
        <w:tc>
          <w:tcPr>
            <w:tcW w:w="3780" w:type="dxa"/>
            <w:shd w:val="clear" w:color="auto" w:fill="auto"/>
            <w:vAlign w:val="bottom"/>
          </w:tcPr>
          <w:p w14:paraId="4481C93A" w14:textId="4C02ED07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="0086564A"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1935B" w14:textId="3A9C7ADC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4EE95E" w14:textId="4BCA76F9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5B96C9" w14:textId="2C3C93A0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79B47C7A" w14:textId="58EDDF92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584095" w:rsidRPr="00B40B22" w14:paraId="64B027A1" w14:textId="77777777" w:rsidTr="00584095">
        <w:tc>
          <w:tcPr>
            <w:tcW w:w="3780" w:type="dxa"/>
            <w:shd w:val="clear" w:color="auto" w:fill="auto"/>
            <w:vAlign w:val="bottom"/>
          </w:tcPr>
          <w:p w14:paraId="690B517B" w14:textId="77777777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41CCF9" w14:textId="3EC23047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82166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615EDF" w14:textId="72436D0E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8178EF" w14:textId="2D646FB1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09668E" w14:textId="64BE3F07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</w:p>
        </w:tc>
      </w:tr>
      <w:tr w:rsidR="00584095" w:rsidRPr="00B40B22" w14:paraId="26C329D4" w14:textId="77777777" w:rsidTr="00584095">
        <w:tc>
          <w:tcPr>
            <w:tcW w:w="3780" w:type="dxa"/>
            <w:shd w:val="clear" w:color="auto" w:fill="auto"/>
            <w:vAlign w:val="bottom"/>
          </w:tcPr>
          <w:p w14:paraId="54ED47B8" w14:textId="28BF0507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E53DD4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81BBA4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208634F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D6BAA4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4095" w:rsidRPr="00B40B22" w14:paraId="43430406" w14:textId="77777777" w:rsidTr="00F210A3">
        <w:tc>
          <w:tcPr>
            <w:tcW w:w="3780" w:type="dxa"/>
            <w:shd w:val="clear" w:color="auto" w:fill="auto"/>
            <w:vAlign w:val="bottom"/>
          </w:tcPr>
          <w:p w14:paraId="2828746C" w14:textId="6AFBED5D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8656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330714DF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1B88D59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10135D1C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14:paraId="51E7C37A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B388E" w:rsidRPr="00B40B22" w14:paraId="46DE43C0" w14:textId="77777777" w:rsidTr="00F210A3">
        <w:tc>
          <w:tcPr>
            <w:tcW w:w="3780" w:type="dxa"/>
            <w:shd w:val="clear" w:color="auto" w:fill="auto"/>
            <w:vAlign w:val="bottom"/>
          </w:tcPr>
          <w:p w14:paraId="11B0E339" w14:textId="2A31EF0D" w:rsidR="006B388E" w:rsidRPr="00B40B22" w:rsidRDefault="006B388E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</w:t>
            </w:r>
          </w:p>
        </w:tc>
        <w:tc>
          <w:tcPr>
            <w:tcW w:w="1368" w:type="dxa"/>
            <w:shd w:val="clear" w:color="auto" w:fill="auto"/>
          </w:tcPr>
          <w:p w14:paraId="4A09B149" w14:textId="032EF8D4" w:rsidR="006B388E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shd w:val="clear" w:color="auto" w:fill="auto"/>
          </w:tcPr>
          <w:p w14:paraId="70E32478" w14:textId="29A42CB9" w:rsidR="006B388E" w:rsidRPr="00B40B22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54FAFF76" w14:textId="0563E7F3" w:rsidR="006B388E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427" w:type="dxa"/>
            <w:shd w:val="clear" w:color="auto" w:fill="auto"/>
          </w:tcPr>
          <w:p w14:paraId="3C27330D" w14:textId="323F453E" w:rsidR="006B388E" w:rsidRPr="00B40B22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16C99" w:rsidRPr="00B40B22" w14:paraId="0C59A3D7" w14:textId="77777777" w:rsidTr="00F210A3">
        <w:tc>
          <w:tcPr>
            <w:tcW w:w="3780" w:type="dxa"/>
            <w:shd w:val="clear" w:color="auto" w:fill="auto"/>
            <w:vAlign w:val="bottom"/>
          </w:tcPr>
          <w:p w14:paraId="7BD08F4E" w14:textId="52008697" w:rsidR="00616C99" w:rsidRPr="00B40B22" w:rsidRDefault="000B595F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B1696CE" w14:textId="5D95EED9" w:rsidR="00616C99" w:rsidRPr="00B40B22" w:rsidRDefault="000B595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A40CDD" w14:textId="1A547E0B" w:rsidR="00616C99" w:rsidRPr="00B40B22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3C8E64AF" w14:textId="1D7B5814" w:rsidR="00616C99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65A2A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27" w:type="dxa"/>
            <w:shd w:val="clear" w:color="auto" w:fill="auto"/>
          </w:tcPr>
          <w:p w14:paraId="3DB964B7" w14:textId="49A36BD1" w:rsidR="00616C99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584095" w:rsidRPr="00B40B22" w14:paraId="0375240E" w14:textId="77777777" w:rsidTr="00C61800">
        <w:tc>
          <w:tcPr>
            <w:tcW w:w="3780" w:type="dxa"/>
            <w:shd w:val="clear" w:color="auto" w:fill="auto"/>
            <w:vAlign w:val="bottom"/>
          </w:tcPr>
          <w:p w14:paraId="7CFE38D0" w14:textId="2D7761AD" w:rsidR="00584095" w:rsidRPr="00B40B22" w:rsidRDefault="000B595F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="0086564A"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D66D36" w14:textId="11C93CC3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288EF4" w14:textId="7EF07C0F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0F46A" w14:textId="01932B7A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72AD752D" w14:textId="60861F7C" w:rsidR="00584095" w:rsidRPr="00B40B22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84095" w:rsidRPr="00B40B22" w14:paraId="336A5455" w14:textId="77777777" w:rsidTr="00C61800">
        <w:tc>
          <w:tcPr>
            <w:tcW w:w="3780" w:type="dxa"/>
            <w:shd w:val="clear" w:color="auto" w:fill="auto"/>
          </w:tcPr>
          <w:p w14:paraId="3FF4E55B" w14:textId="77777777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FBDB5" w14:textId="7F3D8C6B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EDA6F0" w14:textId="36742564" w:rsidR="00584095" w:rsidRPr="00B40B22" w:rsidRDefault="008034EE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2A2B65" w14:textId="0FB4FAD2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49A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CF6BE0" w14:textId="4263DFC6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BD3E35" w:rsidRPr="00B40B22" w14:paraId="160F74CB" w14:textId="77777777" w:rsidTr="00BD3E35">
        <w:tc>
          <w:tcPr>
            <w:tcW w:w="3780" w:type="dxa"/>
            <w:shd w:val="clear" w:color="auto" w:fill="auto"/>
          </w:tcPr>
          <w:p w14:paraId="2EC9A49F" w14:textId="77777777" w:rsidR="00BD3E35" w:rsidRPr="00B40B22" w:rsidRDefault="00BD3E3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8BD29B4" w14:textId="77777777" w:rsidR="00BD3E35" w:rsidRPr="00B40B22" w:rsidRDefault="00BD3E3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BF58BDF" w14:textId="77777777" w:rsidR="00BD3E35" w:rsidRPr="00B40B22" w:rsidRDefault="00BD3E3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03CDAA" w14:textId="77777777" w:rsidR="00BD3E35" w:rsidRPr="00B40B22" w:rsidRDefault="00BD3E3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0AF5E2EE" w14:textId="77777777" w:rsidR="00BD3E35" w:rsidRPr="00B40B22" w:rsidRDefault="00BD3E3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584095" w:rsidRPr="00B40B22" w14:paraId="58054C78" w14:textId="77777777" w:rsidTr="00BD3E35">
        <w:tc>
          <w:tcPr>
            <w:tcW w:w="3780" w:type="dxa"/>
            <w:shd w:val="clear" w:color="auto" w:fill="auto"/>
            <w:vAlign w:val="bottom"/>
          </w:tcPr>
          <w:p w14:paraId="11320032" w14:textId="6504C353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auto"/>
          </w:tcPr>
          <w:p w14:paraId="463E444C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DCEF20C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6728996A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14:paraId="1B92564B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4095" w:rsidRPr="00B40B22" w14:paraId="0B95E5A3" w14:textId="77777777" w:rsidTr="00584095">
        <w:tc>
          <w:tcPr>
            <w:tcW w:w="3780" w:type="dxa"/>
            <w:shd w:val="clear" w:color="auto" w:fill="auto"/>
            <w:vAlign w:val="bottom"/>
          </w:tcPr>
          <w:p w14:paraId="5E536D89" w14:textId="08288837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9E07B9" w14:textId="4D0586E4" w:rsidR="00584095" w:rsidRPr="00B40B22" w:rsidRDefault="00361BFB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69B0DB6" w14:textId="577EBFE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69E039" w14:textId="051070E2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A49A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29CBD422" w14:textId="13A66161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700</w:t>
            </w:r>
          </w:p>
        </w:tc>
      </w:tr>
      <w:tr w:rsidR="00584095" w:rsidRPr="00B40B22" w14:paraId="580B00E5" w14:textId="77777777" w:rsidTr="00584095">
        <w:tc>
          <w:tcPr>
            <w:tcW w:w="3780" w:type="dxa"/>
            <w:shd w:val="clear" w:color="auto" w:fill="auto"/>
          </w:tcPr>
          <w:p w14:paraId="1097440F" w14:textId="77777777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1A9C83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5F315C0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961728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7E031A0B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4095" w:rsidRPr="00B40B22" w14:paraId="78DB6530" w14:textId="77777777" w:rsidTr="00584095">
        <w:tc>
          <w:tcPr>
            <w:tcW w:w="3780" w:type="dxa"/>
            <w:shd w:val="clear" w:color="auto" w:fill="auto"/>
            <w:vAlign w:val="bottom"/>
          </w:tcPr>
          <w:p w14:paraId="392E366C" w14:textId="07420E07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auto"/>
          </w:tcPr>
          <w:p w14:paraId="3CEA8FEC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DA01D8A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5299F193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14:paraId="76D58850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4095" w:rsidRPr="00B40B22" w14:paraId="2433C8EA" w14:textId="77777777" w:rsidTr="00584095">
        <w:tc>
          <w:tcPr>
            <w:tcW w:w="3780" w:type="dxa"/>
            <w:shd w:val="clear" w:color="auto" w:fill="auto"/>
            <w:vAlign w:val="bottom"/>
          </w:tcPr>
          <w:p w14:paraId="13C5D3A8" w14:textId="57EB039C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7559931" w14:textId="03B7720C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60A7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E2B961" w14:textId="258E64DD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EE8A24" w14:textId="7DEDCEE0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49A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3F3660FE" w14:textId="05A57FC4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</w:tr>
      <w:tr w:rsidR="00584095" w:rsidRPr="00B40B22" w14:paraId="26710CB4" w14:textId="77777777" w:rsidTr="00584095">
        <w:tc>
          <w:tcPr>
            <w:tcW w:w="3780" w:type="dxa"/>
            <w:shd w:val="clear" w:color="auto" w:fill="auto"/>
            <w:vAlign w:val="bottom"/>
          </w:tcPr>
          <w:p w14:paraId="71AF8E46" w14:textId="1E6FE4AF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6F20864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38D2FF" w14:textId="0A775120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03656B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</w:tcPr>
          <w:p w14:paraId="0E56791D" w14:textId="17C8B93E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84095" w:rsidRPr="00B40B22" w14:paraId="28E2A9C9" w14:textId="77777777" w:rsidTr="005821C2">
        <w:tc>
          <w:tcPr>
            <w:tcW w:w="3780" w:type="dxa"/>
            <w:shd w:val="clear" w:color="auto" w:fill="auto"/>
            <w:vAlign w:val="bottom"/>
          </w:tcPr>
          <w:p w14:paraId="5A010D96" w14:textId="10DDF236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86564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หมุนเวียน</w:t>
            </w: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shd w:val="clear" w:color="auto" w:fill="auto"/>
          </w:tcPr>
          <w:p w14:paraId="7573162B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26784A" w14:textId="3AD498B0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6DE194B5" w14:textId="77777777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7" w:type="dxa"/>
            <w:shd w:val="clear" w:color="auto" w:fill="auto"/>
          </w:tcPr>
          <w:p w14:paraId="0212DE31" w14:textId="08F277B3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4095" w:rsidRPr="00B40B22" w14:paraId="66AA3F03" w14:textId="77777777" w:rsidTr="005821C2">
        <w:tc>
          <w:tcPr>
            <w:tcW w:w="3780" w:type="dxa"/>
            <w:shd w:val="clear" w:color="auto" w:fill="auto"/>
            <w:vAlign w:val="bottom"/>
          </w:tcPr>
          <w:p w14:paraId="1A984F67" w14:textId="58E6C6BF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บริษัทใหญ่สูงสุด</w:t>
            </w:r>
          </w:p>
        </w:tc>
        <w:tc>
          <w:tcPr>
            <w:tcW w:w="1368" w:type="dxa"/>
            <w:shd w:val="clear" w:color="auto" w:fill="auto"/>
          </w:tcPr>
          <w:p w14:paraId="602AE28E" w14:textId="18E00E17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shd w:val="clear" w:color="auto" w:fill="auto"/>
          </w:tcPr>
          <w:p w14:paraId="68424E01" w14:textId="075651A6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52B77632" w14:textId="7659B63B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  <w:tc>
          <w:tcPr>
            <w:tcW w:w="1427" w:type="dxa"/>
            <w:shd w:val="clear" w:color="auto" w:fill="auto"/>
          </w:tcPr>
          <w:p w14:paraId="633E4357" w14:textId="69DD2A1F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584095" w:rsidRPr="00B40B22" w14:paraId="0B1B26CE" w14:textId="77777777" w:rsidTr="005821C2">
        <w:tc>
          <w:tcPr>
            <w:tcW w:w="3780" w:type="dxa"/>
            <w:shd w:val="clear" w:color="auto" w:fill="auto"/>
            <w:vAlign w:val="bottom"/>
          </w:tcPr>
          <w:p w14:paraId="2C405133" w14:textId="3F295AC8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auto"/>
          </w:tcPr>
          <w:p w14:paraId="3A77D5B6" w14:textId="28B7476A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368" w:type="dxa"/>
            <w:shd w:val="clear" w:color="auto" w:fill="auto"/>
          </w:tcPr>
          <w:p w14:paraId="224E8C33" w14:textId="3B10DD4F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3A653547" w14:textId="097152B8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27" w:type="dxa"/>
            <w:shd w:val="clear" w:color="auto" w:fill="auto"/>
          </w:tcPr>
          <w:p w14:paraId="57B9B9D6" w14:textId="06A94A0E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584095" w:rsidRPr="00B40B22" w14:paraId="5D15939D" w14:textId="77777777" w:rsidTr="005821C2">
        <w:tc>
          <w:tcPr>
            <w:tcW w:w="3780" w:type="dxa"/>
            <w:shd w:val="clear" w:color="auto" w:fill="auto"/>
            <w:vAlign w:val="bottom"/>
          </w:tcPr>
          <w:p w14:paraId="2BAC5B11" w14:textId="18AF2467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</w:tcPr>
          <w:p w14:paraId="0E2E77CA" w14:textId="0AB1FB36" w:rsidR="00584095" w:rsidRPr="00B40B22" w:rsidRDefault="006C0167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7B64757" w14:textId="3098722E" w:rsidR="00584095" w:rsidRPr="00B40B22" w:rsidRDefault="00584095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16DBAEF9" w14:textId="36F4F0B1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F79B2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427" w:type="dxa"/>
            <w:shd w:val="clear" w:color="auto" w:fill="auto"/>
          </w:tcPr>
          <w:p w14:paraId="04D43C2F" w14:textId="03073D77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584095" w:rsidRPr="00B40B22" w14:paraId="478FF2B4" w14:textId="77777777" w:rsidTr="00584095">
        <w:tc>
          <w:tcPr>
            <w:tcW w:w="3780" w:type="dxa"/>
            <w:shd w:val="clear" w:color="auto" w:fill="auto"/>
            <w:vAlign w:val="bottom"/>
          </w:tcPr>
          <w:p w14:paraId="1FCCE540" w14:textId="505D742A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  <w:r w:rsidR="0086564A"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B40B2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2837B5B" w14:textId="7811FB05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2000E3" w14:textId="6A23E64B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CEF276" w14:textId="522485E0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0D386539" w14:textId="5669426C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584095" w:rsidRPr="00B40B22" w14:paraId="6B71DB18" w14:textId="77777777" w:rsidTr="00584095">
        <w:tc>
          <w:tcPr>
            <w:tcW w:w="3780" w:type="dxa"/>
            <w:shd w:val="clear" w:color="auto" w:fill="auto"/>
            <w:vAlign w:val="bottom"/>
          </w:tcPr>
          <w:p w14:paraId="785EC9AA" w14:textId="7E48BB46" w:rsidR="00584095" w:rsidRPr="00B40B22" w:rsidRDefault="00584095" w:rsidP="006E1A86">
            <w:pPr>
              <w:widowControl w:val="0"/>
              <w:spacing w:line="240" w:lineRule="auto"/>
              <w:ind w:left="459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6B7CA3" w14:textId="0FA89089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0167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9590D" w14:textId="116F11E1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FA076A" w14:textId="3E92C73C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F79B2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301F" w14:textId="3FC8AE4E" w:rsidR="00584095" w:rsidRPr="00B40B22" w:rsidRDefault="002B2FFF" w:rsidP="00EC296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409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1A08985F" w14:textId="3719F8B6" w:rsidR="00BD3E35" w:rsidRPr="00B40B22" w:rsidRDefault="00BD3E35" w:rsidP="00B40B22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0"/>
          <w:szCs w:val="20"/>
          <w:cs/>
        </w:rPr>
      </w:pPr>
    </w:p>
    <w:p w14:paraId="4F886E57" w14:textId="03C64EE1" w:rsidR="00584095" w:rsidRPr="0086564A" w:rsidRDefault="00BD3E35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ค)</w:t>
      </w:r>
      <w:r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84095"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ค่าตอบแทนผู้บริหาร</w:t>
      </w:r>
      <w:r w:rsidR="004B43E6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คน</w:t>
      </w:r>
      <w:r w:rsidR="00584095" w:rsidRPr="00B40B2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สำคัญ</w:t>
      </w:r>
    </w:p>
    <w:p w14:paraId="35B2D6CB" w14:textId="77777777" w:rsidR="00584095" w:rsidRPr="00B40B22" w:rsidRDefault="00584095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0"/>
          <w:szCs w:val="20"/>
        </w:rPr>
      </w:pPr>
    </w:p>
    <w:p w14:paraId="797069A0" w14:textId="50FC98C8" w:rsidR="00C17DC7" w:rsidRPr="00B40B22" w:rsidRDefault="00C17DC7" w:rsidP="006E1A86">
      <w:pPr>
        <w:tabs>
          <w:tab w:val="clear" w:pos="454"/>
          <w:tab w:val="clear" w:pos="680"/>
          <w:tab w:val="left" w:pos="1134"/>
        </w:tabs>
        <w:spacing w:line="240" w:lineRule="auto"/>
        <w:ind w:left="549" w:right="11"/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  <w:r w:rsidRPr="00B40B22">
        <w:rPr>
          <w:rFonts w:ascii="Browallia New" w:hAnsi="Browallia New" w:cs="Browallia New"/>
          <w:b/>
          <w:spacing w:val="-4"/>
          <w:sz w:val="26"/>
          <w:szCs w:val="26"/>
          <w:cs/>
        </w:rPr>
        <w:t>ผู้บริหาร</w:t>
      </w:r>
      <w:r w:rsidR="004B43E6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คน</w:t>
      </w:r>
      <w:r w:rsidRPr="00B40B22">
        <w:rPr>
          <w:rFonts w:ascii="Browallia New" w:hAnsi="Browallia New" w:cs="Browallia New"/>
          <w:b/>
          <w:spacing w:val="-4"/>
          <w:sz w:val="26"/>
          <w:szCs w:val="26"/>
          <w:cs/>
        </w:rPr>
        <w:t>สำคัญของ</w:t>
      </w:r>
      <w:r w:rsidR="004B43E6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กลุ่ม</w:t>
      </w:r>
      <w:r w:rsidR="00E11126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กิจการ</w:t>
      </w:r>
      <w:r w:rsidRPr="00B40B22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รวมถึง กรรมการและคณะผู้บริหารระดับสูง ค่าตอบแทนที่จ่าย</w:t>
      </w:r>
      <w:r w:rsidR="00AF4911" w:rsidRPr="00B40B22">
        <w:rPr>
          <w:rFonts w:ascii="Browallia New" w:hAnsi="Browallia New" w:cs="Browallia New"/>
          <w:b/>
          <w:spacing w:val="-4"/>
          <w:sz w:val="26"/>
          <w:szCs w:val="26"/>
          <w:cs/>
        </w:rPr>
        <w:t>และ</w:t>
      </w:r>
      <w:r w:rsidRPr="00B40B22">
        <w:rPr>
          <w:rFonts w:ascii="Browallia New" w:hAnsi="Browallia New" w:cs="Browallia New"/>
          <w:b/>
          <w:spacing w:val="-4"/>
          <w:sz w:val="26"/>
          <w:szCs w:val="26"/>
          <w:cs/>
        </w:rPr>
        <w:t>ค้างจ่ายสำหรับผู้บริหาร</w:t>
      </w:r>
      <w:r w:rsidR="004B43E6">
        <w:rPr>
          <w:rFonts w:ascii="Browallia New" w:hAnsi="Browallia New" w:cs="Browallia New" w:hint="cs"/>
          <w:b/>
          <w:spacing w:val="-4"/>
          <w:sz w:val="26"/>
          <w:szCs w:val="26"/>
          <w:cs/>
        </w:rPr>
        <w:t>คน</w:t>
      </w:r>
      <w:r w:rsidRPr="00B40B22">
        <w:rPr>
          <w:rFonts w:ascii="Browallia New" w:hAnsi="Browallia New" w:cs="Browallia New"/>
          <w:b/>
          <w:spacing w:val="-4"/>
          <w:sz w:val="26"/>
          <w:szCs w:val="26"/>
          <w:cs/>
        </w:rPr>
        <w:t>สำคัญ มีดังนี้</w:t>
      </w:r>
    </w:p>
    <w:p w14:paraId="54AC8652" w14:textId="77777777" w:rsidR="00C17DC7" w:rsidRPr="00B40B22" w:rsidRDefault="00C17DC7" w:rsidP="006E1A86">
      <w:pPr>
        <w:spacing w:line="240" w:lineRule="auto"/>
        <w:ind w:left="549" w:right="11"/>
        <w:jc w:val="thaiDistribute"/>
        <w:rPr>
          <w:rFonts w:ascii="Browallia New" w:hAnsi="Browallia New" w:cs="Browallia New"/>
          <w:bCs/>
          <w:sz w:val="20"/>
          <w:szCs w:val="20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3780"/>
        <w:gridCol w:w="1368"/>
        <w:gridCol w:w="1368"/>
        <w:gridCol w:w="1517"/>
        <w:gridCol w:w="1427"/>
      </w:tblGrid>
      <w:tr w:rsidR="00C17DC7" w:rsidRPr="00B40B22" w14:paraId="7F368588" w14:textId="77777777" w:rsidTr="00B40B22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411E30C8" w14:textId="77777777" w:rsidR="00C17DC7" w:rsidRPr="00B40B22" w:rsidRDefault="00C17DC7" w:rsidP="006E1A86">
            <w:pPr>
              <w:spacing w:line="240" w:lineRule="auto"/>
              <w:ind w:left="-105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252FB" w14:textId="77777777" w:rsidR="00C17DC7" w:rsidRPr="00B40B22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B40B2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6375C" w14:textId="77777777" w:rsidR="00C17DC7" w:rsidRPr="00B40B22" w:rsidRDefault="00C17DC7" w:rsidP="006E1A86">
            <w:pPr>
              <w:tabs>
                <w:tab w:val="left" w:pos="540"/>
              </w:tabs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</w:t>
            </w:r>
            <w:r w:rsidRPr="00B40B22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C17DC7" w:rsidRPr="00B40B22" w14:paraId="6CCE39D1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69ADACB0" w14:textId="77777777" w:rsidR="00C17DC7" w:rsidRPr="00B40B22" w:rsidRDefault="00C17DC7" w:rsidP="006E1A86">
            <w:pPr>
              <w:spacing w:line="240" w:lineRule="auto"/>
              <w:ind w:left="459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</w:t>
            </w:r>
          </w:p>
        </w:tc>
        <w:tc>
          <w:tcPr>
            <w:tcW w:w="1368" w:type="dxa"/>
            <w:shd w:val="clear" w:color="auto" w:fill="auto"/>
          </w:tcPr>
          <w:p w14:paraId="46C6C68F" w14:textId="115EF56C" w:rsidR="00C17DC7" w:rsidRPr="00B40B22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shd w:val="clear" w:color="auto" w:fill="auto"/>
          </w:tcPr>
          <w:p w14:paraId="52BC47FF" w14:textId="48F3FBD7" w:rsidR="00C17DC7" w:rsidRPr="00B40B22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7" w:type="dxa"/>
            <w:shd w:val="clear" w:color="auto" w:fill="auto"/>
          </w:tcPr>
          <w:p w14:paraId="1C22D8A2" w14:textId="47009608" w:rsidR="00C17DC7" w:rsidRPr="00B40B22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27" w:type="dxa"/>
            <w:shd w:val="clear" w:color="auto" w:fill="auto"/>
          </w:tcPr>
          <w:p w14:paraId="7FDD6DE7" w14:textId="5ADDD417" w:rsidR="00C17DC7" w:rsidRPr="00B40B22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B2FFF" w:rsidRPr="002B2FF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17DC7" w:rsidRPr="00B40B22" w14:paraId="4DCCBA1C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3E8CED5A" w14:textId="0EF638F7" w:rsidR="00C17DC7" w:rsidRPr="00B40B22" w:rsidRDefault="00C17DC7" w:rsidP="006E1A86">
            <w:pPr>
              <w:spacing w:line="240" w:lineRule="auto"/>
              <w:ind w:left="459"/>
              <w:rPr>
                <w:rFonts w:ascii="Browallia New" w:eastAsia="Courier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2B2FFF" w:rsidRPr="002B2FF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B40B2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7A7B39" w14:textId="77777777" w:rsidR="00C17DC7" w:rsidRPr="00B40B22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D61844" w14:textId="77777777" w:rsidR="00C17DC7" w:rsidRPr="00B40B22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shd w:val="clear" w:color="auto" w:fill="auto"/>
          </w:tcPr>
          <w:p w14:paraId="286DCB63" w14:textId="77777777" w:rsidR="00C17DC7" w:rsidRPr="00B40B22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72050E9" w14:textId="77777777" w:rsidR="00C17DC7" w:rsidRPr="00B40B22" w:rsidRDefault="00C17DC7" w:rsidP="006E1A8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B40B2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7DC7" w:rsidRPr="00B40B22" w14:paraId="295C51FD" w14:textId="77777777" w:rsidTr="00B40B22">
        <w:trPr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420C983E" w14:textId="77777777" w:rsidR="00C17DC7" w:rsidRPr="00B40B22" w:rsidRDefault="00C17DC7" w:rsidP="006E1A86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spacing w:line="240" w:lineRule="auto"/>
              <w:ind w:left="-105"/>
              <w:rPr>
                <w:rFonts w:ascii="Browallia New" w:eastAsia="PSLChalalaiClassica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3954B7" w14:textId="77777777" w:rsidR="00C17DC7" w:rsidRPr="00B40B22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73FAA6" w14:textId="77777777" w:rsidR="00C17DC7" w:rsidRPr="00B40B22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12"/>
                <w:szCs w:val="12"/>
              </w:rPr>
            </w:pPr>
          </w:p>
        </w:tc>
        <w:tc>
          <w:tcPr>
            <w:tcW w:w="1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638A0B" w14:textId="77777777" w:rsidR="00C17DC7" w:rsidRPr="00B40B22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3BCBC" w14:textId="77777777" w:rsidR="00C17DC7" w:rsidRPr="00B40B22" w:rsidRDefault="00C17DC7" w:rsidP="00BD3E35">
            <w:pPr>
              <w:spacing w:line="240" w:lineRule="auto"/>
              <w:ind w:right="-72"/>
              <w:jc w:val="right"/>
              <w:rPr>
                <w:rFonts w:ascii="Browallia New" w:eastAsia="Courier New" w:hAnsi="Browallia New" w:cs="Browallia New"/>
                <w:sz w:val="12"/>
                <w:szCs w:val="12"/>
              </w:rPr>
            </w:pPr>
          </w:p>
        </w:tc>
      </w:tr>
      <w:tr w:rsidR="00C17DC7" w:rsidRPr="00B40B22" w14:paraId="0D4BAAA9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523C5D6E" w14:textId="41E63C97" w:rsidR="00C17DC7" w:rsidRPr="00B40B22" w:rsidRDefault="00C17DC7" w:rsidP="006E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11"/>
              <w:rPr>
                <w:rFonts w:ascii="Browallia New" w:hAnsi="Browallia New" w:cs="Browallia New"/>
                <w:sz w:val="26"/>
                <w:szCs w:val="26"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</w:tcPr>
          <w:p w14:paraId="70D928D6" w14:textId="1D4569CE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274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368" w:type="dxa"/>
            <w:shd w:val="clear" w:color="auto" w:fill="auto"/>
          </w:tcPr>
          <w:p w14:paraId="56009ED0" w14:textId="25EBB4D8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3BE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17" w:type="dxa"/>
            <w:tcBorders>
              <w:left w:val="nil"/>
              <w:right w:val="nil"/>
            </w:tcBorders>
            <w:shd w:val="clear" w:color="auto" w:fill="auto"/>
          </w:tcPr>
          <w:p w14:paraId="70D9822D" w14:textId="05B6A60B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B5274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27" w:type="dxa"/>
            <w:shd w:val="clear" w:color="auto" w:fill="auto"/>
          </w:tcPr>
          <w:p w14:paraId="6363F8C6" w14:textId="45F87DD0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93BE5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C17DC7" w:rsidRPr="00B40B22" w14:paraId="0DAF9B34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2ADEC9FF" w14:textId="02C573AD" w:rsidR="00C17DC7" w:rsidRPr="00B40B22" w:rsidRDefault="00C17DC7" w:rsidP="006E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="00BC4FA9" w:rsidRPr="00B40B22">
              <w:rPr>
                <w:rFonts w:ascii="Browallia New" w:hAnsi="Browallia New" w:cs="Browallia New"/>
                <w:sz w:val="26"/>
                <w:szCs w:val="26"/>
                <w:cs/>
              </w:rPr>
              <w:t>ระยะยาวอื่น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802BE" w14:textId="6E9FBBF5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205D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8E1B53" w14:textId="29D5B2CB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093E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5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B12FF" w14:textId="5001998A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A205D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auto"/>
          </w:tcPr>
          <w:p w14:paraId="19D4A44B" w14:textId="15099065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5093E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C17DC7" w:rsidRPr="00B40B22" w14:paraId="025770AF" w14:textId="77777777" w:rsidTr="00B40B22">
        <w:trPr>
          <w:trHeight w:val="20"/>
        </w:trPr>
        <w:tc>
          <w:tcPr>
            <w:tcW w:w="3780" w:type="dxa"/>
            <w:shd w:val="clear" w:color="auto" w:fill="auto"/>
          </w:tcPr>
          <w:p w14:paraId="5E8D83E8" w14:textId="77777777" w:rsidR="00C17DC7" w:rsidRPr="00B40B22" w:rsidRDefault="00C17DC7" w:rsidP="006E1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5" w:right="1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A4933" w14:textId="4B7F9799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5093E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71547" w14:textId="26245429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260C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E80010" w14:textId="690F9DC0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91B80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57334A" w14:textId="30001DFE" w:rsidR="00C17DC7" w:rsidRPr="00B40B22" w:rsidRDefault="002B2FFF" w:rsidP="00BD3E3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A260C" w:rsidRPr="00B40B2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B2FF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</w:tbl>
    <w:p w14:paraId="7F1E271E" w14:textId="77777777" w:rsidR="00B40B22" w:rsidRDefault="00B40B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b/>
          <w:sz w:val="26"/>
          <w:szCs w:val="26"/>
        </w:rPr>
      </w:pPr>
      <w:r>
        <w:rPr>
          <w:rFonts w:ascii="Browallia New" w:hAnsi="Browallia New" w:cs="Browallia New"/>
          <w:b/>
          <w:sz w:val="26"/>
          <w:szCs w:val="26"/>
        </w:rPr>
        <w:br w:type="page"/>
      </w:r>
    </w:p>
    <w:p w14:paraId="40B5A4EE" w14:textId="71538DA8" w:rsidR="003B56BC" w:rsidRPr="00B40B22" w:rsidRDefault="002B2FFF" w:rsidP="006E1A8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lastRenderedPageBreak/>
        <w:t>9</w:t>
      </w:r>
      <w:r w:rsidR="00836957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ab/>
      </w:r>
      <w:r w:rsidR="00A55B9E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เหตุการณ์</w:t>
      </w:r>
      <w:r w:rsidR="00491658">
        <w:rPr>
          <w:rFonts w:ascii="Browallia New" w:hAnsi="Browallia New" w:cs="Browallia New" w:hint="cs"/>
          <w:sz w:val="26"/>
          <w:szCs w:val="26"/>
          <w:u w:val="none"/>
          <w:cs/>
          <w:lang w:val="en-GB"/>
        </w:rPr>
        <w:t>ภายหลังวันที่ใน</w:t>
      </w:r>
      <w:r w:rsidR="00A55B9E" w:rsidRPr="00B40B22">
        <w:rPr>
          <w:rFonts w:ascii="Browallia New" w:hAnsi="Browallia New" w:cs="Browallia New"/>
          <w:sz w:val="26"/>
          <w:szCs w:val="26"/>
          <w:u w:val="none"/>
          <w:cs/>
          <w:lang w:val="th-TH"/>
        </w:rPr>
        <w:t>รายงาน</w:t>
      </w:r>
    </w:p>
    <w:p w14:paraId="4E2AAFF7" w14:textId="77777777" w:rsidR="00F4189E" w:rsidRPr="00B40B22" w:rsidRDefault="00F4189E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p w14:paraId="5C915F18" w14:textId="7D2736A1" w:rsidR="00F4189E" w:rsidRPr="00B40B22" w:rsidRDefault="002B2FFF" w:rsidP="00A46EC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9</w:t>
      </w:r>
      <w:r w:rsidR="00A46EC4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>.</w:t>
      </w: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1</w:t>
      </w:r>
      <w:r w:rsidR="00A46EC4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F4189E" w:rsidRPr="00B40B22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การจ่ายเงินปันผล</w:t>
      </w:r>
    </w:p>
    <w:p w14:paraId="10FDCCF9" w14:textId="77777777" w:rsidR="00BD3E35" w:rsidRPr="00B40B22" w:rsidRDefault="00BD3E35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FFA0059" w14:textId="0BCFE0F5" w:rsidR="00F4189E" w:rsidRPr="00B40B22" w:rsidRDefault="00F4189E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 xml:space="preserve">ในการประชุมสามัญผู้ถือหุ้นเมื่อวันที่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เมษายน </w:t>
      </w:r>
      <w:r w:rsidR="00AF4911" w:rsidRPr="00B40B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ผู้ถือหุ้นมีมติอนุมัติจ่ายเงินปันผลประจำปี สำหรับผลการดำเนินงานประจำปี </w:t>
      </w:r>
      <w:r w:rsidR="00BD3E35" w:rsidRPr="00B40B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055F" w:rsidRPr="00B40B22">
        <w:rPr>
          <w:rFonts w:ascii="Browallia New" w:hAnsi="Browallia New" w:cs="Browallia New"/>
          <w:sz w:val="26"/>
          <w:szCs w:val="26"/>
          <w:cs/>
        </w:rPr>
        <w:t>ในอัตราหุ้นละ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40B22">
        <w:rPr>
          <w:rFonts w:ascii="Browallia New" w:hAnsi="Browallia New" w:cs="Browallia New"/>
          <w:sz w:val="26"/>
          <w:szCs w:val="26"/>
        </w:rPr>
        <w:t>.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75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บาท เป็นจำนวนเงินทั้งสิ้น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225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ล้านบาท และเงินปันผลพิเศษ จำนวน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0</w:t>
      </w:r>
      <w:r w:rsidRPr="00B40B22">
        <w:rPr>
          <w:rFonts w:ascii="Browallia New" w:hAnsi="Browallia New" w:cs="Browallia New"/>
          <w:sz w:val="26"/>
          <w:szCs w:val="26"/>
        </w:rPr>
        <w:t>.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บาทต่อหุ้น </w:t>
      </w:r>
      <w:r w:rsidR="00B40B22">
        <w:rPr>
          <w:rFonts w:ascii="Browallia New" w:hAnsi="Browallia New" w:cs="Browallia New"/>
          <w:sz w:val="26"/>
          <w:szCs w:val="26"/>
        </w:rPr>
        <w:br/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เป็นจำนวนเงินทั้งสิ้น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105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ล้านบาท เงินปันผลดังกล่าวจะจ่ายให้แก่ผู้ถือหุ้นใน</w:t>
      </w:r>
      <w:r w:rsidR="00C56A14" w:rsidRPr="00B40B22">
        <w:rPr>
          <w:rFonts w:ascii="Browallia New" w:hAnsi="Browallia New" w:cs="Browallia New"/>
          <w:sz w:val="26"/>
          <w:szCs w:val="26"/>
          <w:cs/>
        </w:rPr>
        <w:t>เดือนพฤษภาคม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D3E35" w:rsidRPr="00B40B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40B22">
        <w:rPr>
          <w:rFonts w:ascii="Browallia New" w:hAnsi="Browallia New" w:cs="Browallia New"/>
          <w:sz w:val="26"/>
          <w:szCs w:val="26"/>
        </w:rPr>
        <w:t xml:space="preserve"> </w:t>
      </w:r>
    </w:p>
    <w:p w14:paraId="5213D7FD" w14:textId="77777777" w:rsidR="00BD3E35" w:rsidRPr="00B40B22" w:rsidRDefault="00BD3E35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44EC2E00" w14:textId="7B19BD53" w:rsidR="00F4189E" w:rsidRPr="00B40B22" w:rsidRDefault="002B2FFF" w:rsidP="00A46EC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11" w:hanging="540"/>
        <w:jc w:val="thaiDistribute"/>
        <w:rPr>
          <w:rFonts w:ascii="Browallia New" w:hAnsi="Browallia New" w:cs="Browallia New"/>
          <w:sz w:val="26"/>
          <w:szCs w:val="26"/>
          <w:u w:val="none"/>
          <w:lang w:val="en-GB"/>
        </w:rPr>
      </w:pP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9</w:t>
      </w:r>
      <w:r w:rsidR="00A46EC4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>.</w:t>
      </w:r>
      <w:r w:rsidRPr="002B2FFF">
        <w:rPr>
          <w:rFonts w:ascii="Browallia New" w:hAnsi="Browallia New" w:cs="Browallia New"/>
          <w:sz w:val="26"/>
          <w:szCs w:val="26"/>
          <w:u w:val="none"/>
          <w:lang w:val="en-GB"/>
        </w:rPr>
        <w:t>2</w:t>
      </w:r>
      <w:r w:rsidR="00A46EC4" w:rsidRPr="00B40B22">
        <w:rPr>
          <w:rFonts w:ascii="Browallia New" w:hAnsi="Browallia New" w:cs="Browallia New"/>
          <w:sz w:val="26"/>
          <w:szCs w:val="26"/>
          <w:u w:val="none"/>
          <w:lang w:val="en-GB"/>
        </w:rPr>
        <w:tab/>
      </w:r>
      <w:r w:rsidR="00F4189E" w:rsidRPr="00B40B22">
        <w:rPr>
          <w:rFonts w:ascii="Browallia New" w:hAnsi="Browallia New" w:cs="Browallia New"/>
          <w:sz w:val="26"/>
          <w:szCs w:val="26"/>
          <w:u w:val="none"/>
          <w:cs/>
          <w:lang w:val="en-GB"/>
        </w:rPr>
        <w:t>การลงทุนในบริษัทใหม่</w:t>
      </w:r>
    </w:p>
    <w:p w14:paraId="07E0A626" w14:textId="77777777" w:rsidR="00BD3E35" w:rsidRPr="00B40B22" w:rsidRDefault="00BD3E35" w:rsidP="00BD3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14:paraId="0C70C063" w14:textId="505B8047" w:rsidR="00F4189E" w:rsidRPr="00B40B22" w:rsidRDefault="004962D7" w:rsidP="00CD48E3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40B22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พฤษภาคม </w:t>
      </w:r>
      <w:r w:rsidR="00AF4911" w:rsidRPr="00B40B2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คณะกรรมการมีมติอนุมัติการเข้าทำสัญญาซื้อหุ้นในบริษัท อินค็อกนิโตแล็บ จำกัด จำนวน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49</w:t>
      </w:r>
      <w:r w:rsidRPr="00B40B22">
        <w:rPr>
          <w:rFonts w:ascii="Browallia New" w:hAnsi="Browallia New" w:cs="Browallia New"/>
          <w:sz w:val="26"/>
          <w:szCs w:val="26"/>
        </w:rPr>
        <w:t>,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979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หุ้น คิดเป็นร้อยละ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ของหุ้นที่ออกและ</w:t>
      </w:r>
      <w:r w:rsidR="00AF4911" w:rsidRPr="00B40B22">
        <w:rPr>
          <w:rFonts w:ascii="Browallia New" w:hAnsi="Browallia New" w:cs="Browallia New"/>
          <w:sz w:val="26"/>
          <w:szCs w:val="26"/>
          <w:cs/>
          <w:lang w:val="en-GB"/>
        </w:rPr>
        <w:t>ชำระ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แล้ว คิดเป็นเงินลงทุนจำนวน </w:t>
      </w:r>
      <w:r w:rsidR="002B2FFF" w:rsidRPr="002B2FFF">
        <w:rPr>
          <w:rFonts w:ascii="Browallia New" w:hAnsi="Browallia New" w:cs="Browallia New"/>
          <w:sz w:val="26"/>
          <w:szCs w:val="26"/>
          <w:lang w:val="en-GB"/>
        </w:rPr>
        <w:t>180</w:t>
      </w:r>
      <w:r w:rsidRPr="00B40B22">
        <w:rPr>
          <w:rFonts w:ascii="Browallia New" w:hAnsi="Browallia New" w:cs="Browallia New"/>
          <w:sz w:val="26"/>
          <w:szCs w:val="26"/>
          <w:cs/>
        </w:rPr>
        <w:t xml:space="preserve"> ล้านบาท และค่าตอบแทนที่อาจจะต้องจ่ายเมื่อเข้าเงื่อนไขตามกำหนดในสัญญา</w:t>
      </w:r>
    </w:p>
    <w:sectPr w:rsidR="00F4189E" w:rsidRPr="00B40B22" w:rsidSect="00A74887">
      <w:headerReference w:type="default" r:id="rId11"/>
      <w:footerReference w:type="default" r:id="rId12"/>
      <w:pgSz w:w="11909" w:h="16834" w:code="9"/>
      <w:pgMar w:top="1440" w:right="720" w:bottom="720" w:left="1728" w:header="706" w:footer="57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2234A" w14:textId="77777777" w:rsidR="00F7002D" w:rsidRDefault="00F7002D">
      <w:r>
        <w:separator/>
      </w:r>
    </w:p>
  </w:endnote>
  <w:endnote w:type="continuationSeparator" w:id="0">
    <w:p w14:paraId="178A0939" w14:textId="77777777" w:rsidR="00F7002D" w:rsidRDefault="00F7002D">
      <w:r>
        <w:continuationSeparator/>
      </w:r>
    </w:p>
  </w:endnote>
  <w:endnote w:type="continuationNotice" w:id="1">
    <w:p w14:paraId="37ABA9B7" w14:textId="77777777" w:rsidR="00F7002D" w:rsidRDefault="00F7002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SLChalalaiClassicas">
    <w:altName w:val="Times New Roman"/>
    <w:charset w:val="01"/>
    <w:family w:val="auto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18C9B" w14:textId="51CF3C8F" w:rsidR="00A55B9E" w:rsidRPr="00464EB7" w:rsidRDefault="0064315C" w:rsidP="00464EB7">
    <w:pPr>
      <w:pStyle w:val="Footer"/>
      <w:pBdr>
        <w:top w:val="single" w:sz="8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Browallia New" w:hAnsi="Browallia New" w:cs="Browallia New"/>
        <w:sz w:val="26"/>
        <w:szCs w:val="26"/>
      </w:rPr>
    </w:pPr>
    <w:r w:rsidRPr="00464EB7">
      <w:rPr>
        <w:rFonts w:ascii="Browallia New" w:hAnsi="Browallia New" w:cs="Browallia New"/>
        <w:sz w:val="26"/>
        <w:szCs w:val="26"/>
      </w:rPr>
      <w:fldChar w:fldCharType="begin"/>
    </w:r>
    <w:r w:rsidRPr="00464EB7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464EB7">
      <w:rPr>
        <w:rFonts w:ascii="Browallia New" w:hAnsi="Browallia New" w:cs="Browallia New"/>
        <w:sz w:val="26"/>
        <w:szCs w:val="26"/>
      </w:rPr>
      <w:fldChar w:fldCharType="separate"/>
    </w:r>
    <w:r w:rsidR="00464EB7" w:rsidRPr="00464EB7">
      <w:rPr>
        <w:rFonts w:ascii="Browallia New" w:hAnsi="Browallia New" w:cs="Browallia New"/>
        <w:noProof/>
        <w:sz w:val="26"/>
        <w:szCs w:val="26"/>
        <w:lang w:val="en-GB"/>
      </w:rPr>
      <w:t>2</w:t>
    </w:r>
    <w:r w:rsidRPr="00464EB7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EFA048" w14:textId="77777777" w:rsidR="00F7002D" w:rsidRDefault="00F7002D">
      <w:r>
        <w:separator/>
      </w:r>
    </w:p>
  </w:footnote>
  <w:footnote w:type="continuationSeparator" w:id="0">
    <w:p w14:paraId="5BE31848" w14:textId="77777777" w:rsidR="00F7002D" w:rsidRDefault="00F7002D">
      <w:r>
        <w:continuationSeparator/>
      </w:r>
    </w:p>
  </w:footnote>
  <w:footnote w:type="continuationNotice" w:id="1">
    <w:p w14:paraId="2DDE1655" w14:textId="77777777" w:rsidR="00F7002D" w:rsidRDefault="00F7002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E8FBA" w14:textId="77777777" w:rsidR="00464EB7" w:rsidRPr="00B40B22" w:rsidRDefault="00464EB7" w:rsidP="00464E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b/>
        <w:bCs/>
        <w:sz w:val="26"/>
        <w:szCs w:val="26"/>
      </w:rPr>
    </w:pPr>
    <w:r w:rsidRPr="00B40B22">
      <w:rPr>
        <w:rFonts w:ascii="Browallia New" w:hAnsi="Browallia New" w:cs="Browallia New"/>
        <w:b/>
        <w:bCs/>
        <w:sz w:val="26"/>
        <w:szCs w:val="26"/>
        <w:cs/>
      </w:rPr>
      <w:t>บริษัท เมพ คอร์ปอเรชั่น จำกัด</w:t>
    </w:r>
    <w:r w:rsidRPr="00B40B22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B40B22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B40B22">
      <w:rPr>
        <w:rFonts w:ascii="Browallia New" w:hAnsi="Browallia New" w:cs="Browallia New"/>
        <w:b/>
        <w:bCs/>
        <w:sz w:val="26"/>
        <w:szCs w:val="26"/>
      </w:rPr>
      <w:t>)</w:t>
    </w:r>
  </w:p>
  <w:p w14:paraId="03BDA631" w14:textId="77777777" w:rsidR="00A9049B" w:rsidRPr="00B40B22" w:rsidRDefault="00A9049B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Cs/>
        <w:sz w:val="26"/>
        <w:szCs w:val="26"/>
        <w:lang w:val="en-US" w:bidi="th-TH"/>
      </w:rPr>
    </w:pPr>
    <w:r w:rsidRPr="00B40B22">
      <w:rPr>
        <w:rFonts w:ascii="Browallia New" w:hAnsi="Browallia New" w:cs="Browallia New"/>
        <w:bCs/>
        <w:sz w:val="26"/>
        <w:szCs w:val="26"/>
        <w:cs/>
        <w:lang w:val="en-US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08A8F73" w14:textId="0C6BF103" w:rsidR="00464EB7" w:rsidRPr="00B40B22" w:rsidRDefault="00464EB7" w:rsidP="00464EB7">
    <w:pPr>
      <w:pStyle w:val="acctmainheading"/>
      <w:pBdr>
        <w:bottom w:val="single" w:sz="8" w:space="1" w:color="auto"/>
      </w:pBdr>
      <w:spacing w:after="0" w:line="240" w:lineRule="atLeast"/>
      <w:rPr>
        <w:rFonts w:ascii="Browallia New" w:hAnsi="Browallia New" w:cs="Browallia New"/>
        <w:b w:val="0"/>
        <w:bCs/>
        <w:sz w:val="26"/>
        <w:szCs w:val="26"/>
        <w:lang w:bidi="th-TH"/>
      </w:rPr>
    </w:pPr>
    <w:r w:rsidRPr="00B40B22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สำหรับ</w:t>
    </w:r>
    <w:r w:rsidR="00A9049B" w:rsidRPr="00B40B22">
      <w:rPr>
        <w:rFonts w:ascii="Browallia New" w:hAnsi="Browallia New" w:cs="Browallia New"/>
        <w:b w:val="0"/>
        <w:bCs/>
        <w:sz w:val="26"/>
        <w:szCs w:val="26"/>
        <w:cs/>
        <w:lang w:bidi="th-TH"/>
      </w:rPr>
      <w:t>รอบระยะเวลา</w:t>
    </w:r>
    <w:r w:rsidRPr="00B40B22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สามเดือนสิ้นสุดวันที่ </w:t>
    </w:r>
    <w:r w:rsidR="00B40B22" w:rsidRPr="00B40B22">
      <w:rPr>
        <w:rFonts w:ascii="Browallia New" w:hAnsi="Browallia New" w:cs="Browallia New"/>
        <w:sz w:val="26"/>
        <w:szCs w:val="26"/>
        <w:lang w:bidi="th-TH"/>
      </w:rPr>
      <w:t>31</w:t>
    </w:r>
    <w:r w:rsidRPr="00B40B22">
      <w:rPr>
        <w:rFonts w:ascii="Browallia New" w:hAnsi="Browallia New" w:cs="Browallia New"/>
        <w:sz w:val="26"/>
        <w:szCs w:val="26"/>
        <w:lang w:val="en-US" w:bidi="th-TH"/>
      </w:rPr>
      <w:t xml:space="preserve"> </w:t>
    </w:r>
    <w:r w:rsidRPr="00B40B22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มีนาคม </w:t>
    </w:r>
    <w:r w:rsidR="00836957" w:rsidRPr="00B40B22">
      <w:rPr>
        <w:rFonts w:ascii="Browallia New" w:hAnsi="Browallia New" w:cs="Browallia New"/>
        <w:b w:val="0"/>
        <w:bCs/>
        <w:sz w:val="26"/>
        <w:szCs w:val="26"/>
        <w:cs/>
        <w:lang w:bidi="th-TH"/>
      </w:rPr>
      <w:t xml:space="preserve">พ.ศ. </w:t>
    </w:r>
    <w:r w:rsidR="00B40B22" w:rsidRPr="00B40B22">
      <w:rPr>
        <w:rFonts w:ascii="Browallia New" w:hAnsi="Browallia New" w:cs="Browallia New"/>
        <w:sz w:val="26"/>
        <w:szCs w:val="26"/>
        <w:lang w:bidi="th-TH"/>
      </w:rPr>
      <w:t>2568</w:t>
    </w:r>
  </w:p>
  <w:p w14:paraId="5012668B" w14:textId="77777777" w:rsidR="00464EB7" w:rsidRPr="00B40B22" w:rsidRDefault="00464EB7" w:rsidP="00464E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Browallia New" w:hAnsi="Browallia New" w:cs="Browallia New"/>
        <w:sz w:val="26"/>
        <w:szCs w:val="26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042F1EC5"/>
    <w:multiLevelType w:val="hybridMultilevel"/>
    <w:tmpl w:val="871EFDD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40B2A"/>
    <w:multiLevelType w:val="multilevel"/>
    <w:tmpl w:val="2C96DB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AE277A8"/>
    <w:multiLevelType w:val="hybridMultilevel"/>
    <w:tmpl w:val="C11E0C40"/>
    <w:lvl w:ilvl="0" w:tplc="6010AAC8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71C31"/>
    <w:multiLevelType w:val="hybridMultilevel"/>
    <w:tmpl w:val="92507490"/>
    <w:lvl w:ilvl="0" w:tplc="DC6A73A8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195608"/>
    <w:multiLevelType w:val="hybridMultilevel"/>
    <w:tmpl w:val="871EFDDE"/>
    <w:lvl w:ilvl="0" w:tplc="99D8A1E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E4F1D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47263C93"/>
    <w:multiLevelType w:val="multilevel"/>
    <w:tmpl w:val="EC3E94A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Browallia New" w:hAnsi="Browallia New" w:cs="Browallia New"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632832FF"/>
    <w:multiLevelType w:val="multilevel"/>
    <w:tmpl w:val="8CD66B1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975374668">
    <w:abstractNumId w:val="0"/>
  </w:num>
  <w:num w:numId="2" w16cid:durableId="907837290">
    <w:abstractNumId w:val="2"/>
  </w:num>
  <w:num w:numId="3" w16cid:durableId="1917859749">
    <w:abstractNumId w:val="7"/>
  </w:num>
  <w:num w:numId="4" w16cid:durableId="679310911">
    <w:abstractNumId w:val="6"/>
  </w:num>
  <w:num w:numId="5" w16cid:durableId="601691376">
    <w:abstractNumId w:val="8"/>
  </w:num>
  <w:num w:numId="6" w16cid:durableId="1903250086">
    <w:abstractNumId w:val="9"/>
  </w:num>
  <w:num w:numId="7" w16cid:durableId="2000189870">
    <w:abstractNumId w:val="0"/>
  </w:num>
  <w:num w:numId="8" w16cid:durableId="1029185469">
    <w:abstractNumId w:val="0"/>
  </w:num>
  <w:num w:numId="9" w16cid:durableId="1474446911">
    <w:abstractNumId w:val="0"/>
  </w:num>
  <w:num w:numId="10" w16cid:durableId="1167743331">
    <w:abstractNumId w:val="0"/>
  </w:num>
  <w:num w:numId="11" w16cid:durableId="631668398">
    <w:abstractNumId w:val="0"/>
  </w:num>
  <w:num w:numId="12" w16cid:durableId="421921630">
    <w:abstractNumId w:val="0"/>
  </w:num>
  <w:num w:numId="13" w16cid:durableId="16077471">
    <w:abstractNumId w:val="0"/>
  </w:num>
  <w:num w:numId="14" w16cid:durableId="2103454033">
    <w:abstractNumId w:val="0"/>
  </w:num>
  <w:num w:numId="15" w16cid:durableId="1767312925">
    <w:abstractNumId w:val="0"/>
  </w:num>
  <w:num w:numId="16" w16cid:durableId="1644694880">
    <w:abstractNumId w:val="0"/>
  </w:num>
  <w:num w:numId="17" w16cid:durableId="1949851315">
    <w:abstractNumId w:val="0"/>
  </w:num>
  <w:num w:numId="18" w16cid:durableId="407575432">
    <w:abstractNumId w:val="0"/>
  </w:num>
  <w:num w:numId="19" w16cid:durableId="209536933">
    <w:abstractNumId w:val="0"/>
  </w:num>
  <w:num w:numId="20" w16cid:durableId="412439613">
    <w:abstractNumId w:val="0"/>
  </w:num>
  <w:num w:numId="21" w16cid:durableId="1393456931">
    <w:abstractNumId w:val="0"/>
  </w:num>
  <w:num w:numId="22" w16cid:durableId="1049842056">
    <w:abstractNumId w:val="0"/>
  </w:num>
  <w:num w:numId="23" w16cid:durableId="1316295657">
    <w:abstractNumId w:val="0"/>
  </w:num>
  <w:num w:numId="24" w16cid:durableId="820850808">
    <w:abstractNumId w:val="0"/>
  </w:num>
  <w:num w:numId="25" w16cid:durableId="353380778">
    <w:abstractNumId w:val="0"/>
  </w:num>
  <w:num w:numId="26" w16cid:durableId="1708483082">
    <w:abstractNumId w:val="0"/>
  </w:num>
  <w:num w:numId="27" w16cid:durableId="1700231536">
    <w:abstractNumId w:val="0"/>
  </w:num>
  <w:num w:numId="28" w16cid:durableId="2062514370">
    <w:abstractNumId w:val="0"/>
  </w:num>
  <w:num w:numId="29" w16cid:durableId="493641760">
    <w:abstractNumId w:val="3"/>
  </w:num>
  <w:num w:numId="30" w16cid:durableId="478225698">
    <w:abstractNumId w:val="4"/>
  </w:num>
  <w:num w:numId="31" w16cid:durableId="733704331">
    <w:abstractNumId w:val="0"/>
  </w:num>
  <w:num w:numId="32" w16cid:durableId="755781993">
    <w:abstractNumId w:val="0"/>
  </w:num>
  <w:num w:numId="33" w16cid:durableId="241723995">
    <w:abstractNumId w:val="0"/>
  </w:num>
  <w:num w:numId="34" w16cid:durableId="1195655998">
    <w:abstractNumId w:val="0"/>
  </w:num>
  <w:num w:numId="35" w16cid:durableId="832334616">
    <w:abstractNumId w:val="0"/>
  </w:num>
  <w:num w:numId="36" w16cid:durableId="893154598">
    <w:abstractNumId w:val="5"/>
  </w:num>
  <w:num w:numId="37" w16cid:durableId="1042636615">
    <w:abstractNumId w:val="1"/>
  </w:num>
  <w:num w:numId="38" w16cid:durableId="840391293">
    <w:abstractNumId w:val="0"/>
  </w:num>
  <w:num w:numId="39" w16cid:durableId="1670715216">
    <w:abstractNumId w:val="0"/>
  </w:num>
  <w:num w:numId="40" w16cid:durableId="1982147759">
    <w:abstractNumId w:val="0"/>
  </w:num>
  <w:num w:numId="41" w16cid:durableId="46341482">
    <w:abstractNumId w:val="0"/>
  </w:num>
  <w:num w:numId="42" w16cid:durableId="233011947">
    <w:abstractNumId w:val="0"/>
  </w:num>
  <w:num w:numId="43" w16cid:durableId="887374501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40"/>
    <w:rsid w:val="000000DC"/>
    <w:rsid w:val="00000204"/>
    <w:rsid w:val="0000043E"/>
    <w:rsid w:val="000006F0"/>
    <w:rsid w:val="00000AB6"/>
    <w:rsid w:val="00001398"/>
    <w:rsid w:val="000015A1"/>
    <w:rsid w:val="000019CD"/>
    <w:rsid w:val="00001BEF"/>
    <w:rsid w:val="0000200C"/>
    <w:rsid w:val="000025CB"/>
    <w:rsid w:val="00002622"/>
    <w:rsid w:val="00002679"/>
    <w:rsid w:val="00002CFC"/>
    <w:rsid w:val="00002D6B"/>
    <w:rsid w:val="00002F50"/>
    <w:rsid w:val="00003316"/>
    <w:rsid w:val="000039AE"/>
    <w:rsid w:val="00003D9E"/>
    <w:rsid w:val="00003F96"/>
    <w:rsid w:val="0000435C"/>
    <w:rsid w:val="0000464A"/>
    <w:rsid w:val="00004819"/>
    <w:rsid w:val="000049D6"/>
    <w:rsid w:val="00004A86"/>
    <w:rsid w:val="00005185"/>
    <w:rsid w:val="000056B2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2A7"/>
    <w:rsid w:val="00007873"/>
    <w:rsid w:val="00007B57"/>
    <w:rsid w:val="00007F8E"/>
    <w:rsid w:val="00010374"/>
    <w:rsid w:val="000106F7"/>
    <w:rsid w:val="000112EE"/>
    <w:rsid w:val="000115FB"/>
    <w:rsid w:val="0001192B"/>
    <w:rsid w:val="000126CF"/>
    <w:rsid w:val="00012E83"/>
    <w:rsid w:val="000135F7"/>
    <w:rsid w:val="0001364C"/>
    <w:rsid w:val="0001367E"/>
    <w:rsid w:val="00013716"/>
    <w:rsid w:val="000137F4"/>
    <w:rsid w:val="00013C02"/>
    <w:rsid w:val="00013E34"/>
    <w:rsid w:val="00014732"/>
    <w:rsid w:val="00014C2F"/>
    <w:rsid w:val="00015C52"/>
    <w:rsid w:val="00015E6F"/>
    <w:rsid w:val="000162A3"/>
    <w:rsid w:val="000167EF"/>
    <w:rsid w:val="00016879"/>
    <w:rsid w:val="00016E14"/>
    <w:rsid w:val="000172A1"/>
    <w:rsid w:val="00017563"/>
    <w:rsid w:val="000175C4"/>
    <w:rsid w:val="000179F5"/>
    <w:rsid w:val="00017AFE"/>
    <w:rsid w:val="00017BEA"/>
    <w:rsid w:val="00017F80"/>
    <w:rsid w:val="00020021"/>
    <w:rsid w:val="00020144"/>
    <w:rsid w:val="0002055E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87C"/>
    <w:rsid w:val="00027A4F"/>
    <w:rsid w:val="00027BD5"/>
    <w:rsid w:val="00027ED2"/>
    <w:rsid w:val="0003010E"/>
    <w:rsid w:val="00030BA5"/>
    <w:rsid w:val="00030D41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D5"/>
    <w:rsid w:val="00033D3C"/>
    <w:rsid w:val="00033EFB"/>
    <w:rsid w:val="00034C75"/>
    <w:rsid w:val="000350B5"/>
    <w:rsid w:val="000351D6"/>
    <w:rsid w:val="00035421"/>
    <w:rsid w:val="00035500"/>
    <w:rsid w:val="00035579"/>
    <w:rsid w:val="000356B4"/>
    <w:rsid w:val="00035878"/>
    <w:rsid w:val="00035A15"/>
    <w:rsid w:val="00035BFA"/>
    <w:rsid w:val="00035D7C"/>
    <w:rsid w:val="00036576"/>
    <w:rsid w:val="00036C24"/>
    <w:rsid w:val="00036E95"/>
    <w:rsid w:val="00036F52"/>
    <w:rsid w:val="00037101"/>
    <w:rsid w:val="000378C7"/>
    <w:rsid w:val="00037979"/>
    <w:rsid w:val="000404E2"/>
    <w:rsid w:val="00040791"/>
    <w:rsid w:val="00040952"/>
    <w:rsid w:val="00040E69"/>
    <w:rsid w:val="00041597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3C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046"/>
    <w:rsid w:val="00045154"/>
    <w:rsid w:val="00045313"/>
    <w:rsid w:val="00045740"/>
    <w:rsid w:val="00045E6A"/>
    <w:rsid w:val="000463AC"/>
    <w:rsid w:val="00047017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F69"/>
    <w:rsid w:val="00051F9E"/>
    <w:rsid w:val="00052251"/>
    <w:rsid w:val="0005280B"/>
    <w:rsid w:val="000528EF"/>
    <w:rsid w:val="000529F4"/>
    <w:rsid w:val="00052EB3"/>
    <w:rsid w:val="00052FF6"/>
    <w:rsid w:val="00053C52"/>
    <w:rsid w:val="00053C5A"/>
    <w:rsid w:val="00053F34"/>
    <w:rsid w:val="00054433"/>
    <w:rsid w:val="00054663"/>
    <w:rsid w:val="000553C1"/>
    <w:rsid w:val="0005542F"/>
    <w:rsid w:val="00055589"/>
    <w:rsid w:val="000555DE"/>
    <w:rsid w:val="000558C4"/>
    <w:rsid w:val="00055BCF"/>
    <w:rsid w:val="000560CB"/>
    <w:rsid w:val="0005641F"/>
    <w:rsid w:val="00056748"/>
    <w:rsid w:val="000569A6"/>
    <w:rsid w:val="000570A0"/>
    <w:rsid w:val="00060AB1"/>
    <w:rsid w:val="00060ED6"/>
    <w:rsid w:val="000614D8"/>
    <w:rsid w:val="0006165F"/>
    <w:rsid w:val="00061955"/>
    <w:rsid w:val="00061B0E"/>
    <w:rsid w:val="00061CDD"/>
    <w:rsid w:val="000623A1"/>
    <w:rsid w:val="00062766"/>
    <w:rsid w:val="0006276B"/>
    <w:rsid w:val="000629BD"/>
    <w:rsid w:val="00062B25"/>
    <w:rsid w:val="000632F6"/>
    <w:rsid w:val="000633E2"/>
    <w:rsid w:val="000634D5"/>
    <w:rsid w:val="000639A9"/>
    <w:rsid w:val="00063A6E"/>
    <w:rsid w:val="00063DC3"/>
    <w:rsid w:val="000640C2"/>
    <w:rsid w:val="000643EC"/>
    <w:rsid w:val="00064837"/>
    <w:rsid w:val="00064880"/>
    <w:rsid w:val="00064DF1"/>
    <w:rsid w:val="00065008"/>
    <w:rsid w:val="00065198"/>
    <w:rsid w:val="0006537A"/>
    <w:rsid w:val="000654B1"/>
    <w:rsid w:val="00065604"/>
    <w:rsid w:val="000656E1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3DA"/>
    <w:rsid w:val="00072552"/>
    <w:rsid w:val="000732DB"/>
    <w:rsid w:val="00073367"/>
    <w:rsid w:val="000736E0"/>
    <w:rsid w:val="00073C23"/>
    <w:rsid w:val="00073E1B"/>
    <w:rsid w:val="00074621"/>
    <w:rsid w:val="0007484C"/>
    <w:rsid w:val="00074891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DFF"/>
    <w:rsid w:val="00077245"/>
    <w:rsid w:val="000773D1"/>
    <w:rsid w:val="00077803"/>
    <w:rsid w:val="00077E11"/>
    <w:rsid w:val="00077F9C"/>
    <w:rsid w:val="00080A5F"/>
    <w:rsid w:val="0008106E"/>
    <w:rsid w:val="000812B6"/>
    <w:rsid w:val="0008157C"/>
    <w:rsid w:val="00081892"/>
    <w:rsid w:val="00081947"/>
    <w:rsid w:val="000819B2"/>
    <w:rsid w:val="00081F88"/>
    <w:rsid w:val="000825B9"/>
    <w:rsid w:val="000826F9"/>
    <w:rsid w:val="00082726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E43"/>
    <w:rsid w:val="00084E93"/>
    <w:rsid w:val="00085378"/>
    <w:rsid w:val="00085406"/>
    <w:rsid w:val="0008577C"/>
    <w:rsid w:val="00085B03"/>
    <w:rsid w:val="00085C50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985"/>
    <w:rsid w:val="00090A18"/>
    <w:rsid w:val="00090B89"/>
    <w:rsid w:val="00090EBA"/>
    <w:rsid w:val="00090F48"/>
    <w:rsid w:val="000910B9"/>
    <w:rsid w:val="000911C3"/>
    <w:rsid w:val="000913A0"/>
    <w:rsid w:val="000915BE"/>
    <w:rsid w:val="000917CF"/>
    <w:rsid w:val="00092224"/>
    <w:rsid w:val="000923C0"/>
    <w:rsid w:val="000923E7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015"/>
    <w:rsid w:val="000967D6"/>
    <w:rsid w:val="000967FE"/>
    <w:rsid w:val="00096A7A"/>
    <w:rsid w:val="00096F65"/>
    <w:rsid w:val="000970FD"/>
    <w:rsid w:val="00097659"/>
    <w:rsid w:val="000A03F7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7E2"/>
    <w:rsid w:val="000A398B"/>
    <w:rsid w:val="000A4114"/>
    <w:rsid w:val="000A42BF"/>
    <w:rsid w:val="000A44DA"/>
    <w:rsid w:val="000A4553"/>
    <w:rsid w:val="000A4B0B"/>
    <w:rsid w:val="000A4C2E"/>
    <w:rsid w:val="000A4D19"/>
    <w:rsid w:val="000A51C1"/>
    <w:rsid w:val="000A534B"/>
    <w:rsid w:val="000A5401"/>
    <w:rsid w:val="000A594D"/>
    <w:rsid w:val="000A616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66"/>
    <w:rsid w:val="000B1AA7"/>
    <w:rsid w:val="000B1C16"/>
    <w:rsid w:val="000B1CB1"/>
    <w:rsid w:val="000B21CA"/>
    <w:rsid w:val="000B23AC"/>
    <w:rsid w:val="000B268E"/>
    <w:rsid w:val="000B287F"/>
    <w:rsid w:val="000B2C1E"/>
    <w:rsid w:val="000B2D0D"/>
    <w:rsid w:val="000B33FE"/>
    <w:rsid w:val="000B3C8E"/>
    <w:rsid w:val="000B44E3"/>
    <w:rsid w:val="000B483B"/>
    <w:rsid w:val="000B4D54"/>
    <w:rsid w:val="000B4E51"/>
    <w:rsid w:val="000B4F74"/>
    <w:rsid w:val="000B5306"/>
    <w:rsid w:val="000B5544"/>
    <w:rsid w:val="000B5589"/>
    <w:rsid w:val="000B57F9"/>
    <w:rsid w:val="000B595F"/>
    <w:rsid w:val="000B599C"/>
    <w:rsid w:val="000B5A36"/>
    <w:rsid w:val="000B6B92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3964"/>
    <w:rsid w:val="000C41C4"/>
    <w:rsid w:val="000C431B"/>
    <w:rsid w:val="000C451D"/>
    <w:rsid w:val="000C49CD"/>
    <w:rsid w:val="000C4ACA"/>
    <w:rsid w:val="000C4CAA"/>
    <w:rsid w:val="000C4DF0"/>
    <w:rsid w:val="000C51B9"/>
    <w:rsid w:val="000C5243"/>
    <w:rsid w:val="000C539F"/>
    <w:rsid w:val="000C54F0"/>
    <w:rsid w:val="000C56AD"/>
    <w:rsid w:val="000C582A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BFF"/>
    <w:rsid w:val="000D1F12"/>
    <w:rsid w:val="000D20EB"/>
    <w:rsid w:val="000D219D"/>
    <w:rsid w:val="000D2500"/>
    <w:rsid w:val="000D262E"/>
    <w:rsid w:val="000D26F0"/>
    <w:rsid w:val="000D2D38"/>
    <w:rsid w:val="000D3005"/>
    <w:rsid w:val="000D30D7"/>
    <w:rsid w:val="000D31E5"/>
    <w:rsid w:val="000D3327"/>
    <w:rsid w:val="000D3629"/>
    <w:rsid w:val="000D3B7D"/>
    <w:rsid w:val="000D3E01"/>
    <w:rsid w:val="000D3EDE"/>
    <w:rsid w:val="000D3F3E"/>
    <w:rsid w:val="000D4881"/>
    <w:rsid w:val="000D4AED"/>
    <w:rsid w:val="000D4CC2"/>
    <w:rsid w:val="000D4CEA"/>
    <w:rsid w:val="000D4E2B"/>
    <w:rsid w:val="000D53AB"/>
    <w:rsid w:val="000D5569"/>
    <w:rsid w:val="000D5A9D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87F"/>
    <w:rsid w:val="000E4BD7"/>
    <w:rsid w:val="000E4E8D"/>
    <w:rsid w:val="000E5132"/>
    <w:rsid w:val="000E54C4"/>
    <w:rsid w:val="000E56AF"/>
    <w:rsid w:val="000E5B32"/>
    <w:rsid w:val="000E5B65"/>
    <w:rsid w:val="000E5F52"/>
    <w:rsid w:val="000E6788"/>
    <w:rsid w:val="000E690F"/>
    <w:rsid w:val="000E7495"/>
    <w:rsid w:val="000E7AEE"/>
    <w:rsid w:val="000F0217"/>
    <w:rsid w:val="000F03C0"/>
    <w:rsid w:val="000F0438"/>
    <w:rsid w:val="000F0637"/>
    <w:rsid w:val="000F0832"/>
    <w:rsid w:val="000F08E2"/>
    <w:rsid w:val="000F0BC6"/>
    <w:rsid w:val="000F0CAB"/>
    <w:rsid w:val="000F0E34"/>
    <w:rsid w:val="000F162A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2D4"/>
    <w:rsid w:val="000F4633"/>
    <w:rsid w:val="000F46DE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C7"/>
    <w:rsid w:val="00100142"/>
    <w:rsid w:val="0010067E"/>
    <w:rsid w:val="00100A6A"/>
    <w:rsid w:val="00101A27"/>
    <w:rsid w:val="00101A8B"/>
    <w:rsid w:val="00101E1D"/>
    <w:rsid w:val="0010225E"/>
    <w:rsid w:val="0010281F"/>
    <w:rsid w:val="001028C1"/>
    <w:rsid w:val="001031F9"/>
    <w:rsid w:val="00103224"/>
    <w:rsid w:val="0010327F"/>
    <w:rsid w:val="001032A7"/>
    <w:rsid w:val="00103304"/>
    <w:rsid w:val="00103853"/>
    <w:rsid w:val="001038AB"/>
    <w:rsid w:val="001038C6"/>
    <w:rsid w:val="00103DD6"/>
    <w:rsid w:val="00103EA0"/>
    <w:rsid w:val="00103EAD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920"/>
    <w:rsid w:val="00107AB7"/>
    <w:rsid w:val="00107B8A"/>
    <w:rsid w:val="0011021A"/>
    <w:rsid w:val="00110925"/>
    <w:rsid w:val="00110B7B"/>
    <w:rsid w:val="00110C30"/>
    <w:rsid w:val="001111E1"/>
    <w:rsid w:val="00111498"/>
    <w:rsid w:val="00111928"/>
    <w:rsid w:val="00111B99"/>
    <w:rsid w:val="00111E9C"/>
    <w:rsid w:val="001121D9"/>
    <w:rsid w:val="00112677"/>
    <w:rsid w:val="00112C0C"/>
    <w:rsid w:val="00113288"/>
    <w:rsid w:val="0011348A"/>
    <w:rsid w:val="001138D2"/>
    <w:rsid w:val="00113FF0"/>
    <w:rsid w:val="001144C8"/>
    <w:rsid w:val="00114D64"/>
    <w:rsid w:val="00114DEB"/>
    <w:rsid w:val="001152EA"/>
    <w:rsid w:val="0011579A"/>
    <w:rsid w:val="00115912"/>
    <w:rsid w:val="0011595B"/>
    <w:rsid w:val="00115D9F"/>
    <w:rsid w:val="00116572"/>
    <w:rsid w:val="0011673B"/>
    <w:rsid w:val="00116924"/>
    <w:rsid w:val="00116A8D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95A"/>
    <w:rsid w:val="00122A8E"/>
    <w:rsid w:val="00122BAF"/>
    <w:rsid w:val="00123587"/>
    <w:rsid w:val="001238A0"/>
    <w:rsid w:val="001239BC"/>
    <w:rsid w:val="00123DBE"/>
    <w:rsid w:val="001246CB"/>
    <w:rsid w:val="00124D32"/>
    <w:rsid w:val="00124DCB"/>
    <w:rsid w:val="00124E40"/>
    <w:rsid w:val="00124E9C"/>
    <w:rsid w:val="0012508D"/>
    <w:rsid w:val="00125464"/>
    <w:rsid w:val="00125754"/>
    <w:rsid w:val="00125877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123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F2"/>
    <w:rsid w:val="00135AB7"/>
    <w:rsid w:val="00135D68"/>
    <w:rsid w:val="0013608A"/>
    <w:rsid w:val="001363AF"/>
    <w:rsid w:val="0013657B"/>
    <w:rsid w:val="00136768"/>
    <w:rsid w:val="00136B2F"/>
    <w:rsid w:val="00137083"/>
    <w:rsid w:val="0013717D"/>
    <w:rsid w:val="001377AE"/>
    <w:rsid w:val="00137918"/>
    <w:rsid w:val="0013796D"/>
    <w:rsid w:val="001379B1"/>
    <w:rsid w:val="001400CC"/>
    <w:rsid w:val="001401E0"/>
    <w:rsid w:val="00140292"/>
    <w:rsid w:val="001404A4"/>
    <w:rsid w:val="00140BB9"/>
    <w:rsid w:val="00140FB7"/>
    <w:rsid w:val="00141083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306"/>
    <w:rsid w:val="001435C0"/>
    <w:rsid w:val="001437CD"/>
    <w:rsid w:val="00143A1A"/>
    <w:rsid w:val="00143A89"/>
    <w:rsid w:val="00143F40"/>
    <w:rsid w:val="001441A1"/>
    <w:rsid w:val="001441DD"/>
    <w:rsid w:val="00144F79"/>
    <w:rsid w:val="0014507B"/>
    <w:rsid w:val="0014517B"/>
    <w:rsid w:val="001452F7"/>
    <w:rsid w:val="00145522"/>
    <w:rsid w:val="001455E8"/>
    <w:rsid w:val="001457CD"/>
    <w:rsid w:val="00145B06"/>
    <w:rsid w:val="00146334"/>
    <w:rsid w:val="0014647F"/>
    <w:rsid w:val="00146C91"/>
    <w:rsid w:val="00146F44"/>
    <w:rsid w:val="0014738E"/>
    <w:rsid w:val="001476E8"/>
    <w:rsid w:val="0014774F"/>
    <w:rsid w:val="00150273"/>
    <w:rsid w:val="0015060B"/>
    <w:rsid w:val="001506E0"/>
    <w:rsid w:val="001508F8"/>
    <w:rsid w:val="00150ABF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C0F"/>
    <w:rsid w:val="00153E26"/>
    <w:rsid w:val="001544E3"/>
    <w:rsid w:val="0015451C"/>
    <w:rsid w:val="001545E7"/>
    <w:rsid w:val="00154776"/>
    <w:rsid w:val="001547A1"/>
    <w:rsid w:val="00154D34"/>
    <w:rsid w:val="00154EB7"/>
    <w:rsid w:val="00155001"/>
    <w:rsid w:val="001550B0"/>
    <w:rsid w:val="00155479"/>
    <w:rsid w:val="00155582"/>
    <w:rsid w:val="001557BD"/>
    <w:rsid w:val="00155A8A"/>
    <w:rsid w:val="00155D02"/>
    <w:rsid w:val="00155D10"/>
    <w:rsid w:val="00156307"/>
    <w:rsid w:val="00156471"/>
    <w:rsid w:val="0015648E"/>
    <w:rsid w:val="00156719"/>
    <w:rsid w:val="001569A1"/>
    <w:rsid w:val="00156D01"/>
    <w:rsid w:val="00156F19"/>
    <w:rsid w:val="001572A8"/>
    <w:rsid w:val="001573FD"/>
    <w:rsid w:val="00157412"/>
    <w:rsid w:val="00157C97"/>
    <w:rsid w:val="0016031D"/>
    <w:rsid w:val="00160769"/>
    <w:rsid w:val="00160830"/>
    <w:rsid w:val="001608CB"/>
    <w:rsid w:val="00160E88"/>
    <w:rsid w:val="0016178C"/>
    <w:rsid w:val="00161AC9"/>
    <w:rsid w:val="00161C6E"/>
    <w:rsid w:val="00162451"/>
    <w:rsid w:val="00162E95"/>
    <w:rsid w:val="00162FFC"/>
    <w:rsid w:val="001639BA"/>
    <w:rsid w:val="00163FB1"/>
    <w:rsid w:val="00164BF3"/>
    <w:rsid w:val="00164FA7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B4E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23F7"/>
    <w:rsid w:val="00172429"/>
    <w:rsid w:val="00173059"/>
    <w:rsid w:val="00173786"/>
    <w:rsid w:val="001739FF"/>
    <w:rsid w:val="00173D0F"/>
    <w:rsid w:val="00173D47"/>
    <w:rsid w:val="00174007"/>
    <w:rsid w:val="00174060"/>
    <w:rsid w:val="00174161"/>
    <w:rsid w:val="0017439B"/>
    <w:rsid w:val="00174BF5"/>
    <w:rsid w:val="0017501B"/>
    <w:rsid w:val="0017511C"/>
    <w:rsid w:val="001751A8"/>
    <w:rsid w:val="00175420"/>
    <w:rsid w:val="00175590"/>
    <w:rsid w:val="001757CF"/>
    <w:rsid w:val="001758A5"/>
    <w:rsid w:val="00175E1A"/>
    <w:rsid w:val="00175E89"/>
    <w:rsid w:val="00175F1A"/>
    <w:rsid w:val="00175FBF"/>
    <w:rsid w:val="0017621A"/>
    <w:rsid w:val="001768D4"/>
    <w:rsid w:val="00176C9D"/>
    <w:rsid w:val="0017765D"/>
    <w:rsid w:val="00177EE2"/>
    <w:rsid w:val="001800AA"/>
    <w:rsid w:val="0018026F"/>
    <w:rsid w:val="0018075B"/>
    <w:rsid w:val="0018127B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B9D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366"/>
    <w:rsid w:val="00195516"/>
    <w:rsid w:val="00195B1F"/>
    <w:rsid w:val="00195DC1"/>
    <w:rsid w:val="00196228"/>
    <w:rsid w:val="001964A9"/>
    <w:rsid w:val="00196CB8"/>
    <w:rsid w:val="00196CBF"/>
    <w:rsid w:val="0019714C"/>
    <w:rsid w:val="0019739F"/>
    <w:rsid w:val="001973B5"/>
    <w:rsid w:val="0019754C"/>
    <w:rsid w:val="00197591"/>
    <w:rsid w:val="0019762E"/>
    <w:rsid w:val="00197978"/>
    <w:rsid w:val="00197E2D"/>
    <w:rsid w:val="00197EE5"/>
    <w:rsid w:val="001A0559"/>
    <w:rsid w:val="001A06E4"/>
    <w:rsid w:val="001A0B1A"/>
    <w:rsid w:val="001A0B75"/>
    <w:rsid w:val="001A0DC4"/>
    <w:rsid w:val="001A0E1E"/>
    <w:rsid w:val="001A1FC0"/>
    <w:rsid w:val="001A269D"/>
    <w:rsid w:val="001A2ACE"/>
    <w:rsid w:val="001A3281"/>
    <w:rsid w:val="001A3658"/>
    <w:rsid w:val="001A442F"/>
    <w:rsid w:val="001A474D"/>
    <w:rsid w:val="001A4825"/>
    <w:rsid w:val="001A485D"/>
    <w:rsid w:val="001A5C0A"/>
    <w:rsid w:val="001A5C51"/>
    <w:rsid w:val="001A5E35"/>
    <w:rsid w:val="001A60D9"/>
    <w:rsid w:val="001A65B3"/>
    <w:rsid w:val="001A6BB5"/>
    <w:rsid w:val="001A72B8"/>
    <w:rsid w:val="001A74B6"/>
    <w:rsid w:val="001A76CF"/>
    <w:rsid w:val="001A77F0"/>
    <w:rsid w:val="001A7C47"/>
    <w:rsid w:val="001B025A"/>
    <w:rsid w:val="001B02BB"/>
    <w:rsid w:val="001B0394"/>
    <w:rsid w:val="001B087C"/>
    <w:rsid w:val="001B0B90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3E3"/>
    <w:rsid w:val="001B24DE"/>
    <w:rsid w:val="001B27CE"/>
    <w:rsid w:val="001B2937"/>
    <w:rsid w:val="001B2C4F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DA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6A"/>
    <w:rsid w:val="001C351A"/>
    <w:rsid w:val="001C367A"/>
    <w:rsid w:val="001C3A7D"/>
    <w:rsid w:val="001C3B09"/>
    <w:rsid w:val="001C4325"/>
    <w:rsid w:val="001C50F2"/>
    <w:rsid w:val="001C5331"/>
    <w:rsid w:val="001C59AA"/>
    <w:rsid w:val="001C5A5F"/>
    <w:rsid w:val="001C615F"/>
    <w:rsid w:val="001C6405"/>
    <w:rsid w:val="001C694C"/>
    <w:rsid w:val="001C6956"/>
    <w:rsid w:val="001C6B2D"/>
    <w:rsid w:val="001C6D27"/>
    <w:rsid w:val="001C6D57"/>
    <w:rsid w:val="001C71B6"/>
    <w:rsid w:val="001C74A5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8AB"/>
    <w:rsid w:val="001D3DA4"/>
    <w:rsid w:val="001D3DFA"/>
    <w:rsid w:val="001D493F"/>
    <w:rsid w:val="001D522E"/>
    <w:rsid w:val="001D594E"/>
    <w:rsid w:val="001D5D99"/>
    <w:rsid w:val="001D65E4"/>
    <w:rsid w:val="001D6F41"/>
    <w:rsid w:val="001D720F"/>
    <w:rsid w:val="001D73E2"/>
    <w:rsid w:val="001D760C"/>
    <w:rsid w:val="001D792D"/>
    <w:rsid w:val="001D7DA1"/>
    <w:rsid w:val="001E0465"/>
    <w:rsid w:val="001E06D0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4EC"/>
    <w:rsid w:val="001E2593"/>
    <w:rsid w:val="001E2C14"/>
    <w:rsid w:val="001E2FAD"/>
    <w:rsid w:val="001E3A83"/>
    <w:rsid w:val="001E3A84"/>
    <w:rsid w:val="001E3F31"/>
    <w:rsid w:val="001E45BD"/>
    <w:rsid w:val="001E4733"/>
    <w:rsid w:val="001E4A65"/>
    <w:rsid w:val="001E4FB5"/>
    <w:rsid w:val="001E5203"/>
    <w:rsid w:val="001E528E"/>
    <w:rsid w:val="001E56F2"/>
    <w:rsid w:val="001E6380"/>
    <w:rsid w:val="001E656B"/>
    <w:rsid w:val="001E6913"/>
    <w:rsid w:val="001E6EE8"/>
    <w:rsid w:val="001E6F38"/>
    <w:rsid w:val="001E7058"/>
    <w:rsid w:val="001E7747"/>
    <w:rsid w:val="001E7A88"/>
    <w:rsid w:val="001E7B5B"/>
    <w:rsid w:val="001E7E3C"/>
    <w:rsid w:val="001E7EE6"/>
    <w:rsid w:val="001E7EF8"/>
    <w:rsid w:val="001F0B07"/>
    <w:rsid w:val="001F0E71"/>
    <w:rsid w:val="001F0EFA"/>
    <w:rsid w:val="001F101E"/>
    <w:rsid w:val="001F112D"/>
    <w:rsid w:val="001F12CF"/>
    <w:rsid w:val="001F134A"/>
    <w:rsid w:val="001F160F"/>
    <w:rsid w:val="001F18CF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115"/>
    <w:rsid w:val="001F49CA"/>
    <w:rsid w:val="001F4B97"/>
    <w:rsid w:val="001F568E"/>
    <w:rsid w:val="001F5B18"/>
    <w:rsid w:val="001F5C19"/>
    <w:rsid w:val="001F5C3D"/>
    <w:rsid w:val="001F624B"/>
    <w:rsid w:val="001F63F5"/>
    <w:rsid w:val="001F6556"/>
    <w:rsid w:val="001F676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11EF"/>
    <w:rsid w:val="00201484"/>
    <w:rsid w:val="002014D4"/>
    <w:rsid w:val="00201552"/>
    <w:rsid w:val="0020157D"/>
    <w:rsid w:val="002015A0"/>
    <w:rsid w:val="00201AA0"/>
    <w:rsid w:val="00201CF8"/>
    <w:rsid w:val="0020202A"/>
    <w:rsid w:val="00202491"/>
    <w:rsid w:val="0020260B"/>
    <w:rsid w:val="00202B12"/>
    <w:rsid w:val="00202E26"/>
    <w:rsid w:val="00202E9D"/>
    <w:rsid w:val="00202F8B"/>
    <w:rsid w:val="00202F96"/>
    <w:rsid w:val="00203012"/>
    <w:rsid w:val="00203A1C"/>
    <w:rsid w:val="00203B9F"/>
    <w:rsid w:val="00203D30"/>
    <w:rsid w:val="00203E44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837"/>
    <w:rsid w:val="00213B00"/>
    <w:rsid w:val="00213C1F"/>
    <w:rsid w:val="00214052"/>
    <w:rsid w:val="002140E9"/>
    <w:rsid w:val="00214177"/>
    <w:rsid w:val="002141DF"/>
    <w:rsid w:val="002141F0"/>
    <w:rsid w:val="00214863"/>
    <w:rsid w:val="00214C30"/>
    <w:rsid w:val="00215113"/>
    <w:rsid w:val="0021565B"/>
    <w:rsid w:val="002158F7"/>
    <w:rsid w:val="00215947"/>
    <w:rsid w:val="00215A71"/>
    <w:rsid w:val="00216313"/>
    <w:rsid w:val="00216365"/>
    <w:rsid w:val="0021705D"/>
    <w:rsid w:val="00217196"/>
    <w:rsid w:val="002175E4"/>
    <w:rsid w:val="0021763A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12"/>
    <w:rsid w:val="0022127F"/>
    <w:rsid w:val="0022159F"/>
    <w:rsid w:val="00221C3F"/>
    <w:rsid w:val="00221C45"/>
    <w:rsid w:val="00221EB8"/>
    <w:rsid w:val="00221ECC"/>
    <w:rsid w:val="00221F0A"/>
    <w:rsid w:val="00221F0C"/>
    <w:rsid w:val="00222360"/>
    <w:rsid w:val="002223E2"/>
    <w:rsid w:val="00222558"/>
    <w:rsid w:val="00222634"/>
    <w:rsid w:val="00222793"/>
    <w:rsid w:val="00222AB6"/>
    <w:rsid w:val="00222EA1"/>
    <w:rsid w:val="00223495"/>
    <w:rsid w:val="00223650"/>
    <w:rsid w:val="0022365C"/>
    <w:rsid w:val="002238C4"/>
    <w:rsid w:val="0022392A"/>
    <w:rsid w:val="00223933"/>
    <w:rsid w:val="002239D8"/>
    <w:rsid w:val="00223AEC"/>
    <w:rsid w:val="00223CD5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9D4"/>
    <w:rsid w:val="00226C7A"/>
    <w:rsid w:val="00226F9A"/>
    <w:rsid w:val="00227207"/>
    <w:rsid w:val="0022736F"/>
    <w:rsid w:val="00227630"/>
    <w:rsid w:val="00227950"/>
    <w:rsid w:val="00227969"/>
    <w:rsid w:val="00227E99"/>
    <w:rsid w:val="00230246"/>
    <w:rsid w:val="0023091E"/>
    <w:rsid w:val="00230CC8"/>
    <w:rsid w:val="00230FE6"/>
    <w:rsid w:val="0023112B"/>
    <w:rsid w:val="00231565"/>
    <w:rsid w:val="00231A7F"/>
    <w:rsid w:val="00231C4B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957"/>
    <w:rsid w:val="00236EFF"/>
    <w:rsid w:val="00236F74"/>
    <w:rsid w:val="00237122"/>
    <w:rsid w:val="00237317"/>
    <w:rsid w:val="00237580"/>
    <w:rsid w:val="002375BE"/>
    <w:rsid w:val="00237DA6"/>
    <w:rsid w:val="00237EF0"/>
    <w:rsid w:val="002403EE"/>
    <w:rsid w:val="0024061A"/>
    <w:rsid w:val="00240B99"/>
    <w:rsid w:val="00240E83"/>
    <w:rsid w:val="00240FB9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C61"/>
    <w:rsid w:val="002442ED"/>
    <w:rsid w:val="002443B7"/>
    <w:rsid w:val="002447E4"/>
    <w:rsid w:val="00245271"/>
    <w:rsid w:val="00245379"/>
    <w:rsid w:val="00245AA3"/>
    <w:rsid w:val="002464FD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F58"/>
    <w:rsid w:val="002523F3"/>
    <w:rsid w:val="00252647"/>
    <w:rsid w:val="002526A6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491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CA6"/>
    <w:rsid w:val="002571B5"/>
    <w:rsid w:val="00257243"/>
    <w:rsid w:val="002573B5"/>
    <w:rsid w:val="002576D5"/>
    <w:rsid w:val="002578CE"/>
    <w:rsid w:val="002579ED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0F7B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FD0"/>
    <w:rsid w:val="00264106"/>
    <w:rsid w:val="00264142"/>
    <w:rsid w:val="00264686"/>
    <w:rsid w:val="002646D4"/>
    <w:rsid w:val="002648A8"/>
    <w:rsid w:val="002649E5"/>
    <w:rsid w:val="00264D2E"/>
    <w:rsid w:val="002650FC"/>
    <w:rsid w:val="0026521A"/>
    <w:rsid w:val="0026536F"/>
    <w:rsid w:val="00265382"/>
    <w:rsid w:val="002655E0"/>
    <w:rsid w:val="00265F36"/>
    <w:rsid w:val="00265F65"/>
    <w:rsid w:val="00265FA1"/>
    <w:rsid w:val="002662D6"/>
    <w:rsid w:val="002664E2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1824"/>
    <w:rsid w:val="00272031"/>
    <w:rsid w:val="0027215C"/>
    <w:rsid w:val="00272342"/>
    <w:rsid w:val="0027250D"/>
    <w:rsid w:val="00272561"/>
    <w:rsid w:val="00272C03"/>
    <w:rsid w:val="00272D23"/>
    <w:rsid w:val="00272FC2"/>
    <w:rsid w:val="00273077"/>
    <w:rsid w:val="002734AC"/>
    <w:rsid w:val="0027358C"/>
    <w:rsid w:val="002735B6"/>
    <w:rsid w:val="0027366A"/>
    <w:rsid w:val="0027370B"/>
    <w:rsid w:val="0027389A"/>
    <w:rsid w:val="00273C7F"/>
    <w:rsid w:val="00274B49"/>
    <w:rsid w:val="00274D58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600"/>
    <w:rsid w:val="00283130"/>
    <w:rsid w:val="00283275"/>
    <w:rsid w:val="0028327B"/>
    <w:rsid w:val="002835CD"/>
    <w:rsid w:val="002835F6"/>
    <w:rsid w:val="00283882"/>
    <w:rsid w:val="00284E05"/>
    <w:rsid w:val="00284FE0"/>
    <w:rsid w:val="00285442"/>
    <w:rsid w:val="00285A35"/>
    <w:rsid w:val="002865F4"/>
    <w:rsid w:val="00286617"/>
    <w:rsid w:val="00286671"/>
    <w:rsid w:val="00286E24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32B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959"/>
    <w:rsid w:val="00294AC5"/>
    <w:rsid w:val="00294C8E"/>
    <w:rsid w:val="00294D99"/>
    <w:rsid w:val="00294DE9"/>
    <w:rsid w:val="00294F97"/>
    <w:rsid w:val="0029563C"/>
    <w:rsid w:val="002956D5"/>
    <w:rsid w:val="00295807"/>
    <w:rsid w:val="002958C5"/>
    <w:rsid w:val="00295EA9"/>
    <w:rsid w:val="00295FF9"/>
    <w:rsid w:val="00296054"/>
    <w:rsid w:val="0029640F"/>
    <w:rsid w:val="00296639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6BC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2FFF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274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636"/>
    <w:rsid w:val="002B6C65"/>
    <w:rsid w:val="002B6CE2"/>
    <w:rsid w:val="002B7001"/>
    <w:rsid w:val="002B71F8"/>
    <w:rsid w:val="002B749D"/>
    <w:rsid w:val="002B750B"/>
    <w:rsid w:val="002B75DA"/>
    <w:rsid w:val="002B7981"/>
    <w:rsid w:val="002B7CE2"/>
    <w:rsid w:val="002C03D9"/>
    <w:rsid w:val="002C08A2"/>
    <w:rsid w:val="002C0C92"/>
    <w:rsid w:val="002C0EED"/>
    <w:rsid w:val="002C155B"/>
    <w:rsid w:val="002C17F3"/>
    <w:rsid w:val="002C2189"/>
    <w:rsid w:val="002C22BA"/>
    <w:rsid w:val="002C23D0"/>
    <w:rsid w:val="002C25C9"/>
    <w:rsid w:val="002C25D8"/>
    <w:rsid w:val="002C26CC"/>
    <w:rsid w:val="002C284C"/>
    <w:rsid w:val="002C4417"/>
    <w:rsid w:val="002C4AF6"/>
    <w:rsid w:val="002C519B"/>
    <w:rsid w:val="002C532F"/>
    <w:rsid w:val="002C5617"/>
    <w:rsid w:val="002C57C6"/>
    <w:rsid w:val="002C60A7"/>
    <w:rsid w:val="002C7217"/>
    <w:rsid w:val="002C7739"/>
    <w:rsid w:val="002C7A1B"/>
    <w:rsid w:val="002C7FD9"/>
    <w:rsid w:val="002D0113"/>
    <w:rsid w:val="002D03EF"/>
    <w:rsid w:val="002D051D"/>
    <w:rsid w:val="002D0541"/>
    <w:rsid w:val="002D07E9"/>
    <w:rsid w:val="002D0958"/>
    <w:rsid w:val="002D0E8D"/>
    <w:rsid w:val="002D1083"/>
    <w:rsid w:val="002D16AB"/>
    <w:rsid w:val="002D1712"/>
    <w:rsid w:val="002D18B5"/>
    <w:rsid w:val="002D2979"/>
    <w:rsid w:val="002D2C91"/>
    <w:rsid w:val="002D304C"/>
    <w:rsid w:val="002D30F5"/>
    <w:rsid w:val="002D3165"/>
    <w:rsid w:val="002D3364"/>
    <w:rsid w:val="002D3587"/>
    <w:rsid w:val="002D369B"/>
    <w:rsid w:val="002D3940"/>
    <w:rsid w:val="002D426C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DEB"/>
    <w:rsid w:val="002D60EF"/>
    <w:rsid w:val="002D65D0"/>
    <w:rsid w:val="002D65D8"/>
    <w:rsid w:val="002D68C2"/>
    <w:rsid w:val="002D68ED"/>
    <w:rsid w:val="002D6D42"/>
    <w:rsid w:val="002D70AF"/>
    <w:rsid w:val="002D7384"/>
    <w:rsid w:val="002D74C4"/>
    <w:rsid w:val="002D7FA1"/>
    <w:rsid w:val="002E00A6"/>
    <w:rsid w:val="002E0128"/>
    <w:rsid w:val="002E02A1"/>
    <w:rsid w:val="002E036C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52B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7CA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8DF"/>
    <w:rsid w:val="002F6A3A"/>
    <w:rsid w:val="002F6B1D"/>
    <w:rsid w:val="002F6F5B"/>
    <w:rsid w:val="002F6F7B"/>
    <w:rsid w:val="002F6FC6"/>
    <w:rsid w:val="002F7041"/>
    <w:rsid w:val="002F7170"/>
    <w:rsid w:val="002F7213"/>
    <w:rsid w:val="002F73CA"/>
    <w:rsid w:val="002F76F6"/>
    <w:rsid w:val="002F7E78"/>
    <w:rsid w:val="002F7EA5"/>
    <w:rsid w:val="003005D3"/>
    <w:rsid w:val="00300750"/>
    <w:rsid w:val="0030077F"/>
    <w:rsid w:val="00300904"/>
    <w:rsid w:val="00301C87"/>
    <w:rsid w:val="0030205F"/>
    <w:rsid w:val="0030209C"/>
    <w:rsid w:val="00302130"/>
    <w:rsid w:val="003021AC"/>
    <w:rsid w:val="0030267F"/>
    <w:rsid w:val="00302806"/>
    <w:rsid w:val="00302852"/>
    <w:rsid w:val="00302B5E"/>
    <w:rsid w:val="00302E85"/>
    <w:rsid w:val="00302EE6"/>
    <w:rsid w:val="00303336"/>
    <w:rsid w:val="003034E8"/>
    <w:rsid w:val="003035D9"/>
    <w:rsid w:val="00303728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B63"/>
    <w:rsid w:val="00305BE8"/>
    <w:rsid w:val="0030636F"/>
    <w:rsid w:val="0030698E"/>
    <w:rsid w:val="00306B2E"/>
    <w:rsid w:val="00306DA0"/>
    <w:rsid w:val="00306E7B"/>
    <w:rsid w:val="00307352"/>
    <w:rsid w:val="003075E8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7F7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6DFA"/>
    <w:rsid w:val="00317292"/>
    <w:rsid w:val="003177CF"/>
    <w:rsid w:val="00317C3A"/>
    <w:rsid w:val="00317D07"/>
    <w:rsid w:val="00317DF9"/>
    <w:rsid w:val="00317E7E"/>
    <w:rsid w:val="00317E91"/>
    <w:rsid w:val="0032044C"/>
    <w:rsid w:val="003204C4"/>
    <w:rsid w:val="00320792"/>
    <w:rsid w:val="0032083B"/>
    <w:rsid w:val="0032093C"/>
    <w:rsid w:val="003209F0"/>
    <w:rsid w:val="00321066"/>
    <w:rsid w:val="00321924"/>
    <w:rsid w:val="0032243F"/>
    <w:rsid w:val="00322774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811"/>
    <w:rsid w:val="00326D2B"/>
    <w:rsid w:val="00327557"/>
    <w:rsid w:val="00327892"/>
    <w:rsid w:val="00327D0B"/>
    <w:rsid w:val="00330186"/>
    <w:rsid w:val="00330244"/>
    <w:rsid w:val="00330786"/>
    <w:rsid w:val="00330856"/>
    <w:rsid w:val="0033085C"/>
    <w:rsid w:val="00331012"/>
    <w:rsid w:val="00331205"/>
    <w:rsid w:val="003313AD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0B"/>
    <w:rsid w:val="00336A5E"/>
    <w:rsid w:val="00336BA7"/>
    <w:rsid w:val="00336DC7"/>
    <w:rsid w:val="0033781D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4A4"/>
    <w:rsid w:val="0034250B"/>
    <w:rsid w:val="003425E9"/>
    <w:rsid w:val="00342B45"/>
    <w:rsid w:val="00342C77"/>
    <w:rsid w:val="00343324"/>
    <w:rsid w:val="00343558"/>
    <w:rsid w:val="003435CE"/>
    <w:rsid w:val="003435E9"/>
    <w:rsid w:val="00343EBD"/>
    <w:rsid w:val="00344210"/>
    <w:rsid w:val="003449E6"/>
    <w:rsid w:val="00344E37"/>
    <w:rsid w:val="0034504C"/>
    <w:rsid w:val="00345374"/>
    <w:rsid w:val="0034576D"/>
    <w:rsid w:val="00345D2B"/>
    <w:rsid w:val="00345FDC"/>
    <w:rsid w:val="00346051"/>
    <w:rsid w:val="003463C0"/>
    <w:rsid w:val="00346812"/>
    <w:rsid w:val="003468CF"/>
    <w:rsid w:val="00346CD7"/>
    <w:rsid w:val="003470F8"/>
    <w:rsid w:val="003475AD"/>
    <w:rsid w:val="00347A5E"/>
    <w:rsid w:val="003501A3"/>
    <w:rsid w:val="003501E1"/>
    <w:rsid w:val="003503BC"/>
    <w:rsid w:val="0035093E"/>
    <w:rsid w:val="00350981"/>
    <w:rsid w:val="00350BC4"/>
    <w:rsid w:val="00351089"/>
    <w:rsid w:val="0035123D"/>
    <w:rsid w:val="0035173D"/>
    <w:rsid w:val="00351862"/>
    <w:rsid w:val="00351DB5"/>
    <w:rsid w:val="0035226E"/>
    <w:rsid w:val="00352377"/>
    <w:rsid w:val="003526C6"/>
    <w:rsid w:val="0035281F"/>
    <w:rsid w:val="003528AA"/>
    <w:rsid w:val="00353BDC"/>
    <w:rsid w:val="00353EE4"/>
    <w:rsid w:val="00354205"/>
    <w:rsid w:val="00354621"/>
    <w:rsid w:val="003547D7"/>
    <w:rsid w:val="003549F5"/>
    <w:rsid w:val="00354A33"/>
    <w:rsid w:val="00354FD5"/>
    <w:rsid w:val="0035585D"/>
    <w:rsid w:val="00355CA1"/>
    <w:rsid w:val="003563A6"/>
    <w:rsid w:val="00356539"/>
    <w:rsid w:val="0035669E"/>
    <w:rsid w:val="0035673A"/>
    <w:rsid w:val="00356A90"/>
    <w:rsid w:val="00357151"/>
    <w:rsid w:val="003573DD"/>
    <w:rsid w:val="003574C6"/>
    <w:rsid w:val="00357553"/>
    <w:rsid w:val="0036011A"/>
    <w:rsid w:val="00360161"/>
    <w:rsid w:val="00360540"/>
    <w:rsid w:val="003610A2"/>
    <w:rsid w:val="00361401"/>
    <w:rsid w:val="003614E0"/>
    <w:rsid w:val="00361530"/>
    <w:rsid w:val="00361A9B"/>
    <w:rsid w:val="00361B11"/>
    <w:rsid w:val="00361BA2"/>
    <w:rsid w:val="00361BFB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29E"/>
    <w:rsid w:val="00363C35"/>
    <w:rsid w:val="00363C53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4A2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0D0"/>
    <w:rsid w:val="0037242C"/>
    <w:rsid w:val="0037248A"/>
    <w:rsid w:val="00372A4F"/>
    <w:rsid w:val="00372AAC"/>
    <w:rsid w:val="00373258"/>
    <w:rsid w:val="0037352F"/>
    <w:rsid w:val="0037354E"/>
    <w:rsid w:val="003739D7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AE"/>
    <w:rsid w:val="00385CFC"/>
    <w:rsid w:val="00385D1E"/>
    <w:rsid w:val="00385FA7"/>
    <w:rsid w:val="0038642A"/>
    <w:rsid w:val="0038654D"/>
    <w:rsid w:val="003865CD"/>
    <w:rsid w:val="003869CF"/>
    <w:rsid w:val="00386C2C"/>
    <w:rsid w:val="0038715F"/>
    <w:rsid w:val="00387720"/>
    <w:rsid w:val="00387CB2"/>
    <w:rsid w:val="00387E46"/>
    <w:rsid w:val="00387E76"/>
    <w:rsid w:val="00387FBD"/>
    <w:rsid w:val="00390943"/>
    <w:rsid w:val="0039094B"/>
    <w:rsid w:val="00390979"/>
    <w:rsid w:val="00391074"/>
    <w:rsid w:val="003913A6"/>
    <w:rsid w:val="00391515"/>
    <w:rsid w:val="00391696"/>
    <w:rsid w:val="003918B5"/>
    <w:rsid w:val="003918D9"/>
    <w:rsid w:val="00391946"/>
    <w:rsid w:val="00391AC0"/>
    <w:rsid w:val="00391B41"/>
    <w:rsid w:val="00391CD1"/>
    <w:rsid w:val="0039201C"/>
    <w:rsid w:val="003925EE"/>
    <w:rsid w:val="00392AA4"/>
    <w:rsid w:val="00392B17"/>
    <w:rsid w:val="00392BAB"/>
    <w:rsid w:val="00393564"/>
    <w:rsid w:val="00393D48"/>
    <w:rsid w:val="00393E62"/>
    <w:rsid w:val="00394066"/>
    <w:rsid w:val="00394168"/>
    <w:rsid w:val="00394291"/>
    <w:rsid w:val="003949BD"/>
    <w:rsid w:val="00394B2F"/>
    <w:rsid w:val="00394C4C"/>
    <w:rsid w:val="0039558C"/>
    <w:rsid w:val="003955B1"/>
    <w:rsid w:val="00395AB3"/>
    <w:rsid w:val="00395D09"/>
    <w:rsid w:val="00396074"/>
    <w:rsid w:val="003964E8"/>
    <w:rsid w:val="0039678F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72"/>
    <w:rsid w:val="003A0EF4"/>
    <w:rsid w:val="003A1095"/>
    <w:rsid w:val="003A10CE"/>
    <w:rsid w:val="003A1105"/>
    <w:rsid w:val="003A110D"/>
    <w:rsid w:val="003A1425"/>
    <w:rsid w:val="003A1FE0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B0A78"/>
    <w:rsid w:val="003B0BE2"/>
    <w:rsid w:val="003B0BE6"/>
    <w:rsid w:val="003B0CA7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507A"/>
    <w:rsid w:val="003B50D2"/>
    <w:rsid w:val="003B5403"/>
    <w:rsid w:val="003B56BC"/>
    <w:rsid w:val="003B6216"/>
    <w:rsid w:val="003B6776"/>
    <w:rsid w:val="003B68AE"/>
    <w:rsid w:val="003B68CF"/>
    <w:rsid w:val="003B6B27"/>
    <w:rsid w:val="003B6DDD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5CB7"/>
    <w:rsid w:val="003C617E"/>
    <w:rsid w:val="003C62CC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713"/>
    <w:rsid w:val="003D2F72"/>
    <w:rsid w:val="003D3339"/>
    <w:rsid w:val="003D36A5"/>
    <w:rsid w:val="003D36E9"/>
    <w:rsid w:val="003D3B95"/>
    <w:rsid w:val="003D3BFF"/>
    <w:rsid w:val="003D3D3C"/>
    <w:rsid w:val="003D4C0D"/>
    <w:rsid w:val="003D5362"/>
    <w:rsid w:val="003D56BA"/>
    <w:rsid w:val="003D5F01"/>
    <w:rsid w:val="003D6828"/>
    <w:rsid w:val="003D6BA4"/>
    <w:rsid w:val="003D78FA"/>
    <w:rsid w:val="003E00F9"/>
    <w:rsid w:val="003E0740"/>
    <w:rsid w:val="003E0BCC"/>
    <w:rsid w:val="003E0FB3"/>
    <w:rsid w:val="003E10D2"/>
    <w:rsid w:val="003E1173"/>
    <w:rsid w:val="003E12A9"/>
    <w:rsid w:val="003E1490"/>
    <w:rsid w:val="003E259B"/>
    <w:rsid w:val="003E265E"/>
    <w:rsid w:val="003E2695"/>
    <w:rsid w:val="003E2736"/>
    <w:rsid w:val="003E2849"/>
    <w:rsid w:val="003E2897"/>
    <w:rsid w:val="003E2A2F"/>
    <w:rsid w:val="003E2AF0"/>
    <w:rsid w:val="003E2B96"/>
    <w:rsid w:val="003E3222"/>
    <w:rsid w:val="003E3602"/>
    <w:rsid w:val="003E3873"/>
    <w:rsid w:val="003E44C3"/>
    <w:rsid w:val="003E45EC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C1C"/>
    <w:rsid w:val="003F148A"/>
    <w:rsid w:val="003F1F53"/>
    <w:rsid w:val="003F226E"/>
    <w:rsid w:val="003F2371"/>
    <w:rsid w:val="003F2ADE"/>
    <w:rsid w:val="003F2BB3"/>
    <w:rsid w:val="003F2DC4"/>
    <w:rsid w:val="003F31F5"/>
    <w:rsid w:val="003F3325"/>
    <w:rsid w:val="003F339E"/>
    <w:rsid w:val="003F34B6"/>
    <w:rsid w:val="003F3D32"/>
    <w:rsid w:val="003F3F16"/>
    <w:rsid w:val="003F3FAC"/>
    <w:rsid w:val="003F47A3"/>
    <w:rsid w:val="003F4948"/>
    <w:rsid w:val="003F4A01"/>
    <w:rsid w:val="003F4B0E"/>
    <w:rsid w:val="003F4CA6"/>
    <w:rsid w:val="003F51A4"/>
    <w:rsid w:val="003F62FF"/>
    <w:rsid w:val="003F691F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2F6D"/>
    <w:rsid w:val="0040306B"/>
    <w:rsid w:val="004035D1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70A"/>
    <w:rsid w:val="00405A25"/>
    <w:rsid w:val="00405C7A"/>
    <w:rsid w:val="004062E3"/>
    <w:rsid w:val="00406404"/>
    <w:rsid w:val="004065C3"/>
    <w:rsid w:val="00406AA5"/>
    <w:rsid w:val="00406BBA"/>
    <w:rsid w:val="00406E82"/>
    <w:rsid w:val="004070F8"/>
    <w:rsid w:val="00407BEA"/>
    <w:rsid w:val="00410432"/>
    <w:rsid w:val="00410770"/>
    <w:rsid w:val="0041089C"/>
    <w:rsid w:val="00410966"/>
    <w:rsid w:val="00410E02"/>
    <w:rsid w:val="0041106F"/>
    <w:rsid w:val="0041112D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B58"/>
    <w:rsid w:val="00421D66"/>
    <w:rsid w:val="00421E82"/>
    <w:rsid w:val="00421F54"/>
    <w:rsid w:val="004221FD"/>
    <w:rsid w:val="0042290E"/>
    <w:rsid w:val="00422AAB"/>
    <w:rsid w:val="004230AE"/>
    <w:rsid w:val="004233C4"/>
    <w:rsid w:val="004234DD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8C3"/>
    <w:rsid w:val="0042690A"/>
    <w:rsid w:val="0042693F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917"/>
    <w:rsid w:val="004319EC"/>
    <w:rsid w:val="00431A6A"/>
    <w:rsid w:val="00431EC7"/>
    <w:rsid w:val="0043272D"/>
    <w:rsid w:val="00432954"/>
    <w:rsid w:val="00432A1E"/>
    <w:rsid w:val="00432B27"/>
    <w:rsid w:val="00432D2B"/>
    <w:rsid w:val="0043302F"/>
    <w:rsid w:val="0043315F"/>
    <w:rsid w:val="00433173"/>
    <w:rsid w:val="004332E8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5DD4"/>
    <w:rsid w:val="00436206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C3A"/>
    <w:rsid w:val="00441C4C"/>
    <w:rsid w:val="00441D7D"/>
    <w:rsid w:val="00441E8F"/>
    <w:rsid w:val="0044238A"/>
    <w:rsid w:val="004424A2"/>
    <w:rsid w:val="0044275B"/>
    <w:rsid w:val="00442988"/>
    <w:rsid w:val="0044312A"/>
    <w:rsid w:val="004432D3"/>
    <w:rsid w:val="004433CA"/>
    <w:rsid w:val="004434E7"/>
    <w:rsid w:val="004434FD"/>
    <w:rsid w:val="0044411B"/>
    <w:rsid w:val="00444262"/>
    <w:rsid w:val="00444276"/>
    <w:rsid w:val="004445E1"/>
    <w:rsid w:val="004448EA"/>
    <w:rsid w:val="00444AA2"/>
    <w:rsid w:val="00445196"/>
    <w:rsid w:val="0044554D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C6F"/>
    <w:rsid w:val="00450CC4"/>
    <w:rsid w:val="00450DEE"/>
    <w:rsid w:val="004511FA"/>
    <w:rsid w:val="0045141E"/>
    <w:rsid w:val="00451BC0"/>
    <w:rsid w:val="00452011"/>
    <w:rsid w:val="0045203F"/>
    <w:rsid w:val="00452057"/>
    <w:rsid w:val="0045207E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D39"/>
    <w:rsid w:val="0045716D"/>
    <w:rsid w:val="004573DB"/>
    <w:rsid w:val="004577A8"/>
    <w:rsid w:val="00457AEC"/>
    <w:rsid w:val="00460722"/>
    <w:rsid w:val="00461586"/>
    <w:rsid w:val="00462970"/>
    <w:rsid w:val="00462B95"/>
    <w:rsid w:val="00463064"/>
    <w:rsid w:val="0046326D"/>
    <w:rsid w:val="004638AA"/>
    <w:rsid w:val="00464CBA"/>
    <w:rsid w:val="00464EB7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328"/>
    <w:rsid w:val="004664B3"/>
    <w:rsid w:val="00466578"/>
    <w:rsid w:val="00466B47"/>
    <w:rsid w:val="00466E04"/>
    <w:rsid w:val="00467168"/>
    <w:rsid w:val="0046758B"/>
    <w:rsid w:val="00467CF1"/>
    <w:rsid w:val="00467D5D"/>
    <w:rsid w:val="0047003B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1F36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56D2"/>
    <w:rsid w:val="00475D7E"/>
    <w:rsid w:val="00476655"/>
    <w:rsid w:val="0047777E"/>
    <w:rsid w:val="0048057C"/>
    <w:rsid w:val="0048140E"/>
    <w:rsid w:val="0048154F"/>
    <w:rsid w:val="00481826"/>
    <w:rsid w:val="004818F4"/>
    <w:rsid w:val="00481A2E"/>
    <w:rsid w:val="00481F41"/>
    <w:rsid w:val="0048227B"/>
    <w:rsid w:val="004824D8"/>
    <w:rsid w:val="00482566"/>
    <w:rsid w:val="00482B18"/>
    <w:rsid w:val="00482D0D"/>
    <w:rsid w:val="00482DA8"/>
    <w:rsid w:val="00482DAC"/>
    <w:rsid w:val="00482E50"/>
    <w:rsid w:val="004830E6"/>
    <w:rsid w:val="00483120"/>
    <w:rsid w:val="004836C5"/>
    <w:rsid w:val="00483843"/>
    <w:rsid w:val="00483C25"/>
    <w:rsid w:val="00484CF5"/>
    <w:rsid w:val="004850EE"/>
    <w:rsid w:val="00485432"/>
    <w:rsid w:val="00485AA2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B15"/>
    <w:rsid w:val="00490F44"/>
    <w:rsid w:val="00491005"/>
    <w:rsid w:val="004910CA"/>
    <w:rsid w:val="00491395"/>
    <w:rsid w:val="004913A0"/>
    <w:rsid w:val="00491658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E6"/>
    <w:rsid w:val="004952F4"/>
    <w:rsid w:val="00495A66"/>
    <w:rsid w:val="0049602D"/>
    <w:rsid w:val="004962D7"/>
    <w:rsid w:val="00496741"/>
    <w:rsid w:val="0049688E"/>
    <w:rsid w:val="00496B61"/>
    <w:rsid w:val="00497162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8D8"/>
    <w:rsid w:val="004A195A"/>
    <w:rsid w:val="004A2683"/>
    <w:rsid w:val="004A276A"/>
    <w:rsid w:val="004A339F"/>
    <w:rsid w:val="004A351E"/>
    <w:rsid w:val="004A3819"/>
    <w:rsid w:val="004A3DCC"/>
    <w:rsid w:val="004A406B"/>
    <w:rsid w:val="004A4359"/>
    <w:rsid w:val="004A4778"/>
    <w:rsid w:val="004A48D8"/>
    <w:rsid w:val="004A513E"/>
    <w:rsid w:val="004A5300"/>
    <w:rsid w:val="004A5433"/>
    <w:rsid w:val="004A5496"/>
    <w:rsid w:val="004A5676"/>
    <w:rsid w:val="004A57EE"/>
    <w:rsid w:val="004A5821"/>
    <w:rsid w:val="004A58F7"/>
    <w:rsid w:val="004A5F17"/>
    <w:rsid w:val="004A5F59"/>
    <w:rsid w:val="004A651F"/>
    <w:rsid w:val="004A6552"/>
    <w:rsid w:val="004A67BC"/>
    <w:rsid w:val="004A6A7D"/>
    <w:rsid w:val="004A6AE1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8FC"/>
    <w:rsid w:val="004B0A87"/>
    <w:rsid w:val="004B13D0"/>
    <w:rsid w:val="004B13E6"/>
    <w:rsid w:val="004B1A85"/>
    <w:rsid w:val="004B1A95"/>
    <w:rsid w:val="004B226C"/>
    <w:rsid w:val="004B234C"/>
    <w:rsid w:val="004B2C1F"/>
    <w:rsid w:val="004B2E58"/>
    <w:rsid w:val="004B359E"/>
    <w:rsid w:val="004B35B1"/>
    <w:rsid w:val="004B3719"/>
    <w:rsid w:val="004B37EA"/>
    <w:rsid w:val="004B3B45"/>
    <w:rsid w:val="004B3E6A"/>
    <w:rsid w:val="004B4180"/>
    <w:rsid w:val="004B419A"/>
    <w:rsid w:val="004B43E6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BF5"/>
    <w:rsid w:val="004C3E0C"/>
    <w:rsid w:val="004C3E16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606"/>
    <w:rsid w:val="004D28AB"/>
    <w:rsid w:val="004D2F54"/>
    <w:rsid w:val="004D303B"/>
    <w:rsid w:val="004D311A"/>
    <w:rsid w:val="004D3953"/>
    <w:rsid w:val="004D3FA0"/>
    <w:rsid w:val="004D4132"/>
    <w:rsid w:val="004D478A"/>
    <w:rsid w:val="004D4C0F"/>
    <w:rsid w:val="004D4CA9"/>
    <w:rsid w:val="004D4EFC"/>
    <w:rsid w:val="004D5277"/>
    <w:rsid w:val="004D56F6"/>
    <w:rsid w:val="004D5780"/>
    <w:rsid w:val="004D60A7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205"/>
    <w:rsid w:val="004E1521"/>
    <w:rsid w:val="004E19C2"/>
    <w:rsid w:val="004E27A4"/>
    <w:rsid w:val="004E288B"/>
    <w:rsid w:val="004E2B41"/>
    <w:rsid w:val="004E2E23"/>
    <w:rsid w:val="004E2FA7"/>
    <w:rsid w:val="004E353C"/>
    <w:rsid w:val="004E35FC"/>
    <w:rsid w:val="004E390B"/>
    <w:rsid w:val="004E397A"/>
    <w:rsid w:val="004E3A1B"/>
    <w:rsid w:val="004E4565"/>
    <w:rsid w:val="004E478A"/>
    <w:rsid w:val="004E4A39"/>
    <w:rsid w:val="004E4CC8"/>
    <w:rsid w:val="004E532E"/>
    <w:rsid w:val="004E5A82"/>
    <w:rsid w:val="004E63B1"/>
    <w:rsid w:val="004E66E0"/>
    <w:rsid w:val="004E67C4"/>
    <w:rsid w:val="004E68DF"/>
    <w:rsid w:val="004E69B8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2FCA"/>
    <w:rsid w:val="004F3120"/>
    <w:rsid w:val="004F3823"/>
    <w:rsid w:val="004F39BB"/>
    <w:rsid w:val="004F3FA9"/>
    <w:rsid w:val="004F4B6D"/>
    <w:rsid w:val="004F4BDF"/>
    <w:rsid w:val="004F4E60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9B"/>
    <w:rsid w:val="004F7BB4"/>
    <w:rsid w:val="00500768"/>
    <w:rsid w:val="00500B7F"/>
    <w:rsid w:val="00500C77"/>
    <w:rsid w:val="00501336"/>
    <w:rsid w:val="00501565"/>
    <w:rsid w:val="005015EB"/>
    <w:rsid w:val="005019BB"/>
    <w:rsid w:val="00501C87"/>
    <w:rsid w:val="00502156"/>
    <w:rsid w:val="00502265"/>
    <w:rsid w:val="00502542"/>
    <w:rsid w:val="00502850"/>
    <w:rsid w:val="00502B3B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B78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0C6"/>
    <w:rsid w:val="0051026C"/>
    <w:rsid w:val="00510CCA"/>
    <w:rsid w:val="00510E28"/>
    <w:rsid w:val="00511242"/>
    <w:rsid w:val="0051161C"/>
    <w:rsid w:val="0051179F"/>
    <w:rsid w:val="00511B00"/>
    <w:rsid w:val="00511BCE"/>
    <w:rsid w:val="0051239D"/>
    <w:rsid w:val="005127E5"/>
    <w:rsid w:val="0051291B"/>
    <w:rsid w:val="00512BB5"/>
    <w:rsid w:val="00512EA0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70FF"/>
    <w:rsid w:val="00517106"/>
    <w:rsid w:val="005171A5"/>
    <w:rsid w:val="00517632"/>
    <w:rsid w:val="00517A12"/>
    <w:rsid w:val="00517FED"/>
    <w:rsid w:val="005200AE"/>
    <w:rsid w:val="00520831"/>
    <w:rsid w:val="00520C99"/>
    <w:rsid w:val="00520D00"/>
    <w:rsid w:val="00520D0E"/>
    <w:rsid w:val="00520D54"/>
    <w:rsid w:val="00520D97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50BE"/>
    <w:rsid w:val="00525576"/>
    <w:rsid w:val="00525AA0"/>
    <w:rsid w:val="00525BB3"/>
    <w:rsid w:val="00530178"/>
    <w:rsid w:val="00530BAE"/>
    <w:rsid w:val="00530DC1"/>
    <w:rsid w:val="00530F43"/>
    <w:rsid w:val="005312BA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E62"/>
    <w:rsid w:val="00532F1D"/>
    <w:rsid w:val="0053367D"/>
    <w:rsid w:val="00533A8F"/>
    <w:rsid w:val="00533D9A"/>
    <w:rsid w:val="00534152"/>
    <w:rsid w:val="0053435E"/>
    <w:rsid w:val="00534491"/>
    <w:rsid w:val="005345F0"/>
    <w:rsid w:val="0053498F"/>
    <w:rsid w:val="00534C39"/>
    <w:rsid w:val="0053598A"/>
    <w:rsid w:val="0053619C"/>
    <w:rsid w:val="005362DE"/>
    <w:rsid w:val="00536647"/>
    <w:rsid w:val="00536B8E"/>
    <w:rsid w:val="005373A9"/>
    <w:rsid w:val="00537D17"/>
    <w:rsid w:val="00537F7C"/>
    <w:rsid w:val="00540266"/>
    <w:rsid w:val="0054080D"/>
    <w:rsid w:val="00540A38"/>
    <w:rsid w:val="00540AF3"/>
    <w:rsid w:val="005414E9"/>
    <w:rsid w:val="00541723"/>
    <w:rsid w:val="00541A47"/>
    <w:rsid w:val="00541A72"/>
    <w:rsid w:val="00541DC3"/>
    <w:rsid w:val="00541EC7"/>
    <w:rsid w:val="00542104"/>
    <w:rsid w:val="0054218D"/>
    <w:rsid w:val="00542268"/>
    <w:rsid w:val="00542549"/>
    <w:rsid w:val="005425D6"/>
    <w:rsid w:val="0054264B"/>
    <w:rsid w:val="005426DA"/>
    <w:rsid w:val="00542903"/>
    <w:rsid w:val="00542BD4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47CD2"/>
    <w:rsid w:val="0055005D"/>
    <w:rsid w:val="00550267"/>
    <w:rsid w:val="00550519"/>
    <w:rsid w:val="00550851"/>
    <w:rsid w:val="00550B8A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482E"/>
    <w:rsid w:val="00555292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E4B"/>
    <w:rsid w:val="00560059"/>
    <w:rsid w:val="005606B7"/>
    <w:rsid w:val="00560763"/>
    <w:rsid w:val="005608B1"/>
    <w:rsid w:val="00561060"/>
    <w:rsid w:val="00561430"/>
    <w:rsid w:val="005614B8"/>
    <w:rsid w:val="00561E4B"/>
    <w:rsid w:val="00562345"/>
    <w:rsid w:val="00562729"/>
    <w:rsid w:val="00562944"/>
    <w:rsid w:val="005638F4"/>
    <w:rsid w:val="00563FD0"/>
    <w:rsid w:val="00564041"/>
    <w:rsid w:val="005642BC"/>
    <w:rsid w:val="005643F2"/>
    <w:rsid w:val="0056464E"/>
    <w:rsid w:val="00564ADA"/>
    <w:rsid w:val="005654C0"/>
    <w:rsid w:val="0056643C"/>
    <w:rsid w:val="00566DA0"/>
    <w:rsid w:val="00567E11"/>
    <w:rsid w:val="005700A5"/>
    <w:rsid w:val="00570159"/>
    <w:rsid w:val="00570843"/>
    <w:rsid w:val="00570DF9"/>
    <w:rsid w:val="00570E22"/>
    <w:rsid w:val="00570E8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D93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82F"/>
    <w:rsid w:val="00581A14"/>
    <w:rsid w:val="00581AAF"/>
    <w:rsid w:val="00581FA4"/>
    <w:rsid w:val="005822C9"/>
    <w:rsid w:val="00583C2E"/>
    <w:rsid w:val="00583CF9"/>
    <w:rsid w:val="00583D32"/>
    <w:rsid w:val="00583F79"/>
    <w:rsid w:val="00584095"/>
    <w:rsid w:val="00584D79"/>
    <w:rsid w:val="00585144"/>
    <w:rsid w:val="005861A1"/>
    <w:rsid w:val="005861B9"/>
    <w:rsid w:val="005862A8"/>
    <w:rsid w:val="005867B8"/>
    <w:rsid w:val="00586ABA"/>
    <w:rsid w:val="00586D37"/>
    <w:rsid w:val="00586ED9"/>
    <w:rsid w:val="00587275"/>
    <w:rsid w:val="005874CD"/>
    <w:rsid w:val="0058753F"/>
    <w:rsid w:val="00587ACE"/>
    <w:rsid w:val="00587AE3"/>
    <w:rsid w:val="00587EC4"/>
    <w:rsid w:val="00587FBA"/>
    <w:rsid w:val="00590634"/>
    <w:rsid w:val="005908FE"/>
    <w:rsid w:val="00590A11"/>
    <w:rsid w:val="00590CC3"/>
    <w:rsid w:val="00591782"/>
    <w:rsid w:val="0059192C"/>
    <w:rsid w:val="00591A55"/>
    <w:rsid w:val="00591A8D"/>
    <w:rsid w:val="0059209E"/>
    <w:rsid w:val="00592167"/>
    <w:rsid w:val="005928C5"/>
    <w:rsid w:val="0059292F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490C"/>
    <w:rsid w:val="0059571B"/>
    <w:rsid w:val="00595950"/>
    <w:rsid w:val="00595A86"/>
    <w:rsid w:val="00595B00"/>
    <w:rsid w:val="00595FEC"/>
    <w:rsid w:val="00596934"/>
    <w:rsid w:val="00596CA5"/>
    <w:rsid w:val="00596D27"/>
    <w:rsid w:val="00597128"/>
    <w:rsid w:val="00597453"/>
    <w:rsid w:val="005978E5"/>
    <w:rsid w:val="00597D00"/>
    <w:rsid w:val="00597F53"/>
    <w:rsid w:val="005A0990"/>
    <w:rsid w:val="005A1437"/>
    <w:rsid w:val="005A154D"/>
    <w:rsid w:val="005A1F71"/>
    <w:rsid w:val="005A205D"/>
    <w:rsid w:val="005A241E"/>
    <w:rsid w:val="005A2435"/>
    <w:rsid w:val="005A2674"/>
    <w:rsid w:val="005A29D5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72"/>
    <w:rsid w:val="005A4A84"/>
    <w:rsid w:val="005A4AFE"/>
    <w:rsid w:val="005A4B77"/>
    <w:rsid w:val="005A5412"/>
    <w:rsid w:val="005A56DA"/>
    <w:rsid w:val="005A58B4"/>
    <w:rsid w:val="005A65AF"/>
    <w:rsid w:val="005A662A"/>
    <w:rsid w:val="005A6C9D"/>
    <w:rsid w:val="005A6CFC"/>
    <w:rsid w:val="005A7402"/>
    <w:rsid w:val="005A7500"/>
    <w:rsid w:val="005A7BB3"/>
    <w:rsid w:val="005B04C9"/>
    <w:rsid w:val="005B04D0"/>
    <w:rsid w:val="005B0F57"/>
    <w:rsid w:val="005B1256"/>
    <w:rsid w:val="005B125A"/>
    <w:rsid w:val="005B1282"/>
    <w:rsid w:val="005B147F"/>
    <w:rsid w:val="005B1578"/>
    <w:rsid w:val="005B15BA"/>
    <w:rsid w:val="005B16DD"/>
    <w:rsid w:val="005B17A9"/>
    <w:rsid w:val="005B1853"/>
    <w:rsid w:val="005B1DAB"/>
    <w:rsid w:val="005B1E01"/>
    <w:rsid w:val="005B1F77"/>
    <w:rsid w:val="005B2234"/>
    <w:rsid w:val="005B22CE"/>
    <w:rsid w:val="005B294D"/>
    <w:rsid w:val="005B2BC0"/>
    <w:rsid w:val="005B2D66"/>
    <w:rsid w:val="005B32BD"/>
    <w:rsid w:val="005B33F5"/>
    <w:rsid w:val="005B353C"/>
    <w:rsid w:val="005B35AB"/>
    <w:rsid w:val="005B380D"/>
    <w:rsid w:val="005B3852"/>
    <w:rsid w:val="005B3B1F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5D"/>
    <w:rsid w:val="005B730D"/>
    <w:rsid w:val="005B762D"/>
    <w:rsid w:val="005B76D1"/>
    <w:rsid w:val="005B7A78"/>
    <w:rsid w:val="005B7BBB"/>
    <w:rsid w:val="005B7CBC"/>
    <w:rsid w:val="005C03E7"/>
    <w:rsid w:val="005C0AA0"/>
    <w:rsid w:val="005C0E8F"/>
    <w:rsid w:val="005C162A"/>
    <w:rsid w:val="005C1997"/>
    <w:rsid w:val="005C1A8A"/>
    <w:rsid w:val="005C21F2"/>
    <w:rsid w:val="005C227D"/>
    <w:rsid w:val="005C2437"/>
    <w:rsid w:val="005C2557"/>
    <w:rsid w:val="005C2AAD"/>
    <w:rsid w:val="005C2CC1"/>
    <w:rsid w:val="005C2D4F"/>
    <w:rsid w:val="005C2E0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F75"/>
    <w:rsid w:val="005D0571"/>
    <w:rsid w:val="005D0EF8"/>
    <w:rsid w:val="005D0F71"/>
    <w:rsid w:val="005D0FAD"/>
    <w:rsid w:val="005D1409"/>
    <w:rsid w:val="005D1A55"/>
    <w:rsid w:val="005D215B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79B8"/>
    <w:rsid w:val="005E0299"/>
    <w:rsid w:val="005E066A"/>
    <w:rsid w:val="005E0682"/>
    <w:rsid w:val="005E07DC"/>
    <w:rsid w:val="005E0B4B"/>
    <w:rsid w:val="005E0D6E"/>
    <w:rsid w:val="005E122B"/>
    <w:rsid w:val="005E1521"/>
    <w:rsid w:val="005E16CF"/>
    <w:rsid w:val="005E1DE1"/>
    <w:rsid w:val="005E2219"/>
    <w:rsid w:val="005E22A5"/>
    <w:rsid w:val="005E2602"/>
    <w:rsid w:val="005E3EB0"/>
    <w:rsid w:val="005E4112"/>
    <w:rsid w:val="005E4C1E"/>
    <w:rsid w:val="005E4DC2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75B"/>
    <w:rsid w:val="005F07E1"/>
    <w:rsid w:val="005F0FF1"/>
    <w:rsid w:val="005F1278"/>
    <w:rsid w:val="005F14E1"/>
    <w:rsid w:val="005F17FF"/>
    <w:rsid w:val="005F1A71"/>
    <w:rsid w:val="005F243E"/>
    <w:rsid w:val="005F252A"/>
    <w:rsid w:val="005F2B94"/>
    <w:rsid w:val="005F2CEA"/>
    <w:rsid w:val="005F2FB8"/>
    <w:rsid w:val="005F347B"/>
    <w:rsid w:val="005F3E86"/>
    <w:rsid w:val="005F3EFC"/>
    <w:rsid w:val="005F4495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B83"/>
    <w:rsid w:val="005F7038"/>
    <w:rsid w:val="005F70A6"/>
    <w:rsid w:val="005F74ED"/>
    <w:rsid w:val="005F786D"/>
    <w:rsid w:val="005F7887"/>
    <w:rsid w:val="005F7A85"/>
    <w:rsid w:val="005F7C0D"/>
    <w:rsid w:val="00600114"/>
    <w:rsid w:val="00600248"/>
    <w:rsid w:val="00600698"/>
    <w:rsid w:val="00601471"/>
    <w:rsid w:val="00601898"/>
    <w:rsid w:val="00601A14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A6B"/>
    <w:rsid w:val="00604FE8"/>
    <w:rsid w:val="006055A7"/>
    <w:rsid w:val="006057E5"/>
    <w:rsid w:val="00605A61"/>
    <w:rsid w:val="00605E2D"/>
    <w:rsid w:val="00605EA4"/>
    <w:rsid w:val="006065B7"/>
    <w:rsid w:val="00606970"/>
    <w:rsid w:val="006073CA"/>
    <w:rsid w:val="00607480"/>
    <w:rsid w:val="006078C2"/>
    <w:rsid w:val="00607C99"/>
    <w:rsid w:val="0061071E"/>
    <w:rsid w:val="00610728"/>
    <w:rsid w:val="00610873"/>
    <w:rsid w:val="00610948"/>
    <w:rsid w:val="00610AB2"/>
    <w:rsid w:val="006113B6"/>
    <w:rsid w:val="0061169A"/>
    <w:rsid w:val="006116E0"/>
    <w:rsid w:val="00611C8D"/>
    <w:rsid w:val="00611EE3"/>
    <w:rsid w:val="0061225E"/>
    <w:rsid w:val="0061229C"/>
    <w:rsid w:val="0061249F"/>
    <w:rsid w:val="00612512"/>
    <w:rsid w:val="00612516"/>
    <w:rsid w:val="00612561"/>
    <w:rsid w:val="00612B25"/>
    <w:rsid w:val="00612D72"/>
    <w:rsid w:val="00612E20"/>
    <w:rsid w:val="006133C3"/>
    <w:rsid w:val="006135A4"/>
    <w:rsid w:val="00613A59"/>
    <w:rsid w:val="00613C70"/>
    <w:rsid w:val="00613E48"/>
    <w:rsid w:val="006141B5"/>
    <w:rsid w:val="0061451A"/>
    <w:rsid w:val="00614C8D"/>
    <w:rsid w:val="00615052"/>
    <w:rsid w:val="00615233"/>
    <w:rsid w:val="00615468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6C99"/>
    <w:rsid w:val="006179C5"/>
    <w:rsid w:val="00617B41"/>
    <w:rsid w:val="00620216"/>
    <w:rsid w:val="00620341"/>
    <w:rsid w:val="00620955"/>
    <w:rsid w:val="00621472"/>
    <w:rsid w:val="00621ED4"/>
    <w:rsid w:val="006220BD"/>
    <w:rsid w:val="0062292C"/>
    <w:rsid w:val="00622933"/>
    <w:rsid w:val="006229AE"/>
    <w:rsid w:val="00622AD3"/>
    <w:rsid w:val="00624638"/>
    <w:rsid w:val="0062487C"/>
    <w:rsid w:val="00624BC8"/>
    <w:rsid w:val="00624FB2"/>
    <w:rsid w:val="006250B8"/>
    <w:rsid w:val="00625123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B03"/>
    <w:rsid w:val="00632074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47"/>
    <w:rsid w:val="0064078B"/>
    <w:rsid w:val="00640C78"/>
    <w:rsid w:val="00640D25"/>
    <w:rsid w:val="00640D85"/>
    <w:rsid w:val="00641286"/>
    <w:rsid w:val="0064163C"/>
    <w:rsid w:val="00641B33"/>
    <w:rsid w:val="00641FC6"/>
    <w:rsid w:val="006420B8"/>
    <w:rsid w:val="00642375"/>
    <w:rsid w:val="006423CF"/>
    <w:rsid w:val="006426F2"/>
    <w:rsid w:val="00642990"/>
    <w:rsid w:val="00642E57"/>
    <w:rsid w:val="00642FA7"/>
    <w:rsid w:val="0064315C"/>
    <w:rsid w:val="006431DA"/>
    <w:rsid w:val="006434B6"/>
    <w:rsid w:val="00643D35"/>
    <w:rsid w:val="00643E5C"/>
    <w:rsid w:val="00643F0D"/>
    <w:rsid w:val="006440B2"/>
    <w:rsid w:val="00645069"/>
    <w:rsid w:val="006450B4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1ED"/>
    <w:rsid w:val="00650B17"/>
    <w:rsid w:val="00650C25"/>
    <w:rsid w:val="00650D47"/>
    <w:rsid w:val="00651289"/>
    <w:rsid w:val="00651313"/>
    <w:rsid w:val="006513C5"/>
    <w:rsid w:val="00651845"/>
    <w:rsid w:val="00651BE5"/>
    <w:rsid w:val="00651C2C"/>
    <w:rsid w:val="00651E4F"/>
    <w:rsid w:val="00652571"/>
    <w:rsid w:val="00652C79"/>
    <w:rsid w:val="0065301E"/>
    <w:rsid w:val="0065304C"/>
    <w:rsid w:val="00653284"/>
    <w:rsid w:val="006538CE"/>
    <w:rsid w:val="00653930"/>
    <w:rsid w:val="006544B1"/>
    <w:rsid w:val="00654A8B"/>
    <w:rsid w:val="00654FB8"/>
    <w:rsid w:val="006550BD"/>
    <w:rsid w:val="00655109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67A"/>
    <w:rsid w:val="006626AF"/>
    <w:rsid w:val="006628A7"/>
    <w:rsid w:val="00662B04"/>
    <w:rsid w:val="00662BB5"/>
    <w:rsid w:val="00662E8A"/>
    <w:rsid w:val="00662ED8"/>
    <w:rsid w:val="00662F23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F02"/>
    <w:rsid w:val="0067024C"/>
    <w:rsid w:val="0067030A"/>
    <w:rsid w:val="006704D3"/>
    <w:rsid w:val="00670838"/>
    <w:rsid w:val="00670DEB"/>
    <w:rsid w:val="00671018"/>
    <w:rsid w:val="006727E4"/>
    <w:rsid w:val="00672BC4"/>
    <w:rsid w:val="00673582"/>
    <w:rsid w:val="006736B9"/>
    <w:rsid w:val="006737C8"/>
    <w:rsid w:val="00673931"/>
    <w:rsid w:val="00673EB6"/>
    <w:rsid w:val="00673FCF"/>
    <w:rsid w:val="0067402B"/>
    <w:rsid w:val="00674208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49D"/>
    <w:rsid w:val="006804E2"/>
    <w:rsid w:val="006807C8"/>
    <w:rsid w:val="00680E9A"/>
    <w:rsid w:val="00680F6D"/>
    <w:rsid w:val="0068128C"/>
    <w:rsid w:val="00681696"/>
    <w:rsid w:val="00681FD0"/>
    <w:rsid w:val="0068228D"/>
    <w:rsid w:val="0068229C"/>
    <w:rsid w:val="00682982"/>
    <w:rsid w:val="00682A48"/>
    <w:rsid w:val="00682B0F"/>
    <w:rsid w:val="00682F1A"/>
    <w:rsid w:val="00683266"/>
    <w:rsid w:val="00683530"/>
    <w:rsid w:val="006836CC"/>
    <w:rsid w:val="00683869"/>
    <w:rsid w:val="00683FEA"/>
    <w:rsid w:val="006841EC"/>
    <w:rsid w:val="0068426B"/>
    <w:rsid w:val="00684291"/>
    <w:rsid w:val="00684642"/>
    <w:rsid w:val="0068472B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435"/>
    <w:rsid w:val="006905A4"/>
    <w:rsid w:val="006905BD"/>
    <w:rsid w:val="00690A39"/>
    <w:rsid w:val="006914C5"/>
    <w:rsid w:val="00691757"/>
    <w:rsid w:val="00691985"/>
    <w:rsid w:val="00691B76"/>
    <w:rsid w:val="006921D8"/>
    <w:rsid w:val="0069250A"/>
    <w:rsid w:val="006928DC"/>
    <w:rsid w:val="00692E15"/>
    <w:rsid w:val="006932E1"/>
    <w:rsid w:val="00693A19"/>
    <w:rsid w:val="00693BA8"/>
    <w:rsid w:val="00693DAD"/>
    <w:rsid w:val="006941D4"/>
    <w:rsid w:val="006941FE"/>
    <w:rsid w:val="006949F4"/>
    <w:rsid w:val="00694B77"/>
    <w:rsid w:val="00694F4D"/>
    <w:rsid w:val="00695369"/>
    <w:rsid w:val="0069563B"/>
    <w:rsid w:val="00695900"/>
    <w:rsid w:val="00695DCF"/>
    <w:rsid w:val="00696437"/>
    <w:rsid w:val="00696A00"/>
    <w:rsid w:val="00696D7E"/>
    <w:rsid w:val="0069714C"/>
    <w:rsid w:val="0069765B"/>
    <w:rsid w:val="00697B2F"/>
    <w:rsid w:val="006A0094"/>
    <w:rsid w:val="006A0378"/>
    <w:rsid w:val="006A0385"/>
    <w:rsid w:val="006A0451"/>
    <w:rsid w:val="006A10A5"/>
    <w:rsid w:val="006A11DB"/>
    <w:rsid w:val="006A14CC"/>
    <w:rsid w:val="006A1B0E"/>
    <w:rsid w:val="006A1B37"/>
    <w:rsid w:val="006A2695"/>
    <w:rsid w:val="006A270E"/>
    <w:rsid w:val="006A27E1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A7D27"/>
    <w:rsid w:val="006B0636"/>
    <w:rsid w:val="006B07D4"/>
    <w:rsid w:val="006B0BC4"/>
    <w:rsid w:val="006B0C71"/>
    <w:rsid w:val="006B105C"/>
    <w:rsid w:val="006B121A"/>
    <w:rsid w:val="006B14FD"/>
    <w:rsid w:val="006B1916"/>
    <w:rsid w:val="006B1C94"/>
    <w:rsid w:val="006B1F2D"/>
    <w:rsid w:val="006B2356"/>
    <w:rsid w:val="006B236E"/>
    <w:rsid w:val="006B24CE"/>
    <w:rsid w:val="006B268E"/>
    <w:rsid w:val="006B27A8"/>
    <w:rsid w:val="006B2F26"/>
    <w:rsid w:val="006B3016"/>
    <w:rsid w:val="006B3754"/>
    <w:rsid w:val="006B37DB"/>
    <w:rsid w:val="006B388E"/>
    <w:rsid w:val="006B3B4D"/>
    <w:rsid w:val="006B3E68"/>
    <w:rsid w:val="006B3E7C"/>
    <w:rsid w:val="006B4657"/>
    <w:rsid w:val="006B4E32"/>
    <w:rsid w:val="006B57D9"/>
    <w:rsid w:val="006B5B69"/>
    <w:rsid w:val="006B5E2F"/>
    <w:rsid w:val="006B640E"/>
    <w:rsid w:val="006B6835"/>
    <w:rsid w:val="006B68F4"/>
    <w:rsid w:val="006B6ACF"/>
    <w:rsid w:val="006B746B"/>
    <w:rsid w:val="006B746E"/>
    <w:rsid w:val="006B756A"/>
    <w:rsid w:val="006B7879"/>
    <w:rsid w:val="006C0113"/>
    <w:rsid w:val="006C0167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187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A9D"/>
    <w:rsid w:val="006C4CCA"/>
    <w:rsid w:val="006C4F56"/>
    <w:rsid w:val="006C56F6"/>
    <w:rsid w:val="006C5943"/>
    <w:rsid w:val="006C5BFE"/>
    <w:rsid w:val="006C6700"/>
    <w:rsid w:val="006C6849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FA5"/>
    <w:rsid w:val="006D1249"/>
    <w:rsid w:val="006D1512"/>
    <w:rsid w:val="006D15F0"/>
    <w:rsid w:val="006D17AE"/>
    <w:rsid w:val="006D1A01"/>
    <w:rsid w:val="006D1BA6"/>
    <w:rsid w:val="006D1D2F"/>
    <w:rsid w:val="006D22FC"/>
    <w:rsid w:val="006D25B9"/>
    <w:rsid w:val="006D2BEB"/>
    <w:rsid w:val="006D2EC3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5D3"/>
    <w:rsid w:val="006D5691"/>
    <w:rsid w:val="006D5751"/>
    <w:rsid w:val="006D5B97"/>
    <w:rsid w:val="006D6370"/>
    <w:rsid w:val="006D6491"/>
    <w:rsid w:val="006D6A93"/>
    <w:rsid w:val="006D6BDC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0D64"/>
    <w:rsid w:val="006E110E"/>
    <w:rsid w:val="006E1138"/>
    <w:rsid w:val="006E1A86"/>
    <w:rsid w:val="006E1B98"/>
    <w:rsid w:val="006E1F18"/>
    <w:rsid w:val="006E202E"/>
    <w:rsid w:val="006E2433"/>
    <w:rsid w:val="006E288C"/>
    <w:rsid w:val="006E2DD8"/>
    <w:rsid w:val="006E2F21"/>
    <w:rsid w:val="006E3065"/>
    <w:rsid w:val="006E30DE"/>
    <w:rsid w:val="006E3658"/>
    <w:rsid w:val="006E3AB7"/>
    <w:rsid w:val="006E3AC6"/>
    <w:rsid w:val="006E3AE1"/>
    <w:rsid w:val="006E3AFE"/>
    <w:rsid w:val="006E3C77"/>
    <w:rsid w:val="006E42E5"/>
    <w:rsid w:val="006E43AF"/>
    <w:rsid w:val="006E43C7"/>
    <w:rsid w:val="006E47ED"/>
    <w:rsid w:val="006E4A2C"/>
    <w:rsid w:val="006E4E4B"/>
    <w:rsid w:val="006E59AE"/>
    <w:rsid w:val="006E5C1C"/>
    <w:rsid w:val="006E5CD9"/>
    <w:rsid w:val="006E62AF"/>
    <w:rsid w:val="006E656E"/>
    <w:rsid w:val="006E66A2"/>
    <w:rsid w:val="006E6A4A"/>
    <w:rsid w:val="006E7814"/>
    <w:rsid w:val="006E7928"/>
    <w:rsid w:val="006E7AA7"/>
    <w:rsid w:val="006E7DCC"/>
    <w:rsid w:val="006F03F0"/>
    <w:rsid w:val="006F14BC"/>
    <w:rsid w:val="006F1B26"/>
    <w:rsid w:val="006F1BB5"/>
    <w:rsid w:val="006F1E11"/>
    <w:rsid w:val="006F2365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6F79B2"/>
    <w:rsid w:val="00700657"/>
    <w:rsid w:val="00701C8E"/>
    <w:rsid w:val="007024AC"/>
    <w:rsid w:val="007025F4"/>
    <w:rsid w:val="00702A9F"/>
    <w:rsid w:val="00703290"/>
    <w:rsid w:val="0070380A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D69"/>
    <w:rsid w:val="007100B1"/>
    <w:rsid w:val="00710146"/>
    <w:rsid w:val="00710403"/>
    <w:rsid w:val="007108B1"/>
    <w:rsid w:val="00710AA6"/>
    <w:rsid w:val="00710BE8"/>
    <w:rsid w:val="00710C38"/>
    <w:rsid w:val="00710C5C"/>
    <w:rsid w:val="00710E6E"/>
    <w:rsid w:val="0071119A"/>
    <w:rsid w:val="00711215"/>
    <w:rsid w:val="00711316"/>
    <w:rsid w:val="00711848"/>
    <w:rsid w:val="007122FF"/>
    <w:rsid w:val="0071286A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A85"/>
    <w:rsid w:val="00721E6C"/>
    <w:rsid w:val="0072224F"/>
    <w:rsid w:val="007223FA"/>
    <w:rsid w:val="0072260F"/>
    <w:rsid w:val="007235FD"/>
    <w:rsid w:val="007238C9"/>
    <w:rsid w:val="00723937"/>
    <w:rsid w:val="00723B0E"/>
    <w:rsid w:val="007241A7"/>
    <w:rsid w:val="007243E5"/>
    <w:rsid w:val="0072440E"/>
    <w:rsid w:val="0072448C"/>
    <w:rsid w:val="00724807"/>
    <w:rsid w:val="00724AA2"/>
    <w:rsid w:val="00725188"/>
    <w:rsid w:val="00725225"/>
    <w:rsid w:val="007254C1"/>
    <w:rsid w:val="0072560E"/>
    <w:rsid w:val="00725720"/>
    <w:rsid w:val="007260FF"/>
    <w:rsid w:val="00726220"/>
    <w:rsid w:val="007265B0"/>
    <w:rsid w:val="0072698B"/>
    <w:rsid w:val="00726A5E"/>
    <w:rsid w:val="00726E70"/>
    <w:rsid w:val="007270D8"/>
    <w:rsid w:val="007272AD"/>
    <w:rsid w:val="00727B5B"/>
    <w:rsid w:val="00727C3E"/>
    <w:rsid w:val="007300EC"/>
    <w:rsid w:val="00730376"/>
    <w:rsid w:val="007305FB"/>
    <w:rsid w:val="00730615"/>
    <w:rsid w:val="007309D5"/>
    <w:rsid w:val="00730B4D"/>
    <w:rsid w:val="00730BF2"/>
    <w:rsid w:val="00730C99"/>
    <w:rsid w:val="00731227"/>
    <w:rsid w:val="00731630"/>
    <w:rsid w:val="007318F5"/>
    <w:rsid w:val="00731D37"/>
    <w:rsid w:val="00731DBF"/>
    <w:rsid w:val="00732093"/>
    <w:rsid w:val="00732268"/>
    <w:rsid w:val="007326CC"/>
    <w:rsid w:val="007326E4"/>
    <w:rsid w:val="0073272A"/>
    <w:rsid w:val="00732F2C"/>
    <w:rsid w:val="00732FA1"/>
    <w:rsid w:val="0073350B"/>
    <w:rsid w:val="00733C2E"/>
    <w:rsid w:val="0073421E"/>
    <w:rsid w:val="0073453D"/>
    <w:rsid w:val="00734703"/>
    <w:rsid w:val="007349C5"/>
    <w:rsid w:val="00735005"/>
    <w:rsid w:val="007351BE"/>
    <w:rsid w:val="0073581C"/>
    <w:rsid w:val="00735FA2"/>
    <w:rsid w:val="00736188"/>
    <w:rsid w:val="007362B4"/>
    <w:rsid w:val="00736801"/>
    <w:rsid w:val="00736F65"/>
    <w:rsid w:val="00737834"/>
    <w:rsid w:val="0074001C"/>
    <w:rsid w:val="007400C3"/>
    <w:rsid w:val="0074035E"/>
    <w:rsid w:val="00740690"/>
    <w:rsid w:val="00740D12"/>
    <w:rsid w:val="007412C4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07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7C7"/>
    <w:rsid w:val="00753B4E"/>
    <w:rsid w:val="00754709"/>
    <w:rsid w:val="00754C29"/>
    <w:rsid w:val="00754E32"/>
    <w:rsid w:val="00754FD8"/>
    <w:rsid w:val="00755249"/>
    <w:rsid w:val="0075526E"/>
    <w:rsid w:val="00755579"/>
    <w:rsid w:val="00755629"/>
    <w:rsid w:val="00755825"/>
    <w:rsid w:val="00755F42"/>
    <w:rsid w:val="007563E0"/>
    <w:rsid w:val="007564C5"/>
    <w:rsid w:val="007569D2"/>
    <w:rsid w:val="00756FCA"/>
    <w:rsid w:val="00757032"/>
    <w:rsid w:val="007574C2"/>
    <w:rsid w:val="0075760D"/>
    <w:rsid w:val="0075779E"/>
    <w:rsid w:val="007577F8"/>
    <w:rsid w:val="00757D78"/>
    <w:rsid w:val="00757F8E"/>
    <w:rsid w:val="007601A2"/>
    <w:rsid w:val="007602B5"/>
    <w:rsid w:val="00760A4B"/>
    <w:rsid w:val="00760F10"/>
    <w:rsid w:val="00761310"/>
    <w:rsid w:val="00761378"/>
    <w:rsid w:val="007614C0"/>
    <w:rsid w:val="0076160F"/>
    <w:rsid w:val="00761661"/>
    <w:rsid w:val="00761FCF"/>
    <w:rsid w:val="00762034"/>
    <w:rsid w:val="007622CB"/>
    <w:rsid w:val="0076253D"/>
    <w:rsid w:val="0076261D"/>
    <w:rsid w:val="00762654"/>
    <w:rsid w:val="00762D0F"/>
    <w:rsid w:val="007632FE"/>
    <w:rsid w:val="0076379F"/>
    <w:rsid w:val="0076385F"/>
    <w:rsid w:val="007638F7"/>
    <w:rsid w:val="007639EE"/>
    <w:rsid w:val="00763B81"/>
    <w:rsid w:val="00763E38"/>
    <w:rsid w:val="007644B1"/>
    <w:rsid w:val="00764603"/>
    <w:rsid w:val="00764723"/>
    <w:rsid w:val="00764726"/>
    <w:rsid w:val="00765145"/>
    <w:rsid w:val="0076551D"/>
    <w:rsid w:val="00765B1C"/>
    <w:rsid w:val="00765D64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441"/>
    <w:rsid w:val="0077432E"/>
    <w:rsid w:val="0077448B"/>
    <w:rsid w:val="00774686"/>
    <w:rsid w:val="00774723"/>
    <w:rsid w:val="00774752"/>
    <w:rsid w:val="007748C5"/>
    <w:rsid w:val="00774D10"/>
    <w:rsid w:val="00774E41"/>
    <w:rsid w:val="00774E65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4B0"/>
    <w:rsid w:val="007815AD"/>
    <w:rsid w:val="0078164B"/>
    <w:rsid w:val="00781B1E"/>
    <w:rsid w:val="007823EA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60C"/>
    <w:rsid w:val="007846FA"/>
    <w:rsid w:val="007849F5"/>
    <w:rsid w:val="00784E75"/>
    <w:rsid w:val="007855B8"/>
    <w:rsid w:val="00785667"/>
    <w:rsid w:val="0078614E"/>
    <w:rsid w:val="007863D2"/>
    <w:rsid w:val="00786729"/>
    <w:rsid w:val="007867CA"/>
    <w:rsid w:val="00787366"/>
    <w:rsid w:val="00787819"/>
    <w:rsid w:val="00787C6A"/>
    <w:rsid w:val="00787D29"/>
    <w:rsid w:val="007903AD"/>
    <w:rsid w:val="00790CD9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2038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259"/>
    <w:rsid w:val="00794714"/>
    <w:rsid w:val="00794CC5"/>
    <w:rsid w:val="00794D11"/>
    <w:rsid w:val="00794D29"/>
    <w:rsid w:val="00794FFB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F4D"/>
    <w:rsid w:val="007A1058"/>
    <w:rsid w:val="007A111D"/>
    <w:rsid w:val="007A159F"/>
    <w:rsid w:val="007A179A"/>
    <w:rsid w:val="007A1DA3"/>
    <w:rsid w:val="007A1DDE"/>
    <w:rsid w:val="007A2521"/>
    <w:rsid w:val="007A2652"/>
    <w:rsid w:val="007A283F"/>
    <w:rsid w:val="007A285A"/>
    <w:rsid w:val="007A2BED"/>
    <w:rsid w:val="007A3063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AC6"/>
    <w:rsid w:val="007A6C2A"/>
    <w:rsid w:val="007A6EEF"/>
    <w:rsid w:val="007A73AA"/>
    <w:rsid w:val="007A7602"/>
    <w:rsid w:val="007A7E8A"/>
    <w:rsid w:val="007B02FE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4AB5"/>
    <w:rsid w:val="007B520B"/>
    <w:rsid w:val="007B5544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476"/>
    <w:rsid w:val="007C104A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4"/>
    <w:rsid w:val="007C404B"/>
    <w:rsid w:val="007C409E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C2B"/>
    <w:rsid w:val="007D3D1F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519"/>
    <w:rsid w:val="007D66A5"/>
    <w:rsid w:val="007D67E5"/>
    <w:rsid w:val="007D6959"/>
    <w:rsid w:val="007D6B05"/>
    <w:rsid w:val="007D709A"/>
    <w:rsid w:val="007D7253"/>
    <w:rsid w:val="007D76F8"/>
    <w:rsid w:val="007D781E"/>
    <w:rsid w:val="007E03D1"/>
    <w:rsid w:val="007E1331"/>
    <w:rsid w:val="007E14BD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F5"/>
    <w:rsid w:val="007E36E3"/>
    <w:rsid w:val="007E411D"/>
    <w:rsid w:val="007E4704"/>
    <w:rsid w:val="007E48D0"/>
    <w:rsid w:val="007E4A65"/>
    <w:rsid w:val="007E5029"/>
    <w:rsid w:val="007E5962"/>
    <w:rsid w:val="007E5C24"/>
    <w:rsid w:val="007E63AD"/>
    <w:rsid w:val="007E6B8E"/>
    <w:rsid w:val="007E6F26"/>
    <w:rsid w:val="007E6FA2"/>
    <w:rsid w:val="007E7559"/>
    <w:rsid w:val="007E75C0"/>
    <w:rsid w:val="007E7E60"/>
    <w:rsid w:val="007F010C"/>
    <w:rsid w:val="007F03F9"/>
    <w:rsid w:val="007F0659"/>
    <w:rsid w:val="007F0F90"/>
    <w:rsid w:val="007F100A"/>
    <w:rsid w:val="007F1107"/>
    <w:rsid w:val="007F1995"/>
    <w:rsid w:val="007F1C60"/>
    <w:rsid w:val="007F1D57"/>
    <w:rsid w:val="007F2C6A"/>
    <w:rsid w:val="007F2E47"/>
    <w:rsid w:val="007F3162"/>
    <w:rsid w:val="007F3368"/>
    <w:rsid w:val="007F341A"/>
    <w:rsid w:val="007F372E"/>
    <w:rsid w:val="007F3F77"/>
    <w:rsid w:val="007F4ACF"/>
    <w:rsid w:val="007F4D9C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AED"/>
    <w:rsid w:val="00800048"/>
    <w:rsid w:val="008001BA"/>
    <w:rsid w:val="0080054E"/>
    <w:rsid w:val="008009CD"/>
    <w:rsid w:val="008015CA"/>
    <w:rsid w:val="0080231E"/>
    <w:rsid w:val="00802769"/>
    <w:rsid w:val="00802A14"/>
    <w:rsid w:val="00802A7B"/>
    <w:rsid w:val="008034EE"/>
    <w:rsid w:val="0080365B"/>
    <w:rsid w:val="00803A47"/>
    <w:rsid w:val="00803BB0"/>
    <w:rsid w:val="00803CD1"/>
    <w:rsid w:val="00804175"/>
    <w:rsid w:val="008042B1"/>
    <w:rsid w:val="008043F2"/>
    <w:rsid w:val="008048BF"/>
    <w:rsid w:val="00804E07"/>
    <w:rsid w:val="00805183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14"/>
    <w:rsid w:val="008107C1"/>
    <w:rsid w:val="00810F7C"/>
    <w:rsid w:val="00811524"/>
    <w:rsid w:val="00811636"/>
    <w:rsid w:val="008116EC"/>
    <w:rsid w:val="00811858"/>
    <w:rsid w:val="008119B7"/>
    <w:rsid w:val="00811D7D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43F"/>
    <w:rsid w:val="008145C7"/>
    <w:rsid w:val="008145ED"/>
    <w:rsid w:val="00814806"/>
    <w:rsid w:val="00814B6B"/>
    <w:rsid w:val="00814FF0"/>
    <w:rsid w:val="00815005"/>
    <w:rsid w:val="00815050"/>
    <w:rsid w:val="00815BE1"/>
    <w:rsid w:val="00815D41"/>
    <w:rsid w:val="00816692"/>
    <w:rsid w:val="00816CAA"/>
    <w:rsid w:val="00816E11"/>
    <w:rsid w:val="00817070"/>
    <w:rsid w:val="008173D6"/>
    <w:rsid w:val="00817FD1"/>
    <w:rsid w:val="008201FB"/>
    <w:rsid w:val="00820451"/>
    <w:rsid w:val="00820553"/>
    <w:rsid w:val="0082143C"/>
    <w:rsid w:val="008217A3"/>
    <w:rsid w:val="00821AC9"/>
    <w:rsid w:val="00822146"/>
    <w:rsid w:val="0082228F"/>
    <w:rsid w:val="008222D5"/>
    <w:rsid w:val="00822455"/>
    <w:rsid w:val="008227BF"/>
    <w:rsid w:val="00822A42"/>
    <w:rsid w:val="00822D4D"/>
    <w:rsid w:val="00822F74"/>
    <w:rsid w:val="008232D0"/>
    <w:rsid w:val="00823AC9"/>
    <w:rsid w:val="00824B74"/>
    <w:rsid w:val="00824F69"/>
    <w:rsid w:val="0082579E"/>
    <w:rsid w:val="0082585C"/>
    <w:rsid w:val="00825976"/>
    <w:rsid w:val="00825C7C"/>
    <w:rsid w:val="008261E4"/>
    <w:rsid w:val="0082647A"/>
    <w:rsid w:val="0082668F"/>
    <w:rsid w:val="00826B58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35F0"/>
    <w:rsid w:val="00833DEF"/>
    <w:rsid w:val="008341F6"/>
    <w:rsid w:val="00834312"/>
    <w:rsid w:val="00834359"/>
    <w:rsid w:val="008349E8"/>
    <w:rsid w:val="00834C10"/>
    <w:rsid w:val="0083521C"/>
    <w:rsid w:val="008354C4"/>
    <w:rsid w:val="00836957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243"/>
    <w:rsid w:val="00846506"/>
    <w:rsid w:val="008465CE"/>
    <w:rsid w:val="00846609"/>
    <w:rsid w:val="0084700C"/>
    <w:rsid w:val="00847170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861"/>
    <w:rsid w:val="00851AAD"/>
    <w:rsid w:val="00851C71"/>
    <w:rsid w:val="00851CF0"/>
    <w:rsid w:val="00851D0E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9A4"/>
    <w:rsid w:val="008559AE"/>
    <w:rsid w:val="008563C0"/>
    <w:rsid w:val="0085643B"/>
    <w:rsid w:val="0085663D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A00"/>
    <w:rsid w:val="00861A6E"/>
    <w:rsid w:val="008620A9"/>
    <w:rsid w:val="008621D0"/>
    <w:rsid w:val="0086274B"/>
    <w:rsid w:val="00862A8A"/>
    <w:rsid w:val="00862C5F"/>
    <w:rsid w:val="008638CE"/>
    <w:rsid w:val="00863B98"/>
    <w:rsid w:val="00863C19"/>
    <w:rsid w:val="0086418B"/>
    <w:rsid w:val="0086469C"/>
    <w:rsid w:val="0086481B"/>
    <w:rsid w:val="00864BE6"/>
    <w:rsid w:val="00864E4E"/>
    <w:rsid w:val="0086554F"/>
    <w:rsid w:val="0086564A"/>
    <w:rsid w:val="008659BC"/>
    <w:rsid w:val="00865B66"/>
    <w:rsid w:val="00866595"/>
    <w:rsid w:val="00866975"/>
    <w:rsid w:val="00866C7A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22B"/>
    <w:rsid w:val="0087241D"/>
    <w:rsid w:val="00872944"/>
    <w:rsid w:val="00872BE2"/>
    <w:rsid w:val="008732D9"/>
    <w:rsid w:val="00873370"/>
    <w:rsid w:val="00874729"/>
    <w:rsid w:val="00874855"/>
    <w:rsid w:val="00874CB4"/>
    <w:rsid w:val="008753BF"/>
    <w:rsid w:val="00875A12"/>
    <w:rsid w:val="00875A85"/>
    <w:rsid w:val="0087613F"/>
    <w:rsid w:val="008762E1"/>
    <w:rsid w:val="0087672C"/>
    <w:rsid w:val="00876F09"/>
    <w:rsid w:val="00877140"/>
    <w:rsid w:val="00877572"/>
    <w:rsid w:val="0087765E"/>
    <w:rsid w:val="00877833"/>
    <w:rsid w:val="00877AE7"/>
    <w:rsid w:val="008800B4"/>
    <w:rsid w:val="008809BC"/>
    <w:rsid w:val="00880FF2"/>
    <w:rsid w:val="00881AAB"/>
    <w:rsid w:val="00881B03"/>
    <w:rsid w:val="00881C08"/>
    <w:rsid w:val="00881CB3"/>
    <w:rsid w:val="00881DE5"/>
    <w:rsid w:val="0088207D"/>
    <w:rsid w:val="008822F9"/>
    <w:rsid w:val="0088230B"/>
    <w:rsid w:val="00882472"/>
    <w:rsid w:val="00882488"/>
    <w:rsid w:val="00882DA9"/>
    <w:rsid w:val="00882F21"/>
    <w:rsid w:val="008832E2"/>
    <w:rsid w:val="008832ED"/>
    <w:rsid w:val="008834BE"/>
    <w:rsid w:val="0088396D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1A4B"/>
    <w:rsid w:val="00891C5D"/>
    <w:rsid w:val="00892596"/>
    <w:rsid w:val="008925E3"/>
    <w:rsid w:val="008927D8"/>
    <w:rsid w:val="00892D9A"/>
    <w:rsid w:val="00893085"/>
    <w:rsid w:val="008930F4"/>
    <w:rsid w:val="008934F6"/>
    <w:rsid w:val="0089353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9FD"/>
    <w:rsid w:val="008A2BC7"/>
    <w:rsid w:val="008A2CB2"/>
    <w:rsid w:val="008A2D53"/>
    <w:rsid w:val="008A2F90"/>
    <w:rsid w:val="008A3189"/>
    <w:rsid w:val="008A352D"/>
    <w:rsid w:val="008A3BFB"/>
    <w:rsid w:val="008A3F84"/>
    <w:rsid w:val="008A3FE2"/>
    <w:rsid w:val="008A4205"/>
    <w:rsid w:val="008A438E"/>
    <w:rsid w:val="008A4604"/>
    <w:rsid w:val="008A593C"/>
    <w:rsid w:val="008A5A36"/>
    <w:rsid w:val="008A5D48"/>
    <w:rsid w:val="008A6214"/>
    <w:rsid w:val="008A6608"/>
    <w:rsid w:val="008A663B"/>
    <w:rsid w:val="008A6828"/>
    <w:rsid w:val="008A68B1"/>
    <w:rsid w:val="008A762F"/>
    <w:rsid w:val="008A7D7A"/>
    <w:rsid w:val="008B0059"/>
    <w:rsid w:val="008B0324"/>
    <w:rsid w:val="008B0430"/>
    <w:rsid w:val="008B04FB"/>
    <w:rsid w:val="008B09A3"/>
    <w:rsid w:val="008B0B1E"/>
    <w:rsid w:val="008B0D29"/>
    <w:rsid w:val="008B10F1"/>
    <w:rsid w:val="008B169A"/>
    <w:rsid w:val="008B1BBE"/>
    <w:rsid w:val="008B1C3A"/>
    <w:rsid w:val="008B1D4A"/>
    <w:rsid w:val="008B1DF8"/>
    <w:rsid w:val="008B22E8"/>
    <w:rsid w:val="008B24BC"/>
    <w:rsid w:val="008B2535"/>
    <w:rsid w:val="008B2636"/>
    <w:rsid w:val="008B2905"/>
    <w:rsid w:val="008B2EE3"/>
    <w:rsid w:val="008B3969"/>
    <w:rsid w:val="008B3A33"/>
    <w:rsid w:val="008B3C3B"/>
    <w:rsid w:val="008B403D"/>
    <w:rsid w:val="008B46BC"/>
    <w:rsid w:val="008B4981"/>
    <w:rsid w:val="008B4EA1"/>
    <w:rsid w:val="008B5468"/>
    <w:rsid w:val="008B5885"/>
    <w:rsid w:val="008B6D30"/>
    <w:rsid w:val="008B6D6D"/>
    <w:rsid w:val="008B6DD8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3980"/>
    <w:rsid w:val="008C3CED"/>
    <w:rsid w:val="008C47B2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62A1"/>
    <w:rsid w:val="008C63B6"/>
    <w:rsid w:val="008C6491"/>
    <w:rsid w:val="008C6874"/>
    <w:rsid w:val="008C691D"/>
    <w:rsid w:val="008C6AB4"/>
    <w:rsid w:val="008C6B48"/>
    <w:rsid w:val="008C6E8D"/>
    <w:rsid w:val="008C77A3"/>
    <w:rsid w:val="008C7AC5"/>
    <w:rsid w:val="008C7D2E"/>
    <w:rsid w:val="008C7F47"/>
    <w:rsid w:val="008C7FEF"/>
    <w:rsid w:val="008D004C"/>
    <w:rsid w:val="008D02D2"/>
    <w:rsid w:val="008D047C"/>
    <w:rsid w:val="008D0565"/>
    <w:rsid w:val="008D06F6"/>
    <w:rsid w:val="008D0C55"/>
    <w:rsid w:val="008D0CCA"/>
    <w:rsid w:val="008D10DE"/>
    <w:rsid w:val="008D15D7"/>
    <w:rsid w:val="008D19C7"/>
    <w:rsid w:val="008D19E2"/>
    <w:rsid w:val="008D1AD2"/>
    <w:rsid w:val="008D1B47"/>
    <w:rsid w:val="008D1D9D"/>
    <w:rsid w:val="008D24D5"/>
    <w:rsid w:val="008D2582"/>
    <w:rsid w:val="008D26EF"/>
    <w:rsid w:val="008D29B8"/>
    <w:rsid w:val="008D29E7"/>
    <w:rsid w:val="008D2A21"/>
    <w:rsid w:val="008D2C15"/>
    <w:rsid w:val="008D3706"/>
    <w:rsid w:val="008D39F3"/>
    <w:rsid w:val="008D3D3C"/>
    <w:rsid w:val="008D41DA"/>
    <w:rsid w:val="008D42DF"/>
    <w:rsid w:val="008D4409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CA5"/>
    <w:rsid w:val="008D7FD8"/>
    <w:rsid w:val="008E027F"/>
    <w:rsid w:val="008E0440"/>
    <w:rsid w:val="008E0514"/>
    <w:rsid w:val="008E05A7"/>
    <w:rsid w:val="008E0BF4"/>
    <w:rsid w:val="008E0D4B"/>
    <w:rsid w:val="008E0F73"/>
    <w:rsid w:val="008E113C"/>
    <w:rsid w:val="008E1511"/>
    <w:rsid w:val="008E16A6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B59"/>
    <w:rsid w:val="008F0C0B"/>
    <w:rsid w:val="008F0ED8"/>
    <w:rsid w:val="008F1006"/>
    <w:rsid w:val="008F12CC"/>
    <w:rsid w:val="008F1833"/>
    <w:rsid w:val="008F1D2E"/>
    <w:rsid w:val="008F1D3B"/>
    <w:rsid w:val="008F22A0"/>
    <w:rsid w:val="008F25D5"/>
    <w:rsid w:val="008F26C0"/>
    <w:rsid w:val="008F28E9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D20"/>
    <w:rsid w:val="008F5DB1"/>
    <w:rsid w:val="008F5F9B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2C"/>
    <w:rsid w:val="008F6F0D"/>
    <w:rsid w:val="008F6F36"/>
    <w:rsid w:val="008F7144"/>
    <w:rsid w:val="008F73FF"/>
    <w:rsid w:val="008F793C"/>
    <w:rsid w:val="008F7CB7"/>
    <w:rsid w:val="009002B4"/>
    <w:rsid w:val="00900357"/>
    <w:rsid w:val="009003EB"/>
    <w:rsid w:val="009005EB"/>
    <w:rsid w:val="009009EF"/>
    <w:rsid w:val="009010EC"/>
    <w:rsid w:val="009012E1"/>
    <w:rsid w:val="00901EBE"/>
    <w:rsid w:val="009021DB"/>
    <w:rsid w:val="00902538"/>
    <w:rsid w:val="00902541"/>
    <w:rsid w:val="009025FD"/>
    <w:rsid w:val="009027DB"/>
    <w:rsid w:val="009029FE"/>
    <w:rsid w:val="00902B42"/>
    <w:rsid w:val="00902D07"/>
    <w:rsid w:val="00903001"/>
    <w:rsid w:val="009030AC"/>
    <w:rsid w:val="00903294"/>
    <w:rsid w:val="00903518"/>
    <w:rsid w:val="009036C9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21"/>
    <w:rsid w:val="00911699"/>
    <w:rsid w:val="009119E1"/>
    <w:rsid w:val="009119E7"/>
    <w:rsid w:val="00911DB1"/>
    <w:rsid w:val="00911EC9"/>
    <w:rsid w:val="009122D0"/>
    <w:rsid w:val="009126CD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04C"/>
    <w:rsid w:val="00917300"/>
    <w:rsid w:val="00917866"/>
    <w:rsid w:val="00917C5F"/>
    <w:rsid w:val="00920555"/>
    <w:rsid w:val="0092073A"/>
    <w:rsid w:val="009209B4"/>
    <w:rsid w:val="00921065"/>
    <w:rsid w:val="0092178F"/>
    <w:rsid w:val="009217CE"/>
    <w:rsid w:val="00921858"/>
    <w:rsid w:val="00921C74"/>
    <w:rsid w:val="00921D7D"/>
    <w:rsid w:val="00921ECA"/>
    <w:rsid w:val="009225F7"/>
    <w:rsid w:val="00922728"/>
    <w:rsid w:val="009229B2"/>
    <w:rsid w:val="009229CD"/>
    <w:rsid w:val="009230E7"/>
    <w:rsid w:val="0092325B"/>
    <w:rsid w:val="009239FC"/>
    <w:rsid w:val="00924343"/>
    <w:rsid w:val="00924365"/>
    <w:rsid w:val="00924C1B"/>
    <w:rsid w:val="00924D18"/>
    <w:rsid w:val="00924EBB"/>
    <w:rsid w:val="00924F5B"/>
    <w:rsid w:val="00924FFD"/>
    <w:rsid w:val="0092526C"/>
    <w:rsid w:val="00925623"/>
    <w:rsid w:val="009256B4"/>
    <w:rsid w:val="00925AFE"/>
    <w:rsid w:val="00925F58"/>
    <w:rsid w:val="00925FDB"/>
    <w:rsid w:val="0092608C"/>
    <w:rsid w:val="009261A6"/>
    <w:rsid w:val="00926266"/>
    <w:rsid w:val="00926615"/>
    <w:rsid w:val="00926AFC"/>
    <w:rsid w:val="00926C03"/>
    <w:rsid w:val="00926E50"/>
    <w:rsid w:val="00926FFB"/>
    <w:rsid w:val="0092719E"/>
    <w:rsid w:val="0092754A"/>
    <w:rsid w:val="00927635"/>
    <w:rsid w:val="009278C3"/>
    <w:rsid w:val="00927C50"/>
    <w:rsid w:val="00927CB9"/>
    <w:rsid w:val="00927F84"/>
    <w:rsid w:val="009301E8"/>
    <w:rsid w:val="00930459"/>
    <w:rsid w:val="00930746"/>
    <w:rsid w:val="00930EB7"/>
    <w:rsid w:val="00930FA1"/>
    <w:rsid w:val="00931016"/>
    <w:rsid w:val="009311F2"/>
    <w:rsid w:val="009315CB"/>
    <w:rsid w:val="00931777"/>
    <w:rsid w:val="00931ABE"/>
    <w:rsid w:val="00932050"/>
    <w:rsid w:val="0093210F"/>
    <w:rsid w:val="00932438"/>
    <w:rsid w:val="00932C67"/>
    <w:rsid w:val="00932F6B"/>
    <w:rsid w:val="009334D2"/>
    <w:rsid w:val="00933750"/>
    <w:rsid w:val="009337FE"/>
    <w:rsid w:val="00933D72"/>
    <w:rsid w:val="00934126"/>
    <w:rsid w:val="00934127"/>
    <w:rsid w:val="0093442A"/>
    <w:rsid w:val="00934436"/>
    <w:rsid w:val="009347B1"/>
    <w:rsid w:val="009347E1"/>
    <w:rsid w:val="00934DC3"/>
    <w:rsid w:val="009350C9"/>
    <w:rsid w:val="009353C3"/>
    <w:rsid w:val="00935D1B"/>
    <w:rsid w:val="00935FE1"/>
    <w:rsid w:val="00935FF1"/>
    <w:rsid w:val="009363B6"/>
    <w:rsid w:val="00936992"/>
    <w:rsid w:val="00936ADF"/>
    <w:rsid w:val="00936C89"/>
    <w:rsid w:val="00936E66"/>
    <w:rsid w:val="009376FB"/>
    <w:rsid w:val="00937873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6E6"/>
    <w:rsid w:val="00945B83"/>
    <w:rsid w:val="00945DE1"/>
    <w:rsid w:val="00945E43"/>
    <w:rsid w:val="00945E72"/>
    <w:rsid w:val="0094608E"/>
    <w:rsid w:val="009460FB"/>
    <w:rsid w:val="00946356"/>
    <w:rsid w:val="00946C77"/>
    <w:rsid w:val="00946C8D"/>
    <w:rsid w:val="00946F34"/>
    <w:rsid w:val="00947437"/>
    <w:rsid w:val="009479CA"/>
    <w:rsid w:val="00947C9E"/>
    <w:rsid w:val="00947E39"/>
    <w:rsid w:val="00950015"/>
    <w:rsid w:val="009501F4"/>
    <w:rsid w:val="00950215"/>
    <w:rsid w:val="00950227"/>
    <w:rsid w:val="009502C4"/>
    <w:rsid w:val="009503A3"/>
    <w:rsid w:val="00951236"/>
    <w:rsid w:val="009519F1"/>
    <w:rsid w:val="009522FD"/>
    <w:rsid w:val="00952372"/>
    <w:rsid w:val="009527FE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6384"/>
    <w:rsid w:val="00957082"/>
    <w:rsid w:val="00957775"/>
    <w:rsid w:val="00957B02"/>
    <w:rsid w:val="00957F1E"/>
    <w:rsid w:val="00957F81"/>
    <w:rsid w:val="00960645"/>
    <w:rsid w:val="0096103E"/>
    <w:rsid w:val="00961853"/>
    <w:rsid w:val="0096189C"/>
    <w:rsid w:val="00961E6C"/>
    <w:rsid w:val="0096265C"/>
    <w:rsid w:val="0096277D"/>
    <w:rsid w:val="00962AA5"/>
    <w:rsid w:val="00962B86"/>
    <w:rsid w:val="0096318F"/>
    <w:rsid w:val="0096329C"/>
    <w:rsid w:val="00963423"/>
    <w:rsid w:val="0096347C"/>
    <w:rsid w:val="00963523"/>
    <w:rsid w:val="00963568"/>
    <w:rsid w:val="00963637"/>
    <w:rsid w:val="00963808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525"/>
    <w:rsid w:val="0096673C"/>
    <w:rsid w:val="00966BE1"/>
    <w:rsid w:val="00967476"/>
    <w:rsid w:val="00967700"/>
    <w:rsid w:val="00967AA0"/>
    <w:rsid w:val="00967B27"/>
    <w:rsid w:val="009704CA"/>
    <w:rsid w:val="009704F5"/>
    <w:rsid w:val="0097092F"/>
    <w:rsid w:val="009709AD"/>
    <w:rsid w:val="00970BB9"/>
    <w:rsid w:val="00970E48"/>
    <w:rsid w:val="00971A94"/>
    <w:rsid w:val="00971F7E"/>
    <w:rsid w:val="009723BE"/>
    <w:rsid w:val="009723D3"/>
    <w:rsid w:val="0097260E"/>
    <w:rsid w:val="009726A6"/>
    <w:rsid w:val="00972967"/>
    <w:rsid w:val="0097299F"/>
    <w:rsid w:val="00972B5A"/>
    <w:rsid w:val="00972CC9"/>
    <w:rsid w:val="0097305F"/>
    <w:rsid w:val="00973A74"/>
    <w:rsid w:val="00973C1A"/>
    <w:rsid w:val="00973E61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07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CA7"/>
    <w:rsid w:val="00981D05"/>
    <w:rsid w:val="00982262"/>
    <w:rsid w:val="00982385"/>
    <w:rsid w:val="009828FC"/>
    <w:rsid w:val="00982D12"/>
    <w:rsid w:val="00982E91"/>
    <w:rsid w:val="0098319B"/>
    <w:rsid w:val="00983693"/>
    <w:rsid w:val="00983AA5"/>
    <w:rsid w:val="009840FC"/>
    <w:rsid w:val="00984426"/>
    <w:rsid w:val="009846BF"/>
    <w:rsid w:val="00984BFA"/>
    <w:rsid w:val="0098502E"/>
    <w:rsid w:val="00985EC8"/>
    <w:rsid w:val="00985FAB"/>
    <w:rsid w:val="009860A1"/>
    <w:rsid w:val="00986140"/>
    <w:rsid w:val="00986301"/>
    <w:rsid w:val="00986632"/>
    <w:rsid w:val="009869D7"/>
    <w:rsid w:val="00986F20"/>
    <w:rsid w:val="009870DC"/>
    <w:rsid w:val="00987174"/>
    <w:rsid w:val="009872C9"/>
    <w:rsid w:val="00987DE5"/>
    <w:rsid w:val="00987ECD"/>
    <w:rsid w:val="0099026F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AB3"/>
    <w:rsid w:val="00991E7B"/>
    <w:rsid w:val="009926FA"/>
    <w:rsid w:val="00992BEF"/>
    <w:rsid w:val="00992C2A"/>
    <w:rsid w:val="00992E9A"/>
    <w:rsid w:val="0099306C"/>
    <w:rsid w:val="009931CA"/>
    <w:rsid w:val="0099330D"/>
    <w:rsid w:val="009936F4"/>
    <w:rsid w:val="009938E5"/>
    <w:rsid w:val="00993CCF"/>
    <w:rsid w:val="009949BE"/>
    <w:rsid w:val="00994D83"/>
    <w:rsid w:val="00994F06"/>
    <w:rsid w:val="009954FF"/>
    <w:rsid w:val="009955E8"/>
    <w:rsid w:val="00995C97"/>
    <w:rsid w:val="0099618B"/>
    <w:rsid w:val="00996307"/>
    <w:rsid w:val="00996447"/>
    <w:rsid w:val="00996A0B"/>
    <w:rsid w:val="00996BAC"/>
    <w:rsid w:val="0099711C"/>
    <w:rsid w:val="009971A7"/>
    <w:rsid w:val="009973CE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0C"/>
    <w:rsid w:val="009A267F"/>
    <w:rsid w:val="009A2694"/>
    <w:rsid w:val="009A295C"/>
    <w:rsid w:val="009A29F8"/>
    <w:rsid w:val="009A2F00"/>
    <w:rsid w:val="009A3295"/>
    <w:rsid w:val="009A3330"/>
    <w:rsid w:val="009A3353"/>
    <w:rsid w:val="009A3926"/>
    <w:rsid w:val="009A3B8B"/>
    <w:rsid w:val="009A4328"/>
    <w:rsid w:val="009A49A5"/>
    <w:rsid w:val="009A4CD3"/>
    <w:rsid w:val="009A569D"/>
    <w:rsid w:val="009A57B8"/>
    <w:rsid w:val="009A5B16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C036C"/>
    <w:rsid w:val="009C03EE"/>
    <w:rsid w:val="009C0CFD"/>
    <w:rsid w:val="009C0E8F"/>
    <w:rsid w:val="009C14CC"/>
    <w:rsid w:val="009C170F"/>
    <w:rsid w:val="009C184E"/>
    <w:rsid w:val="009C1C22"/>
    <w:rsid w:val="009C1FCE"/>
    <w:rsid w:val="009C2DFA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75A"/>
    <w:rsid w:val="009C59AA"/>
    <w:rsid w:val="009C5D1D"/>
    <w:rsid w:val="009C6099"/>
    <w:rsid w:val="009C6399"/>
    <w:rsid w:val="009C6540"/>
    <w:rsid w:val="009C665B"/>
    <w:rsid w:val="009C6680"/>
    <w:rsid w:val="009C69EB"/>
    <w:rsid w:val="009C6A49"/>
    <w:rsid w:val="009C6DF7"/>
    <w:rsid w:val="009C7504"/>
    <w:rsid w:val="009C79C0"/>
    <w:rsid w:val="009C7A60"/>
    <w:rsid w:val="009D01B6"/>
    <w:rsid w:val="009D0448"/>
    <w:rsid w:val="009D04F1"/>
    <w:rsid w:val="009D055F"/>
    <w:rsid w:val="009D06C2"/>
    <w:rsid w:val="009D06E0"/>
    <w:rsid w:val="009D07E1"/>
    <w:rsid w:val="009D07F1"/>
    <w:rsid w:val="009D07F9"/>
    <w:rsid w:val="009D0A82"/>
    <w:rsid w:val="009D0FB6"/>
    <w:rsid w:val="009D13BF"/>
    <w:rsid w:val="009D16A3"/>
    <w:rsid w:val="009D170B"/>
    <w:rsid w:val="009D182E"/>
    <w:rsid w:val="009D1C63"/>
    <w:rsid w:val="009D1C9E"/>
    <w:rsid w:val="009D1D83"/>
    <w:rsid w:val="009D1EC8"/>
    <w:rsid w:val="009D2055"/>
    <w:rsid w:val="009D2335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7164"/>
    <w:rsid w:val="009D7190"/>
    <w:rsid w:val="009D72D0"/>
    <w:rsid w:val="009D733E"/>
    <w:rsid w:val="009D7A5C"/>
    <w:rsid w:val="009D7E85"/>
    <w:rsid w:val="009E0BA3"/>
    <w:rsid w:val="009E0BB7"/>
    <w:rsid w:val="009E0CB6"/>
    <w:rsid w:val="009E0E04"/>
    <w:rsid w:val="009E1249"/>
    <w:rsid w:val="009E17EB"/>
    <w:rsid w:val="009E198B"/>
    <w:rsid w:val="009E1A8B"/>
    <w:rsid w:val="009E1C2F"/>
    <w:rsid w:val="009E1CA0"/>
    <w:rsid w:val="009E1F45"/>
    <w:rsid w:val="009E2010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F0F"/>
    <w:rsid w:val="009E59BB"/>
    <w:rsid w:val="009E5E64"/>
    <w:rsid w:val="009E60BF"/>
    <w:rsid w:val="009E6117"/>
    <w:rsid w:val="009E640E"/>
    <w:rsid w:val="009E6D31"/>
    <w:rsid w:val="009E6D61"/>
    <w:rsid w:val="009E70F5"/>
    <w:rsid w:val="009E719C"/>
    <w:rsid w:val="009E7762"/>
    <w:rsid w:val="009E79FB"/>
    <w:rsid w:val="009E7A12"/>
    <w:rsid w:val="009E7BD5"/>
    <w:rsid w:val="009E7D98"/>
    <w:rsid w:val="009E7E2E"/>
    <w:rsid w:val="009E7EE5"/>
    <w:rsid w:val="009F0516"/>
    <w:rsid w:val="009F0986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5F1"/>
    <w:rsid w:val="009F2743"/>
    <w:rsid w:val="009F2A43"/>
    <w:rsid w:val="009F3426"/>
    <w:rsid w:val="009F3829"/>
    <w:rsid w:val="009F39A8"/>
    <w:rsid w:val="009F3A05"/>
    <w:rsid w:val="009F3A06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5896"/>
    <w:rsid w:val="009F5A2B"/>
    <w:rsid w:val="009F5B6D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459"/>
    <w:rsid w:val="00A01665"/>
    <w:rsid w:val="00A0175A"/>
    <w:rsid w:val="00A018D9"/>
    <w:rsid w:val="00A01A84"/>
    <w:rsid w:val="00A02398"/>
    <w:rsid w:val="00A0242A"/>
    <w:rsid w:val="00A02548"/>
    <w:rsid w:val="00A02CF7"/>
    <w:rsid w:val="00A031E2"/>
    <w:rsid w:val="00A03C84"/>
    <w:rsid w:val="00A0420F"/>
    <w:rsid w:val="00A04954"/>
    <w:rsid w:val="00A04BAD"/>
    <w:rsid w:val="00A05171"/>
    <w:rsid w:val="00A05905"/>
    <w:rsid w:val="00A059B7"/>
    <w:rsid w:val="00A05A08"/>
    <w:rsid w:val="00A05B89"/>
    <w:rsid w:val="00A05EB0"/>
    <w:rsid w:val="00A06076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71"/>
    <w:rsid w:val="00A07EB6"/>
    <w:rsid w:val="00A07F0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B28"/>
    <w:rsid w:val="00A12B5B"/>
    <w:rsid w:val="00A13262"/>
    <w:rsid w:val="00A134E5"/>
    <w:rsid w:val="00A1355A"/>
    <w:rsid w:val="00A13D5D"/>
    <w:rsid w:val="00A140E3"/>
    <w:rsid w:val="00A148E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950"/>
    <w:rsid w:val="00A16AE4"/>
    <w:rsid w:val="00A16CDD"/>
    <w:rsid w:val="00A16DEA"/>
    <w:rsid w:val="00A17ED2"/>
    <w:rsid w:val="00A200F9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EE9"/>
    <w:rsid w:val="00A23218"/>
    <w:rsid w:val="00A234F3"/>
    <w:rsid w:val="00A23D5F"/>
    <w:rsid w:val="00A23EFD"/>
    <w:rsid w:val="00A24897"/>
    <w:rsid w:val="00A24C4E"/>
    <w:rsid w:val="00A24E99"/>
    <w:rsid w:val="00A256BB"/>
    <w:rsid w:val="00A257A5"/>
    <w:rsid w:val="00A2584E"/>
    <w:rsid w:val="00A25911"/>
    <w:rsid w:val="00A25F26"/>
    <w:rsid w:val="00A2651A"/>
    <w:rsid w:val="00A2683D"/>
    <w:rsid w:val="00A27200"/>
    <w:rsid w:val="00A27240"/>
    <w:rsid w:val="00A279B1"/>
    <w:rsid w:val="00A27A9E"/>
    <w:rsid w:val="00A27AC2"/>
    <w:rsid w:val="00A27B43"/>
    <w:rsid w:val="00A30160"/>
    <w:rsid w:val="00A301AA"/>
    <w:rsid w:val="00A30308"/>
    <w:rsid w:val="00A30320"/>
    <w:rsid w:val="00A30410"/>
    <w:rsid w:val="00A3084A"/>
    <w:rsid w:val="00A308B0"/>
    <w:rsid w:val="00A3108F"/>
    <w:rsid w:val="00A3150A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2EA6"/>
    <w:rsid w:val="00A334CF"/>
    <w:rsid w:val="00A3375C"/>
    <w:rsid w:val="00A337DA"/>
    <w:rsid w:val="00A33E19"/>
    <w:rsid w:val="00A34498"/>
    <w:rsid w:val="00A34CE9"/>
    <w:rsid w:val="00A34D66"/>
    <w:rsid w:val="00A35100"/>
    <w:rsid w:val="00A35E16"/>
    <w:rsid w:val="00A36055"/>
    <w:rsid w:val="00A3608C"/>
    <w:rsid w:val="00A36381"/>
    <w:rsid w:val="00A36386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366"/>
    <w:rsid w:val="00A407A5"/>
    <w:rsid w:val="00A407DA"/>
    <w:rsid w:val="00A408D6"/>
    <w:rsid w:val="00A40DC6"/>
    <w:rsid w:val="00A41074"/>
    <w:rsid w:val="00A41E61"/>
    <w:rsid w:val="00A42034"/>
    <w:rsid w:val="00A4230F"/>
    <w:rsid w:val="00A4250C"/>
    <w:rsid w:val="00A4271E"/>
    <w:rsid w:val="00A42FC3"/>
    <w:rsid w:val="00A43ADA"/>
    <w:rsid w:val="00A43E68"/>
    <w:rsid w:val="00A43F7E"/>
    <w:rsid w:val="00A44536"/>
    <w:rsid w:val="00A44602"/>
    <w:rsid w:val="00A44AA2"/>
    <w:rsid w:val="00A44EEE"/>
    <w:rsid w:val="00A452F3"/>
    <w:rsid w:val="00A45425"/>
    <w:rsid w:val="00A45569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6EC4"/>
    <w:rsid w:val="00A471F1"/>
    <w:rsid w:val="00A47D86"/>
    <w:rsid w:val="00A503EF"/>
    <w:rsid w:val="00A506B2"/>
    <w:rsid w:val="00A50766"/>
    <w:rsid w:val="00A51131"/>
    <w:rsid w:val="00A517F2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D82"/>
    <w:rsid w:val="00A52FF9"/>
    <w:rsid w:val="00A53306"/>
    <w:rsid w:val="00A537CA"/>
    <w:rsid w:val="00A5411E"/>
    <w:rsid w:val="00A541BB"/>
    <w:rsid w:val="00A545FC"/>
    <w:rsid w:val="00A546F3"/>
    <w:rsid w:val="00A54914"/>
    <w:rsid w:val="00A5492B"/>
    <w:rsid w:val="00A5536E"/>
    <w:rsid w:val="00A554F3"/>
    <w:rsid w:val="00A557C1"/>
    <w:rsid w:val="00A55B9E"/>
    <w:rsid w:val="00A56306"/>
    <w:rsid w:val="00A56849"/>
    <w:rsid w:val="00A56C78"/>
    <w:rsid w:val="00A56FB0"/>
    <w:rsid w:val="00A56FC8"/>
    <w:rsid w:val="00A57118"/>
    <w:rsid w:val="00A57189"/>
    <w:rsid w:val="00A5727A"/>
    <w:rsid w:val="00A575B9"/>
    <w:rsid w:val="00A576AE"/>
    <w:rsid w:val="00A57E99"/>
    <w:rsid w:val="00A57F45"/>
    <w:rsid w:val="00A60369"/>
    <w:rsid w:val="00A6058B"/>
    <w:rsid w:val="00A6095F"/>
    <w:rsid w:val="00A60C56"/>
    <w:rsid w:val="00A61497"/>
    <w:rsid w:val="00A6152D"/>
    <w:rsid w:val="00A616C6"/>
    <w:rsid w:val="00A61AEB"/>
    <w:rsid w:val="00A61DEF"/>
    <w:rsid w:val="00A61EBC"/>
    <w:rsid w:val="00A62017"/>
    <w:rsid w:val="00A62234"/>
    <w:rsid w:val="00A63007"/>
    <w:rsid w:val="00A636CD"/>
    <w:rsid w:val="00A638B9"/>
    <w:rsid w:val="00A63E4E"/>
    <w:rsid w:val="00A6404A"/>
    <w:rsid w:val="00A64271"/>
    <w:rsid w:val="00A64670"/>
    <w:rsid w:val="00A64C72"/>
    <w:rsid w:val="00A64D20"/>
    <w:rsid w:val="00A651B9"/>
    <w:rsid w:val="00A651DB"/>
    <w:rsid w:val="00A65225"/>
    <w:rsid w:val="00A6558E"/>
    <w:rsid w:val="00A6567A"/>
    <w:rsid w:val="00A658F6"/>
    <w:rsid w:val="00A65A25"/>
    <w:rsid w:val="00A65A2A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1AC3"/>
    <w:rsid w:val="00A71AD0"/>
    <w:rsid w:val="00A71B5D"/>
    <w:rsid w:val="00A71E89"/>
    <w:rsid w:val="00A72411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887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E44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05A"/>
    <w:rsid w:val="00A8129C"/>
    <w:rsid w:val="00A813DD"/>
    <w:rsid w:val="00A81559"/>
    <w:rsid w:val="00A815AD"/>
    <w:rsid w:val="00A81883"/>
    <w:rsid w:val="00A81995"/>
    <w:rsid w:val="00A819DD"/>
    <w:rsid w:val="00A81C89"/>
    <w:rsid w:val="00A829EB"/>
    <w:rsid w:val="00A82A8E"/>
    <w:rsid w:val="00A82EE5"/>
    <w:rsid w:val="00A8300B"/>
    <w:rsid w:val="00A836C8"/>
    <w:rsid w:val="00A83740"/>
    <w:rsid w:val="00A8374B"/>
    <w:rsid w:val="00A837AB"/>
    <w:rsid w:val="00A83A6D"/>
    <w:rsid w:val="00A83ABC"/>
    <w:rsid w:val="00A8429A"/>
    <w:rsid w:val="00A84427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49B"/>
    <w:rsid w:val="00A90552"/>
    <w:rsid w:val="00A90B6E"/>
    <w:rsid w:val="00A90DDC"/>
    <w:rsid w:val="00A90FA3"/>
    <w:rsid w:val="00A9119D"/>
    <w:rsid w:val="00A913A4"/>
    <w:rsid w:val="00A916A5"/>
    <w:rsid w:val="00A916DC"/>
    <w:rsid w:val="00A917B8"/>
    <w:rsid w:val="00A9190D"/>
    <w:rsid w:val="00A9199A"/>
    <w:rsid w:val="00A91B66"/>
    <w:rsid w:val="00A91B80"/>
    <w:rsid w:val="00A91B95"/>
    <w:rsid w:val="00A92228"/>
    <w:rsid w:val="00A92769"/>
    <w:rsid w:val="00A92EA7"/>
    <w:rsid w:val="00A931ED"/>
    <w:rsid w:val="00A9348F"/>
    <w:rsid w:val="00A93504"/>
    <w:rsid w:val="00A935F0"/>
    <w:rsid w:val="00A93858"/>
    <w:rsid w:val="00A93B63"/>
    <w:rsid w:val="00A93E97"/>
    <w:rsid w:val="00A94329"/>
    <w:rsid w:val="00A948B4"/>
    <w:rsid w:val="00A94B5B"/>
    <w:rsid w:val="00A94D9C"/>
    <w:rsid w:val="00A950C9"/>
    <w:rsid w:val="00A950DC"/>
    <w:rsid w:val="00A95376"/>
    <w:rsid w:val="00A954BA"/>
    <w:rsid w:val="00A95791"/>
    <w:rsid w:val="00A95DE7"/>
    <w:rsid w:val="00A95EDA"/>
    <w:rsid w:val="00A960EF"/>
    <w:rsid w:val="00A966EB"/>
    <w:rsid w:val="00A96859"/>
    <w:rsid w:val="00A96F78"/>
    <w:rsid w:val="00A97083"/>
    <w:rsid w:val="00A97485"/>
    <w:rsid w:val="00A978AC"/>
    <w:rsid w:val="00A979FE"/>
    <w:rsid w:val="00A97B19"/>
    <w:rsid w:val="00A97CAC"/>
    <w:rsid w:val="00A97D87"/>
    <w:rsid w:val="00A97FD3"/>
    <w:rsid w:val="00AA00F2"/>
    <w:rsid w:val="00AA076E"/>
    <w:rsid w:val="00AA0DF7"/>
    <w:rsid w:val="00AA14A3"/>
    <w:rsid w:val="00AA1A60"/>
    <w:rsid w:val="00AA1C99"/>
    <w:rsid w:val="00AA1D8A"/>
    <w:rsid w:val="00AA27F3"/>
    <w:rsid w:val="00AA284E"/>
    <w:rsid w:val="00AA2ABA"/>
    <w:rsid w:val="00AA2E80"/>
    <w:rsid w:val="00AA3115"/>
    <w:rsid w:val="00AA31A1"/>
    <w:rsid w:val="00AA3477"/>
    <w:rsid w:val="00AA34D0"/>
    <w:rsid w:val="00AA363C"/>
    <w:rsid w:val="00AA375E"/>
    <w:rsid w:val="00AA3C9F"/>
    <w:rsid w:val="00AA3F9D"/>
    <w:rsid w:val="00AA43EE"/>
    <w:rsid w:val="00AA4FE4"/>
    <w:rsid w:val="00AA5263"/>
    <w:rsid w:val="00AA61A9"/>
    <w:rsid w:val="00AA639E"/>
    <w:rsid w:val="00AA6B6C"/>
    <w:rsid w:val="00AA6B7A"/>
    <w:rsid w:val="00AA6EDF"/>
    <w:rsid w:val="00AA706A"/>
    <w:rsid w:val="00AA7325"/>
    <w:rsid w:val="00AA7590"/>
    <w:rsid w:val="00AA766D"/>
    <w:rsid w:val="00AA76D5"/>
    <w:rsid w:val="00AA791F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F4"/>
    <w:rsid w:val="00AB2408"/>
    <w:rsid w:val="00AB30AE"/>
    <w:rsid w:val="00AB336D"/>
    <w:rsid w:val="00AB3698"/>
    <w:rsid w:val="00AB3C9D"/>
    <w:rsid w:val="00AB3ED2"/>
    <w:rsid w:val="00AB3FD1"/>
    <w:rsid w:val="00AB4004"/>
    <w:rsid w:val="00AB4269"/>
    <w:rsid w:val="00AB4279"/>
    <w:rsid w:val="00AB4C55"/>
    <w:rsid w:val="00AB4F0F"/>
    <w:rsid w:val="00AB51F0"/>
    <w:rsid w:val="00AB5300"/>
    <w:rsid w:val="00AB5365"/>
    <w:rsid w:val="00AB543B"/>
    <w:rsid w:val="00AB5471"/>
    <w:rsid w:val="00AB5A85"/>
    <w:rsid w:val="00AB5C4A"/>
    <w:rsid w:val="00AB5D7D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807"/>
    <w:rsid w:val="00AC08A7"/>
    <w:rsid w:val="00AC09E6"/>
    <w:rsid w:val="00AC0EDB"/>
    <w:rsid w:val="00AC1077"/>
    <w:rsid w:val="00AC125E"/>
    <w:rsid w:val="00AC14AE"/>
    <w:rsid w:val="00AC16D0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402"/>
    <w:rsid w:val="00AC5038"/>
    <w:rsid w:val="00AC54F3"/>
    <w:rsid w:val="00AC5673"/>
    <w:rsid w:val="00AC5AEE"/>
    <w:rsid w:val="00AC5F44"/>
    <w:rsid w:val="00AC5FBD"/>
    <w:rsid w:val="00AC6218"/>
    <w:rsid w:val="00AC64B4"/>
    <w:rsid w:val="00AC6921"/>
    <w:rsid w:val="00AC6D94"/>
    <w:rsid w:val="00AC6E25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3001"/>
    <w:rsid w:val="00AD31F9"/>
    <w:rsid w:val="00AD32D9"/>
    <w:rsid w:val="00AD34F0"/>
    <w:rsid w:val="00AD38CB"/>
    <w:rsid w:val="00AD3F5B"/>
    <w:rsid w:val="00AD4383"/>
    <w:rsid w:val="00AD47A7"/>
    <w:rsid w:val="00AD4AB2"/>
    <w:rsid w:val="00AD4B69"/>
    <w:rsid w:val="00AD4D7E"/>
    <w:rsid w:val="00AD4D8E"/>
    <w:rsid w:val="00AD5401"/>
    <w:rsid w:val="00AD573E"/>
    <w:rsid w:val="00AD594D"/>
    <w:rsid w:val="00AD5972"/>
    <w:rsid w:val="00AD59F9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766"/>
    <w:rsid w:val="00AD77F0"/>
    <w:rsid w:val="00AE0129"/>
    <w:rsid w:val="00AE0428"/>
    <w:rsid w:val="00AE0553"/>
    <w:rsid w:val="00AE075A"/>
    <w:rsid w:val="00AE099B"/>
    <w:rsid w:val="00AE17F5"/>
    <w:rsid w:val="00AE180A"/>
    <w:rsid w:val="00AE22AE"/>
    <w:rsid w:val="00AE23E2"/>
    <w:rsid w:val="00AE260B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900"/>
    <w:rsid w:val="00AE7A80"/>
    <w:rsid w:val="00AE7DA4"/>
    <w:rsid w:val="00AF0112"/>
    <w:rsid w:val="00AF0140"/>
    <w:rsid w:val="00AF0260"/>
    <w:rsid w:val="00AF0647"/>
    <w:rsid w:val="00AF06A7"/>
    <w:rsid w:val="00AF06AE"/>
    <w:rsid w:val="00AF076A"/>
    <w:rsid w:val="00AF0800"/>
    <w:rsid w:val="00AF0BB4"/>
    <w:rsid w:val="00AF0DE4"/>
    <w:rsid w:val="00AF0FAA"/>
    <w:rsid w:val="00AF1852"/>
    <w:rsid w:val="00AF18FF"/>
    <w:rsid w:val="00AF1A30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911"/>
    <w:rsid w:val="00AF4E28"/>
    <w:rsid w:val="00AF505C"/>
    <w:rsid w:val="00AF5089"/>
    <w:rsid w:val="00AF5268"/>
    <w:rsid w:val="00AF590A"/>
    <w:rsid w:val="00AF6384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DF2"/>
    <w:rsid w:val="00B00E8F"/>
    <w:rsid w:val="00B00FC4"/>
    <w:rsid w:val="00B0101B"/>
    <w:rsid w:val="00B013FB"/>
    <w:rsid w:val="00B016FF"/>
    <w:rsid w:val="00B01D71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7FA"/>
    <w:rsid w:val="00B05FC9"/>
    <w:rsid w:val="00B06319"/>
    <w:rsid w:val="00B06733"/>
    <w:rsid w:val="00B06B24"/>
    <w:rsid w:val="00B06DB4"/>
    <w:rsid w:val="00B071DB"/>
    <w:rsid w:val="00B07FCE"/>
    <w:rsid w:val="00B102FA"/>
    <w:rsid w:val="00B10327"/>
    <w:rsid w:val="00B1071D"/>
    <w:rsid w:val="00B108ED"/>
    <w:rsid w:val="00B10B9A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72C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021"/>
    <w:rsid w:val="00B17120"/>
    <w:rsid w:val="00B171EF"/>
    <w:rsid w:val="00B17677"/>
    <w:rsid w:val="00B179F9"/>
    <w:rsid w:val="00B17D53"/>
    <w:rsid w:val="00B20424"/>
    <w:rsid w:val="00B20D54"/>
    <w:rsid w:val="00B20DB3"/>
    <w:rsid w:val="00B213E6"/>
    <w:rsid w:val="00B214CA"/>
    <w:rsid w:val="00B21D3F"/>
    <w:rsid w:val="00B2249B"/>
    <w:rsid w:val="00B22555"/>
    <w:rsid w:val="00B234ED"/>
    <w:rsid w:val="00B244D2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6292"/>
    <w:rsid w:val="00B264F7"/>
    <w:rsid w:val="00B26B3F"/>
    <w:rsid w:val="00B26F6C"/>
    <w:rsid w:val="00B2766C"/>
    <w:rsid w:val="00B27934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1AEF"/>
    <w:rsid w:val="00B32B83"/>
    <w:rsid w:val="00B32C1A"/>
    <w:rsid w:val="00B33129"/>
    <w:rsid w:val="00B33BB0"/>
    <w:rsid w:val="00B34B59"/>
    <w:rsid w:val="00B35052"/>
    <w:rsid w:val="00B3570F"/>
    <w:rsid w:val="00B35835"/>
    <w:rsid w:val="00B35ACC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B22"/>
    <w:rsid w:val="00B40D66"/>
    <w:rsid w:val="00B41379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AB7"/>
    <w:rsid w:val="00B42BB9"/>
    <w:rsid w:val="00B42BF7"/>
    <w:rsid w:val="00B42C99"/>
    <w:rsid w:val="00B431B6"/>
    <w:rsid w:val="00B4399A"/>
    <w:rsid w:val="00B43E90"/>
    <w:rsid w:val="00B4468C"/>
    <w:rsid w:val="00B44793"/>
    <w:rsid w:val="00B448B1"/>
    <w:rsid w:val="00B44F24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2E2"/>
    <w:rsid w:val="00B4737A"/>
    <w:rsid w:val="00B474D3"/>
    <w:rsid w:val="00B478CB"/>
    <w:rsid w:val="00B47A30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70F"/>
    <w:rsid w:val="00B54B3C"/>
    <w:rsid w:val="00B551F6"/>
    <w:rsid w:val="00B55284"/>
    <w:rsid w:val="00B552A6"/>
    <w:rsid w:val="00B552AB"/>
    <w:rsid w:val="00B5556B"/>
    <w:rsid w:val="00B5565C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9FC"/>
    <w:rsid w:val="00B57E44"/>
    <w:rsid w:val="00B6022A"/>
    <w:rsid w:val="00B60598"/>
    <w:rsid w:val="00B6126D"/>
    <w:rsid w:val="00B6187C"/>
    <w:rsid w:val="00B61CAD"/>
    <w:rsid w:val="00B61CCB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8E8"/>
    <w:rsid w:val="00B63C74"/>
    <w:rsid w:val="00B63D04"/>
    <w:rsid w:val="00B6405C"/>
    <w:rsid w:val="00B644AA"/>
    <w:rsid w:val="00B645A7"/>
    <w:rsid w:val="00B64ABC"/>
    <w:rsid w:val="00B64C6B"/>
    <w:rsid w:val="00B65B2E"/>
    <w:rsid w:val="00B65C55"/>
    <w:rsid w:val="00B662A4"/>
    <w:rsid w:val="00B66DDB"/>
    <w:rsid w:val="00B673E5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977"/>
    <w:rsid w:val="00B72D8F"/>
    <w:rsid w:val="00B72DEE"/>
    <w:rsid w:val="00B72E54"/>
    <w:rsid w:val="00B72F32"/>
    <w:rsid w:val="00B731EE"/>
    <w:rsid w:val="00B732BF"/>
    <w:rsid w:val="00B733AB"/>
    <w:rsid w:val="00B73780"/>
    <w:rsid w:val="00B73787"/>
    <w:rsid w:val="00B73908"/>
    <w:rsid w:val="00B73BB4"/>
    <w:rsid w:val="00B73BDA"/>
    <w:rsid w:val="00B73FF6"/>
    <w:rsid w:val="00B74276"/>
    <w:rsid w:val="00B74385"/>
    <w:rsid w:val="00B745B6"/>
    <w:rsid w:val="00B751E6"/>
    <w:rsid w:val="00B759C8"/>
    <w:rsid w:val="00B764CD"/>
    <w:rsid w:val="00B767DF"/>
    <w:rsid w:val="00B768C4"/>
    <w:rsid w:val="00B76C05"/>
    <w:rsid w:val="00B76C91"/>
    <w:rsid w:val="00B76CD9"/>
    <w:rsid w:val="00B77174"/>
    <w:rsid w:val="00B77901"/>
    <w:rsid w:val="00B80053"/>
    <w:rsid w:val="00B8058C"/>
    <w:rsid w:val="00B8071F"/>
    <w:rsid w:val="00B80AB1"/>
    <w:rsid w:val="00B815E5"/>
    <w:rsid w:val="00B81625"/>
    <w:rsid w:val="00B81C5A"/>
    <w:rsid w:val="00B81E81"/>
    <w:rsid w:val="00B82050"/>
    <w:rsid w:val="00B82166"/>
    <w:rsid w:val="00B82206"/>
    <w:rsid w:val="00B8226D"/>
    <w:rsid w:val="00B8241E"/>
    <w:rsid w:val="00B826BC"/>
    <w:rsid w:val="00B829D9"/>
    <w:rsid w:val="00B82A2C"/>
    <w:rsid w:val="00B835B6"/>
    <w:rsid w:val="00B8367B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860"/>
    <w:rsid w:val="00B86ADC"/>
    <w:rsid w:val="00B86B90"/>
    <w:rsid w:val="00B86E04"/>
    <w:rsid w:val="00B86E2B"/>
    <w:rsid w:val="00B872C3"/>
    <w:rsid w:val="00B87645"/>
    <w:rsid w:val="00B87DC4"/>
    <w:rsid w:val="00B87E2B"/>
    <w:rsid w:val="00B903CF"/>
    <w:rsid w:val="00B90FB2"/>
    <w:rsid w:val="00B918FF"/>
    <w:rsid w:val="00B91A7E"/>
    <w:rsid w:val="00B92500"/>
    <w:rsid w:val="00B92C0C"/>
    <w:rsid w:val="00B92C4A"/>
    <w:rsid w:val="00B92D86"/>
    <w:rsid w:val="00B92E48"/>
    <w:rsid w:val="00B92FD4"/>
    <w:rsid w:val="00B9320A"/>
    <w:rsid w:val="00B933F6"/>
    <w:rsid w:val="00B93B4F"/>
    <w:rsid w:val="00B93BE5"/>
    <w:rsid w:val="00B93E09"/>
    <w:rsid w:val="00B942E6"/>
    <w:rsid w:val="00B943F5"/>
    <w:rsid w:val="00B94D84"/>
    <w:rsid w:val="00B94D9C"/>
    <w:rsid w:val="00B95295"/>
    <w:rsid w:val="00B95854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31F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1B40"/>
    <w:rsid w:val="00BB225A"/>
    <w:rsid w:val="00BB293C"/>
    <w:rsid w:val="00BB2AD2"/>
    <w:rsid w:val="00BB2CAA"/>
    <w:rsid w:val="00BB310A"/>
    <w:rsid w:val="00BB32E1"/>
    <w:rsid w:val="00BB3CA0"/>
    <w:rsid w:val="00BB4024"/>
    <w:rsid w:val="00BB4070"/>
    <w:rsid w:val="00BB40F1"/>
    <w:rsid w:val="00BB420D"/>
    <w:rsid w:val="00BB450A"/>
    <w:rsid w:val="00BB4588"/>
    <w:rsid w:val="00BB54DE"/>
    <w:rsid w:val="00BB5B8C"/>
    <w:rsid w:val="00BB61EB"/>
    <w:rsid w:val="00BB66B1"/>
    <w:rsid w:val="00BB6C78"/>
    <w:rsid w:val="00BB7036"/>
    <w:rsid w:val="00BB7048"/>
    <w:rsid w:val="00BB71EF"/>
    <w:rsid w:val="00BB734A"/>
    <w:rsid w:val="00BB76E8"/>
    <w:rsid w:val="00BB772C"/>
    <w:rsid w:val="00BB7B03"/>
    <w:rsid w:val="00BB7BF9"/>
    <w:rsid w:val="00BB7CE5"/>
    <w:rsid w:val="00BB7F2B"/>
    <w:rsid w:val="00BC00D3"/>
    <w:rsid w:val="00BC041E"/>
    <w:rsid w:val="00BC07DE"/>
    <w:rsid w:val="00BC0AD9"/>
    <w:rsid w:val="00BC0B84"/>
    <w:rsid w:val="00BC132B"/>
    <w:rsid w:val="00BC1453"/>
    <w:rsid w:val="00BC199A"/>
    <w:rsid w:val="00BC1C19"/>
    <w:rsid w:val="00BC1C1F"/>
    <w:rsid w:val="00BC1F81"/>
    <w:rsid w:val="00BC2665"/>
    <w:rsid w:val="00BC2E1F"/>
    <w:rsid w:val="00BC2EE3"/>
    <w:rsid w:val="00BC3061"/>
    <w:rsid w:val="00BC3359"/>
    <w:rsid w:val="00BC38BB"/>
    <w:rsid w:val="00BC3B4B"/>
    <w:rsid w:val="00BC3D41"/>
    <w:rsid w:val="00BC409F"/>
    <w:rsid w:val="00BC41F4"/>
    <w:rsid w:val="00BC456D"/>
    <w:rsid w:val="00BC48AB"/>
    <w:rsid w:val="00BC4920"/>
    <w:rsid w:val="00BC4FA9"/>
    <w:rsid w:val="00BC57D4"/>
    <w:rsid w:val="00BC5964"/>
    <w:rsid w:val="00BC5A35"/>
    <w:rsid w:val="00BC5AAC"/>
    <w:rsid w:val="00BC5F4D"/>
    <w:rsid w:val="00BC6324"/>
    <w:rsid w:val="00BC639A"/>
    <w:rsid w:val="00BC63F7"/>
    <w:rsid w:val="00BC690C"/>
    <w:rsid w:val="00BC6BE4"/>
    <w:rsid w:val="00BC6E23"/>
    <w:rsid w:val="00BC6F42"/>
    <w:rsid w:val="00BC7089"/>
    <w:rsid w:val="00BC7A3F"/>
    <w:rsid w:val="00BC7CE4"/>
    <w:rsid w:val="00BD0ACA"/>
    <w:rsid w:val="00BD15E9"/>
    <w:rsid w:val="00BD16C9"/>
    <w:rsid w:val="00BD19F7"/>
    <w:rsid w:val="00BD2011"/>
    <w:rsid w:val="00BD3166"/>
    <w:rsid w:val="00BD3376"/>
    <w:rsid w:val="00BD361B"/>
    <w:rsid w:val="00BD3741"/>
    <w:rsid w:val="00BD3A3E"/>
    <w:rsid w:val="00BD3E0A"/>
    <w:rsid w:val="00BD3E35"/>
    <w:rsid w:val="00BD3E9F"/>
    <w:rsid w:val="00BD43E0"/>
    <w:rsid w:val="00BD454A"/>
    <w:rsid w:val="00BD4A82"/>
    <w:rsid w:val="00BD4C06"/>
    <w:rsid w:val="00BD4CA2"/>
    <w:rsid w:val="00BD50FC"/>
    <w:rsid w:val="00BD55B6"/>
    <w:rsid w:val="00BD5B37"/>
    <w:rsid w:val="00BD5B4D"/>
    <w:rsid w:val="00BD5D64"/>
    <w:rsid w:val="00BD5E12"/>
    <w:rsid w:val="00BD5EFA"/>
    <w:rsid w:val="00BD6AB0"/>
    <w:rsid w:val="00BD6B70"/>
    <w:rsid w:val="00BD6D37"/>
    <w:rsid w:val="00BD6DED"/>
    <w:rsid w:val="00BD6EB7"/>
    <w:rsid w:val="00BD700C"/>
    <w:rsid w:val="00BD73E4"/>
    <w:rsid w:val="00BD7F90"/>
    <w:rsid w:val="00BE0379"/>
    <w:rsid w:val="00BE06C8"/>
    <w:rsid w:val="00BE08DD"/>
    <w:rsid w:val="00BE0F7B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A5A"/>
    <w:rsid w:val="00BE4F63"/>
    <w:rsid w:val="00BE554B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F014C"/>
    <w:rsid w:val="00BF086E"/>
    <w:rsid w:val="00BF0927"/>
    <w:rsid w:val="00BF0B34"/>
    <w:rsid w:val="00BF0BF9"/>
    <w:rsid w:val="00BF0E06"/>
    <w:rsid w:val="00BF0FC0"/>
    <w:rsid w:val="00BF11AD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804"/>
    <w:rsid w:val="00BF5A0E"/>
    <w:rsid w:val="00BF5F4A"/>
    <w:rsid w:val="00BF608F"/>
    <w:rsid w:val="00BF6680"/>
    <w:rsid w:val="00BF69EF"/>
    <w:rsid w:val="00BF6AB5"/>
    <w:rsid w:val="00BF7137"/>
    <w:rsid w:val="00BF745D"/>
    <w:rsid w:val="00BF75DB"/>
    <w:rsid w:val="00BF7892"/>
    <w:rsid w:val="00BF7B91"/>
    <w:rsid w:val="00C0097A"/>
    <w:rsid w:val="00C01286"/>
    <w:rsid w:val="00C0156A"/>
    <w:rsid w:val="00C01593"/>
    <w:rsid w:val="00C01648"/>
    <w:rsid w:val="00C01E42"/>
    <w:rsid w:val="00C020DD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90C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519"/>
    <w:rsid w:val="00C10F87"/>
    <w:rsid w:val="00C11167"/>
    <w:rsid w:val="00C111A9"/>
    <w:rsid w:val="00C11933"/>
    <w:rsid w:val="00C11A43"/>
    <w:rsid w:val="00C11E56"/>
    <w:rsid w:val="00C1219E"/>
    <w:rsid w:val="00C126F8"/>
    <w:rsid w:val="00C12810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C2B"/>
    <w:rsid w:val="00C14D12"/>
    <w:rsid w:val="00C1533F"/>
    <w:rsid w:val="00C153E3"/>
    <w:rsid w:val="00C15AF7"/>
    <w:rsid w:val="00C15E05"/>
    <w:rsid w:val="00C16279"/>
    <w:rsid w:val="00C1674D"/>
    <w:rsid w:val="00C16844"/>
    <w:rsid w:val="00C16A54"/>
    <w:rsid w:val="00C16B4D"/>
    <w:rsid w:val="00C170A5"/>
    <w:rsid w:val="00C1751B"/>
    <w:rsid w:val="00C176A5"/>
    <w:rsid w:val="00C17DC7"/>
    <w:rsid w:val="00C17FDF"/>
    <w:rsid w:val="00C201E4"/>
    <w:rsid w:val="00C2030C"/>
    <w:rsid w:val="00C203C6"/>
    <w:rsid w:val="00C20477"/>
    <w:rsid w:val="00C204C2"/>
    <w:rsid w:val="00C20C54"/>
    <w:rsid w:val="00C212AB"/>
    <w:rsid w:val="00C21314"/>
    <w:rsid w:val="00C21416"/>
    <w:rsid w:val="00C21752"/>
    <w:rsid w:val="00C21DE6"/>
    <w:rsid w:val="00C22657"/>
    <w:rsid w:val="00C22B57"/>
    <w:rsid w:val="00C23145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4EF6"/>
    <w:rsid w:val="00C26470"/>
    <w:rsid w:val="00C265BF"/>
    <w:rsid w:val="00C26744"/>
    <w:rsid w:val="00C267CB"/>
    <w:rsid w:val="00C27235"/>
    <w:rsid w:val="00C27B16"/>
    <w:rsid w:val="00C27BEC"/>
    <w:rsid w:val="00C302B1"/>
    <w:rsid w:val="00C30916"/>
    <w:rsid w:val="00C30B41"/>
    <w:rsid w:val="00C30E7F"/>
    <w:rsid w:val="00C31326"/>
    <w:rsid w:val="00C319B0"/>
    <w:rsid w:val="00C31B67"/>
    <w:rsid w:val="00C31BAD"/>
    <w:rsid w:val="00C31D87"/>
    <w:rsid w:val="00C3275F"/>
    <w:rsid w:val="00C327C4"/>
    <w:rsid w:val="00C32AAE"/>
    <w:rsid w:val="00C334A7"/>
    <w:rsid w:val="00C33799"/>
    <w:rsid w:val="00C33891"/>
    <w:rsid w:val="00C339A3"/>
    <w:rsid w:val="00C33CD4"/>
    <w:rsid w:val="00C3402B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2D5"/>
    <w:rsid w:val="00C375A4"/>
    <w:rsid w:val="00C377C9"/>
    <w:rsid w:val="00C37F8D"/>
    <w:rsid w:val="00C40165"/>
    <w:rsid w:val="00C40485"/>
    <w:rsid w:val="00C409F4"/>
    <w:rsid w:val="00C40A61"/>
    <w:rsid w:val="00C40A95"/>
    <w:rsid w:val="00C40F9B"/>
    <w:rsid w:val="00C41427"/>
    <w:rsid w:val="00C41456"/>
    <w:rsid w:val="00C41825"/>
    <w:rsid w:val="00C4188E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AD7"/>
    <w:rsid w:val="00C46DE4"/>
    <w:rsid w:val="00C471B8"/>
    <w:rsid w:val="00C471BF"/>
    <w:rsid w:val="00C4726B"/>
    <w:rsid w:val="00C479FF"/>
    <w:rsid w:val="00C47A7A"/>
    <w:rsid w:val="00C47C67"/>
    <w:rsid w:val="00C50304"/>
    <w:rsid w:val="00C508E8"/>
    <w:rsid w:val="00C50B98"/>
    <w:rsid w:val="00C50E23"/>
    <w:rsid w:val="00C50E2B"/>
    <w:rsid w:val="00C50F23"/>
    <w:rsid w:val="00C50F40"/>
    <w:rsid w:val="00C51395"/>
    <w:rsid w:val="00C5187D"/>
    <w:rsid w:val="00C51B2F"/>
    <w:rsid w:val="00C51B5B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50F5"/>
    <w:rsid w:val="00C551C8"/>
    <w:rsid w:val="00C554FA"/>
    <w:rsid w:val="00C5584C"/>
    <w:rsid w:val="00C5592E"/>
    <w:rsid w:val="00C563F8"/>
    <w:rsid w:val="00C56A14"/>
    <w:rsid w:val="00C56F54"/>
    <w:rsid w:val="00C5712A"/>
    <w:rsid w:val="00C571B5"/>
    <w:rsid w:val="00C573ED"/>
    <w:rsid w:val="00C576CF"/>
    <w:rsid w:val="00C57F34"/>
    <w:rsid w:val="00C57F3F"/>
    <w:rsid w:val="00C57F62"/>
    <w:rsid w:val="00C6028F"/>
    <w:rsid w:val="00C604EF"/>
    <w:rsid w:val="00C60D7C"/>
    <w:rsid w:val="00C61282"/>
    <w:rsid w:val="00C615A4"/>
    <w:rsid w:val="00C61603"/>
    <w:rsid w:val="00C61646"/>
    <w:rsid w:val="00C61800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975"/>
    <w:rsid w:val="00C71EEF"/>
    <w:rsid w:val="00C71F51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218"/>
    <w:rsid w:val="00C77236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473"/>
    <w:rsid w:val="00C827F6"/>
    <w:rsid w:val="00C83195"/>
    <w:rsid w:val="00C83438"/>
    <w:rsid w:val="00C837DD"/>
    <w:rsid w:val="00C83F3E"/>
    <w:rsid w:val="00C83F82"/>
    <w:rsid w:val="00C8498B"/>
    <w:rsid w:val="00C849B5"/>
    <w:rsid w:val="00C85029"/>
    <w:rsid w:val="00C850EE"/>
    <w:rsid w:val="00C85403"/>
    <w:rsid w:val="00C8557D"/>
    <w:rsid w:val="00C85A09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D36"/>
    <w:rsid w:val="00C910C5"/>
    <w:rsid w:val="00C9159E"/>
    <w:rsid w:val="00C91A08"/>
    <w:rsid w:val="00C92A0F"/>
    <w:rsid w:val="00C92B2E"/>
    <w:rsid w:val="00C92EB1"/>
    <w:rsid w:val="00C931F1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5B48"/>
    <w:rsid w:val="00C96320"/>
    <w:rsid w:val="00C9680C"/>
    <w:rsid w:val="00C97A64"/>
    <w:rsid w:val="00C97D53"/>
    <w:rsid w:val="00CA00EB"/>
    <w:rsid w:val="00CA02AB"/>
    <w:rsid w:val="00CA04DE"/>
    <w:rsid w:val="00CA0595"/>
    <w:rsid w:val="00CA09A9"/>
    <w:rsid w:val="00CA0B9E"/>
    <w:rsid w:val="00CA0C52"/>
    <w:rsid w:val="00CA11CB"/>
    <w:rsid w:val="00CA11D5"/>
    <w:rsid w:val="00CA15E0"/>
    <w:rsid w:val="00CA1A7A"/>
    <w:rsid w:val="00CA1B6A"/>
    <w:rsid w:val="00CA1B90"/>
    <w:rsid w:val="00CA1E5B"/>
    <w:rsid w:val="00CA1E6E"/>
    <w:rsid w:val="00CA1FDB"/>
    <w:rsid w:val="00CA21EB"/>
    <w:rsid w:val="00CA2261"/>
    <w:rsid w:val="00CA28AB"/>
    <w:rsid w:val="00CA326C"/>
    <w:rsid w:val="00CA34CF"/>
    <w:rsid w:val="00CA37BF"/>
    <w:rsid w:val="00CA3D09"/>
    <w:rsid w:val="00CA46CA"/>
    <w:rsid w:val="00CA4721"/>
    <w:rsid w:val="00CA4974"/>
    <w:rsid w:val="00CA5139"/>
    <w:rsid w:val="00CA59E8"/>
    <w:rsid w:val="00CA602F"/>
    <w:rsid w:val="00CA671A"/>
    <w:rsid w:val="00CA69D3"/>
    <w:rsid w:val="00CA6BE5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CEE"/>
    <w:rsid w:val="00CB2E53"/>
    <w:rsid w:val="00CB2FEE"/>
    <w:rsid w:val="00CB36E3"/>
    <w:rsid w:val="00CB4A77"/>
    <w:rsid w:val="00CB4BA9"/>
    <w:rsid w:val="00CB4EEB"/>
    <w:rsid w:val="00CB504E"/>
    <w:rsid w:val="00CB547A"/>
    <w:rsid w:val="00CB55EC"/>
    <w:rsid w:val="00CB567F"/>
    <w:rsid w:val="00CB579E"/>
    <w:rsid w:val="00CB58B5"/>
    <w:rsid w:val="00CB5BB6"/>
    <w:rsid w:val="00CB5C8A"/>
    <w:rsid w:val="00CB5D65"/>
    <w:rsid w:val="00CB61D9"/>
    <w:rsid w:val="00CB61EA"/>
    <w:rsid w:val="00CB6352"/>
    <w:rsid w:val="00CB6394"/>
    <w:rsid w:val="00CB680B"/>
    <w:rsid w:val="00CB6D80"/>
    <w:rsid w:val="00CB70CC"/>
    <w:rsid w:val="00CB71C8"/>
    <w:rsid w:val="00CB771E"/>
    <w:rsid w:val="00CB7C17"/>
    <w:rsid w:val="00CB7C71"/>
    <w:rsid w:val="00CC016B"/>
    <w:rsid w:val="00CC025E"/>
    <w:rsid w:val="00CC02B5"/>
    <w:rsid w:val="00CC0598"/>
    <w:rsid w:val="00CC07B8"/>
    <w:rsid w:val="00CC09E6"/>
    <w:rsid w:val="00CC09FF"/>
    <w:rsid w:val="00CC0DD7"/>
    <w:rsid w:val="00CC1372"/>
    <w:rsid w:val="00CC1407"/>
    <w:rsid w:val="00CC15DA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E1"/>
    <w:rsid w:val="00CC5FFE"/>
    <w:rsid w:val="00CC674A"/>
    <w:rsid w:val="00CC6D0B"/>
    <w:rsid w:val="00CC6D19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22E"/>
    <w:rsid w:val="00CD3237"/>
    <w:rsid w:val="00CD3406"/>
    <w:rsid w:val="00CD36F3"/>
    <w:rsid w:val="00CD3ABE"/>
    <w:rsid w:val="00CD3DD7"/>
    <w:rsid w:val="00CD3F51"/>
    <w:rsid w:val="00CD409A"/>
    <w:rsid w:val="00CD43AB"/>
    <w:rsid w:val="00CD48E3"/>
    <w:rsid w:val="00CD4D01"/>
    <w:rsid w:val="00CD4FFC"/>
    <w:rsid w:val="00CD5087"/>
    <w:rsid w:val="00CD526B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73"/>
    <w:rsid w:val="00CF0520"/>
    <w:rsid w:val="00CF062F"/>
    <w:rsid w:val="00CF0847"/>
    <w:rsid w:val="00CF09D9"/>
    <w:rsid w:val="00CF116E"/>
    <w:rsid w:val="00CF12A7"/>
    <w:rsid w:val="00CF1494"/>
    <w:rsid w:val="00CF15D4"/>
    <w:rsid w:val="00CF190E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451F"/>
    <w:rsid w:val="00CF4674"/>
    <w:rsid w:val="00CF4AF3"/>
    <w:rsid w:val="00CF539F"/>
    <w:rsid w:val="00CF55A1"/>
    <w:rsid w:val="00CF55DC"/>
    <w:rsid w:val="00CF5805"/>
    <w:rsid w:val="00CF58D8"/>
    <w:rsid w:val="00CF5E81"/>
    <w:rsid w:val="00CF6157"/>
    <w:rsid w:val="00CF61EF"/>
    <w:rsid w:val="00CF6370"/>
    <w:rsid w:val="00CF6A53"/>
    <w:rsid w:val="00CF6DEC"/>
    <w:rsid w:val="00CF7037"/>
    <w:rsid w:val="00CF77B7"/>
    <w:rsid w:val="00CF77EC"/>
    <w:rsid w:val="00D0093A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3126"/>
    <w:rsid w:val="00D032D9"/>
    <w:rsid w:val="00D0338D"/>
    <w:rsid w:val="00D03FAE"/>
    <w:rsid w:val="00D0404E"/>
    <w:rsid w:val="00D0406D"/>
    <w:rsid w:val="00D0438F"/>
    <w:rsid w:val="00D04464"/>
    <w:rsid w:val="00D0475B"/>
    <w:rsid w:val="00D0477E"/>
    <w:rsid w:val="00D04F83"/>
    <w:rsid w:val="00D04FA9"/>
    <w:rsid w:val="00D05163"/>
    <w:rsid w:val="00D0518D"/>
    <w:rsid w:val="00D05920"/>
    <w:rsid w:val="00D059D3"/>
    <w:rsid w:val="00D05B41"/>
    <w:rsid w:val="00D06180"/>
    <w:rsid w:val="00D0622D"/>
    <w:rsid w:val="00D068F9"/>
    <w:rsid w:val="00D069E3"/>
    <w:rsid w:val="00D06AF5"/>
    <w:rsid w:val="00D07585"/>
    <w:rsid w:val="00D07705"/>
    <w:rsid w:val="00D0770B"/>
    <w:rsid w:val="00D078F6"/>
    <w:rsid w:val="00D07975"/>
    <w:rsid w:val="00D07D5D"/>
    <w:rsid w:val="00D07E34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4D35"/>
    <w:rsid w:val="00D15094"/>
    <w:rsid w:val="00D15133"/>
    <w:rsid w:val="00D152F2"/>
    <w:rsid w:val="00D1532A"/>
    <w:rsid w:val="00D1564E"/>
    <w:rsid w:val="00D15BA8"/>
    <w:rsid w:val="00D15C9E"/>
    <w:rsid w:val="00D168F9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AFE"/>
    <w:rsid w:val="00D20B12"/>
    <w:rsid w:val="00D20EE7"/>
    <w:rsid w:val="00D2144C"/>
    <w:rsid w:val="00D215AC"/>
    <w:rsid w:val="00D218A4"/>
    <w:rsid w:val="00D218C1"/>
    <w:rsid w:val="00D2195E"/>
    <w:rsid w:val="00D21DDA"/>
    <w:rsid w:val="00D21F83"/>
    <w:rsid w:val="00D221FD"/>
    <w:rsid w:val="00D22C44"/>
    <w:rsid w:val="00D22E09"/>
    <w:rsid w:val="00D2310C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A42"/>
    <w:rsid w:val="00D30C4F"/>
    <w:rsid w:val="00D30D89"/>
    <w:rsid w:val="00D31085"/>
    <w:rsid w:val="00D31152"/>
    <w:rsid w:val="00D31286"/>
    <w:rsid w:val="00D315F9"/>
    <w:rsid w:val="00D31877"/>
    <w:rsid w:val="00D31C69"/>
    <w:rsid w:val="00D31D94"/>
    <w:rsid w:val="00D32171"/>
    <w:rsid w:val="00D321A2"/>
    <w:rsid w:val="00D323C3"/>
    <w:rsid w:val="00D32EFD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A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6FDC"/>
    <w:rsid w:val="00D37463"/>
    <w:rsid w:val="00D37A72"/>
    <w:rsid w:val="00D401A4"/>
    <w:rsid w:val="00D40344"/>
    <w:rsid w:val="00D40381"/>
    <w:rsid w:val="00D40BAC"/>
    <w:rsid w:val="00D414C0"/>
    <w:rsid w:val="00D4197F"/>
    <w:rsid w:val="00D41E75"/>
    <w:rsid w:val="00D4212A"/>
    <w:rsid w:val="00D42AAF"/>
    <w:rsid w:val="00D4318E"/>
    <w:rsid w:val="00D43654"/>
    <w:rsid w:val="00D436A4"/>
    <w:rsid w:val="00D4436B"/>
    <w:rsid w:val="00D445A4"/>
    <w:rsid w:val="00D44603"/>
    <w:rsid w:val="00D45471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55D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C2"/>
    <w:rsid w:val="00D519CD"/>
    <w:rsid w:val="00D51BB7"/>
    <w:rsid w:val="00D51E4F"/>
    <w:rsid w:val="00D51FFA"/>
    <w:rsid w:val="00D520EE"/>
    <w:rsid w:val="00D5281D"/>
    <w:rsid w:val="00D52F7C"/>
    <w:rsid w:val="00D532DA"/>
    <w:rsid w:val="00D536A6"/>
    <w:rsid w:val="00D53E09"/>
    <w:rsid w:val="00D53FD0"/>
    <w:rsid w:val="00D54006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8F3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00D"/>
    <w:rsid w:val="00D62180"/>
    <w:rsid w:val="00D62270"/>
    <w:rsid w:val="00D624D4"/>
    <w:rsid w:val="00D628FE"/>
    <w:rsid w:val="00D62EE8"/>
    <w:rsid w:val="00D62FC7"/>
    <w:rsid w:val="00D63524"/>
    <w:rsid w:val="00D63A0E"/>
    <w:rsid w:val="00D63A62"/>
    <w:rsid w:val="00D6432F"/>
    <w:rsid w:val="00D647D3"/>
    <w:rsid w:val="00D64DDF"/>
    <w:rsid w:val="00D64E65"/>
    <w:rsid w:val="00D65184"/>
    <w:rsid w:val="00D65710"/>
    <w:rsid w:val="00D657D0"/>
    <w:rsid w:val="00D658E2"/>
    <w:rsid w:val="00D65A85"/>
    <w:rsid w:val="00D65F3A"/>
    <w:rsid w:val="00D6616F"/>
    <w:rsid w:val="00D66206"/>
    <w:rsid w:val="00D668BC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8FE"/>
    <w:rsid w:val="00D75A11"/>
    <w:rsid w:val="00D75CE8"/>
    <w:rsid w:val="00D75D6E"/>
    <w:rsid w:val="00D763CC"/>
    <w:rsid w:val="00D76863"/>
    <w:rsid w:val="00D7694B"/>
    <w:rsid w:val="00D76D4A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1CEE"/>
    <w:rsid w:val="00D822C9"/>
    <w:rsid w:val="00D82607"/>
    <w:rsid w:val="00D82F80"/>
    <w:rsid w:val="00D830BF"/>
    <w:rsid w:val="00D835B0"/>
    <w:rsid w:val="00D8369B"/>
    <w:rsid w:val="00D83768"/>
    <w:rsid w:val="00D8394C"/>
    <w:rsid w:val="00D84287"/>
    <w:rsid w:val="00D84A5F"/>
    <w:rsid w:val="00D84D8C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228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16C6"/>
    <w:rsid w:val="00DA20D7"/>
    <w:rsid w:val="00DA2167"/>
    <w:rsid w:val="00DA2251"/>
    <w:rsid w:val="00DA2695"/>
    <w:rsid w:val="00DA2A8C"/>
    <w:rsid w:val="00DA32EE"/>
    <w:rsid w:val="00DA369F"/>
    <w:rsid w:val="00DA3708"/>
    <w:rsid w:val="00DA37F2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3DB"/>
    <w:rsid w:val="00DB3FD7"/>
    <w:rsid w:val="00DB4101"/>
    <w:rsid w:val="00DB422D"/>
    <w:rsid w:val="00DB4516"/>
    <w:rsid w:val="00DB49B6"/>
    <w:rsid w:val="00DB4A0E"/>
    <w:rsid w:val="00DB500D"/>
    <w:rsid w:val="00DB5165"/>
    <w:rsid w:val="00DB5621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4063"/>
    <w:rsid w:val="00DC4083"/>
    <w:rsid w:val="00DC4089"/>
    <w:rsid w:val="00DC4866"/>
    <w:rsid w:val="00DC4CE0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2C4"/>
    <w:rsid w:val="00DD0572"/>
    <w:rsid w:val="00DD05E5"/>
    <w:rsid w:val="00DD08D1"/>
    <w:rsid w:val="00DD0B98"/>
    <w:rsid w:val="00DD0C8C"/>
    <w:rsid w:val="00DD1123"/>
    <w:rsid w:val="00DD12B9"/>
    <w:rsid w:val="00DD13B6"/>
    <w:rsid w:val="00DD1439"/>
    <w:rsid w:val="00DD18AA"/>
    <w:rsid w:val="00DD1FC5"/>
    <w:rsid w:val="00DD21F0"/>
    <w:rsid w:val="00DD22F9"/>
    <w:rsid w:val="00DD2969"/>
    <w:rsid w:val="00DD2993"/>
    <w:rsid w:val="00DD2C06"/>
    <w:rsid w:val="00DD34A6"/>
    <w:rsid w:val="00DD3D22"/>
    <w:rsid w:val="00DD3F76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7DB"/>
    <w:rsid w:val="00DD5F1F"/>
    <w:rsid w:val="00DD5F3B"/>
    <w:rsid w:val="00DD6226"/>
    <w:rsid w:val="00DD6262"/>
    <w:rsid w:val="00DD638F"/>
    <w:rsid w:val="00DD6840"/>
    <w:rsid w:val="00DD6C7B"/>
    <w:rsid w:val="00DD6ECF"/>
    <w:rsid w:val="00DD73C0"/>
    <w:rsid w:val="00DD7670"/>
    <w:rsid w:val="00DD76B3"/>
    <w:rsid w:val="00DD7702"/>
    <w:rsid w:val="00DD776C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4814"/>
    <w:rsid w:val="00DE4D22"/>
    <w:rsid w:val="00DE545D"/>
    <w:rsid w:val="00DE5971"/>
    <w:rsid w:val="00DE61FC"/>
    <w:rsid w:val="00DE65D6"/>
    <w:rsid w:val="00DE664F"/>
    <w:rsid w:val="00DE6686"/>
    <w:rsid w:val="00DE69A2"/>
    <w:rsid w:val="00DE6D8B"/>
    <w:rsid w:val="00DE6F9F"/>
    <w:rsid w:val="00DE74BA"/>
    <w:rsid w:val="00DE7660"/>
    <w:rsid w:val="00DE7690"/>
    <w:rsid w:val="00DE7CC9"/>
    <w:rsid w:val="00DE7E0E"/>
    <w:rsid w:val="00DF014A"/>
    <w:rsid w:val="00DF0A6A"/>
    <w:rsid w:val="00DF0D4B"/>
    <w:rsid w:val="00DF1350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9C"/>
    <w:rsid w:val="00DF59CB"/>
    <w:rsid w:val="00DF5B46"/>
    <w:rsid w:val="00DF5DA2"/>
    <w:rsid w:val="00DF6002"/>
    <w:rsid w:val="00DF6549"/>
    <w:rsid w:val="00DF671E"/>
    <w:rsid w:val="00DF69A0"/>
    <w:rsid w:val="00DF6B97"/>
    <w:rsid w:val="00DF7010"/>
    <w:rsid w:val="00DF71B5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B"/>
    <w:rsid w:val="00E010BE"/>
    <w:rsid w:val="00E01CA1"/>
    <w:rsid w:val="00E01D58"/>
    <w:rsid w:val="00E01E6D"/>
    <w:rsid w:val="00E0210E"/>
    <w:rsid w:val="00E0231A"/>
    <w:rsid w:val="00E023A1"/>
    <w:rsid w:val="00E02432"/>
    <w:rsid w:val="00E02748"/>
    <w:rsid w:val="00E02A81"/>
    <w:rsid w:val="00E0315A"/>
    <w:rsid w:val="00E03995"/>
    <w:rsid w:val="00E03C76"/>
    <w:rsid w:val="00E03DE5"/>
    <w:rsid w:val="00E0406F"/>
    <w:rsid w:val="00E040DA"/>
    <w:rsid w:val="00E0429F"/>
    <w:rsid w:val="00E04896"/>
    <w:rsid w:val="00E04D3E"/>
    <w:rsid w:val="00E0503D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6E56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26"/>
    <w:rsid w:val="00E1115D"/>
    <w:rsid w:val="00E112DB"/>
    <w:rsid w:val="00E11527"/>
    <w:rsid w:val="00E119E1"/>
    <w:rsid w:val="00E11AED"/>
    <w:rsid w:val="00E11E31"/>
    <w:rsid w:val="00E12266"/>
    <w:rsid w:val="00E12586"/>
    <w:rsid w:val="00E127CE"/>
    <w:rsid w:val="00E128D7"/>
    <w:rsid w:val="00E12A55"/>
    <w:rsid w:val="00E13122"/>
    <w:rsid w:val="00E13156"/>
    <w:rsid w:val="00E137D6"/>
    <w:rsid w:val="00E138FD"/>
    <w:rsid w:val="00E13B63"/>
    <w:rsid w:val="00E13D71"/>
    <w:rsid w:val="00E13FBE"/>
    <w:rsid w:val="00E145B8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B0"/>
    <w:rsid w:val="00E21C4F"/>
    <w:rsid w:val="00E22094"/>
    <w:rsid w:val="00E2235D"/>
    <w:rsid w:val="00E228DE"/>
    <w:rsid w:val="00E22904"/>
    <w:rsid w:val="00E22ABD"/>
    <w:rsid w:val="00E23431"/>
    <w:rsid w:val="00E2378C"/>
    <w:rsid w:val="00E23970"/>
    <w:rsid w:val="00E23BCB"/>
    <w:rsid w:val="00E23C59"/>
    <w:rsid w:val="00E23DE1"/>
    <w:rsid w:val="00E23EED"/>
    <w:rsid w:val="00E245EE"/>
    <w:rsid w:val="00E24DBB"/>
    <w:rsid w:val="00E250F0"/>
    <w:rsid w:val="00E25774"/>
    <w:rsid w:val="00E258C6"/>
    <w:rsid w:val="00E25A27"/>
    <w:rsid w:val="00E25A73"/>
    <w:rsid w:val="00E25B7E"/>
    <w:rsid w:val="00E25E93"/>
    <w:rsid w:val="00E2621D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3E"/>
    <w:rsid w:val="00E3055E"/>
    <w:rsid w:val="00E30A0D"/>
    <w:rsid w:val="00E30DF2"/>
    <w:rsid w:val="00E30EE3"/>
    <w:rsid w:val="00E3191E"/>
    <w:rsid w:val="00E31C33"/>
    <w:rsid w:val="00E32164"/>
    <w:rsid w:val="00E32396"/>
    <w:rsid w:val="00E32549"/>
    <w:rsid w:val="00E3254D"/>
    <w:rsid w:val="00E3278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6ABE"/>
    <w:rsid w:val="00E37457"/>
    <w:rsid w:val="00E37E05"/>
    <w:rsid w:val="00E37E08"/>
    <w:rsid w:val="00E40541"/>
    <w:rsid w:val="00E4072D"/>
    <w:rsid w:val="00E4079E"/>
    <w:rsid w:val="00E409C0"/>
    <w:rsid w:val="00E409E1"/>
    <w:rsid w:val="00E40E8E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E6F"/>
    <w:rsid w:val="00E432A5"/>
    <w:rsid w:val="00E4390A"/>
    <w:rsid w:val="00E43A28"/>
    <w:rsid w:val="00E43B9E"/>
    <w:rsid w:val="00E43E90"/>
    <w:rsid w:val="00E4437A"/>
    <w:rsid w:val="00E4459F"/>
    <w:rsid w:val="00E4467A"/>
    <w:rsid w:val="00E44F72"/>
    <w:rsid w:val="00E45038"/>
    <w:rsid w:val="00E4515F"/>
    <w:rsid w:val="00E45461"/>
    <w:rsid w:val="00E45796"/>
    <w:rsid w:val="00E45BD5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115"/>
    <w:rsid w:val="00E527E5"/>
    <w:rsid w:val="00E52876"/>
    <w:rsid w:val="00E52889"/>
    <w:rsid w:val="00E52ECC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B7"/>
    <w:rsid w:val="00E55AD8"/>
    <w:rsid w:val="00E56173"/>
    <w:rsid w:val="00E56416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202"/>
    <w:rsid w:val="00E61211"/>
    <w:rsid w:val="00E61DD8"/>
    <w:rsid w:val="00E62163"/>
    <w:rsid w:val="00E6236C"/>
    <w:rsid w:val="00E623D4"/>
    <w:rsid w:val="00E626A1"/>
    <w:rsid w:val="00E62899"/>
    <w:rsid w:val="00E628FE"/>
    <w:rsid w:val="00E6293F"/>
    <w:rsid w:val="00E62EFF"/>
    <w:rsid w:val="00E637B7"/>
    <w:rsid w:val="00E64C8C"/>
    <w:rsid w:val="00E64E70"/>
    <w:rsid w:val="00E6565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EBC"/>
    <w:rsid w:val="00E70F45"/>
    <w:rsid w:val="00E70F7A"/>
    <w:rsid w:val="00E714EC"/>
    <w:rsid w:val="00E71806"/>
    <w:rsid w:val="00E71851"/>
    <w:rsid w:val="00E71B31"/>
    <w:rsid w:val="00E71ED5"/>
    <w:rsid w:val="00E72496"/>
    <w:rsid w:val="00E72901"/>
    <w:rsid w:val="00E72BD2"/>
    <w:rsid w:val="00E72DC7"/>
    <w:rsid w:val="00E736D8"/>
    <w:rsid w:val="00E74163"/>
    <w:rsid w:val="00E74179"/>
    <w:rsid w:val="00E7417A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D69"/>
    <w:rsid w:val="00E76EC8"/>
    <w:rsid w:val="00E77372"/>
    <w:rsid w:val="00E7754A"/>
    <w:rsid w:val="00E77C21"/>
    <w:rsid w:val="00E77C96"/>
    <w:rsid w:val="00E80229"/>
    <w:rsid w:val="00E8039D"/>
    <w:rsid w:val="00E804D5"/>
    <w:rsid w:val="00E80608"/>
    <w:rsid w:val="00E80835"/>
    <w:rsid w:val="00E80A93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84"/>
    <w:rsid w:val="00E825D0"/>
    <w:rsid w:val="00E829EB"/>
    <w:rsid w:val="00E8321F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85A"/>
    <w:rsid w:val="00E84910"/>
    <w:rsid w:val="00E84989"/>
    <w:rsid w:val="00E84B5C"/>
    <w:rsid w:val="00E84E18"/>
    <w:rsid w:val="00E84FBA"/>
    <w:rsid w:val="00E853B3"/>
    <w:rsid w:val="00E853D3"/>
    <w:rsid w:val="00E8555C"/>
    <w:rsid w:val="00E85561"/>
    <w:rsid w:val="00E859CE"/>
    <w:rsid w:val="00E85D79"/>
    <w:rsid w:val="00E85F3E"/>
    <w:rsid w:val="00E86B5E"/>
    <w:rsid w:val="00E86E3E"/>
    <w:rsid w:val="00E87117"/>
    <w:rsid w:val="00E871CC"/>
    <w:rsid w:val="00E8738A"/>
    <w:rsid w:val="00E87797"/>
    <w:rsid w:val="00E90C44"/>
    <w:rsid w:val="00E911DD"/>
    <w:rsid w:val="00E916AC"/>
    <w:rsid w:val="00E919AB"/>
    <w:rsid w:val="00E920FC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DC0"/>
    <w:rsid w:val="00E94DEB"/>
    <w:rsid w:val="00E94DF7"/>
    <w:rsid w:val="00E94F7E"/>
    <w:rsid w:val="00E954E7"/>
    <w:rsid w:val="00E9602C"/>
    <w:rsid w:val="00E960D2"/>
    <w:rsid w:val="00E969F7"/>
    <w:rsid w:val="00E96C94"/>
    <w:rsid w:val="00E96DA3"/>
    <w:rsid w:val="00E9717B"/>
    <w:rsid w:val="00E9720C"/>
    <w:rsid w:val="00E972C6"/>
    <w:rsid w:val="00E97314"/>
    <w:rsid w:val="00E97467"/>
    <w:rsid w:val="00E97BAE"/>
    <w:rsid w:val="00E97E47"/>
    <w:rsid w:val="00EA0C4C"/>
    <w:rsid w:val="00EA0E46"/>
    <w:rsid w:val="00EA1112"/>
    <w:rsid w:val="00EA1325"/>
    <w:rsid w:val="00EA142C"/>
    <w:rsid w:val="00EA1E18"/>
    <w:rsid w:val="00EA22B5"/>
    <w:rsid w:val="00EA297B"/>
    <w:rsid w:val="00EA2C26"/>
    <w:rsid w:val="00EA2CED"/>
    <w:rsid w:val="00EA32BD"/>
    <w:rsid w:val="00EA347F"/>
    <w:rsid w:val="00EA34F8"/>
    <w:rsid w:val="00EA3510"/>
    <w:rsid w:val="00EA42F2"/>
    <w:rsid w:val="00EA4535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9D0"/>
    <w:rsid w:val="00EB0CAD"/>
    <w:rsid w:val="00EB0FC7"/>
    <w:rsid w:val="00EB1518"/>
    <w:rsid w:val="00EB160B"/>
    <w:rsid w:val="00EB1781"/>
    <w:rsid w:val="00EB2AB1"/>
    <w:rsid w:val="00EB2D2A"/>
    <w:rsid w:val="00EB30F6"/>
    <w:rsid w:val="00EB3159"/>
    <w:rsid w:val="00EB349E"/>
    <w:rsid w:val="00EB36B6"/>
    <w:rsid w:val="00EB36C7"/>
    <w:rsid w:val="00EB3CB2"/>
    <w:rsid w:val="00EB3D98"/>
    <w:rsid w:val="00EB3EBA"/>
    <w:rsid w:val="00EB411D"/>
    <w:rsid w:val="00EB49E6"/>
    <w:rsid w:val="00EB4B34"/>
    <w:rsid w:val="00EB4C68"/>
    <w:rsid w:val="00EB54D3"/>
    <w:rsid w:val="00EB55DF"/>
    <w:rsid w:val="00EB56F7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1D73"/>
    <w:rsid w:val="00EC1E28"/>
    <w:rsid w:val="00EC226F"/>
    <w:rsid w:val="00EC2501"/>
    <w:rsid w:val="00EC28CA"/>
    <w:rsid w:val="00EC296E"/>
    <w:rsid w:val="00EC29CA"/>
    <w:rsid w:val="00EC2A04"/>
    <w:rsid w:val="00EC2B58"/>
    <w:rsid w:val="00EC2B6C"/>
    <w:rsid w:val="00EC2C96"/>
    <w:rsid w:val="00EC3235"/>
    <w:rsid w:val="00EC344A"/>
    <w:rsid w:val="00EC38AA"/>
    <w:rsid w:val="00EC3FBE"/>
    <w:rsid w:val="00EC412E"/>
    <w:rsid w:val="00EC4281"/>
    <w:rsid w:val="00EC492E"/>
    <w:rsid w:val="00EC4A77"/>
    <w:rsid w:val="00EC4CDC"/>
    <w:rsid w:val="00EC4E67"/>
    <w:rsid w:val="00EC5856"/>
    <w:rsid w:val="00EC58D5"/>
    <w:rsid w:val="00EC5B29"/>
    <w:rsid w:val="00EC5DA4"/>
    <w:rsid w:val="00EC5EEB"/>
    <w:rsid w:val="00EC6032"/>
    <w:rsid w:val="00EC62F8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BA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695"/>
    <w:rsid w:val="00ED57BD"/>
    <w:rsid w:val="00ED5A5C"/>
    <w:rsid w:val="00ED6146"/>
    <w:rsid w:val="00ED675E"/>
    <w:rsid w:val="00ED6B6D"/>
    <w:rsid w:val="00ED6EB2"/>
    <w:rsid w:val="00ED6ED6"/>
    <w:rsid w:val="00ED7409"/>
    <w:rsid w:val="00ED7479"/>
    <w:rsid w:val="00ED797A"/>
    <w:rsid w:val="00EE010E"/>
    <w:rsid w:val="00EE024D"/>
    <w:rsid w:val="00EE03BB"/>
    <w:rsid w:val="00EE0902"/>
    <w:rsid w:val="00EE1552"/>
    <w:rsid w:val="00EE1864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C92"/>
    <w:rsid w:val="00EE3537"/>
    <w:rsid w:val="00EE3703"/>
    <w:rsid w:val="00EE3C43"/>
    <w:rsid w:val="00EE3EC9"/>
    <w:rsid w:val="00EE4429"/>
    <w:rsid w:val="00EE47CE"/>
    <w:rsid w:val="00EE4C20"/>
    <w:rsid w:val="00EE507C"/>
    <w:rsid w:val="00EE553D"/>
    <w:rsid w:val="00EE55C7"/>
    <w:rsid w:val="00EE62AB"/>
    <w:rsid w:val="00EE652E"/>
    <w:rsid w:val="00EE69C7"/>
    <w:rsid w:val="00EE6F3E"/>
    <w:rsid w:val="00EE742B"/>
    <w:rsid w:val="00EE7510"/>
    <w:rsid w:val="00EE7524"/>
    <w:rsid w:val="00EE75D3"/>
    <w:rsid w:val="00EE7AAF"/>
    <w:rsid w:val="00EF01A2"/>
    <w:rsid w:val="00EF07EA"/>
    <w:rsid w:val="00EF1B04"/>
    <w:rsid w:val="00EF1F78"/>
    <w:rsid w:val="00EF2714"/>
    <w:rsid w:val="00EF2EFF"/>
    <w:rsid w:val="00EF3109"/>
    <w:rsid w:val="00EF318A"/>
    <w:rsid w:val="00EF322D"/>
    <w:rsid w:val="00EF333E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A6B"/>
    <w:rsid w:val="00EF4E7C"/>
    <w:rsid w:val="00EF4E88"/>
    <w:rsid w:val="00EF50A3"/>
    <w:rsid w:val="00EF53F2"/>
    <w:rsid w:val="00EF5885"/>
    <w:rsid w:val="00EF58AA"/>
    <w:rsid w:val="00EF5B06"/>
    <w:rsid w:val="00EF5E71"/>
    <w:rsid w:val="00EF625B"/>
    <w:rsid w:val="00EF6283"/>
    <w:rsid w:val="00EF6635"/>
    <w:rsid w:val="00EF6861"/>
    <w:rsid w:val="00EF68A6"/>
    <w:rsid w:val="00EF6938"/>
    <w:rsid w:val="00EF6987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150"/>
    <w:rsid w:val="00F00236"/>
    <w:rsid w:val="00F003CA"/>
    <w:rsid w:val="00F0040C"/>
    <w:rsid w:val="00F0073C"/>
    <w:rsid w:val="00F008B7"/>
    <w:rsid w:val="00F00BC0"/>
    <w:rsid w:val="00F0125E"/>
    <w:rsid w:val="00F01574"/>
    <w:rsid w:val="00F01F40"/>
    <w:rsid w:val="00F01F6B"/>
    <w:rsid w:val="00F0233B"/>
    <w:rsid w:val="00F0245D"/>
    <w:rsid w:val="00F02C5A"/>
    <w:rsid w:val="00F03063"/>
    <w:rsid w:val="00F03162"/>
    <w:rsid w:val="00F03916"/>
    <w:rsid w:val="00F03BCC"/>
    <w:rsid w:val="00F0422E"/>
    <w:rsid w:val="00F042A9"/>
    <w:rsid w:val="00F04DE7"/>
    <w:rsid w:val="00F04FAC"/>
    <w:rsid w:val="00F05407"/>
    <w:rsid w:val="00F05A35"/>
    <w:rsid w:val="00F05A81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C80"/>
    <w:rsid w:val="00F10D4B"/>
    <w:rsid w:val="00F10E89"/>
    <w:rsid w:val="00F10EAC"/>
    <w:rsid w:val="00F116C1"/>
    <w:rsid w:val="00F116C8"/>
    <w:rsid w:val="00F11BA9"/>
    <w:rsid w:val="00F11BF4"/>
    <w:rsid w:val="00F11CC1"/>
    <w:rsid w:val="00F11F65"/>
    <w:rsid w:val="00F1201E"/>
    <w:rsid w:val="00F121F6"/>
    <w:rsid w:val="00F12D81"/>
    <w:rsid w:val="00F12E4E"/>
    <w:rsid w:val="00F12E94"/>
    <w:rsid w:val="00F12FA5"/>
    <w:rsid w:val="00F139A5"/>
    <w:rsid w:val="00F13D6E"/>
    <w:rsid w:val="00F13E03"/>
    <w:rsid w:val="00F13E85"/>
    <w:rsid w:val="00F14563"/>
    <w:rsid w:val="00F14F74"/>
    <w:rsid w:val="00F15275"/>
    <w:rsid w:val="00F152E1"/>
    <w:rsid w:val="00F15451"/>
    <w:rsid w:val="00F155DF"/>
    <w:rsid w:val="00F15757"/>
    <w:rsid w:val="00F15B09"/>
    <w:rsid w:val="00F15D49"/>
    <w:rsid w:val="00F15F24"/>
    <w:rsid w:val="00F15F6F"/>
    <w:rsid w:val="00F16969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0A3"/>
    <w:rsid w:val="00F2179A"/>
    <w:rsid w:val="00F2197A"/>
    <w:rsid w:val="00F21E89"/>
    <w:rsid w:val="00F22DEA"/>
    <w:rsid w:val="00F23187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27AF3"/>
    <w:rsid w:val="00F30AD9"/>
    <w:rsid w:val="00F312C8"/>
    <w:rsid w:val="00F312CE"/>
    <w:rsid w:val="00F32038"/>
    <w:rsid w:val="00F32042"/>
    <w:rsid w:val="00F32170"/>
    <w:rsid w:val="00F3229E"/>
    <w:rsid w:val="00F325C1"/>
    <w:rsid w:val="00F32632"/>
    <w:rsid w:val="00F32868"/>
    <w:rsid w:val="00F32E47"/>
    <w:rsid w:val="00F32ED8"/>
    <w:rsid w:val="00F32F98"/>
    <w:rsid w:val="00F33421"/>
    <w:rsid w:val="00F3362F"/>
    <w:rsid w:val="00F33915"/>
    <w:rsid w:val="00F33C12"/>
    <w:rsid w:val="00F33DBB"/>
    <w:rsid w:val="00F34DDE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70DE"/>
    <w:rsid w:val="00F37479"/>
    <w:rsid w:val="00F378CA"/>
    <w:rsid w:val="00F37904"/>
    <w:rsid w:val="00F37D61"/>
    <w:rsid w:val="00F40211"/>
    <w:rsid w:val="00F404A1"/>
    <w:rsid w:val="00F40AFD"/>
    <w:rsid w:val="00F40DE4"/>
    <w:rsid w:val="00F4103B"/>
    <w:rsid w:val="00F4189E"/>
    <w:rsid w:val="00F4206D"/>
    <w:rsid w:val="00F42D26"/>
    <w:rsid w:val="00F42DBE"/>
    <w:rsid w:val="00F430EB"/>
    <w:rsid w:val="00F4323B"/>
    <w:rsid w:val="00F43669"/>
    <w:rsid w:val="00F43714"/>
    <w:rsid w:val="00F43EB3"/>
    <w:rsid w:val="00F44077"/>
    <w:rsid w:val="00F440D9"/>
    <w:rsid w:val="00F449C6"/>
    <w:rsid w:val="00F45013"/>
    <w:rsid w:val="00F450D2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1C54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B85"/>
    <w:rsid w:val="00F55263"/>
    <w:rsid w:val="00F55A0C"/>
    <w:rsid w:val="00F55F1F"/>
    <w:rsid w:val="00F56663"/>
    <w:rsid w:val="00F56869"/>
    <w:rsid w:val="00F56914"/>
    <w:rsid w:val="00F569CA"/>
    <w:rsid w:val="00F56AC9"/>
    <w:rsid w:val="00F56D71"/>
    <w:rsid w:val="00F56DDA"/>
    <w:rsid w:val="00F56DF0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02D"/>
    <w:rsid w:val="00F702DB"/>
    <w:rsid w:val="00F7058A"/>
    <w:rsid w:val="00F70A75"/>
    <w:rsid w:val="00F70C98"/>
    <w:rsid w:val="00F70CCA"/>
    <w:rsid w:val="00F70DA7"/>
    <w:rsid w:val="00F713A1"/>
    <w:rsid w:val="00F71596"/>
    <w:rsid w:val="00F7167A"/>
    <w:rsid w:val="00F72A59"/>
    <w:rsid w:val="00F72C96"/>
    <w:rsid w:val="00F73509"/>
    <w:rsid w:val="00F73825"/>
    <w:rsid w:val="00F73A92"/>
    <w:rsid w:val="00F73B99"/>
    <w:rsid w:val="00F73E7F"/>
    <w:rsid w:val="00F742EF"/>
    <w:rsid w:val="00F7487B"/>
    <w:rsid w:val="00F7490A"/>
    <w:rsid w:val="00F7493A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91D"/>
    <w:rsid w:val="00F77D5D"/>
    <w:rsid w:val="00F77DD5"/>
    <w:rsid w:val="00F77E89"/>
    <w:rsid w:val="00F80170"/>
    <w:rsid w:val="00F8045D"/>
    <w:rsid w:val="00F807D8"/>
    <w:rsid w:val="00F80C37"/>
    <w:rsid w:val="00F81225"/>
    <w:rsid w:val="00F8145B"/>
    <w:rsid w:val="00F81DA6"/>
    <w:rsid w:val="00F8220D"/>
    <w:rsid w:val="00F82359"/>
    <w:rsid w:val="00F823D3"/>
    <w:rsid w:val="00F8250B"/>
    <w:rsid w:val="00F8282A"/>
    <w:rsid w:val="00F82846"/>
    <w:rsid w:val="00F82A3D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66"/>
    <w:rsid w:val="00F853AE"/>
    <w:rsid w:val="00F85A0C"/>
    <w:rsid w:val="00F85A25"/>
    <w:rsid w:val="00F85AA2"/>
    <w:rsid w:val="00F85B8D"/>
    <w:rsid w:val="00F85E16"/>
    <w:rsid w:val="00F86186"/>
    <w:rsid w:val="00F866DB"/>
    <w:rsid w:val="00F86F84"/>
    <w:rsid w:val="00F87129"/>
    <w:rsid w:val="00F872C2"/>
    <w:rsid w:val="00F873D2"/>
    <w:rsid w:val="00F874A8"/>
    <w:rsid w:val="00F876C2"/>
    <w:rsid w:val="00F878AE"/>
    <w:rsid w:val="00F8792E"/>
    <w:rsid w:val="00F90108"/>
    <w:rsid w:val="00F90520"/>
    <w:rsid w:val="00F90A29"/>
    <w:rsid w:val="00F90A66"/>
    <w:rsid w:val="00F90A9D"/>
    <w:rsid w:val="00F9147A"/>
    <w:rsid w:val="00F91527"/>
    <w:rsid w:val="00F91694"/>
    <w:rsid w:val="00F91836"/>
    <w:rsid w:val="00F9187C"/>
    <w:rsid w:val="00F91AE6"/>
    <w:rsid w:val="00F91C27"/>
    <w:rsid w:val="00F91D41"/>
    <w:rsid w:val="00F92092"/>
    <w:rsid w:val="00F9272A"/>
    <w:rsid w:val="00F92A72"/>
    <w:rsid w:val="00F92AEA"/>
    <w:rsid w:val="00F92B42"/>
    <w:rsid w:val="00F92EBB"/>
    <w:rsid w:val="00F92ED8"/>
    <w:rsid w:val="00F92F72"/>
    <w:rsid w:val="00F930E9"/>
    <w:rsid w:val="00F932E7"/>
    <w:rsid w:val="00F93BF8"/>
    <w:rsid w:val="00F93EA0"/>
    <w:rsid w:val="00F94197"/>
    <w:rsid w:val="00F95116"/>
    <w:rsid w:val="00F957D4"/>
    <w:rsid w:val="00F957DE"/>
    <w:rsid w:val="00F9598F"/>
    <w:rsid w:val="00F959FE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5A5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11"/>
    <w:rsid w:val="00FA4E25"/>
    <w:rsid w:val="00FA50F6"/>
    <w:rsid w:val="00FA51F3"/>
    <w:rsid w:val="00FA543D"/>
    <w:rsid w:val="00FA5981"/>
    <w:rsid w:val="00FA5B4B"/>
    <w:rsid w:val="00FA5D75"/>
    <w:rsid w:val="00FA5DC1"/>
    <w:rsid w:val="00FA6716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466"/>
    <w:rsid w:val="00FB174D"/>
    <w:rsid w:val="00FB1860"/>
    <w:rsid w:val="00FB1C71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324"/>
    <w:rsid w:val="00FB5942"/>
    <w:rsid w:val="00FB59A8"/>
    <w:rsid w:val="00FB5A28"/>
    <w:rsid w:val="00FB5BE9"/>
    <w:rsid w:val="00FB5D89"/>
    <w:rsid w:val="00FB5F83"/>
    <w:rsid w:val="00FB699B"/>
    <w:rsid w:val="00FB6F33"/>
    <w:rsid w:val="00FB7013"/>
    <w:rsid w:val="00FB7A59"/>
    <w:rsid w:val="00FB7BBF"/>
    <w:rsid w:val="00FB7D1A"/>
    <w:rsid w:val="00FB7DB0"/>
    <w:rsid w:val="00FB7E67"/>
    <w:rsid w:val="00FB7EC1"/>
    <w:rsid w:val="00FC0078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4FCE"/>
    <w:rsid w:val="00FC5182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C7D04"/>
    <w:rsid w:val="00FD02C9"/>
    <w:rsid w:val="00FD0300"/>
    <w:rsid w:val="00FD086A"/>
    <w:rsid w:val="00FD09EB"/>
    <w:rsid w:val="00FD0DDD"/>
    <w:rsid w:val="00FD0FC6"/>
    <w:rsid w:val="00FD128F"/>
    <w:rsid w:val="00FD12B7"/>
    <w:rsid w:val="00FD131D"/>
    <w:rsid w:val="00FD1570"/>
    <w:rsid w:val="00FD1DF4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82"/>
    <w:rsid w:val="00FE19FF"/>
    <w:rsid w:val="00FE2495"/>
    <w:rsid w:val="00FE25F8"/>
    <w:rsid w:val="00FE282D"/>
    <w:rsid w:val="00FE28EF"/>
    <w:rsid w:val="00FE311D"/>
    <w:rsid w:val="00FE3397"/>
    <w:rsid w:val="00FE34C3"/>
    <w:rsid w:val="00FE3512"/>
    <w:rsid w:val="00FE373F"/>
    <w:rsid w:val="00FE3958"/>
    <w:rsid w:val="00FE3991"/>
    <w:rsid w:val="00FE3AAC"/>
    <w:rsid w:val="00FE49E4"/>
    <w:rsid w:val="00FE4A89"/>
    <w:rsid w:val="00FE4EF9"/>
    <w:rsid w:val="00FE4F74"/>
    <w:rsid w:val="00FE52EA"/>
    <w:rsid w:val="00FE5705"/>
    <w:rsid w:val="00FE580F"/>
    <w:rsid w:val="00FE631C"/>
    <w:rsid w:val="00FE63EF"/>
    <w:rsid w:val="00FE68A9"/>
    <w:rsid w:val="00FE6AF3"/>
    <w:rsid w:val="00FE7009"/>
    <w:rsid w:val="00FE740E"/>
    <w:rsid w:val="00FE7B3F"/>
    <w:rsid w:val="00FE7C71"/>
    <w:rsid w:val="00FF0257"/>
    <w:rsid w:val="00FF032D"/>
    <w:rsid w:val="00FF07AF"/>
    <w:rsid w:val="00FF09E9"/>
    <w:rsid w:val="00FF0EEC"/>
    <w:rsid w:val="00FF1A6E"/>
    <w:rsid w:val="00FF1CBF"/>
    <w:rsid w:val="00FF21C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0B"/>
    <w:rsid w:val="00FF445B"/>
    <w:rsid w:val="00FF4972"/>
    <w:rsid w:val="00FF4C9B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A478CE"/>
  <w15:docId w15:val="{46CC2112-53FA-40F3-A028-9F39D730C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Times New Roman" w:hAnsi="Angsan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 w:bidi="ar-SA"/>
    </w:rPr>
  </w:style>
  <w:style w:type="character" w:customStyle="1" w:styleId="MacroTextChar">
    <w:name w:val="Macro Text Char"/>
    <w:link w:val="MacroText"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30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  <w:lang w:val="en-US" w:eastAsia="en-US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573AC4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val="en-US" w:eastAsia="en-US"/>
    </w:rPr>
  </w:style>
  <w:style w:type="character" w:customStyle="1" w:styleId="HeaderChar1">
    <w:name w:val="Header Char1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Heading1Char1">
    <w:name w:val="Heading 1 Char1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  <w:style w:type="paragraph" w:customStyle="1" w:styleId="a6">
    <w:name w:val="เนื้อเรื่อง"/>
    <w:rsid w:val="00AC0807"/>
    <w:pPr>
      <w:ind w:right="386"/>
    </w:pPr>
    <w:rPr>
      <w:rFonts w:ascii="Cordia New" w:eastAsia="Angsana New" w:hAnsi="Cordia New" w:cs="Cordia New"/>
      <w:sz w:val="28"/>
      <w:szCs w:val="28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B138EAFA95DE46BF630658164CC7D2" ma:contentTypeVersion="3" ma:contentTypeDescription="Create a new document." ma:contentTypeScope="" ma:versionID="b83b2c0eacace03781d3bcb308d20de3">
  <xsd:schema xmlns:xsd="http://www.w3.org/2001/XMLSchema" xmlns:xs="http://www.w3.org/2001/XMLSchema" xmlns:p="http://schemas.microsoft.com/office/2006/metadata/properties" xmlns:ns2="c5767804-c290-40ff-b282-94a2c5197e62" targetNamespace="http://schemas.microsoft.com/office/2006/metadata/properties" ma:root="true" ma:fieldsID="6011bf9a67a3e43a030d92ee73b446a8" ns2:_="">
    <xsd:import namespace="c5767804-c290-40ff-b282-94a2c5197e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67804-c290-40ff-b282-94a2c5197e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5DC495-59CE-4766-9455-921E088257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CB2489-AAE6-4315-8B16-A50E8A8EA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67804-c290-40ff-b282-94a2c5197e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CF40F3-0558-4AAB-9962-B7B237B2C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372</TotalTime>
  <Pages>5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Praphensri Puttaluck (TH)</cp:lastModifiedBy>
  <cp:revision>32</cp:revision>
  <cp:lastPrinted>2025-05-14T04:08:00Z</cp:lastPrinted>
  <dcterms:created xsi:type="dcterms:W3CDTF">2025-05-06T10:54:00Z</dcterms:created>
  <dcterms:modified xsi:type="dcterms:W3CDTF">2025-05-14T04:08:00Z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0x010100B1B138EAFA95DE46BF630658164CC7D2</vt:lpwstr>
  </property>
</Properties>
</file>