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9F9EC" w14:textId="77777777" w:rsidR="008A4E61" w:rsidRDefault="008A4E61" w:rsidP="008D2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</w:p>
    <w:p w14:paraId="7E404573" w14:textId="0C90C33D" w:rsidR="008A4E61" w:rsidRDefault="008A4E61" w:rsidP="008A4E61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6C5EE0B6" w14:textId="77777777" w:rsidR="008A4E61" w:rsidRPr="008A4E61" w:rsidRDefault="008A4E61" w:rsidP="008A4E6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B7B7872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6AC88048" w14:textId="154013A8" w:rsidR="008A4E61" w:rsidRPr="00CD6F96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5232E2" w:rsidRPr="005232E2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2"/>
          <w:szCs w:val="32"/>
        </w:rPr>
        <w:t>2568</w:t>
      </w:r>
    </w:p>
    <w:p w14:paraId="28EE4650" w14:textId="77777777" w:rsidR="008A4E61" w:rsidRPr="00424DDB" w:rsidRDefault="008A4E61" w:rsidP="008A4E61">
      <w:pPr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80C4427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DA1911B" w14:textId="77777777" w:rsidR="004903D6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1D56D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1D07F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F3658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8A4E61" w:rsidRPr="00424DDB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8A4E61" w:rsidRPr="00424DDB" w:rsidSect="00D7386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211888B3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="00BA48A8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F17E8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  <w:r w:rsidR="00BA48A8" w:rsidRPr="009407F6">
        <w:rPr>
          <w:rFonts w:asciiTheme="majorBidi" w:hAnsiTheme="majorBidi" w:cstheme="majorBidi"/>
          <w:sz w:val="28"/>
          <w:szCs w:val="28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B516F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2376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17E8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478A1" w:rsidRPr="009407F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232E2" w:rsidRPr="005232E2">
        <w:rPr>
          <w:rFonts w:asciiTheme="majorBidi" w:hAnsiTheme="majorBidi" w:cstheme="majorBidi"/>
          <w:sz w:val="30"/>
          <w:szCs w:val="30"/>
        </w:rPr>
        <w:t>31</w:t>
      </w:r>
      <w:r w:rsidR="00BA48A8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F17E8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2568</w:t>
      </w:r>
      <w:r w:rsidR="00BA48A8"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="00C519F0"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 w:rsidR="001D46E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A48A8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232E2" w:rsidRPr="005232E2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</w:t>
      </w:r>
      <w:r w:rsidR="00F17E8A">
        <w:rPr>
          <w:rFonts w:asciiTheme="majorBidi" w:hAnsiTheme="majorBidi" w:cstheme="majorBidi" w:hint="cs"/>
          <w:sz w:val="30"/>
          <w:szCs w:val="30"/>
          <w:cs/>
        </w:rPr>
        <w:t xml:space="preserve">ง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4FE7A669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5232E2" w:rsidRPr="005232E2">
        <w:rPr>
          <w:rFonts w:asciiTheme="majorBidi" w:hAnsiTheme="majorBidi" w:cstheme="majorBidi"/>
          <w:sz w:val="30"/>
          <w:szCs w:val="30"/>
        </w:rPr>
        <w:t>2410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D73867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4E9DD22B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32E2" w:rsidRPr="005232E2">
        <w:rPr>
          <w:rFonts w:asciiTheme="majorBidi" w:hAnsiTheme="majorBidi" w:cs="Angsana New"/>
          <w:sz w:val="30"/>
          <w:szCs w:val="30"/>
        </w:rPr>
        <w:t>3</w:t>
      </w:r>
      <w:r w:rsidR="005232E2" w:rsidRPr="005232E2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101BC" w14:textId="77777777" w:rsidR="00455516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11110" w14:textId="77777777" w:rsidR="00455516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4C8A7DAA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232E2" w:rsidRPr="005232E2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340B7060" w14:textId="2CA3284F" w:rsidR="00724814" w:rsidRPr="00165AFC" w:rsidRDefault="005232E2" w:rsidP="006A4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cstheme="minorBidi"/>
          <w:sz w:val="30"/>
          <w:szCs w:val="30"/>
          <w:highlight w:val="yellow"/>
        </w:rPr>
      </w:pPr>
      <w:r w:rsidRPr="005232E2">
        <w:rPr>
          <w:rFonts w:asciiTheme="majorBidi" w:hAnsiTheme="majorBidi" w:cstheme="majorBidi"/>
          <w:sz w:val="30"/>
          <w:szCs w:val="30"/>
        </w:rPr>
        <w:t>13</w:t>
      </w:r>
      <w:r w:rsidR="002D5893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4E704D" w:rsidRPr="38D784AD">
        <w:rPr>
          <w:rFonts w:asciiTheme="majorBidi" w:hAnsiTheme="majorBidi" w:cstheme="majorBidi"/>
          <w:sz w:val="30"/>
          <w:szCs w:val="30"/>
          <w:cs/>
        </w:rPr>
        <w:t>พฤ</w:t>
      </w:r>
      <w:r w:rsidR="00F17E8A" w:rsidRPr="38D784AD">
        <w:rPr>
          <w:rFonts w:asciiTheme="majorBidi" w:hAnsiTheme="majorBidi" w:cstheme="majorBidi"/>
          <w:sz w:val="30"/>
          <w:szCs w:val="30"/>
          <w:cs/>
        </w:rPr>
        <w:t>ษ</w:t>
      </w:r>
      <w:r w:rsidR="5A58CD2B" w:rsidRPr="38D784AD">
        <w:rPr>
          <w:rFonts w:asciiTheme="majorBidi" w:hAnsiTheme="majorBidi" w:cstheme="majorBidi"/>
          <w:sz w:val="30"/>
          <w:szCs w:val="30"/>
          <w:cs/>
        </w:rPr>
        <w:t>ภ</w:t>
      </w:r>
      <w:r w:rsidR="00F17E8A" w:rsidRPr="38D784AD">
        <w:rPr>
          <w:rFonts w:asciiTheme="majorBidi" w:hAnsiTheme="majorBidi" w:cstheme="majorBidi"/>
          <w:sz w:val="30"/>
          <w:szCs w:val="30"/>
          <w:cs/>
        </w:rPr>
        <w:t>าคม</w:t>
      </w:r>
      <w:r w:rsidR="00225F23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Pr="005232E2">
        <w:rPr>
          <w:rFonts w:asciiTheme="majorBidi" w:hAnsiTheme="majorBidi" w:cstheme="majorBidi"/>
          <w:sz w:val="30"/>
          <w:szCs w:val="30"/>
        </w:rPr>
        <w:t>256</w:t>
      </w:r>
      <w:r w:rsidR="00DB7657">
        <w:rPr>
          <w:rFonts w:asciiTheme="majorBidi" w:hAnsiTheme="majorBidi" w:cstheme="majorBidi"/>
          <w:sz w:val="30"/>
          <w:szCs w:val="30"/>
        </w:rPr>
        <w:t>8</w:t>
      </w:r>
    </w:p>
    <w:sectPr w:rsidR="00724814" w:rsidRPr="00165AFC" w:rsidSect="006A4257">
      <w:headerReference w:type="even" r:id="rId22"/>
      <w:headerReference w:type="default" r:id="rId23"/>
      <w:footerReference w:type="default" r:id="rId24"/>
      <w:headerReference w:type="first" r:id="rId25"/>
      <w:footerReference w:type="first" r:id="rId26"/>
      <w:pgSz w:w="11907" w:h="16840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7C3CD" w14:textId="77777777" w:rsidR="00C70CC1" w:rsidRDefault="00C70CC1">
      <w:r>
        <w:separator/>
      </w:r>
    </w:p>
  </w:endnote>
  <w:endnote w:type="continuationSeparator" w:id="0">
    <w:p w14:paraId="02DDE33E" w14:textId="77777777" w:rsidR="00C70CC1" w:rsidRDefault="00C70CC1">
      <w:r>
        <w:continuationSeparator/>
      </w:r>
    </w:p>
  </w:endnote>
  <w:endnote w:type="continuationNotice" w:id="1">
    <w:p w14:paraId="21DA4634" w14:textId="77777777" w:rsidR="00C70CC1" w:rsidRDefault="00C70C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344FA81F" w:rsidR="00E21939" w:rsidRPr="0010016C" w:rsidRDefault="005232E2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5232E2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62338" w14:textId="77777777" w:rsidR="006A4257" w:rsidRDefault="006A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23AADAE4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5232E2" w:rsidRPr="005232E2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6F1F09D5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5232E2" w:rsidRPr="005232E2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5232E2" w:rsidRPr="005232E2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05765496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5232E2" w:rsidRPr="005232E2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0B0674F9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5232E2" w:rsidRPr="005232E2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1F8E47D6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C0B75">
      <w:rPr>
        <w:rFonts w:ascii="Angsana New" w:hAnsi="Angsana New"/>
        <w:noProof/>
        <w:sz w:val="30"/>
        <w:szCs w:val="30"/>
        <w:lang w:val="fr-FR"/>
      </w:rPr>
      <w:t>2025Mar_FSA_MGC_TH_Q1_Rev.2.3.docx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5232E2" w:rsidRPr="005232E2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9F93" w14:textId="77777777" w:rsidR="00C70CC1" w:rsidRDefault="00C70CC1">
      <w:r>
        <w:separator/>
      </w:r>
    </w:p>
  </w:footnote>
  <w:footnote w:type="continuationSeparator" w:id="0">
    <w:p w14:paraId="0162983C" w14:textId="77777777" w:rsidR="00C70CC1" w:rsidRDefault="00C70CC1">
      <w:r>
        <w:continuationSeparator/>
      </w:r>
    </w:p>
  </w:footnote>
  <w:footnote w:type="continuationNotice" w:id="1">
    <w:p w14:paraId="71DA5FDE" w14:textId="77777777" w:rsidR="00C70CC1" w:rsidRDefault="00C70C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9DF8" w14:textId="77777777" w:rsidR="006A4257" w:rsidRDefault="006A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7394" w14:textId="77777777" w:rsidR="006A4257" w:rsidRDefault="006A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77777777" w:rsidR="00E21939" w:rsidRDefault="00E21939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7A2209F8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BC5FE87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6C2E0162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342482A0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4DD6D8F3" w14:textId="77777777" w:rsidR="008A4E61" w:rsidRP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1A39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45AFDCD7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6B7FFAC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BD81B9C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6BEB9F1D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CA81D5F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287B75FE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025B136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0997E8E5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232E2" w:rsidRPr="005232E2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5232E2" w:rsidRPr="005232E2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0A40" w14:textId="77777777" w:rsidR="006A4257" w:rsidRDefault="006A4257" w:rsidP="006A4257">
    <w:pPr>
      <w:pStyle w:val="Header"/>
      <w:rPr>
        <w:rFonts w:asciiTheme="majorBidi" w:hAnsiTheme="majorBidi" w:cstheme="majorBidi"/>
        <w:sz w:val="32"/>
        <w:szCs w:val="32"/>
      </w:rPr>
    </w:pPr>
  </w:p>
  <w:p w14:paraId="764DF890" w14:textId="77777777" w:rsidR="006A4257" w:rsidRDefault="006A4257" w:rsidP="006A4257">
    <w:pPr>
      <w:pStyle w:val="Header"/>
      <w:rPr>
        <w:rFonts w:asciiTheme="majorBidi" w:hAnsiTheme="majorBidi" w:cstheme="majorBidi"/>
        <w:sz w:val="32"/>
        <w:szCs w:val="32"/>
      </w:rPr>
    </w:pPr>
  </w:p>
  <w:p w14:paraId="284598CF" w14:textId="77777777" w:rsidR="006A4257" w:rsidRDefault="006A4257" w:rsidP="006A4257">
    <w:pPr>
      <w:pStyle w:val="Header"/>
      <w:rPr>
        <w:rFonts w:asciiTheme="majorBidi" w:hAnsiTheme="majorBidi" w:cstheme="majorBidi"/>
        <w:sz w:val="32"/>
        <w:szCs w:val="32"/>
      </w:rPr>
    </w:pPr>
  </w:p>
  <w:p w14:paraId="110417A4" w14:textId="77777777" w:rsidR="006A4257" w:rsidRPr="00FB1CD0" w:rsidRDefault="006A4257" w:rsidP="006A42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3"/>
  </w:num>
  <w:num w:numId="3" w16cid:durableId="42290708">
    <w:abstractNumId w:val="2"/>
  </w:num>
  <w:num w:numId="4" w16cid:durableId="326176540">
    <w:abstractNumId w:val="1"/>
  </w:num>
  <w:num w:numId="5" w16cid:durableId="142248299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760"/>
    <w:rsid w:val="00012B38"/>
    <w:rsid w:val="00012E83"/>
    <w:rsid w:val="000133B0"/>
    <w:rsid w:val="00013522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0BE"/>
    <w:rsid w:val="00015303"/>
    <w:rsid w:val="00015325"/>
    <w:rsid w:val="00015C52"/>
    <w:rsid w:val="00015D43"/>
    <w:rsid w:val="00015DCC"/>
    <w:rsid w:val="000164A5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CD1"/>
    <w:rsid w:val="00020DA9"/>
    <w:rsid w:val="00020E35"/>
    <w:rsid w:val="00020F08"/>
    <w:rsid w:val="000210A9"/>
    <w:rsid w:val="00021255"/>
    <w:rsid w:val="000212B6"/>
    <w:rsid w:val="00021763"/>
    <w:rsid w:val="00021D8B"/>
    <w:rsid w:val="00022087"/>
    <w:rsid w:val="00022177"/>
    <w:rsid w:val="00022468"/>
    <w:rsid w:val="0002289B"/>
    <w:rsid w:val="00022CE8"/>
    <w:rsid w:val="00023124"/>
    <w:rsid w:val="0002368C"/>
    <w:rsid w:val="00023CE6"/>
    <w:rsid w:val="00024275"/>
    <w:rsid w:val="00024953"/>
    <w:rsid w:val="00024F30"/>
    <w:rsid w:val="00025E42"/>
    <w:rsid w:val="000260E3"/>
    <w:rsid w:val="00026132"/>
    <w:rsid w:val="00026589"/>
    <w:rsid w:val="0002666D"/>
    <w:rsid w:val="00026A07"/>
    <w:rsid w:val="00026FCF"/>
    <w:rsid w:val="000274A2"/>
    <w:rsid w:val="00027A4F"/>
    <w:rsid w:val="00027BD5"/>
    <w:rsid w:val="00027E89"/>
    <w:rsid w:val="00030526"/>
    <w:rsid w:val="00030570"/>
    <w:rsid w:val="00031662"/>
    <w:rsid w:val="000317BD"/>
    <w:rsid w:val="00031980"/>
    <w:rsid w:val="00031A44"/>
    <w:rsid w:val="00031ADE"/>
    <w:rsid w:val="00031E29"/>
    <w:rsid w:val="0003207A"/>
    <w:rsid w:val="0003275A"/>
    <w:rsid w:val="00032801"/>
    <w:rsid w:val="0003286C"/>
    <w:rsid w:val="00032ABF"/>
    <w:rsid w:val="00032C76"/>
    <w:rsid w:val="00033141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4F20"/>
    <w:rsid w:val="000351D6"/>
    <w:rsid w:val="000352B2"/>
    <w:rsid w:val="00035878"/>
    <w:rsid w:val="00035A15"/>
    <w:rsid w:val="00035AFD"/>
    <w:rsid w:val="000369D1"/>
    <w:rsid w:val="00036C24"/>
    <w:rsid w:val="00036CFC"/>
    <w:rsid w:val="00036E95"/>
    <w:rsid w:val="00037355"/>
    <w:rsid w:val="00037979"/>
    <w:rsid w:val="00037BA7"/>
    <w:rsid w:val="00037D2E"/>
    <w:rsid w:val="000401DD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95F"/>
    <w:rsid w:val="00043DDD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8C9"/>
    <w:rsid w:val="00047179"/>
    <w:rsid w:val="000477EB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3EF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4DBF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60A2"/>
    <w:rsid w:val="00056778"/>
    <w:rsid w:val="00056D92"/>
    <w:rsid w:val="00056EC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133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D7"/>
    <w:rsid w:val="00072F3C"/>
    <w:rsid w:val="0007330D"/>
    <w:rsid w:val="00073367"/>
    <w:rsid w:val="000733C6"/>
    <w:rsid w:val="00073956"/>
    <w:rsid w:val="00073CF4"/>
    <w:rsid w:val="000742A7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470"/>
    <w:rsid w:val="00077A89"/>
    <w:rsid w:val="00077E11"/>
    <w:rsid w:val="00077F90"/>
    <w:rsid w:val="0008005E"/>
    <w:rsid w:val="00081203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3EC"/>
    <w:rsid w:val="00083CE4"/>
    <w:rsid w:val="00083DD4"/>
    <w:rsid w:val="00084299"/>
    <w:rsid w:val="00084521"/>
    <w:rsid w:val="0008475D"/>
    <w:rsid w:val="000849ED"/>
    <w:rsid w:val="00084E43"/>
    <w:rsid w:val="00084E93"/>
    <w:rsid w:val="00084FA7"/>
    <w:rsid w:val="00085378"/>
    <w:rsid w:val="0008561B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224"/>
    <w:rsid w:val="00092277"/>
    <w:rsid w:val="00092A94"/>
    <w:rsid w:val="00092B09"/>
    <w:rsid w:val="00092D3E"/>
    <w:rsid w:val="00092F3B"/>
    <w:rsid w:val="0009353D"/>
    <w:rsid w:val="000937FF"/>
    <w:rsid w:val="00093B30"/>
    <w:rsid w:val="00093D38"/>
    <w:rsid w:val="00093F3F"/>
    <w:rsid w:val="00094082"/>
    <w:rsid w:val="000941FC"/>
    <w:rsid w:val="0009440D"/>
    <w:rsid w:val="0009444D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62D"/>
    <w:rsid w:val="0009679C"/>
    <w:rsid w:val="000967D6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2A1"/>
    <w:rsid w:val="000A171A"/>
    <w:rsid w:val="000A1E4E"/>
    <w:rsid w:val="000A203A"/>
    <w:rsid w:val="000A2328"/>
    <w:rsid w:val="000A2537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23F"/>
    <w:rsid w:val="000A7470"/>
    <w:rsid w:val="000A74A7"/>
    <w:rsid w:val="000A75EC"/>
    <w:rsid w:val="000A767A"/>
    <w:rsid w:val="000A78E1"/>
    <w:rsid w:val="000B00A5"/>
    <w:rsid w:val="000B0115"/>
    <w:rsid w:val="000B0389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4D5"/>
    <w:rsid w:val="000B37FB"/>
    <w:rsid w:val="000B3A8A"/>
    <w:rsid w:val="000B3DC2"/>
    <w:rsid w:val="000B4DCE"/>
    <w:rsid w:val="000B4EDE"/>
    <w:rsid w:val="000B5201"/>
    <w:rsid w:val="000B57F9"/>
    <w:rsid w:val="000B5A36"/>
    <w:rsid w:val="000B683A"/>
    <w:rsid w:val="000B6A34"/>
    <w:rsid w:val="000B6CDD"/>
    <w:rsid w:val="000B716C"/>
    <w:rsid w:val="000B7292"/>
    <w:rsid w:val="000B7375"/>
    <w:rsid w:val="000B7743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481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26B"/>
    <w:rsid w:val="000E03DE"/>
    <w:rsid w:val="000E05C5"/>
    <w:rsid w:val="000E069E"/>
    <w:rsid w:val="000E08A6"/>
    <w:rsid w:val="000E08E2"/>
    <w:rsid w:val="000E1133"/>
    <w:rsid w:val="000E14C0"/>
    <w:rsid w:val="000E16D7"/>
    <w:rsid w:val="000E1743"/>
    <w:rsid w:val="000E28E6"/>
    <w:rsid w:val="000E2F85"/>
    <w:rsid w:val="000E3098"/>
    <w:rsid w:val="000E30E9"/>
    <w:rsid w:val="000E3742"/>
    <w:rsid w:val="000E3775"/>
    <w:rsid w:val="000E383A"/>
    <w:rsid w:val="000E3890"/>
    <w:rsid w:val="000E3A37"/>
    <w:rsid w:val="000E3DB5"/>
    <w:rsid w:val="000E42B7"/>
    <w:rsid w:val="000E479B"/>
    <w:rsid w:val="000E48D8"/>
    <w:rsid w:val="000E4BD7"/>
    <w:rsid w:val="000E550C"/>
    <w:rsid w:val="000E56AF"/>
    <w:rsid w:val="000E5B65"/>
    <w:rsid w:val="000E5F52"/>
    <w:rsid w:val="000E6216"/>
    <w:rsid w:val="000E634D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48"/>
    <w:rsid w:val="000F58A1"/>
    <w:rsid w:val="000F5D03"/>
    <w:rsid w:val="000F5D8C"/>
    <w:rsid w:val="000F5DC4"/>
    <w:rsid w:val="000F5FAA"/>
    <w:rsid w:val="000F61AB"/>
    <w:rsid w:val="000F6BA2"/>
    <w:rsid w:val="000F6F02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8C1"/>
    <w:rsid w:val="00102B65"/>
    <w:rsid w:val="00102F41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E29"/>
    <w:rsid w:val="00105EFE"/>
    <w:rsid w:val="00106242"/>
    <w:rsid w:val="00106405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2E1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77"/>
    <w:rsid w:val="0011285D"/>
    <w:rsid w:val="001131C8"/>
    <w:rsid w:val="0011338F"/>
    <w:rsid w:val="001134AD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276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2C4"/>
    <w:rsid w:val="0011761B"/>
    <w:rsid w:val="0011777C"/>
    <w:rsid w:val="00117E90"/>
    <w:rsid w:val="001201B0"/>
    <w:rsid w:val="001202FD"/>
    <w:rsid w:val="00120600"/>
    <w:rsid w:val="001209D2"/>
    <w:rsid w:val="00120B3D"/>
    <w:rsid w:val="00120C03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2F9D"/>
    <w:rsid w:val="00123587"/>
    <w:rsid w:val="0012359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0EC"/>
    <w:rsid w:val="00126183"/>
    <w:rsid w:val="001269B9"/>
    <w:rsid w:val="0012728F"/>
    <w:rsid w:val="001274BF"/>
    <w:rsid w:val="001277B2"/>
    <w:rsid w:val="0013058A"/>
    <w:rsid w:val="00131070"/>
    <w:rsid w:val="001311D3"/>
    <w:rsid w:val="001311DD"/>
    <w:rsid w:val="001312E2"/>
    <w:rsid w:val="00131892"/>
    <w:rsid w:val="00131B88"/>
    <w:rsid w:val="00131E84"/>
    <w:rsid w:val="00131EB2"/>
    <w:rsid w:val="00131ED1"/>
    <w:rsid w:val="001321D2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24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522"/>
    <w:rsid w:val="00144826"/>
    <w:rsid w:val="00144899"/>
    <w:rsid w:val="00144D9E"/>
    <w:rsid w:val="0014517B"/>
    <w:rsid w:val="001457A1"/>
    <w:rsid w:val="00145A4F"/>
    <w:rsid w:val="00145CB3"/>
    <w:rsid w:val="00145ED3"/>
    <w:rsid w:val="00145FA3"/>
    <w:rsid w:val="00146A03"/>
    <w:rsid w:val="00147244"/>
    <w:rsid w:val="0014738E"/>
    <w:rsid w:val="001476E8"/>
    <w:rsid w:val="00147A7F"/>
    <w:rsid w:val="00150273"/>
    <w:rsid w:val="00150297"/>
    <w:rsid w:val="0015076F"/>
    <w:rsid w:val="00150B8B"/>
    <w:rsid w:val="001511C0"/>
    <w:rsid w:val="001512B8"/>
    <w:rsid w:val="00151CA8"/>
    <w:rsid w:val="00151D6B"/>
    <w:rsid w:val="00151DFA"/>
    <w:rsid w:val="00151EF5"/>
    <w:rsid w:val="00152657"/>
    <w:rsid w:val="00152C5E"/>
    <w:rsid w:val="00152C72"/>
    <w:rsid w:val="00152DD3"/>
    <w:rsid w:val="00152E00"/>
    <w:rsid w:val="00153123"/>
    <w:rsid w:val="001534AF"/>
    <w:rsid w:val="001539D5"/>
    <w:rsid w:val="00153E26"/>
    <w:rsid w:val="00153E63"/>
    <w:rsid w:val="00153E7A"/>
    <w:rsid w:val="00153EA9"/>
    <w:rsid w:val="001541C3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AF9"/>
    <w:rsid w:val="0015603C"/>
    <w:rsid w:val="00156307"/>
    <w:rsid w:val="00156582"/>
    <w:rsid w:val="001568B4"/>
    <w:rsid w:val="00156AA3"/>
    <w:rsid w:val="001573FD"/>
    <w:rsid w:val="00157BA9"/>
    <w:rsid w:val="00157C97"/>
    <w:rsid w:val="00157FD7"/>
    <w:rsid w:val="00157FED"/>
    <w:rsid w:val="001602B6"/>
    <w:rsid w:val="0016031D"/>
    <w:rsid w:val="001604BB"/>
    <w:rsid w:val="00160722"/>
    <w:rsid w:val="00160769"/>
    <w:rsid w:val="0016098E"/>
    <w:rsid w:val="00160D47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A2F"/>
    <w:rsid w:val="00162E95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FA7"/>
    <w:rsid w:val="00165516"/>
    <w:rsid w:val="001657B2"/>
    <w:rsid w:val="00165A2C"/>
    <w:rsid w:val="00165AA5"/>
    <w:rsid w:val="00165AFC"/>
    <w:rsid w:val="00165BD3"/>
    <w:rsid w:val="00165C41"/>
    <w:rsid w:val="00166027"/>
    <w:rsid w:val="001663F3"/>
    <w:rsid w:val="0016759C"/>
    <w:rsid w:val="00167728"/>
    <w:rsid w:val="001679E9"/>
    <w:rsid w:val="00167EB5"/>
    <w:rsid w:val="00167ED8"/>
    <w:rsid w:val="001700ED"/>
    <w:rsid w:val="001703B4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892"/>
    <w:rsid w:val="001719AF"/>
    <w:rsid w:val="00171A79"/>
    <w:rsid w:val="00171DA8"/>
    <w:rsid w:val="001723DF"/>
    <w:rsid w:val="00173059"/>
    <w:rsid w:val="0017348A"/>
    <w:rsid w:val="00173734"/>
    <w:rsid w:val="00174060"/>
    <w:rsid w:val="00174161"/>
    <w:rsid w:val="001741A3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1E44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C1"/>
    <w:rsid w:val="00195F5A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B3"/>
    <w:rsid w:val="00197EE5"/>
    <w:rsid w:val="00197F41"/>
    <w:rsid w:val="001A0295"/>
    <w:rsid w:val="001A03FD"/>
    <w:rsid w:val="001A0835"/>
    <w:rsid w:val="001A0B75"/>
    <w:rsid w:val="001A1C31"/>
    <w:rsid w:val="001A1EDF"/>
    <w:rsid w:val="001A289A"/>
    <w:rsid w:val="001A28B2"/>
    <w:rsid w:val="001A2ACE"/>
    <w:rsid w:val="001A304A"/>
    <w:rsid w:val="001A3186"/>
    <w:rsid w:val="001A3199"/>
    <w:rsid w:val="001A3B7C"/>
    <w:rsid w:val="001A42C7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6EC0"/>
    <w:rsid w:val="001A6EE5"/>
    <w:rsid w:val="001A7003"/>
    <w:rsid w:val="001A74B6"/>
    <w:rsid w:val="001A7C18"/>
    <w:rsid w:val="001A7C47"/>
    <w:rsid w:val="001B0538"/>
    <w:rsid w:val="001B087C"/>
    <w:rsid w:val="001B1480"/>
    <w:rsid w:val="001B15BE"/>
    <w:rsid w:val="001B1BE6"/>
    <w:rsid w:val="001B1C91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29C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9E6"/>
    <w:rsid w:val="001B4C12"/>
    <w:rsid w:val="001B4F5D"/>
    <w:rsid w:val="001B5725"/>
    <w:rsid w:val="001B5B7F"/>
    <w:rsid w:val="001B5F0C"/>
    <w:rsid w:val="001B5FAE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B66"/>
    <w:rsid w:val="001B7B73"/>
    <w:rsid w:val="001B7C18"/>
    <w:rsid w:val="001B7CF8"/>
    <w:rsid w:val="001B7D4C"/>
    <w:rsid w:val="001B7E1F"/>
    <w:rsid w:val="001C069E"/>
    <w:rsid w:val="001C0884"/>
    <w:rsid w:val="001C0A58"/>
    <w:rsid w:val="001C0CE9"/>
    <w:rsid w:val="001C0FAD"/>
    <w:rsid w:val="001C0FFF"/>
    <w:rsid w:val="001C1415"/>
    <w:rsid w:val="001C17D2"/>
    <w:rsid w:val="001C1C5B"/>
    <w:rsid w:val="001C1E81"/>
    <w:rsid w:val="001C1EC6"/>
    <w:rsid w:val="001C206E"/>
    <w:rsid w:val="001C20B9"/>
    <w:rsid w:val="001C246C"/>
    <w:rsid w:val="001C24AA"/>
    <w:rsid w:val="001C28A3"/>
    <w:rsid w:val="001C2CE9"/>
    <w:rsid w:val="001C2D50"/>
    <w:rsid w:val="001C2DA6"/>
    <w:rsid w:val="001C3357"/>
    <w:rsid w:val="001C34BC"/>
    <w:rsid w:val="001C351A"/>
    <w:rsid w:val="001C367A"/>
    <w:rsid w:val="001C3811"/>
    <w:rsid w:val="001C3B09"/>
    <w:rsid w:val="001C3EB7"/>
    <w:rsid w:val="001C42A8"/>
    <w:rsid w:val="001C4325"/>
    <w:rsid w:val="001C4844"/>
    <w:rsid w:val="001C4C63"/>
    <w:rsid w:val="001C4F5E"/>
    <w:rsid w:val="001C50F2"/>
    <w:rsid w:val="001C5175"/>
    <w:rsid w:val="001C5310"/>
    <w:rsid w:val="001C5E45"/>
    <w:rsid w:val="001C5E6C"/>
    <w:rsid w:val="001C5F32"/>
    <w:rsid w:val="001C69D8"/>
    <w:rsid w:val="001C6B2D"/>
    <w:rsid w:val="001C6BAD"/>
    <w:rsid w:val="001C6FE6"/>
    <w:rsid w:val="001C713D"/>
    <w:rsid w:val="001C728F"/>
    <w:rsid w:val="001C74C6"/>
    <w:rsid w:val="001C7D4C"/>
    <w:rsid w:val="001D0CAD"/>
    <w:rsid w:val="001D0EFA"/>
    <w:rsid w:val="001D1042"/>
    <w:rsid w:val="001D13A9"/>
    <w:rsid w:val="001D1889"/>
    <w:rsid w:val="001D2044"/>
    <w:rsid w:val="001D2160"/>
    <w:rsid w:val="001D2458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4C0E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08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C87"/>
    <w:rsid w:val="001F3EF5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79F"/>
    <w:rsid w:val="001F7C35"/>
    <w:rsid w:val="001F7CA1"/>
    <w:rsid w:val="00200135"/>
    <w:rsid w:val="002002B3"/>
    <w:rsid w:val="00200787"/>
    <w:rsid w:val="00200861"/>
    <w:rsid w:val="00200A34"/>
    <w:rsid w:val="00200A47"/>
    <w:rsid w:val="00200B17"/>
    <w:rsid w:val="00200CB6"/>
    <w:rsid w:val="002011EF"/>
    <w:rsid w:val="00201259"/>
    <w:rsid w:val="00201484"/>
    <w:rsid w:val="002014D4"/>
    <w:rsid w:val="0020157D"/>
    <w:rsid w:val="002016EA"/>
    <w:rsid w:val="00201A8D"/>
    <w:rsid w:val="00201CF8"/>
    <w:rsid w:val="0020237F"/>
    <w:rsid w:val="0020239E"/>
    <w:rsid w:val="00202B12"/>
    <w:rsid w:val="00202C13"/>
    <w:rsid w:val="00202E9D"/>
    <w:rsid w:val="002037DA"/>
    <w:rsid w:val="002037FE"/>
    <w:rsid w:val="00203B9F"/>
    <w:rsid w:val="00203E66"/>
    <w:rsid w:val="00204641"/>
    <w:rsid w:val="00204E6B"/>
    <w:rsid w:val="00204E7A"/>
    <w:rsid w:val="00204EA3"/>
    <w:rsid w:val="0020504D"/>
    <w:rsid w:val="0020537B"/>
    <w:rsid w:val="00205C5D"/>
    <w:rsid w:val="00205F14"/>
    <w:rsid w:val="002061AC"/>
    <w:rsid w:val="002061D3"/>
    <w:rsid w:val="0020690E"/>
    <w:rsid w:val="00206A7A"/>
    <w:rsid w:val="00206A95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3B69"/>
    <w:rsid w:val="00214177"/>
    <w:rsid w:val="002141F0"/>
    <w:rsid w:val="0021470E"/>
    <w:rsid w:val="002147E2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DA5"/>
    <w:rsid w:val="00217E90"/>
    <w:rsid w:val="00217EB0"/>
    <w:rsid w:val="00217F39"/>
    <w:rsid w:val="00217FC0"/>
    <w:rsid w:val="002201F7"/>
    <w:rsid w:val="0022094B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30127"/>
    <w:rsid w:val="00230246"/>
    <w:rsid w:val="002305C0"/>
    <w:rsid w:val="002306B3"/>
    <w:rsid w:val="00230AB4"/>
    <w:rsid w:val="00230D2E"/>
    <w:rsid w:val="00230DF1"/>
    <w:rsid w:val="00230E0B"/>
    <w:rsid w:val="00230FE6"/>
    <w:rsid w:val="00231565"/>
    <w:rsid w:val="00231A0C"/>
    <w:rsid w:val="00231AB2"/>
    <w:rsid w:val="00231C4B"/>
    <w:rsid w:val="0023200A"/>
    <w:rsid w:val="0023268B"/>
    <w:rsid w:val="002327EF"/>
    <w:rsid w:val="00232A65"/>
    <w:rsid w:val="002332E8"/>
    <w:rsid w:val="00233366"/>
    <w:rsid w:val="002335BC"/>
    <w:rsid w:val="002336AA"/>
    <w:rsid w:val="002338AE"/>
    <w:rsid w:val="00233F08"/>
    <w:rsid w:val="0023412E"/>
    <w:rsid w:val="00234908"/>
    <w:rsid w:val="00234B12"/>
    <w:rsid w:val="00234DEB"/>
    <w:rsid w:val="002350F1"/>
    <w:rsid w:val="0023559E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317"/>
    <w:rsid w:val="0023762A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595E"/>
    <w:rsid w:val="00245E70"/>
    <w:rsid w:val="002463AB"/>
    <w:rsid w:val="002467C5"/>
    <w:rsid w:val="00246E24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966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5B2"/>
    <w:rsid w:val="00254651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3CC"/>
    <w:rsid w:val="0025774B"/>
    <w:rsid w:val="002603B1"/>
    <w:rsid w:val="0026077C"/>
    <w:rsid w:val="0026092F"/>
    <w:rsid w:val="00260F18"/>
    <w:rsid w:val="00260FF2"/>
    <w:rsid w:val="0026103F"/>
    <w:rsid w:val="002614C7"/>
    <w:rsid w:val="002615AD"/>
    <w:rsid w:val="0026194B"/>
    <w:rsid w:val="00261A3C"/>
    <w:rsid w:val="00261D75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920"/>
    <w:rsid w:val="00264AC8"/>
    <w:rsid w:val="00264B17"/>
    <w:rsid w:val="00264B6D"/>
    <w:rsid w:val="00264DE8"/>
    <w:rsid w:val="002652D4"/>
    <w:rsid w:val="002653C1"/>
    <w:rsid w:val="00265AE1"/>
    <w:rsid w:val="00265D48"/>
    <w:rsid w:val="00265F36"/>
    <w:rsid w:val="00265F65"/>
    <w:rsid w:val="002662D6"/>
    <w:rsid w:val="00266511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355"/>
    <w:rsid w:val="00271522"/>
    <w:rsid w:val="002715A6"/>
    <w:rsid w:val="002717C9"/>
    <w:rsid w:val="0027192C"/>
    <w:rsid w:val="00271DBE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77"/>
    <w:rsid w:val="002759A8"/>
    <w:rsid w:val="00275B27"/>
    <w:rsid w:val="00275D10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682"/>
    <w:rsid w:val="00284E05"/>
    <w:rsid w:val="00284FE0"/>
    <w:rsid w:val="00284FEF"/>
    <w:rsid w:val="00285133"/>
    <w:rsid w:val="00285224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EB8"/>
    <w:rsid w:val="00291FC2"/>
    <w:rsid w:val="002921E2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3C98"/>
    <w:rsid w:val="00293DBF"/>
    <w:rsid w:val="00294763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97D8A"/>
    <w:rsid w:val="002A01C2"/>
    <w:rsid w:val="002A03F0"/>
    <w:rsid w:val="002A092F"/>
    <w:rsid w:val="002A09C2"/>
    <w:rsid w:val="002A11D5"/>
    <w:rsid w:val="002A135A"/>
    <w:rsid w:val="002A1651"/>
    <w:rsid w:val="002A1928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8AE"/>
    <w:rsid w:val="002A495F"/>
    <w:rsid w:val="002A4B3E"/>
    <w:rsid w:val="002A4C02"/>
    <w:rsid w:val="002A4F34"/>
    <w:rsid w:val="002A5E05"/>
    <w:rsid w:val="002A6251"/>
    <w:rsid w:val="002A634C"/>
    <w:rsid w:val="002A64CC"/>
    <w:rsid w:val="002A6930"/>
    <w:rsid w:val="002A6937"/>
    <w:rsid w:val="002A6C33"/>
    <w:rsid w:val="002A6D51"/>
    <w:rsid w:val="002A75D9"/>
    <w:rsid w:val="002A7BA5"/>
    <w:rsid w:val="002A7D0F"/>
    <w:rsid w:val="002A7E5D"/>
    <w:rsid w:val="002B02F7"/>
    <w:rsid w:val="002B07BE"/>
    <w:rsid w:val="002B07D8"/>
    <w:rsid w:val="002B0A60"/>
    <w:rsid w:val="002B18F8"/>
    <w:rsid w:val="002B1FAD"/>
    <w:rsid w:val="002B200D"/>
    <w:rsid w:val="002B21CF"/>
    <w:rsid w:val="002B25DE"/>
    <w:rsid w:val="002B2633"/>
    <w:rsid w:val="002B27C3"/>
    <w:rsid w:val="002B2E0A"/>
    <w:rsid w:val="002B2F47"/>
    <w:rsid w:val="002B3067"/>
    <w:rsid w:val="002B35E0"/>
    <w:rsid w:val="002B367C"/>
    <w:rsid w:val="002B36F1"/>
    <w:rsid w:val="002B3CF6"/>
    <w:rsid w:val="002B3EB3"/>
    <w:rsid w:val="002B3EC7"/>
    <w:rsid w:val="002B41AE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779"/>
    <w:rsid w:val="002C08A2"/>
    <w:rsid w:val="002C0EED"/>
    <w:rsid w:val="002C1160"/>
    <w:rsid w:val="002C1953"/>
    <w:rsid w:val="002C1DFB"/>
    <w:rsid w:val="002C26CC"/>
    <w:rsid w:val="002C3463"/>
    <w:rsid w:val="002C4AF6"/>
    <w:rsid w:val="002C5A4D"/>
    <w:rsid w:val="002C5D29"/>
    <w:rsid w:val="002C5EFD"/>
    <w:rsid w:val="002C5F88"/>
    <w:rsid w:val="002C6071"/>
    <w:rsid w:val="002C6BB0"/>
    <w:rsid w:val="002C73AD"/>
    <w:rsid w:val="002C750B"/>
    <w:rsid w:val="002C7739"/>
    <w:rsid w:val="002D0165"/>
    <w:rsid w:val="002D03EF"/>
    <w:rsid w:val="002D07C6"/>
    <w:rsid w:val="002D07E9"/>
    <w:rsid w:val="002D08FC"/>
    <w:rsid w:val="002D0D4F"/>
    <w:rsid w:val="002D0E8D"/>
    <w:rsid w:val="002D0F47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2DE7"/>
    <w:rsid w:val="002E3495"/>
    <w:rsid w:val="002E3FC1"/>
    <w:rsid w:val="002E400E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C8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A7F"/>
    <w:rsid w:val="00300EBA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368"/>
    <w:rsid w:val="00307C65"/>
    <w:rsid w:val="00310215"/>
    <w:rsid w:val="00310BAA"/>
    <w:rsid w:val="003113E2"/>
    <w:rsid w:val="003117EA"/>
    <w:rsid w:val="00311D8C"/>
    <w:rsid w:val="00312343"/>
    <w:rsid w:val="003123DB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4088"/>
    <w:rsid w:val="00314191"/>
    <w:rsid w:val="003146B8"/>
    <w:rsid w:val="00314B8A"/>
    <w:rsid w:val="00314B95"/>
    <w:rsid w:val="00314C6F"/>
    <w:rsid w:val="00314E60"/>
    <w:rsid w:val="00315358"/>
    <w:rsid w:val="00315637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133"/>
    <w:rsid w:val="00322D27"/>
    <w:rsid w:val="00322F40"/>
    <w:rsid w:val="003230B5"/>
    <w:rsid w:val="003230CE"/>
    <w:rsid w:val="0032323B"/>
    <w:rsid w:val="0032326B"/>
    <w:rsid w:val="00323925"/>
    <w:rsid w:val="00324029"/>
    <w:rsid w:val="00324055"/>
    <w:rsid w:val="003246A7"/>
    <w:rsid w:val="00324C69"/>
    <w:rsid w:val="0032529C"/>
    <w:rsid w:val="003255F5"/>
    <w:rsid w:val="0032578C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6A5"/>
    <w:rsid w:val="00335D5D"/>
    <w:rsid w:val="00335DB3"/>
    <w:rsid w:val="003363AD"/>
    <w:rsid w:val="003364F9"/>
    <w:rsid w:val="00336F79"/>
    <w:rsid w:val="00337103"/>
    <w:rsid w:val="0033781D"/>
    <w:rsid w:val="00337A62"/>
    <w:rsid w:val="00337D09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A11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F6F"/>
    <w:rsid w:val="003470F8"/>
    <w:rsid w:val="003475AD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2B6"/>
    <w:rsid w:val="00353307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18C"/>
    <w:rsid w:val="00355224"/>
    <w:rsid w:val="0035585D"/>
    <w:rsid w:val="0035592F"/>
    <w:rsid w:val="00355CA1"/>
    <w:rsid w:val="00355DAC"/>
    <w:rsid w:val="00355E9F"/>
    <w:rsid w:val="0035624B"/>
    <w:rsid w:val="00356862"/>
    <w:rsid w:val="00356F31"/>
    <w:rsid w:val="00357858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51A2"/>
    <w:rsid w:val="003651FC"/>
    <w:rsid w:val="00365305"/>
    <w:rsid w:val="00365351"/>
    <w:rsid w:val="003657EC"/>
    <w:rsid w:val="00365949"/>
    <w:rsid w:val="00365B1C"/>
    <w:rsid w:val="00365C86"/>
    <w:rsid w:val="00365EFC"/>
    <w:rsid w:val="00365F41"/>
    <w:rsid w:val="00365FB1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2BE"/>
    <w:rsid w:val="00370CD5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17A"/>
    <w:rsid w:val="003814BD"/>
    <w:rsid w:val="003823D6"/>
    <w:rsid w:val="00382906"/>
    <w:rsid w:val="00382DCB"/>
    <w:rsid w:val="00382DFD"/>
    <w:rsid w:val="003830F0"/>
    <w:rsid w:val="0038325C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CF8"/>
    <w:rsid w:val="00385CFC"/>
    <w:rsid w:val="0038629F"/>
    <w:rsid w:val="003862BD"/>
    <w:rsid w:val="00386484"/>
    <w:rsid w:val="00386702"/>
    <w:rsid w:val="00386C1A"/>
    <w:rsid w:val="00386EFA"/>
    <w:rsid w:val="00387EF6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8C"/>
    <w:rsid w:val="003925E5"/>
    <w:rsid w:val="00392B5D"/>
    <w:rsid w:val="00392BAB"/>
    <w:rsid w:val="00392E0A"/>
    <w:rsid w:val="0039362B"/>
    <w:rsid w:val="003936CA"/>
    <w:rsid w:val="003936FB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730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B4"/>
    <w:rsid w:val="003A42B9"/>
    <w:rsid w:val="003A43F2"/>
    <w:rsid w:val="003A4470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22A"/>
    <w:rsid w:val="003A7563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1FA8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B17"/>
    <w:rsid w:val="003B5D64"/>
    <w:rsid w:val="003B5E74"/>
    <w:rsid w:val="003B6241"/>
    <w:rsid w:val="003B647E"/>
    <w:rsid w:val="003B6554"/>
    <w:rsid w:val="003B6605"/>
    <w:rsid w:val="003B66EF"/>
    <w:rsid w:val="003B6776"/>
    <w:rsid w:val="003B68CF"/>
    <w:rsid w:val="003B6DF2"/>
    <w:rsid w:val="003B6E9B"/>
    <w:rsid w:val="003B6EFD"/>
    <w:rsid w:val="003B6FE6"/>
    <w:rsid w:val="003B7253"/>
    <w:rsid w:val="003B72CE"/>
    <w:rsid w:val="003B78FE"/>
    <w:rsid w:val="003B7961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AF3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0D3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751"/>
    <w:rsid w:val="003D1AF0"/>
    <w:rsid w:val="003D1C00"/>
    <w:rsid w:val="003D1F06"/>
    <w:rsid w:val="003D1F56"/>
    <w:rsid w:val="003D214A"/>
    <w:rsid w:val="003D2458"/>
    <w:rsid w:val="003D2A86"/>
    <w:rsid w:val="003D3101"/>
    <w:rsid w:val="003D3339"/>
    <w:rsid w:val="003D36A5"/>
    <w:rsid w:val="003D36E9"/>
    <w:rsid w:val="003D3822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AD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BCC"/>
    <w:rsid w:val="003E0D4D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DC0"/>
    <w:rsid w:val="003E4E83"/>
    <w:rsid w:val="003E585A"/>
    <w:rsid w:val="003E5925"/>
    <w:rsid w:val="003E60EB"/>
    <w:rsid w:val="003E63A3"/>
    <w:rsid w:val="003E67E7"/>
    <w:rsid w:val="003E6A5C"/>
    <w:rsid w:val="003E6D58"/>
    <w:rsid w:val="003E7002"/>
    <w:rsid w:val="003E70B8"/>
    <w:rsid w:val="003E728E"/>
    <w:rsid w:val="003E7613"/>
    <w:rsid w:val="003E7B86"/>
    <w:rsid w:val="003F041E"/>
    <w:rsid w:val="003F06E0"/>
    <w:rsid w:val="003F134E"/>
    <w:rsid w:val="003F148A"/>
    <w:rsid w:val="003F1665"/>
    <w:rsid w:val="003F1EBE"/>
    <w:rsid w:val="003F226E"/>
    <w:rsid w:val="003F2371"/>
    <w:rsid w:val="003F266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A98"/>
    <w:rsid w:val="003F6CBC"/>
    <w:rsid w:val="003F6EE7"/>
    <w:rsid w:val="003F6F38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2CB2"/>
    <w:rsid w:val="00402D89"/>
    <w:rsid w:val="0040306B"/>
    <w:rsid w:val="00403A67"/>
    <w:rsid w:val="00403AD9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66B"/>
    <w:rsid w:val="00407E69"/>
    <w:rsid w:val="004102CF"/>
    <w:rsid w:val="0041047A"/>
    <w:rsid w:val="00410770"/>
    <w:rsid w:val="004107FA"/>
    <w:rsid w:val="00410B9B"/>
    <w:rsid w:val="00410E02"/>
    <w:rsid w:val="00410FDD"/>
    <w:rsid w:val="0041106F"/>
    <w:rsid w:val="004113A0"/>
    <w:rsid w:val="00411758"/>
    <w:rsid w:val="004117EE"/>
    <w:rsid w:val="00411970"/>
    <w:rsid w:val="004119BC"/>
    <w:rsid w:val="00411B15"/>
    <w:rsid w:val="00412126"/>
    <w:rsid w:val="004123F4"/>
    <w:rsid w:val="00413666"/>
    <w:rsid w:val="004136AB"/>
    <w:rsid w:val="00413749"/>
    <w:rsid w:val="0041379C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20121"/>
    <w:rsid w:val="004205D5"/>
    <w:rsid w:val="00420763"/>
    <w:rsid w:val="00420884"/>
    <w:rsid w:val="00420AD4"/>
    <w:rsid w:val="00420DC7"/>
    <w:rsid w:val="00420EDC"/>
    <w:rsid w:val="004210F2"/>
    <w:rsid w:val="0042116C"/>
    <w:rsid w:val="00421225"/>
    <w:rsid w:val="004215EC"/>
    <w:rsid w:val="0042231F"/>
    <w:rsid w:val="004223A0"/>
    <w:rsid w:val="0042290E"/>
    <w:rsid w:val="00422AAB"/>
    <w:rsid w:val="00422FF1"/>
    <w:rsid w:val="0042328A"/>
    <w:rsid w:val="00423EDC"/>
    <w:rsid w:val="00423F53"/>
    <w:rsid w:val="00424056"/>
    <w:rsid w:val="004240A9"/>
    <w:rsid w:val="00424279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611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EC7"/>
    <w:rsid w:val="004328A2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4CBD"/>
    <w:rsid w:val="004351E4"/>
    <w:rsid w:val="00435773"/>
    <w:rsid w:val="00435AB3"/>
    <w:rsid w:val="00435DC0"/>
    <w:rsid w:val="00435EFD"/>
    <w:rsid w:val="0043630F"/>
    <w:rsid w:val="00436424"/>
    <w:rsid w:val="00436FD8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0938"/>
    <w:rsid w:val="0044124A"/>
    <w:rsid w:val="004414A1"/>
    <w:rsid w:val="00441832"/>
    <w:rsid w:val="00441909"/>
    <w:rsid w:val="00441A7E"/>
    <w:rsid w:val="00441C4C"/>
    <w:rsid w:val="00441D7D"/>
    <w:rsid w:val="00441E8F"/>
    <w:rsid w:val="00442086"/>
    <w:rsid w:val="0044213B"/>
    <w:rsid w:val="004426F7"/>
    <w:rsid w:val="0044275B"/>
    <w:rsid w:val="004428E2"/>
    <w:rsid w:val="004429C7"/>
    <w:rsid w:val="00442CD9"/>
    <w:rsid w:val="00442EF0"/>
    <w:rsid w:val="0044312A"/>
    <w:rsid w:val="004434FD"/>
    <w:rsid w:val="004435BF"/>
    <w:rsid w:val="00443D7F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0EED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EC6"/>
    <w:rsid w:val="00453F18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DF9"/>
    <w:rsid w:val="004561B5"/>
    <w:rsid w:val="004562AF"/>
    <w:rsid w:val="00456D39"/>
    <w:rsid w:val="00456EA8"/>
    <w:rsid w:val="00457D26"/>
    <w:rsid w:val="00457D75"/>
    <w:rsid w:val="00457DE7"/>
    <w:rsid w:val="00457FBA"/>
    <w:rsid w:val="00460191"/>
    <w:rsid w:val="00460260"/>
    <w:rsid w:val="0046041C"/>
    <w:rsid w:val="00460722"/>
    <w:rsid w:val="00460D85"/>
    <w:rsid w:val="00460F8E"/>
    <w:rsid w:val="00461163"/>
    <w:rsid w:val="00461E18"/>
    <w:rsid w:val="00461F95"/>
    <w:rsid w:val="004620C3"/>
    <w:rsid w:val="00462725"/>
    <w:rsid w:val="00462970"/>
    <w:rsid w:val="0046332B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AEA"/>
    <w:rsid w:val="00467CF1"/>
    <w:rsid w:val="00467D5D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BDA"/>
    <w:rsid w:val="00471CDA"/>
    <w:rsid w:val="00471DC9"/>
    <w:rsid w:val="00471F0B"/>
    <w:rsid w:val="0047202B"/>
    <w:rsid w:val="00472BB2"/>
    <w:rsid w:val="00472FE4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0DC"/>
    <w:rsid w:val="00476437"/>
    <w:rsid w:val="004769AF"/>
    <w:rsid w:val="00476DA0"/>
    <w:rsid w:val="00477014"/>
    <w:rsid w:val="00477124"/>
    <w:rsid w:val="0047740C"/>
    <w:rsid w:val="00477771"/>
    <w:rsid w:val="00477844"/>
    <w:rsid w:val="00477863"/>
    <w:rsid w:val="00477D84"/>
    <w:rsid w:val="00477DC8"/>
    <w:rsid w:val="00480080"/>
    <w:rsid w:val="00480378"/>
    <w:rsid w:val="00480CB4"/>
    <w:rsid w:val="00481066"/>
    <w:rsid w:val="0048116B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BD1"/>
    <w:rsid w:val="00485DFD"/>
    <w:rsid w:val="00485F7F"/>
    <w:rsid w:val="00486056"/>
    <w:rsid w:val="00486184"/>
    <w:rsid w:val="00486557"/>
    <w:rsid w:val="004866FB"/>
    <w:rsid w:val="00486725"/>
    <w:rsid w:val="00486847"/>
    <w:rsid w:val="00486B44"/>
    <w:rsid w:val="00486B4E"/>
    <w:rsid w:val="00487011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5603"/>
    <w:rsid w:val="00496489"/>
    <w:rsid w:val="0049688E"/>
    <w:rsid w:val="00497162"/>
    <w:rsid w:val="004973AE"/>
    <w:rsid w:val="004975A6"/>
    <w:rsid w:val="00497A3E"/>
    <w:rsid w:val="00497DD5"/>
    <w:rsid w:val="00497E7B"/>
    <w:rsid w:val="004A03B5"/>
    <w:rsid w:val="004A0528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16"/>
    <w:rsid w:val="004A2683"/>
    <w:rsid w:val="004A276A"/>
    <w:rsid w:val="004A28FB"/>
    <w:rsid w:val="004A339F"/>
    <w:rsid w:val="004A3484"/>
    <w:rsid w:val="004A348C"/>
    <w:rsid w:val="004A3B48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93"/>
    <w:rsid w:val="004B1C45"/>
    <w:rsid w:val="004B226C"/>
    <w:rsid w:val="004B234C"/>
    <w:rsid w:val="004B239E"/>
    <w:rsid w:val="004B242C"/>
    <w:rsid w:val="004B3090"/>
    <w:rsid w:val="004B359E"/>
    <w:rsid w:val="004B36B2"/>
    <w:rsid w:val="004B3706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50"/>
    <w:rsid w:val="004B62CD"/>
    <w:rsid w:val="004B6B2C"/>
    <w:rsid w:val="004B6B46"/>
    <w:rsid w:val="004B6BB8"/>
    <w:rsid w:val="004B6CF0"/>
    <w:rsid w:val="004B6DD6"/>
    <w:rsid w:val="004B7FEF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469"/>
    <w:rsid w:val="004C1499"/>
    <w:rsid w:val="004C1586"/>
    <w:rsid w:val="004C1CDC"/>
    <w:rsid w:val="004C218D"/>
    <w:rsid w:val="004C2700"/>
    <w:rsid w:val="004C2BB0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B22"/>
    <w:rsid w:val="004D1C8E"/>
    <w:rsid w:val="004D1D52"/>
    <w:rsid w:val="004D1E33"/>
    <w:rsid w:val="004D2397"/>
    <w:rsid w:val="004D28AB"/>
    <w:rsid w:val="004D2F54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1ADD"/>
    <w:rsid w:val="004E267B"/>
    <w:rsid w:val="004E27A4"/>
    <w:rsid w:val="004E29DC"/>
    <w:rsid w:val="004E2B41"/>
    <w:rsid w:val="004E2FA7"/>
    <w:rsid w:val="004E31A6"/>
    <w:rsid w:val="004E32B2"/>
    <w:rsid w:val="004E353C"/>
    <w:rsid w:val="004E35CD"/>
    <w:rsid w:val="004E390B"/>
    <w:rsid w:val="004E3A1B"/>
    <w:rsid w:val="004E3DFD"/>
    <w:rsid w:val="004E41E4"/>
    <w:rsid w:val="004E478A"/>
    <w:rsid w:val="004E4A39"/>
    <w:rsid w:val="004E5383"/>
    <w:rsid w:val="004E5C13"/>
    <w:rsid w:val="004E61EA"/>
    <w:rsid w:val="004E676B"/>
    <w:rsid w:val="004E6848"/>
    <w:rsid w:val="004E69B8"/>
    <w:rsid w:val="004E704D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1F75"/>
    <w:rsid w:val="004F27EE"/>
    <w:rsid w:val="004F2A35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885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0C6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CDA"/>
    <w:rsid w:val="00503F43"/>
    <w:rsid w:val="005042C7"/>
    <w:rsid w:val="00504739"/>
    <w:rsid w:val="00504918"/>
    <w:rsid w:val="00504DC5"/>
    <w:rsid w:val="00505041"/>
    <w:rsid w:val="005053B2"/>
    <w:rsid w:val="005053C7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3E7"/>
    <w:rsid w:val="005114D7"/>
    <w:rsid w:val="005118B3"/>
    <w:rsid w:val="005127AB"/>
    <w:rsid w:val="00512B03"/>
    <w:rsid w:val="00512BB5"/>
    <w:rsid w:val="00512FED"/>
    <w:rsid w:val="00513618"/>
    <w:rsid w:val="00513669"/>
    <w:rsid w:val="005136AE"/>
    <w:rsid w:val="005137DC"/>
    <w:rsid w:val="00513E37"/>
    <w:rsid w:val="00514088"/>
    <w:rsid w:val="0051428D"/>
    <w:rsid w:val="005148FB"/>
    <w:rsid w:val="00514E2A"/>
    <w:rsid w:val="005151A3"/>
    <w:rsid w:val="00515D06"/>
    <w:rsid w:val="005163DE"/>
    <w:rsid w:val="005166E8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B48"/>
    <w:rsid w:val="00522BB3"/>
    <w:rsid w:val="00522F35"/>
    <w:rsid w:val="00522FB2"/>
    <w:rsid w:val="005232E2"/>
    <w:rsid w:val="005236D0"/>
    <w:rsid w:val="005238ED"/>
    <w:rsid w:val="00523C4F"/>
    <w:rsid w:val="00523D79"/>
    <w:rsid w:val="005240BF"/>
    <w:rsid w:val="00524531"/>
    <w:rsid w:val="005248C1"/>
    <w:rsid w:val="00524CC1"/>
    <w:rsid w:val="00524E45"/>
    <w:rsid w:val="005250BE"/>
    <w:rsid w:val="005256C9"/>
    <w:rsid w:val="005259FE"/>
    <w:rsid w:val="00525AF9"/>
    <w:rsid w:val="00525F17"/>
    <w:rsid w:val="005262E5"/>
    <w:rsid w:val="0052679B"/>
    <w:rsid w:val="00526E2D"/>
    <w:rsid w:val="005271FB"/>
    <w:rsid w:val="00527212"/>
    <w:rsid w:val="00527A78"/>
    <w:rsid w:val="00527A9C"/>
    <w:rsid w:val="0053002F"/>
    <w:rsid w:val="0053058F"/>
    <w:rsid w:val="00530A22"/>
    <w:rsid w:val="005319BC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4EB"/>
    <w:rsid w:val="005348B0"/>
    <w:rsid w:val="00534CB5"/>
    <w:rsid w:val="005353D4"/>
    <w:rsid w:val="005356E4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9EF"/>
    <w:rsid w:val="00544B13"/>
    <w:rsid w:val="00544C99"/>
    <w:rsid w:val="00544F15"/>
    <w:rsid w:val="00544FFF"/>
    <w:rsid w:val="00545A25"/>
    <w:rsid w:val="00545A49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2023"/>
    <w:rsid w:val="00552066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750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0BD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C11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710"/>
    <w:rsid w:val="0057683B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9F"/>
    <w:rsid w:val="005804B6"/>
    <w:rsid w:val="005809DA"/>
    <w:rsid w:val="00580C31"/>
    <w:rsid w:val="00580D6D"/>
    <w:rsid w:val="00580E68"/>
    <w:rsid w:val="00580F9E"/>
    <w:rsid w:val="00581152"/>
    <w:rsid w:val="0058129A"/>
    <w:rsid w:val="00581302"/>
    <w:rsid w:val="0058150B"/>
    <w:rsid w:val="00581A14"/>
    <w:rsid w:val="00581AAF"/>
    <w:rsid w:val="005822F1"/>
    <w:rsid w:val="00582335"/>
    <w:rsid w:val="00582EDF"/>
    <w:rsid w:val="005832F1"/>
    <w:rsid w:val="0058337B"/>
    <w:rsid w:val="0058357B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B85"/>
    <w:rsid w:val="00587E6F"/>
    <w:rsid w:val="005900A1"/>
    <w:rsid w:val="00590260"/>
    <w:rsid w:val="00590B9A"/>
    <w:rsid w:val="00590C55"/>
    <w:rsid w:val="005915C8"/>
    <w:rsid w:val="0059177E"/>
    <w:rsid w:val="0059192C"/>
    <w:rsid w:val="00591A5F"/>
    <w:rsid w:val="00591A8D"/>
    <w:rsid w:val="00592425"/>
    <w:rsid w:val="00592427"/>
    <w:rsid w:val="0059292F"/>
    <w:rsid w:val="00592E4C"/>
    <w:rsid w:val="00593106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A4E"/>
    <w:rsid w:val="00594D33"/>
    <w:rsid w:val="00595304"/>
    <w:rsid w:val="0059566E"/>
    <w:rsid w:val="00595B45"/>
    <w:rsid w:val="00596317"/>
    <w:rsid w:val="005966EB"/>
    <w:rsid w:val="00596934"/>
    <w:rsid w:val="005969EC"/>
    <w:rsid w:val="00596AB2"/>
    <w:rsid w:val="00596EDC"/>
    <w:rsid w:val="00597128"/>
    <w:rsid w:val="005972A6"/>
    <w:rsid w:val="005972B5"/>
    <w:rsid w:val="00597359"/>
    <w:rsid w:val="005976F0"/>
    <w:rsid w:val="00597F53"/>
    <w:rsid w:val="005A0990"/>
    <w:rsid w:val="005A0C5A"/>
    <w:rsid w:val="005A1437"/>
    <w:rsid w:val="005A1EF9"/>
    <w:rsid w:val="005A22E6"/>
    <w:rsid w:val="005A2674"/>
    <w:rsid w:val="005A297B"/>
    <w:rsid w:val="005A2C97"/>
    <w:rsid w:val="005A325E"/>
    <w:rsid w:val="005A32F8"/>
    <w:rsid w:val="005A356F"/>
    <w:rsid w:val="005A37CC"/>
    <w:rsid w:val="005A3B86"/>
    <w:rsid w:val="005A3C42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6E9"/>
    <w:rsid w:val="005A5810"/>
    <w:rsid w:val="005A58B4"/>
    <w:rsid w:val="005A5C15"/>
    <w:rsid w:val="005A5C95"/>
    <w:rsid w:val="005A5E5D"/>
    <w:rsid w:val="005A685C"/>
    <w:rsid w:val="005A69DD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514"/>
    <w:rsid w:val="005B0669"/>
    <w:rsid w:val="005B0924"/>
    <w:rsid w:val="005B092F"/>
    <w:rsid w:val="005B0A35"/>
    <w:rsid w:val="005B0AC1"/>
    <w:rsid w:val="005B0F57"/>
    <w:rsid w:val="005B0F95"/>
    <w:rsid w:val="005B125A"/>
    <w:rsid w:val="005B1578"/>
    <w:rsid w:val="005B16DD"/>
    <w:rsid w:val="005B17A9"/>
    <w:rsid w:val="005B1971"/>
    <w:rsid w:val="005B1CB7"/>
    <w:rsid w:val="005B2004"/>
    <w:rsid w:val="005B216D"/>
    <w:rsid w:val="005B2313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5E00"/>
    <w:rsid w:val="005B5EDD"/>
    <w:rsid w:val="005B60DC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1DE7"/>
    <w:rsid w:val="005C21FC"/>
    <w:rsid w:val="005C22EB"/>
    <w:rsid w:val="005C238A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0AC"/>
    <w:rsid w:val="005C6125"/>
    <w:rsid w:val="005C64F3"/>
    <w:rsid w:val="005C65DC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D3E"/>
    <w:rsid w:val="005D2E2B"/>
    <w:rsid w:val="005D2E54"/>
    <w:rsid w:val="005D345E"/>
    <w:rsid w:val="005D35BF"/>
    <w:rsid w:val="005D372C"/>
    <w:rsid w:val="005D38FC"/>
    <w:rsid w:val="005D438D"/>
    <w:rsid w:val="005D4981"/>
    <w:rsid w:val="005D4A87"/>
    <w:rsid w:val="005D4BDE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6BBA"/>
    <w:rsid w:val="005D745B"/>
    <w:rsid w:val="005D7520"/>
    <w:rsid w:val="005D76C2"/>
    <w:rsid w:val="005D7B87"/>
    <w:rsid w:val="005D7C25"/>
    <w:rsid w:val="005E0544"/>
    <w:rsid w:val="005E0720"/>
    <w:rsid w:val="005E07A3"/>
    <w:rsid w:val="005E10C0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3E83"/>
    <w:rsid w:val="005E4BF0"/>
    <w:rsid w:val="005E4E3F"/>
    <w:rsid w:val="005E5694"/>
    <w:rsid w:val="005E59E1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7FA"/>
    <w:rsid w:val="005F0A15"/>
    <w:rsid w:val="005F0F8E"/>
    <w:rsid w:val="005F1348"/>
    <w:rsid w:val="005F14E1"/>
    <w:rsid w:val="005F17FF"/>
    <w:rsid w:val="005F1A71"/>
    <w:rsid w:val="005F2244"/>
    <w:rsid w:val="005F22D6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488"/>
    <w:rsid w:val="005F6721"/>
    <w:rsid w:val="005F6B83"/>
    <w:rsid w:val="005F7038"/>
    <w:rsid w:val="005F70F2"/>
    <w:rsid w:val="005F779A"/>
    <w:rsid w:val="005F7D2A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38E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5DA3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CE5"/>
    <w:rsid w:val="006141B5"/>
    <w:rsid w:val="00614896"/>
    <w:rsid w:val="006149EF"/>
    <w:rsid w:val="00614B75"/>
    <w:rsid w:val="006151A2"/>
    <w:rsid w:val="00615541"/>
    <w:rsid w:val="006156CC"/>
    <w:rsid w:val="00615D6B"/>
    <w:rsid w:val="00615F52"/>
    <w:rsid w:val="0061632E"/>
    <w:rsid w:val="00616581"/>
    <w:rsid w:val="006166E7"/>
    <w:rsid w:val="00616C70"/>
    <w:rsid w:val="00616DE1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A08"/>
    <w:rsid w:val="00623781"/>
    <w:rsid w:val="006238E5"/>
    <w:rsid w:val="00623E8F"/>
    <w:rsid w:val="00623F2D"/>
    <w:rsid w:val="00623F9C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527"/>
    <w:rsid w:val="006266E9"/>
    <w:rsid w:val="00626FBA"/>
    <w:rsid w:val="00626FDA"/>
    <w:rsid w:val="0062705B"/>
    <w:rsid w:val="0062761F"/>
    <w:rsid w:val="00627C7B"/>
    <w:rsid w:val="00627E26"/>
    <w:rsid w:val="00630655"/>
    <w:rsid w:val="00630795"/>
    <w:rsid w:val="00630CCC"/>
    <w:rsid w:val="00630F0B"/>
    <w:rsid w:val="00631000"/>
    <w:rsid w:val="0063134C"/>
    <w:rsid w:val="00631B03"/>
    <w:rsid w:val="00631FB3"/>
    <w:rsid w:val="006323A3"/>
    <w:rsid w:val="006323E4"/>
    <w:rsid w:val="006325DD"/>
    <w:rsid w:val="00632956"/>
    <w:rsid w:val="00632AC6"/>
    <w:rsid w:val="00632B03"/>
    <w:rsid w:val="00633BCB"/>
    <w:rsid w:val="00633D78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1FB"/>
    <w:rsid w:val="0063658E"/>
    <w:rsid w:val="006366C3"/>
    <w:rsid w:val="00636BA7"/>
    <w:rsid w:val="00636DD8"/>
    <w:rsid w:val="0063767F"/>
    <w:rsid w:val="006376AD"/>
    <w:rsid w:val="00637766"/>
    <w:rsid w:val="006378D3"/>
    <w:rsid w:val="00637D2D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A3D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6B7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561"/>
    <w:rsid w:val="0065296E"/>
    <w:rsid w:val="006529A5"/>
    <w:rsid w:val="0065301E"/>
    <w:rsid w:val="00653284"/>
    <w:rsid w:val="00653395"/>
    <w:rsid w:val="006534A3"/>
    <w:rsid w:val="0065382F"/>
    <w:rsid w:val="00653E2E"/>
    <w:rsid w:val="0065444E"/>
    <w:rsid w:val="00654A8B"/>
    <w:rsid w:val="00654B78"/>
    <w:rsid w:val="006550F8"/>
    <w:rsid w:val="00655428"/>
    <w:rsid w:val="00655503"/>
    <w:rsid w:val="006557A3"/>
    <w:rsid w:val="006564E9"/>
    <w:rsid w:val="0065654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29B"/>
    <w:rsid w:val="00661421"/>
    <w:rsid w:val="00661542"/>
    <w:rsid w:val="006619C5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00E"/>
    <w:rsid w:val="006659C7"/>
    <w:rsid w:val="00665BC3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775"/>
    <w:rsid w:val="00670818"/>
    <w:rsid w:val="00670838"/>
    <w:rsid w:val="00670FD4"/>
    <w:rsid w:val="0067166A"/>
    <w:rsid w:val="006719FD"/>
    <w:rsid w:val="00671CC2"/>
    <w:rsid w:val="00671D9D"/>
    <w:rsid w:val="00672289"/>
    <w:rsid w:val="006723E0"/>
    <w:rsid w:val="00672897"/>
    <w:rsid w:val="00672BA8"/>
    <w:rsid w:val="00672EB3"/>
    <w:rsid w:val="006730E9"/>
    <w:rsid w:val="006737C8"/>
    <w:rsid w:val="00673A83"/>
    <w:rsid w:val="00673B17"/>
    <w:rsid w:val="00673B5D"/>
    <w:rsid w:val="00673E28"/>
    <w:rsid w:val="00674334"/>
    <w:rsid w:val="00674633"/>
    <w:rsid w:val="00674962"/>
    <w:rsid w:val="00674C4F"/>
    <w:rsid w:val="00674C8B"/>
    <w:rsid w:val="00674CFB"/>
    <w:rsid w:val="00674E6D"/>
    <w:rsid w:val="00675193"/>
    <w:rsid w:val="0067536C"/>
    <w:rsid w:val="0067542F"/>
    <w:rsid w:val="006755BA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918"/>
    <w:rsid w:val="00677A94"/>
    <w:rsid w:val="00677C9B"/>
    <w:rsid w:val="00677F93"/>
    <w:rsid w:val="0068049D"/>
    <w:rsid w:val="00680623"/>
    <w:rsid w:val="00680712"/>
    <w:rsid w:val="006807C8"/>
    <w:rsid w:val="00680F6D"/>
    <w:rsid w:val="006811A7"/>
    <w:rsid w:val="00681C3A"/>
    <w:rsid w:val="00682A48"/>
    <w:rsid w:val="00682B0F"/>
    <w:rsid w:val="0068342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4F5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2C"/>
    <w:rsid w:val="006948E8"/>
    <w:rsid w:val="00694B55"/>
    <w:rsid w:val="00694B77"/>
    <w:rsid w:val="00694C6A"/>
    <w:rsid w:val="00694CC3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A00"/>
    <w:rsid w:val="00696A32"/>
    <w:rsid w:val="0069701E"/>
    <w:rsid w:val="00697BA3"/>
    <w:rsid w:val="00697C22"/>
    <w:rsid w:val="00697CD9"/>
    <w:rsid w:val="006A0094"/>
    <w:rsid w:val="006A0271"/>
    <w:rsid w:val="006A0451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257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45F"/>
    <w:rsid w:val="006A548D"/>
    <w:rsid w:val="006A56EC"/>
    <w:rsid w:val="006A58E6"/>
    <w:rsid w:val="006A593C"/>
    <w:rsid w:val="006A5B86"/>
    <w:rsid w:val="006A5D79"/>
    <w:rsid w:val="006A5DD2"/>
    <w:rsid w:val="006A614E"/>
    <w:rsid w:val="006A6384"/>
    <w:rsid w:val="006A643D"/>
    <w:rsid w:val="006A6460"/>
    <w:rsid w:val="006A65E1"/>
    <w:rsid w:val="006A6D47"/>
    <w:rsid w:val="006A6D48"/>
    <w:rsid w:val="006A708F"/>
    <w:rsid w:val="006A7843"/>
    <w:rsid w:val="006B06B0"/>
    <w:rsid w:val="006B0DB0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754"/>
    <w:rsid w:val="006B3B4D"/>
    <w:rsid w:val="006B3D42"/>
    <w:rsid w:val="006B3E7C"/>
    <w:rsid w:val="006B40DC"/>
    <w:rsid w:val="006B4130"/>
    <w:rsid w:val="006B429E"/>
    <w:rsid w:val="006B43DE"/>
    <w:rsid w:val="006B46CA"/>
    <w:rsid w:val="006B48B8"/>
    <w:rsid w:val="006B4A32"/>
    <w:rsid w:val="006B50B4"/>
    <w:rsid w:val="006B52D2"/>
    <w:rsid w:val="006B5D4C"/>
    <w:rsid w:val="006B62BA"/>
    <w:rsid w:val="006B6396"/>
    <w:rsid w:val="006B640E"/>
    <w:rsid w:val="006B68BA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F56"/>
    <w:rsid w:val="006C68AC"/>
    <w:rsid w:val="006C6BB4"/>
    <w:rsid w:val="006C7009"/>
    <w:rsid w:val="006C726A"/>
    <w:rsid w:val="006D03D2"/>
    <w:rsid w:val="006D0C4B"/>
    <w:rsid w:val="006D0D44"/>
    <w:rsid w:val="006D142E"/>
    <w:rsid w:val="006D1512"/>
    <w:rsid w:val="006D16C4"/>
    <w:rsid w:val="006D1761"/>
    <w:rsid w:val="006D17AE"/>
    <w:rsid w:val="006D1D17"/>
    <w:rsid w:val="006D21AA"/>
    <w:rsid w:val="006D255D"/>
    <w:rsid w:val="006D25B9"/>
    <w:rsid w:val="006D25EE"/>
    <w:rsid w:val="006D28A1"/>
    <w:rsid w:val="006D2BEB"/>
    <w:rsid w:val="006D2F1D"/>
    <w:rsid w:val="006D2FA8"/>
    <w:rsid w:val="006D302D"/>
    <w:rsid w:val="006D32CA"/>
    <w:rsid w:val="006D32E8"/>
    <w:rsid w:val="006D33A7"/>
    <w:rsid w:val="006D376F"/>
    <w:rsid w:val="006D379F"/>
    <w:rsid w:val="006D3A3B"/>
    <w:rsid w:val="006D3AA0"/>
    <w:rsid w:val="006D3EFC"/>
    <w:rsid w:val="006D43EF"/>
    <w:rsid w:val="006D4582"/>
    <w:rsid w:val="006D4923"/>
    <w:rsid w:val="006D4C39"/>
    <w:rsid w:val="006D4D90"/>
    <w:rsid w:val="006D508A"/>
    <w:rsid w:val="006D55E7"/>
    <w:rsid w:val="006D5691"/>
    <w:rsid w:val="006D5822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4AE"/>
    <w:rsid w:val="006E47ED"/>
    <w:rsid w:val="006E49BF"/>
    <w:rsid w:val="006E4AA6"/>
    <w:rsid w:val="006E4D3B"/>
    <w:rsid w:val="006E4D69"/>
    <w:rsid w:val="006E4E4B"/>
    <w:rsid w:val="006E5898"/>
    <w:rsid w:val="006E5961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F03F0"/>
    <w:rsid w:val="006F05E2"/>
    <w:rsid w:val="006F08E1"/>
    <w:rsid w:val="006F13C0"/>
    <w:rsid w:val="006F14C8"/>
    <w:rsid w:val="006F1B26"/>
    <w:rsid w:val="006F1BB5"/>
    <w:rsid w:val="006F1C8E"/>
    <w:rsid w:val="006F2471"/>
    <w:rsid w:val="006F2E17"/>
    <w:rsid w:val="006F30BF"/>
    <w:rsid w:val="006F347C"/>
    <w:rsid w:val="006F35B6"/>
    <w:rsid w:val="006F37A3"/>
    <w:rsid w:val="006F3FF6"/>
    <w:rsid w:val="006F438E"/>
    <w:rsid w:val="006F52FA"/>
    <w:rsid w:val="006F5506"/>
    <w:rsid w:val="006F5D80"/>
    <w:rsid w:val="006F6266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EEC"/>
    <w:rsid w:val="0070239C"/>
    <w:rsid w:val="00702A9F"/>
    <w:rsid w:val="00702BDA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3D4"/>
    <w:rsid w:val="00706682"/>
    <w:rsid w:val="00706E8A"/>
    <w:rsid w:val="00706F36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119A"/>
    <w:rsid w:val="00711215"/>
    <w:rsid w:val="00711316"/>
    <w:rsid w:val="00711B32"/>
    <w:rsid w:val="00711CA0"/>
    <w:rsid w:val="0071242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AA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645D"/>
    <w:rsid w:val="007164E0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289"/>
    <w:rsid w:val="0071734E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440E"/>
    <w:rsid w:val="007244D1"/>
    <w:rsid w:val="00724814"/>
    <w:rsid w:val="00724F2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3C3"/>
    <w:rsid w:val="00730432"/>
    <w:rsid w:val="0073065A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271B"/>
    <w:rsid w:val="00733200"/>
    <w:rsid w:val="0073320F"/>
    <w:rsid w:val="0073350B"/>
    <w:rsid w:val="00733542"/>
    <w:rsid w:val="007335EE"/>
    <w:rsid w:val="007336CD"/>
    <w:rsid w:val="0073370B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C58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B0A"/>
    <w:rsid w:val="00741CEC"/>
    <w:rsid w:val="007421D5"/>
    <w:rsid w:val="0074235F"/>
    <w:rsid w:val="007423B1"/>
    <w:rsid w:val="007423C7"/>
    <w:rsid w:val="00742A44"/>
    <w:rsid w:val="00742AD9"/>
    <w:rsid w:val="00742C89"/>
    <w:rsid w:val="007436C9"/>
    <w:rsid w:val="007436D2"/>
    <w:rsid w:val="007438C1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B6A"/>
    <w:rsid w:val="00746CA5"/>
    <w:rsid w:val="00746D72"/>
    <w:rsid w:val="00747053"/>
    <w:rsid w:val="00747354"/>
    <w:rsid w:val="007477A3"/>
    <w:rsid w:val="0074786B"/>
    <w:rsid w:val="007478A1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1A2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799"/>
    <w:rsid w:val="00761B52"/>
    <w:rsid w:val="00761FCA"/>
    <w:rsid w:val="00762034"/>
    <w:rsid w:val="007625CA"/>
    <w:rsid w:val="00762B22"/>
    <w:rsid w:val="00762CF6"/>
    <w:rsid w:val="00762D0F"/>
    <w:rsid w:val="00763F20"/>
    <w:rsid w:val="007644B1"/>
    <w:rsid w:val="007645BA"/>
    <w:rsid w:val="007646CE"/>
    <w:rsid w:val="007647FE"/>
    <w:rsid w:val="00764CFD"/>
    <w:rsid w:val="00765145"/>
    <w:rsid w:val="0076595B"/>
    <w:rsid w:val="00766131"/>
    <w:rsid w:val="007661A9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22D"/>
    <w:rsid w:val="00773428"/>
    <w:rsid w:val="0077432E"/>
    <w:rsid w:val="00774752"/>
    <w:rsid w:val="007748C5"/>
    <w:rsid w:val="00774E89"/>
    <w:rsid w:val="00774EBA"/>
    <w:rsid w:val="00775007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3F4D"/>
    <w:rsid w:val="007840E5"/>
    <w:rsid w:val="0078419C"/>
    <w:rsid w:val="00784597"/>
    <w:rsid w:val="007848C2"/>
    <w:rsid w:val="00784D15"/>
    <w:rsid w:val="0078540E"/>
    <w:rsid w:val="0078614E"/>
    <w:rsid w:val="007861B0"/>
    <w:rsid w:val="007863D2"/>
    <w:rsid w:val="00786729"/>
    <w:rsid w:val="00786DA0"/>
    <w:rsid w:val="00786FD4"/>
    <w:rsid w:val="00787066"/>
    <w:rsid w:val="007872C6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75B"/>
    <w:rsid w:val="00792C45"/>
    <w:rsid w:val="00793293"/>
    <w:rsid w:val="00793447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871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5F1"/>
    <w:rsid w:val="007A68AA"/>
    <w:rsid w:val="007A6D0E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20EE"/>
    <w:rsid w:val="007B26E4"/>
    <w:rsid w:val="007B27E4"/>
    <w:rsid w:val="007B2BF0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3D3"/>
    <w:rsid w:val="007C0CD7"/>
    <w:rsid w:val="007C0E60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871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D29"/>
    <w:rsid w:val="007C656E"/>
    <w:rsid w:val="007C65D6"/>
    <w:rsid w:val="007C6EFD"/>
    <w:rsid w:val="007C70D3"/>
    <w:rsid w:val="007C7693"/>
    <w:rsid w:val="007C76DC"/>
    <w:rsid w:val="007C793A"/>
    <w:rsid w:val="007C7B25"/>
    <w:rsid w:val="007C7D99"/>
    <w:rsid w:val="007C7FB5"/>
    <w:rsid w:val="007D0001"/>
    <w:rsid w:val="007D0090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899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ACC"/>
    <w:rsid w:val="007D2B7F"/>
    <w:rsid w:val="007D2CD4"/>
    <w:rsid w:val="007D2F8A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FB9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93A"/>
    <w:rsid w:val="007E4A65"/>
    <w:rsid w:val="007E4D71"/>
    <w:rsid w:val="007E5029"/>
    <w:rsid w:val="007E5500"/>
    <w:rsid w:val="007E5962"/>
    <w:rsid w:val="007E63AD"/>
    <w:rsid w:val="007E6CC7"/>
    <w:rsid w:val="007E6F26"/>
    <w:rsid w:val="007E6FA2"/>
    <w:rsid w:val="007E751C"/>
    <w:rsid w:val="007E7559"/>
    <w:rsid w:val="007E7E60"/>
    <w:rsid w:val="007F010C"/>
    <w:rsid w:val="007F0262"/>
    <w:rsid w:val="007F081C"/>
    <w:rsid w:val="007F0D66"/>
    <w:rsid w:val="007F0FCC"/>
    <w:rsid w:val="007F1003"/>
    <w:rsid w:val="007F121A"/>
    <w:rsid w:val="007F1943"/>
    <w:rsid w:val="007F1990"/>
    <w:rsid w:val="007F1BE9"/>
    <w:rsid w:val="007F1BEB"/>
    <w:rsid w:val="007F1C60"/>
    <w:rsid w:val="007F1C6C"/>
    <w:rsid w:val="007F2166"/>
    <w:rsid w:val="007F2875"/>
    <w:rsid w:val="007F298E"/>
    <w:rsid w:val="007F2B55"/>
    <w:rsid w:val="007F2CE8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71DC"/>
    <w:rsid w:val="007F741B"/>
    <w:rsid w:val="007F7652"/>
    <w:rsid w:val="007F79C5"/>
    <w:rsid w:val="007F7D46"/>
    <w:rsid w:val="007F7F3D"/>
    <w:rsid w:val="00800048"/>
    <w:rsid w:val="008001A2"/>
    <w:rsid w:val="00800DF3"/>
    <w:rsid w:val="00801445"/>
    <w:rsid w:val="00801840"/>
    <w:rsid w:val="00801B46"/>
    <w:rsid w:val="0080226D"/>
    <w:rsid w:val="0080231E"/>
    <w:rsid w:val="00802769"/>
    <w:rsid w:val="008027F0"/>
    <w:rsid w:val="00802978"/>
    <w:rsid w:val="00802A49"/>
    <w:rsid w:val="00802BA3"/>
    <w:rsid w:val="00802E05"/>
    <w:rsid w:val="0080342D"/>
    <w:rsid w:val="00803609"/>
    <w:rsid w:val="00803A47"/>
    <w:rsid w:val="00803E91"/>
    <w:rsid w:val="008040D3"/>
    <w:rsid w:val="00804175"/>
    <w:rsid w:val="00804D3A"/>
    <w:rsid w:val="00804E07"/>
    <w:rsid w:val="00805160"/>
    <w:rsid w:val="008052CB"/>
    <w:rsid w:val="0080555C"/>
    <w:rsid w:val="00805D1D"/>
    <w:rsid w:val="00805E90"/>
    <w:rsid w:val="00805EE9"/>
    <w:rsid w:val="00806129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2CB4"/>
    <w:rsid w:val="008130B2"/>
    <w:rsid w:val="00814209"/>
    <w:rsid w:val="008147F2"/>
    <w:rsid w:val="00814806"/>
    <w:rsid w:val="00814B6B"/>
    <w:rsid w:val="00814D89"/>
    <w:rsid w:val="00815005"/>
    <w:rsid w:val="00815438"/>
    <w:rsid w:val="008158A5"/>
    <w:rsid w:val="008158AF"/>
    <w:rsid w:val="00815BE1"/>
    <w:rsid w:val="0081645B"/>
    <w:rsid w:val="00816692"/>
    <w:rsid w:val="00816947"/>
    <w:rsid w:val="00816D69"/>
    <w:rsid w:val="008173D6"/>
    <w:rsid w:val="008176A3"/>
    <w:rsid w:val="00817895"/>
    <w:rsid w:val="00817B17"/>
    <w:rsid w:val="00817BEF"/>
    <w:rsid w:val="00820180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6001"/>
    <w:rsid w:val="008261E4"/>
    <w:rsid w:val="00826633"/>
    <w:rsid w:val="00826D36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38AD"/>
    <w:rsid w:val="0083414C"/>
    <w:rsid w:val="00834307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27B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6DD"/>
    <w:rsid w:val="00843A0B"/>
    <w:rsid w:val="00843A81"/>
    <w:rsid w:val="00843ADB"/>
    <w:rsid w:val="00844579"/>
    <w:rsid w:val="00844B29"/>
    <w:rsid w:val="00844F6D"/>
    <w:rsid w:val="008451A7"/>
    <w:rsid w:val="008455C5"/>
    <w:rsid w:val="00845684"/>
    <w:rsid w:val="008456F6"/>
    <w:rsid w:val="00845EF1"/>
    <w:rsid w:val="00846243"/>
    <w:rsid w:val="00846506"/>
    <w:rsid w:val="008468BC"/>
    <w:rsid w:val="00846948"/>
    <w:rsid w:val="00846D11"/>
    <w:rsid w:val="0084749C"/>
    <w:rsid w:val="00847836"/>
    <w:rsid w:val="008478B4"/>
    <w:rsid w:val="00847B2A"/>
    <w:rsid w:val="00847EA7"/>
    <w:rsid w:val="008501C9"/>
    <w:rsid w:val="008504CC"/>
    <w:rsid w:val="00850982"/>
    <w:rsid w:val="00850D3B"/>
    <w:rsid w:val="00850D53"/>
    <w:rsid w:val="0085102F"/>
    <w:rsid w:val="00851069"/>
    <w:rsid w:val="0085182B"/>
    <w:rsid w:val="008518DF"/>
    <w:rsid w:val="00851AAD"/>
    <w:rsid w:val="008520C6"/>
    <w:rsid w:val="008524F0"/>
    <w:rsid w:val="008525A4"/>
    <w:rsid w:val="00853011"/>
    <w:rsid w:val="008534B3"/>
    <w:rsid w:val="0085380B"/>
    <w:rsid w:val="00853D16"/>
    <w:rsid w:val="00853EA9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6C9"/>
    <w:rsid w:val="00862777"/>
    <w:rsid w:val="00862878"/>
    <w:rsid w:val="008628AB"/>
    <w:rsid w:val="00862A8A"/>
    <w:rsid w:val="00862C5F"/>
    <w:rsid w:val="008634FC"/>
    <w:rsid w:val="008639E1"/>
    <w:rsid w:val="00863C19"/>
    <w:rsid w:val="0086418B"/>
    <w:rsid w:val="008643AA"/>
    <w:rsid w:val="0086481B"/>
    <w:rsid w:val="00864E28"/>
    <w:rsid w:val="00864E4E"/>
    <w:rsid w:val="0086573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E0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4F84"/>
    <w:rsid w:val="008753BF"/>
    <w:rsid w:val="008759DD"/>
    <w:rsid w:val="00875B21"/>
    <w:rsid w:val="00876500"/>
    <w:rsid w:val="0087672C"/>
    <w:rsid w:val="0087677E"/>
    <w:rsid w:val="00876AD1"/>
    <w:rsid w:val="008774D1"/>
    <w:rsid w:val="008779E7"/>
    <w:rsid w:val="00877DE9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2DC6"/>
    <w:rsid w:val="00882E8D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591"/>
    <w:rsid w:val="00886691"/>
    <w:rsid w:val="00887967"/>
    <w:rsid w:val="00887A9B"/>
    <w:rsid w:val="00887B31"/>
    <w:rsid w:val="00887B46"/>
    <w:rsid w:val="00887C1A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462"/>
    <w:rsid w:val="008947D1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797"/>
    <w:rsid w:val="008A0843"/>
    <w:rsid w:val="008A0A0A"/>
    <w:rsid w:val="008A0B10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850"/>
    <w:rsid w:val="008A3A37"/>
    <w:rsid w:val="008A3BFB"/>
    <w:rsid w:val="008A3F84"/>
    <w:rsid w:val="008A4423"/>
    <w:rsid w:val="008A4604"/>
    <w:rsid w:val="008A4B60"/>
    <w:rsid w:val="008A4E61"/>
    <w:rsid w:val="008A529D"/>
    <w:rsid w:val="008A54D4"/>
    <w:rsid w:val="008A553A"/>
    <w:rsid w:val="008A55BE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9EC"/>
    <w:rsid w:val="008B5F75"/>
    <w:rsid w:val="008B5FBC"/>
    <w:rsid w:val="008B63BD"/>
    <w:rsid w:val="008B6514"/>
    <w:rsid w:val="008B664E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A65"/>
    <w:rsid w:val="008C1AE2"/>
    <w:rsid w:val="008C1D9F"/>
    <w:rsid w:val="008C2C97"/>
    <w:rsid w:val="008C2EA1"/>
    <w:rsid w:val="008C3571"/>
    <w:rsid w:val="008C3634"/>
    <w:rsid w:val="008C374C"/>
    <w:rsid w:val="008C39D1"/>
    <w:rsid w:val="008C41AB"/>
    <w:rsid w:val="008C486D"/>
    <w:rsid w:val="008C4A02"/>
    <w:rsid w:val="008C4BD5"/>
    <w:rsid w:val="008C4BEF"/>
    <w:rsid w:val="008C51BE"/>
    <w:rsid w:val="008C5682"/>
    <w:rsid w:val="008C5930"/>
    <w:rsid w:val="008C5C1B"/>
    <w:rsid w:val="008C5E39"/>
    <w:rsid w:val="008C5F11"/>
    <w:rsid w:val="008C5F8C"/>
    <w:rsid w:val="008C6383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A16"/>
    <w:rsid w:val="008D2ACC"/>
    <w:rsid w:val="008D2E11"/>
    <w:rsid w:val="008D2EFB"/>
    <w:rsid w:val="008D3706"/>
    <w:rsid w:val="008D376A"/>
    <w:rsid w:val="008D3B4A"/>
    <w:rsid w:val="008D3F39"/>
    <w:rsid w:val="008D3FF7"/>
    <w:rsid w:val="008D41DA"/>
    <w:rsid w:val="008D420E"/>
    <w:rsid w:val="008D4409"/>
    <w:rsid w:val="008D472F"/>
    <w:rsid w:val="008D4CC0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656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D4B"/>
    <w:rsid w:val="008E0E17"/>
    <w:rsid w:val="008E1301"/>
    <w:rsid w:val="008E134C"/>
    <w:rsid w:val="008E158B"/>
    <w:rsid w:val="008E168C"/>
    <w:rsid w:val="008E19FB"/>
    <w:rsid w:val="008E1E2D"/>
    <w:rsid w:val="008E2151"/>
    <w:rsid w:val="008E2361"/>
    <w:rsid w:val="008E2469"/>
    <w:rsid w:val="008E3C1A"/>
    <w:rsid w:val="008E418E"/>
    <w:rsid w:val="008E43F9"/>
    <w:rsid w:val="008E443A"/>
    <w:rsid w:val="008E4806"/>
    <w:rsid w:val="008E49FF"/>
    <w:rsid w:val="008E4A62"/>
    <w:rsid w:val="008E4BB0"/>
    <w:rsid w:val="008E4E00"/>
    <w:rsid w:val="008E518E"/>
    <w:rsid w:val="008E550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1E99"/>
    <w:rsid w:val="008F206C"/>
    <w:rsid w:val="008F22A0"/>
    <w:rsid w:val="008F237E"/>
    <w:rsid w:val="008F25D5"/>
    <w:rsid w:val="008F268C"/>
    <w:rsid w:val="008F26C0"/>
    <w:rsid w:val="008F3229"/>
    <w:rsid w:val="008F365E"/>
    <w:rsid w:val="008F383A"/>
    <w:rsid w:val="008F3EA8"/>
    <w:rsid w:val="008F3F48"/>
    <w:rsid w:val="008F4A98"/>
    <w:rsid w:val="008F515A"/>
    <w:rsid w:val="008F55E1"/>
    <w:rsid w:val="008F5ED7"/>
    <w:rsid w:val="008F5F92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319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A30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44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EF0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3E9"/>
    <w:rsid w:val="00912524"/>
    <w:rsid w:val="00912570"/>
    <w:rsid w:val="0091257F"/>
    <w:rsid w:val="00912A1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E0"/>
    <w:rsid w:val="00916274"/>
    <w:rsid w:val="00916B48"/>
    <w:rsid w:val="00916F3D"/>
    <w:rsid w:val="00917460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499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A5"/>
    <w:rsid w:val="009334D2"/>
    <w:rsid w:val="00933858"/>
    <w:rsid w:val="00933AA4"/>
    <w:rsid w:val="00933CF9"/>
    <w:rsid w:val="009347B1"/>
    <w:rsid w:val="00934DC3"/>
    <w:rsid w:val="00935029"/>
    <w:rsid w:val="009350C9"/>
    <w:rsid w:val="009353C3"/>
    <w:rsid w:val="009353F4"/>
    <w:rsid w:val="0093559D"/>
    <w:rsid w:val="00935D1B"/>
    <w:rsid w:val="00935F61"/>
    <w:rsid w:val="00935FF1"/>
    <w:rsid w:val="00936066"/>
    <w:rsid w:val="0093631F"/>
    <w:rsid w:val="0093647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6EF"/>
    <w:rsid w:val="009437FD"/>
    <w:rsid w:val="00943CCF"/>
    <w:rsid w:val="00943CFC"/>
    <w:rsid w:val="00943D26"/>
    <w:rsid w:val="00943E4C"/>
    <w:rsid w:val="00943FF9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64"/>
    <w:rsid w:val="00951957"/>
    <w:rsid w:val="00951BB4"/>
    <w:rsid w:val="00951CE8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DF9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3B22"/>
    <w:rsid w:val="00965151"/>
    <w:rsid w:val="00965220"/>
    <w:rsid w:val="00965279"/>
    <w:rsid w:val="009654B8"/>
    <w:rsid w:val="00965548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6A9"/>
    <w:rsid w:val="00967886"/>
    <w:rsid w:val="009704F5"/>
    <w:rsid w:val="009707CC"/>
    <w:rsid w:val="009709E9"/>
    <w:rsid w:val="00970A14"/>
    <w:rsid w:val="00970B73"/>
    <w:rsid w:val="00970BB9"/>
    <w:rsid w:val="00970C8C"/>
    <w:rsid w:val="00970EFB"/>
    <w:rsid w:val="00971175"/>
    <w:rsid w:val="009714A3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4D98"/>
    <w:rsid w:val="0097506E"/>
    <w:rsid w:val="009755D9"/>
    <w:rsid w:val="00975943"/>
    <w:rsid w:val="00975A50"/>
    <w:rsid w:val="00975FF7"/>
    <w:rsid w:val="009761D4"/>
    <w:rsid w:val="009763C3"/>
    <w:rsid w:val="00976D1E"/>
    <w:rsid w:val="00976FDC"/>
    <w:rsid w:val="0097710D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734"/>
    <w:rsid w:val="00981394"/>
    <w:rsid w:val="00981408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323"/>
    <w:rsid w:val="009857EB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146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6BC"/>
    <w:rsid w:val="009936F4"/>
    <w:rsid w:val="00993F9E"/>
    <w:rsid w:val="00994554"/>
    <w:rsid w:val="00994646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97AC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7DD"/>
    <w:rsid w:val="009A2B14"/>
    <w:rsid w:val="009A2DD5"/>
    <w:rsid w:val="009A329D"/>
    <w:rsid w:val="009A3330"/>
    <w:rsid w:val="009A3B8B"/>
    <w:rsid w:val="009A3BFC"/>
    <w:rsid w:val="009A3C7B"/>
    <w:rsid w:val="009A4328"/>
    <w:rsid w:val="009A4B3C"/>
    <w:rsid w:val="009A4CD3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F27"/>
    <w:rsid w:val="009B108B"/>
    <w:rsid w:val="009B122B"/>
    <w:rsid w:val="009B13BD"/>
    <w:rsid w:val="009B1559"/>
    <w:rsid w:val="009B196F"/>
    <w:rsid w:val="009B1B7A"/>
    <w:rsid w:val="009B1BFF"/>
    <w:rsid w:val="009B1C08"/>
    <w:rsid w:val="009B1DC7"/>
    <w:rsid w:val="009B1F56"/>
    <w:rsid w:val="009B1FCD"/>
    <w:rsid w:val="009B202B"/>
    <w:rsid w:val="009B20BA"/>
    <w:rsid w:val="009B224C"/>
    <w:rsid w:val="009B34D6"/>
    <w:rsid w:val="009B3693"/>
    <w:rsid w:val="009B3F9C"/>
    <w:rsid w:val="009B41C5"/>
    <w:rsid w:val="009B4212"/>
    <w:rsid w:val="009B4213"/>
    <w:rsid w:val="009B4B10"/>
    <w:rsid w:val="009B4B74"/>
    <w:rsid w:val="009B4CFE"/>
    <w:rsid w:val="009B4FAC"/>
    <w:rsid w:val="009B50AA"/>
    <w:rsid w:val="009B534D"/>
    <w:rsid w:val="009B58AF"/>
    <w:rsid w:val="009B58E0"/>
    <w:rsid w:val="009B5D72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70F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191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FB6"/>
    <w:rsid w:val="009D1594"/>
    <w:rsid w:val="009D1614"/>
    <w:rsid w:val="009D16A3"/>
    <w:rsid w:val="009D16D0"/>
    <w:rsid w:val="009D170B"/>
    <w:rsid w:val="009D182E"/>
    <w:rsid w:val="009D1C63"/>
    <w:rsid w:val="009D1C9E"/>
    <w:rsid w:val="009D2335"/>
    <w:rsid w:val="009D29D7"/>
    <w:rsid w:val="009D2A49"/>
    <w:rsid w:val="009D2E49"/>
    <w:rsid w:val="009D3069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A2"/>
    <w:rsid w:val="009D6ECB"/>
    <w:rsid w:val="009D7190"/>
    <w:rsid w:val="009D72B1"/>
    <w:rsid w:val="009D72D0"/>
    <w:rsid w:val="009D7C53"/>
    <w:rsid w:val="009E0434"/>
    <w:rsid w:val="009E0946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146"/>
    <w:rsid w:val="009E36BF"/>
    <w:rsid w:val="009E39ED"/>
    <w:rsid w:val="009E404B"/>
    <w:rsid w:val="009E406A"/>
    <w:rsid w:val="009E407E"/>
    <w:rsid w:val="009E4186"/>
    <w:rsid w:val="009E4441"/>
    <w:rsid w:val="009E44D6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276"/>
    <w:rsid w:val="009E7762"/>
    <w:rsid w:val="009E79B5"/>
    <w:rsid w:val="009F03A8"/>
    <w:rsid w:val="009F0516"/>
    <w:rsid w:val="009F0990"/>
    <w:rsid w:val="009F0BC1"/>
    <w:rsid w:val="009F0D2E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27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1C4"/>
    <w:rsid w:val="009F72DC"/>
    <w:rsid w:val="009F76F1"/>
    <w:rsid w:val="009F77AF"/>
    <w:rsid w:val="009F7B63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2BE4"/>
    <w:rsid w:val="00A03181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D3C"/>
    <w:rsid w:val="00A04F74"/>
    <w:rsid w:val="00A051FD"/>
    <w:rsid w:val="00A0526D"/>
    <w:rsid w:val="00A05905"/>
    <w:rsid w:val="00A059B7"/>
    <w:rsid w:val="00A05A2F"/>
    <w:rsid w:val="00A05B57"/>
    <w:rsid w:val="00A05DAB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74E"/>
    <w:rsid w:val="00A12961"/>
    <w:rsid w:val="00A12B5B"/>
    <w:rsid w:val="00A12E89"/>
    <w:rsid w:val="00A12FF0"/>
    <w:rsid w:val="00A131BD"/>
    <w:rsid w:val="00A133F5"/>
    <w:rsid w:val="00A13ECA"/>
    <w:rsid w:val="00A13F8F"/>
    <w:rsid w:val="00A1409E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238"/>
    <w:rsid w:val="00A2030E"/>
    <w:rsid w:val="00A203B3"/>
    <w:rsid w:val="00A20844"/>
    <w:rsid w:val="00A20D0F"/>
    <w:rsid w:val="00A20E40"/>
    <w:rsid w:val="00A21078"/>
    <w:rsid w:val="00A214FC"/>
    <w:rsid w:val="00A21721"/>
    <w:rsid w:val="00A21843"/>
    <w:rsid w:val="00A218FA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C4E"/>
    <w:rsid w:val="00A24C81"/>
    <w:rsid w:val="00A255FB"/>
    <w:rsid w:val="00A256BB"/>
    <w:rsid w:val="00A258F6"/>
    <w:rsid w:val="00A25A1B"/>
    <w:rsid w:val="00A2633B"/>
    <w:rsid w:val="00A265E6"/>
    <w:rsid w:val="00A2678B"/>
    <w:rsid w:val="00A267B9"/>
    <w:rsid w:val="00A268B2"/>
    <w:rsid w:val="00A26975"/>
    <w:rsid w:val="00A26DD3"/>
    <w:rsid w:val="00A27424"/>
    <w:rsid w:val="00A30160"/>
    <w:rsid w:val="00A3017D"/>
    <w:rsid w:val="00A301AA"/>
    <w:rsid w:val="00A308B0"/>
    <w:rsid w:val="00A31289"/>
    <w:rsid w:val="00A3156B"/>
    <w:rsid w:val="00A31842"/>
    <w:rsid w:val="00A318FD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DC5"/>
    <w:rsid w:val="00A33E19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1074"/>
    <w:rsid w:val="00A419D7"/>
    <w:rsid w:val="00A41F91"/>
    <w:rsid w:val="00A420C2"/>
    <w:rsid w:val="00A4230F"/>
    <w:rsid w:val="00A42AB4"/>
    <w:rsid w:val="00A42E6D"/>
    <w:rsid w:val="00A42E96"/>
    <w:rsid w:val="00A43035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AA2"/>
    <w:rsid w:val="00A44E04"/>
    <w:rsid w:val="00A45DAE"/>
    <w:rsid w:val="00A461F7"/>
    <w:rsid w:val="00A4649A"/>
    <w:rsid w:val="00A46657"/>
    <w:rsid w:val="00A46A81"/>
    <w:rsid w:val="00A46EC5"/>
    <w:rsid w:val="00A46F83"/>
    <w:rsid w:val="00A47199"/>
    <w:rsid w:val="00A471F1"/>
    <w:rsid w:val="00A479C9"/>
    <w:rsid w:val="00A47DB0"/>
    <w:rsid w:val="00A50766"/>
    <w:rsid w:val="00A50FBD"/>
    <w:rsid w:val="00A516A2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5922"/>
    <w:rsid w:val="00A55AA7"/>
    <w:rsid w:val="00A5632B"/>
    <w:rsid w:val="00A56448"/>
    <w:rsid w:val="00A56D00"/>
    <w:rsid w:val="00A575B9"/>
    <w:rsid w:val="00A576F2"/>
    <w:rsid w:val="00A57DD7"/>
    <w:rsid w:val="00A60A0E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94"/>
    <w:rsid w:val="00A638B9"/>
    <w:rsid w:val="00A639E2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341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8BB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257"/>
    <w:rsid w:val="00A764D0"/>
    <w:rsid w:val="00A76AC5"/>
    <w:rsid w:val="00A76FEC"/>
    <w:rsid w:val="00A77374"/>
    <w:rsid w:val="00A77807"/>
    <w:rsid w:val="00A77B4C"/>
    <w:rsid w:val="00A77B4E"/>
    <w:rsid w:val="00A77E88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2F29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954"/>
    <w:rsid w:val="00A91D6F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2A0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DF7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D6C"/>
    <w:rsid w:val="00AA3F8B"/>
    <w:rsid w:val="00AA4199"/>
    <w:rsid w:val="00AA421A"/>
    <w:rsid w:val="00AA43EE"/>
    <w:rsid w:val="00AA47E3"/>
    <w:rsid w:val="00AA4AFC"/>
    <w:rsid w:val="00AA4FE4"/>
    <w:rsid w:val="00AA54FA"/>
    <w:rsid w:val="00AA55C4"/>
    <w:rsid w:val="00AA575D"/>
    <w:rsid w:val="00AA57CB"/>
    <w:rsid w:val="00AA5E1D"/>
    <w:rsid w:val="00AA6287"/>
    <w:rsid w:val="00AA6B6C"/>
    <w:rsid w:val="00AA706A"/>
    <w:rsid w:val="00AA7325"/>
    <w:rsid w:val="00AA789F"/>
    <w:rsid w:val="00AB0233"/>
    <w:rsid w:val="00AB02A6"/>
    <w:rsid w:val="00AB0319"/>
    <w:rsid w:val="00AB08D7"/>
    <w:rsid w:val="00AB0A34"/>
    <w:rsid w:val="00AB0B69"/>
    <w:rsid w:val="00AB0F6C"/>
    <w:rsid w:val="00AB1885"/>
    <w:rsid w:val="00AB231E"/>
    <w:rsid w:val="00AB244B"/>
    <w:rsid w:val="00AB25ED"/>
    <w:rsid w:val="00AB266B"/>
    <w:rsid w:val="00AB29B0"/>
    <w:rsid w:val="00AB29F5"/>
    <w:rsid w:val="00AB2CD7"/>
    <w:rsid w:val="00AB2E32"/>
    <w:rsid w:val="00AB336D"/>
    <w:rsid w:val="00AB39E4"/>
    <w:rsid w:val="00AB3C9D"/>
    <w:rsid w:val="00AB3CED"/>
    <w:rsid w:val="00AB3FD1"/>
    <w:rsid w:val="00AB4004"/>
    <w:rsid w:val="00AB4279"/>
    <w:rsid w:val="00AB46FA"/>
    <w:rsid w:val="00AB4BDB"/>
    <w:rsid w:val="00AB4E80"/>
    <w:rsid w:val="00AB5300"/>
    <w:rsid w:val="00AB543B"/>
    <w:rsid w:val="00AB549B"/>
    <w:rsid w:val="00AB5A85"/>
    <w:rsid w:val="00AB5DDD"/>
    <w:rsid w:val="00AB5EC2"/>
    <w:rsid w:val="00AB62B1"/>
    <w:rsid w:val="00AB6398"/>
    <w:rsid w:val="00AB7410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0C92"/>
    <w:rsid w:val="00AC1151"/>
    <w:rsid w:val="00AC16D0"/>
    <w:rsid w:val="00AC18E6"/>
    <w:rsid w:val="00AC195A"/>
    <w:rsid w:val="00AC1B19"/>
    <w:rsid w:val="00AC2050"/>
    <w:rsid w:val="00AC223F"/>
    <w:rsid w:val="00AC2428"/>
    <w:rsid w:val="00AC26A6"/>
    <w:rsid w:val="00AC2A3E"/>
    <w:rsid w:val="00AC2CD9"/>
    <w:rsid w:val="00AC2CFA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698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51E"/>
    <w:rsid w:val="00AE074A"/>
    <w:rsid w:val="00AE079E"/>
    <w:rsid w:val="00AE0866"/>
    <w:rsid w:val="00AE0975"/>
    <w:rsid w:val="00AE0C50"/>
    <w:rsid w:val="00AE0C81"/>
    <w:rsid w:val="00AE12E3"/>
    <w:rsid w:val="00AE1860"/>
    <w:rsid w:val="00AE187D"/>
    <w:rsid w:val="00AE1B0E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A08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2F7"/>
    <w:rsid w:val="00AF766F"/>
    <w:rsid w:val="00AF77C9"/>
    <w:rsid w:val="00AF7853"/>
    <w:rsid w:val="00AF7D14"/>
    <w:rsid w:val="00B001DF"/>
    <w:rsid w:val="00B00667"/>
    <w:rsid w:val="00B007E4"/>
    <w:rsid w:val="00B0099A"/>
    <w:rsid w:val="00B00A3E"/>
    <w:rsid w:val="00B00C33"/>
    <w:rsid w:val="00B00DC6"/>
    <w:rsid w:val="00B00E8F"/>
    <w:rsid w:val="00B0101B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8B7"/>
    <w:rsid w:val="00B06411"/>
    <w:rsid w:val="00B06733"/>
    <w:rsid w:val="00B067CA"/>
    <w:rsid w:val="00B067CF"/>
    <w:rsid w:val="00B072BA"/>
    <w:rsid w:val="00B072D2"/>
    <w:rsid w:val="00B07A27"/>
    <w:rsid w:val="00B07C45"/>
    <w:rsid w:val="00B07D9F"/>
    <w:rsid w:val="00B07FCE"/>
    <w:rsid w:val="00B102FA"/>
    <w:rsid w:val="00B1071D"/>
    <w:rsid w:val="00B10C6C"/>
    <w:rsid w:val="00B10F4D"/>
    <w:rsid w:val="00B112AC"/>
    <w:rsid w:val="00B1168F"/>
    <w:rsid w:val="00B1199B"/>
    <w:rsid w:val="00B11AB0"/>
    <w:rsid w:val="00B11DBB"/>
    <w:rsid w:val="00B12319"/>
    <w:rsid w:val="00B1235F"/>
    <w:rsid w:val="00B12775"/>
    <w:rsid w:val="00B127CE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17F44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72"/>
    <w:rsid w:val="00B21CD3"/>
    <w:rsid w:val="00B222A9"/>
    <w:rsid w:val="00B22555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D16"/>
    <w:rsid w:val="00B24E50"/>
    <w:rsid w:val="00B24EF6"/>
    <w:rsid w:val="00B25468"/>
    <w:rsid w:val="00B259A4"/>
    <w:rsid w:val="00B26927"/>
    <w:rsid w:val="00B26AA1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4BFE"/>
    <w:rsid w:val="00B3503C"/>
    <w:rsid w:val="00B3506D"/>
    <w:rsid w:val="00B35619"/>
    <w:rsid w:val="00B36387"/>
    <w:rsid w:val="00B36414"/>
    <w:rsid w:val="00B36AD2"/>
    <w:rsid w:val="00B36BF8"/>
    <w:rsid w:val="00B36D62"/>
    <w:rsid w:val="00B36F11"/>
    <w:rsid w:val="00B40120"/>
    <w:rsid w:val="00B40667"/>
    <w:rsid w:val="00B408A9"/>
    <w:rsid w:val="00B40D57"/>
    <w:rsid w:val="00B40FB3"/>
    <w:rsid w:val="00B414F2"/>
    <w:rsid w:val="00B41660"/>
    <w:rsid w:val="00B41CBD"/>
    <w:rsid w:val="00B42252"/>
    <w:rsid w:val="00B422F9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6264"/>
    <w:rsid w:val="00B4633E"/>
    <w:rsid w:val="00B46596"/>
    <w:rsid w:val="00B471D7"/>
    <w:rsid w:val="00B47395"/>
    <w:rsid w:val="00B475D8"/>
    <w:rsid w:val="00B478CB"/>
    <w:rsid w:val="00B47F31"/>
    <w:rsid w:val="00B50225"/>
    <w:rsid w:val="00B505C1"/>
    <w:rsid w:val="00B50693"/>
    <w:rsid w:val="00B50718"/>
    <w:rsid w:val="00B50922"/>
    <w:rsid w:val="00B50D2D"/>
    <w:rsid w:val="00B515CB"/>
    <w:rsid w:val="00B51F86"/>
    <w:rsid w:val="00B5223B"/>
    <w:rsid w:val="00B523C8"/>
    <w:rsid w:val="00B525C2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11D"/>
    <w:rsid w:val="00B6126D"/>
    <w:rsid w:val="00B61941"/>
    <w:rsid w:val="00B62027"/>
    <w:rsid w:val="00B6234C"/>
    <w:rsid w:val="00B62698"/>
    <w:rsid w:val="00B626DE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5B0"/>
    <w:rsid w:val="00B756D0"/>
    <w:rsid w:val="00B759C8"/>
    <w:rsid w:val="00B767DF"/>
    <w:rsid w:val="00B76C91"/>
    <w:rsid w:val="00B76CD9"/>
    <w:rsid w:val="00B770B1"/>
    <w:rsid w:val="00B7767A"/>
    <w:rsid w:val="00B77800"/>
    <w:rsid w:val="00B77901"/>
    <w:rsid w:val="00B77939"/>
    <w:rsid w:val="00B77A87"/>
    <w:rsid w:val="00B77D9B"/>
    <w:rsid w:val="00B803C7"/>
    <w:rsid w:val="00B80454"/>
    <w:rsid w:val="00B8058C"/>
    <w:rsid w:val="00B8071F"/>
    <w:rsid w:val="00B81546"/>
    <w:rsid w:val="00B81A03"/>
    <w:rsid w:val="00B81A8D"/>
    <w:rsid w:val="00B81C39"/>
    <w:rsid w:val="00B81C5A"/>
    <w:rsid w:val="00B81DA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671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8C2"/>
    <w:rsid w:val="00B869F1"/>
    <w:rsid w:val="00B87056"/>
    <w:rsid w:val="00B872C3"/>
    <w:rsid w:val="00B87313"/>
    <w:rsid w:val="00B874B0"/>
    <w:rsid w:val="00B87645"/>
    <w:rsid w:val="00B87E2B"/>
    <w:rsid w:val="00B90092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B66"/>
    <w:rsid w:val="00B933F6"/>
    <w:rsid w:val="00B939B8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8DC"/>
    <w:rsid w:val="00B95A25"/>
    <w:rsid w:val="00B95BBF"/>
    <w:rsid w:val="00B95D4B"/>
    <w:rsid w:val="00B96488"/>
    <w:rsid w:val="00B9656D"/>
    <w:rsid w:val="00B9674A"/>
    <w:rsid w:val="00B96A3E"/>
    <w:rsid w:val="00B96E6D"/>
    <w:rsid w:val="00B970FF"/>
    <w:rsid w:val="00B97568"/>
    <w:rsid w:val="00B97777"/>
    <w:rsid w:val="00B97BEA"/>
    <w:rsid w:val="00B97D59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82A"/>
    <w:rsid w:val="00BA397B"/>
    <w:rsid w:val="00BA3A32"/>
    <w:rsid w:val="00BA404C"/>
    <w:rsid w:val="00BA40BD"/>
    <w:rsid w:val="00BA434C"/>
    <w:rsid w:val="00BA4398"/>
    <w:rsid w:val="00BA46B6"/>
    <w:rsid w:val="00BA4871"/>
    <w:rsid w:val="00BA48A8"/>
    <w:rsid w:val="00BA4A81"/>
    <w:rsid w:val="00BA5406"/>
    <w:rsid w:val="00BA54A3"/>
    <w:rsid w:val="00BA55E0"/>
    <w:rsid w:val="00BA567C"/>
    <w:rsid w:val="00BA568F"/>
    <w:rsid w:val="00BA5701"/>
    <w:rsid w:val="00BA57D9"/>
    <w:rsid w:val="00BA588A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D33"/>
    <w:rsid w:val="00BA7663"/>
    <w:rsid w:val="00BB0308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B8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4F34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31F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445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E47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26A2"/>
    <w:rsid w:val="00BD3166"/>
    <w:rsid w:val="00BD3376"/>
    <w:rsid w:val="00BD361B"/>
    <w:rsid w:val="00BD3741"/>
    <w:rsid w:val="00BD3C8F"/>
    <w:rsid w:val="00BD3F3D"/>
    <w:rsid w:val="00BD40D2"/>
    <w:rsid w:val="00BD43E0"/>
    <w:rsid w:val="00BD442A"/>
    <w:rsid w:val="00BD4A82"/>
    <w:rsid w:val="00BD4B0B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0A31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B16"/>
    <w:rsid w:val="00BE2C6C"/>
    <w:rsid w:val="00BE391C"/>
    <w:rsid w:val="00BE3A5D"/>
    <w:rsid w:val="00BE3D37"/>
    <w:rsid w:val="00BE43DC"/>
    <w:rsid w:val="00BE4622"/>
    <w:rsid w:val="00BE48F9"/>
    <w:rsid w:val="00BE4F1F"/>
    <w:rsid w:val="00BE508C"/>
    <w:rsid w:val="00BE554B"/>
    <w:rsid w:val="00BE564D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3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342"/>
    <w:rsid w:val="00BF664A"/>
    <w:rsid w:val="00BF6680"/>
    <w:rsid w:val="00BF695F"/>
    <w:rsid w:val="00BF69EF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3C3E"/>
    <w:rsid w:val="00C04390"/>
    <w:rsid w:val="00C044F9"/>
    <w:rsid w:val="00C046C6"/>
    <w:rsid w:val="00C04DE0"/>
    <w:rsid w:val="00C04E73"/>
    <w:rsid w:val="00C050D6"/>
    <w:rsid w:val="00C05553"/>
    <w:rsid w:val="00C0555D"/>
    <w:rsid w:val="00C05999"/>
    <w:rsid w:val="00C05F91"/>
    <w:rsid w:val="00C06094"/>
    <w:rsid w:val="00C06397"/>
    <w:rsid w:val="00C0656C"/>
    <w:rsid w:val="00C0671C"/>
    <w:rsid w:val="00C067D0"/>
    <w:rsid w:val="00C06E92"/>
    <w:rsid w:val="00C07225"/>
    <w:rsid w:val="00C076C3"/>
    <w:rsid w:val="00C078C9"/>
    <w:rsid w:val="00C07B49"/>
    <w:rsid w:val="00C07E97"/>
    <w:rsid w:val="00C07F3A"/>
    <w:rsid w:val="00C10519"/>
    <w:rsid w:val="00C10889"/>
    <w:rsid w:val="00C1090B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872"/>
    <w:rsid w:val="00C17FDF"/>
    <w:rsid w:val="00C204F0"/>
    <w:rsid w:val="00C20592"/>
    <w:rsid w:val="00C207F4"/>
    <w:rsid w:val="00C20925"/>
    <w:rsid w:val="00C20B3A"/>
    <w:rsid w:val="00C20B81"/>
    <w:rsid w:val="00C20C5A"/>
    <w:rsid w:val="00C20D58"/>
    <w:rsid w:val="00C21314"/>
    <w:rsid w:val="00C21752"/>
    <w:rsid w:val="00C21B4B"/>
    <w:rsid w:val="00C21B64"/>
    <w:rsid w:val="00C22F7A"/>
    <w:rsid w:val="00C23145"/>
    <w:rsid w:val="00C233B4"/>
    <w:rsid w:val="00C234A6"/>
    <w:rsid w:val="00C23679"/>
    <w:rsid w:val="00C23789"/>
    <w:rsid w:val="00C237B9"/>
    <w:rsid w:val="00C23998"/>
    <w:rsid w:val="00C23C09"/>
    <w:rsid w:val="00C23CAB"/>
    <w:rsid w:val="00C23E44"/>
    <w:rsid w:val="00C23EC5"/>
    <w:rsid w:val="00C241AE"/>
    <w:rsid w:val="00C243D7"/>
    <w:rsid w:val="00C2453A"/>
    <w:rsid w:val="00C24C78"/>
    <w:rsid w:val="00C24ED8"/>
    <w:rsid w:val="00C24FDA"/>
    <w:rsid w:val="00C253C3"/>
    <w:rsid w:val="00C25595"/>
    <w:rsid w:val="00C256C0"/>
    <w:rsid w:val="00C25ECD"/>
    <w:rsid w:val="00C2641B"/>
    <w:rsid w:val="00C264DC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7F2"/>
    <w:rsid w:val="00C30E85"/>
    <w:rsid w:val="00C3124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470"/>
    <w:rsid w:val="00C329CF"/>
    <w:rsid w:val="00C332BD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47D8A"/>
    <w:rsid w:val="00C50364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06B"/>
    <w:rsid w:val="00C606D9"/>
    <w:rsid w:val="00C60942"/>
    <w:rsid w:val="00C609B3"/>
    <w:rsid w:val="00C61339"/>
    <w:rsid w:val="00C613B1"/>
    <w:rsid w:val="00C615A4"/>
    <w:rsid w:val="00C615F7"/>
    <w:rsid w:val="00C61646"/>
    <w:rsid w:val="00C619E2"/>
    <w:rsid w:val="00C61B87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D79"/>
    <w:rsid w:val="00C66E93"/>
    <w:rsid w:val="00C66FFC"/>
    <w:rsid w:val="00C67B28"/>
    <w:rsid w:val="00C67D57"/>
    <w:rsid w:val="00C67FE9"/>
    <w:rsid w:val="00C70941"/>
    <w:rsid w:val="00C70CC1"/>
    <w:rsid w:val="00C70DC7"/>
    <w:rsid w:val="00C710A7"/>
    <w:rsid w:val="00C7150F"/>
    <w:rsid w:val="00C716A9"/>
    <w:rsid w:val="00C71B42"/>
    <w:rsid w:val="00C71D15"/>
    <w:rsid w:val="00C71D20"/>
    <w:rsid w:val="00C71EEF"/>
    <w:rsid w:val="00C72135"/>
    <w:rsid w:val="00C7215C"/>
    <w:rsid w:val="00C72299"/>
    <w:rsid w:val="00C72497"/>
    <w:rsid w:val="00C72518"/>
    <w:rsid w:val="00C72545"/>
    <w:rsid w:val="00C7267E"/>
    <w:rsid w:val="00C73393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62DF"/>
    <w:rsid w:val="00C763ED"/>
    <w:rsid w:val="00C764B1"/>
    <w:rsid w:val="00C77218"/>
    <w:rsid w:val="00C774EB"/>
    <w:rsid w:val="00C77B1D"/>
    <w:rsid w:val="00C77D6C"/>
    <w:rsid w:val="00C804FA"/>
    <w:rsid w:val="00C80570"/>
    <w:rsid w:val="00C80B91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C1A"/>
    <w:rsid w:val="00C91D85"/>
    <w:rsid w:val="00C91E98"/>
    <w:rsid w:val="00C91F50"/>
    <w:rsid w:val="00C92971"/>
    <w:rsid w:val="00C92C5D"/>
    <w:rsid w:val="00C92D8E"/>
    <w:rsid w:val="00C92DDE"/>
    <w:rsid w:val="00C931A6"/>
    <w:rsid w:val="00C93203"/>
    <w:rsid w:val="00C932AB"/>
    <w:rsid w:val="00C933A7"/>
    <w:rsid w:val="00C934D5"/>
    <w:rsid w:val="00C937BB"/>
    <w:rsid w:val="00C9387D"/>
    <w:rsid w:val="00C9390B"/>
    <w:rsid w:val="00C93BB1"/>
    <w:rsid w:val="00C9428C"/>
    <w:rsid w:val="00C942A6"/>
    <w:rsid w:val="00C949AA"/>
    <w:rsid w:val="00C94E58"/>
    <w:rsid w:val="00C94F03"/>
    <w:rsid w:val="00C94F19"/>
    <w:rsid w:val="00C954C7"/>
    <w:rsid w:val="00C95ECD"/>
    <w:rsid w:val="00C960C1"/>
    <w:rsid w:val="00C96258"/>
    <w:rsid w:val="00C9625B"/>
    <w:rsid w:val="00C96320"/>
    <w:rsid w:val="00C963BD"/>
    <w:rsid w:val="00C963E3"/>
    <w:rsid w:val="00C9663F"/>
    <w:rsid w:val="00C972F4"/>
    <w:rsid w:val="00C978DE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60A6"/>
    <w:rsid w:val="00CA64C0"/>
    <w:rsid w:val="00CA6C20"/>
    <w:rsid w:val="00CA6EB5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7C6"/>
    <w:rsid w:val="00CB287F"/>
    <w:rsid w:val="00CB2922"/>
    <w:rsid w:val="00CB2A62"/>
    <w:rsid w:val="00CB2D54"/>
    <w:rsid w:val="00CB30A1"/>
    <w:rsid w:val="00CB320B"/>
    <w:rsid w:val="00CB3422"/>
    <w:rsid w:val="00CB373A"/>
    <w:rsid w:val="00CB3761"/>
    <w:rsid w:val="00CB37D6"/>
    <w:rsid w:val="00CB3913"/>
    <w:rsid w:val="00CB4164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C66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B97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A3"/>
    <w:rsid w:val="00CD4FFC"/>
    <w:rsid w:val="00CD50B1"/>
    <w:rsid w:val="00CD5209"/>
    <w:rsid w:val="00CD52F3"/>
    <w:rsid w:val="00CD54F6"/>
    <w:rsid w:val="00CD5B56"/>
    <w:rsid w:val="00CD6087"/>
    <w:rsid w:val="00CD6357"/>
    <w:rsid w:val="00CD6577"/>
    <w:rsid w:val="00CD6C61"/>
    <w:rsid w:val="00CD6E4B"/>
    <w:rsid w:val="00CD6F96"/>
    <w:rsid w:val="00CD75EE"/>
    <w:rsid w:val="00CD7C35"/>
    <w:rsid w:val="00CD7D52"/>
    <w:rsid w:val="00CE0B27"/>
    <w:rsid w:val="00CE118C"/>
    <w:rsid w:val="00CE1345"/>
    <w:rsid w:val="00CE1899"/>
    <w:rsid w:val="00CE1910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583D"/>
    <w:rsid w:val="00CE5FE2"/>
    <w:rsid w:val="00CE657B"/>
    <w:rsid w:val="00CE6901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4F5"/>
    <w:rsid w:val="00CF062F"/>
    <w:rsid w:val="00CF0846"/>
    <w:rsid w:val="00CF0A20"/>
    <w:rsid w:val="00CF0B85"/>
    <w:rsid w:val="00CF11D0"/>
    <w:rsid w:val="00CF1240"/>
    <w:rsid w:val="00CF1494"/>
    <w:rsid w:val="00CF15D4"/>
    <w:rsid w:val="00CF1605"/>
    <w:rsid w:val="00CF16D8"/>
    <w:rsid w:val="00CF17B8"/>
    <w:rsid w:val="00CF1802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702"/>
    <w:rsid w:val="00CF4DBD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42"/>
    <w:rsid w:val="00D01312"/>
    <w:rsid w:val="00D01367"/>
    <w:rsid w:val="00D014CB"/>
    <w:rsid w:val="00D01665"/>
    <w:rsid w:val="00D023CD"/>
    <w:rsid w:val="00D0246B"/>
    <w:rsid w:val="00D026E6"/>
    <w:rsid w:val="00D02C05"/>
    <w:rsid w:val="00D02FD4"/>
    <w:rsid w:val="00D03126"/>
    <w:rsid w:val="00D0315E"/>
    <w:rsid w:val="00D0378A"/>
    <w:rsid w:val="00D0397F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76"/>
    <w:rsid w:val="00D058C0"/>
    <w:rsid w:val="00D05953"/>
    <w:rsid w:val="00D059EC"/>
    <w:rsid w:val="00D05F03"/>
    <w:rsid w:val="00D062A0"/>
    <w:rsid w:val="00D06AF5"/>
    <w:rsid w:val="00D0771F"/>
    <w:rsid w:val="00D0795E"/>
    <w:rsid w:val="00D07D5D"/>
    <w:rsid w:val="00D07E34"/>
    <w:rsid w:val="00D10176"/>
    <w:rsid w:val="00D10296"/>
    <w:rsid w:val="00D104D0"/>
    <w:rsid w:val="00D108FB"/>
    <w:rsid w:val="00D10BFF"/>
    <w:rsid w:val="00D10CFF"/>
    <w:rsid w:val="00D112E0"/>
    <w:rsid w:val="00D11329"/>
    <w:rsid w:val="00D11816"/>
    <w:rsid w:val="00D11972"/>
    <w:rsid w:val="00D11A32"/>
    <w:rsid w:val="00D12372"/>
    <w:rsid w:val="00D123FC"/>
    <w:rsid w:val="00D127F4"/>
    <w:rsid w:val="00D132DA"/>
    <w:rsid w:val="00D135FA"/>
    <w:rsid w:val="00D136E9"/>
    <w:rsid w:val="00D139B1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3BD"/>
    <w:rsid w:val="00D20891"/>
    <w:rsid w:val="00D20D54"/>
    <w:rsid w:val="00D20ECA"/>
    <w:rsid w:val="00D20EE7"/>
    <w:rsid w:val="00D20F9C"/>
    <w:rsid w:val="00D2141C"/>
    <w:rsid w:val="00D215AC"/>
    <w:rsid w:val="00D218A4"/>
    <w:rsid w:val="00D218C1"/>
    <w:rsid w:val="00D219DD"/>
    <w:rsid w:val="00D21AFE"/>
    <w:rsid w:val="00D21C0A"/>
    <w:rsid w:val="00D22556"/>
    <w:rsid w:val="00D227A4"/>
    <w:rsid w:val="00D22A79"/>
    <w:rsid w:val="00D2310C"/>
    <w:rsid w:val="00D232C7"/>
    <w:rsid w:val="00D2346E"/>
    <w:rsid w:val="00D2363F"/>
    <w:rsid w:val="00D239E0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1E"/>
    <w:rsid w:val="00D262A5"/>
    <w:rsid w:val="00D26494"/>
    <w:rsid w:val="00D26B78"/>
    <w:rsid w:val="00D26D5C"/>
    <w:rsid w:val="00D26D8C"/>
    <w:rsid w:val="00D26E77"/>
    <w:rsid w:val="00D27009"/>
    <w:rsid w:val="00D2722D"/>
    <w:rsid w:val="00D272E6"/>
    <w:rsid w:val="00D276C4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3E3"/>
    <w:rsid w:val="00D34449"/>
    <w:rsid w:val="00D3456C"/>
    <w:rsid w:val="00D345D8"/>
    <w:rsid w:val="00D346EF"/>
    <w:rsid w:val="00D34734"/>
    <w:rsid w:val="00D34B3E"/>
    <w:rsid w:val="00D34EF7"/>
    <w:rsid w:val="00D363D4"/>
    <w:rsid w:val="00D36ADE"/>
    <w:rsid w:val="00D36BE2"/>
    <w:rsid w:val="00D37032"/>
    <w:rsid w:val="00D37160"/>
    <w:rsid w:val="00D40381"/>
    <w:rsid w:val="00D410FC"/>
    <w:rsid w:val="00D41B50"/>
    <w:rsid w:val="00D41E75"/>
    <w:rsid w:val="00D42506"/>
    <w:rsid w:val="00D42A4E"/>
    <w:rsid w:val="00D42C39"/>
    <w:rsid w:val="00D43179"/>
    <w:rsid w:val="00D4318E"/>
    <w:rsid w:val="00D4323C"/>
    <w:rsid w:val="00D4338C"/>
    <w:rsid w:val="00D4362E"/>
    <w:rsid w:val="00D43654"/>
    <w:rsid w:val="00D4386A"/>
    <w:rsid w:val="00D4394A"/>
    <w:rsid w:val="00D43A2E"/>
    <w:rsid w:val="00D43CDF"/>
    <w:rsid w:val="00D43EDC"/>
    <w:rsid w:val="00D4435B"/>
    <w:rsid w:val="00D445A4"/>
    <w:rsid w:val="00D4490E"/>
    <w:rsid w:val="00D45577"/>
    <w:rsid w:val="00D455EC"/>
    <w:rsid w:val="00D45A4B"/>
    <w:rsid w:val="00D45B20"/>
    <w:rsid w:val="00D45C47"/>
    <w:rsid w:val="00D461FE"/>
    <w:rsid w:val="00D46367"/>
    <w:rsid w:val="00D464B9"/>
    <w:rsid w:val="00D468B4"/>
    <w:rsid w:val="00D468DB"/>
    <w:rsid w:val="00D46C92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9C2"/>
    <w:rsid w:val="00D51E4F"/>
    <w:rsid w:val="00D51FFA"/>
    <w:rsid w:val="00D520EE"/>
    <w:rsid w:val="00D52B87"/>
    <w:rsid w:val="00D5322D"/>
    <w:rsid w:val="00D53235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0FFB"/>
    <w:rsid w:val="00D61728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F3A"/>
    <w:rsid w:val="00D6616F"/>
    <w:rsid w:val="00D66192"/>
    <w:rsid w:val="00D662A5"/>
    <w:rsid w:val="00D662B3"/>
    <w:rsid w:val="00D66606"/>
    <w:rsid w:val="00D66621"/>
    <w:rsid w:val="00D66C15"/>
    <w:rsid w:val="00D66D9A"/>
    <w:rsid w:val="00D66E09"/>
    <w:rsid w:val="00D679E5"/>
    <w:rsid w:val="00D703E6"/>
    <w:rsid w:val="00D70447"/>
    <w:rsid w:val="00D70494"/>
    <w:rsid w:val="00D704CA"/>
    <w:rsid w:val="00D7055E"/>
    <w:rsid w:val="00D7057B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46EE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6B8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40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082"/>
    <w:rsid w:val="00D913A3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6302"/>
    <w:rsid w:val="00D96CDF"/>
    <w:rsid w:val="00D97790"/>
    <w:rsid w:val="00D97808"/>
    <w:rsid w:val="00D97AD0"/>
    <w:rsid w:val="00D97AD3"/>
    <w:rsid w:val="00D97D5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5DCF"/>
    <w:rsid w:val="00DA6AEC"/>
    <w:rsid w:val="00DA6F76"/>
    <w:rsid w:val="00DA793E"/>
    <w:rsid w:val="00DA7CF9"/>
    <w:rsid w:val="00DA7EDD"/>
    <w:rsid w:val="00DB008F"/>
    <w:rsid w:val="00DB0120"/>
    <w:rsid w:val="00DB02D5"/>
    <w:rsid w:val="00DB0AF6"/>
    <w:rsid w:val="00DB0E76"/>
    <w:rsid w:val="00DB1138"/>
    <w:rsid w:val="00DB1165"/>
    <w:rsid w:val="00DB1267"/>
    <w:rsid w:val="00DB167A"/>
    <w:rsid w:val="00DB1D21"/>
    <w:rsid w:val="00DB1D49"/>
    <w:rsid w:val="00DB1D5E"/>
    <w:rsid w:val="00DB2227"/>
    <w:rsid w:val="00DB2378"/>
    <w:rsid w:val="00DB27C3"/>
    <w:rsid w:val="00DB27D9"/>
    <w:rsid w:val="00DB2BFB"/>
    <w:rsid w:val="00DB2D51"/>
    <w:rsid w:val="00DB2DE5"/>
    <w:rsid w:val="00DB3617"/>
    <w:rsid w:val="00DB38DB"/>
    <w:rsid w:val="00DB4340"/>
    <w:rsid w:val="00DB44F0"/>
    <w:rsid w:val="00DB4651"/>
    <w:rsid w:val="00DB49B6"/>
    <w:rsid w:val="00DB4AA1"/>
    <w:rsid w:val="00DB5327"/>
    <w:rsid w:val="00DB5591"/>
    <w:rsid w:val="00DB57A5"/>
    <w:rsid w:val="00DB591A"/>
    <w:rsid w:val="00DB6234"/>
    <w:rsid w:val="00DB6426"/>
    <w:rsid w:val="00DB649A"/>
    <w:rsid w:val="00DB678D"/>
    <w:rsid w:val="00DB6AC3"/>
    <w:rsid w:val="00DB6B97"/>
    <w:rsid w:val="00DB7080"/>
    <w:rsid w:val="00DB7657"/>
    <w:rsid w:val="00DB7BEE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665"/>
    <w:rsid w:val="00DD06CB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969"/>
    <w:rsid w:val="00DD2993"/>
    <w:rsid w:val="00DD2C06"/>
    <w:rsid w:val="00DD2E04"/>
    <w:rsid w:val="00DD34A6"/>
    <w:rsid w:val="00DD3F6E"/>
    <w:rsid w:val="00DD44E3"/>
    <w:rsid w:val="00DD48EA"/>
    <w:rsid w:val="00DD4B04"/>
    <w:rsid w:val="00DD4B89"/>
    <w:rsid w:val="00DD4B90"/>
    <w:rsid w:val="00DD4DE0"/>
    <w:rsid w:val="00DD4F54"/>
    <w:rsid w:val="00DD50E2"/>
    <w:rsid w:val="00DD5272"/>
    <w:rsid w:val="00DD5427"/>
    <w:rsid w:val="00DD5564"/>
    <w:rsid w:val="00DD5626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10C7"/>
    <w:rsid w:val="00DE15A8"/>
    <w:rsid w:val="00DE187F"/>
    <w:rsid w:val="00DE1975"/>
    <w:rsid w:val="00DE1CE0"/>
    <w:rsid w:val="00DE2111"/>
    <w:rsid w:val="00DE25FA"/>
    <w:rsid w:val="00DE26C2"/>
    <w:rsid w:val="00DE2C5A"/>
    <w:rsid w:val="00DE31C8"/>
    <w:rsid w:val="00DE3256"/>
    <w:rsid w:val="00DE3298"/>
    <w:rsid w:val="00DE3723"/>
    <w:rsid w:val="00DE376B"/>
    <w:rsid w:val="00DE38B4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79"/>
    <w:rsid w:val="00DE728D"/>
    <w:rsid w:val="00DE73B2"/>
    <w:rsid w:val="00DE74BA"/>
    <w:rsid w:val="00DE7709"/>
    <w:rsid w:val="00DE7CC9"/>
    <w:rsid w:val="00DF0071"/>
    <w:rsid w:val="00DF05B8"/>
    <w:rsid w:val="00DF09DF"/>
    <w:rsid w:val="00DF0D4B"/>
    <w:rsid w:val="00DF0F7B"/>
    <w:rsid w:val="00DF1271"/>
    <w:rsid w:val="00DF1350"/>
    <w:rsid w:val="00DF153A"/>
    <w:rsid w:val="00DF1952"/>
    <w:rsid w:val="00DF1AA0"/>
    <w:rsid w:val="00DF1F57"/>
    <w:rsid w:val="00DF1FF5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1FB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5AA"/>
    <w:rsid w:val="00E0168C"/>
    <w:rsid w:val="00E0195F"/>
    <w:rsid w:val="00E01A8D"/>
    <w:rsid w:val="00E01E6D"/>
    <w:rsid w:val="00E022F8"/>
    <w:rsid w:val="00E02432"/>
    <w:rsid w:val="00E02748"/>
    <w:rsid w:val="00E0283A"/>
    <w:rsid w:val="00E028CD"/>
    <w:rsid w:val="00E02A7B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C20"/>
    <w:rsid w:val="00E1742A"/>
    <w:rsid w:val="00E176F8"/>
    <w:rsid w:val="00E179E5"/>
    <w:rsid w:val="00E20279"/>
    <w:rsid w:val="00E2093A"/>
    <w:rsid w:val="00E20F15"/>
    <w:rsid w:val="00E214D9"/>
    <w:rsid w:val="00E21939"/>
    <w:rsid w:val="00E21961"/>
    <w:rsid w:val="00E21985"/>
    <w:rsid w:val="00E21AB3"/>
    <w:rsid w:val="00E22522"/>
    <w:rsid w:val="00E22B7D"/>
    <w:rsid w:val="00E22D21"/>
    <w:rsid w:val="00E23654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9E1"/>
    <w:rsid w:val="00E25A73"/>
    <w:rsid w:val="00E25E93"/>
    <w:rsid w:val="00E2642A"/>
    <w:rsid w:val="00E2695B"/>
    <w:rsid w:val="00E26BAF"/>
    <w:rsid w:val="00E27029"/>
    <w:rsid w:val="00E2717E"/>
    <w:rsid w:val="00E27514"/>
    <w:rsid w:val="00E2770A"/>
    <w:rsid w:val="00E27CBD"/>
    <w:rsid w:val="00E304B2"/>
    <w:rsid w:val="00E3055E"/>
    <w:rsid w:val="00E30671"/>
    <w:rsid w:val="00E30759"/>
    <w:rsid w:val="00E30DF2"/>
    <w:rsid w:val="00E31446"/>
    <w:rsid w:val="00E319FF"/>
    <w:rsid w:val="00E31B95"/>
    <w:rsid w:val="00E31E34"/>
    <w:rsid w:val="00E32E5D"/>
    <w:rsid w:val="00E33634"/>
    <w:rsid w:val="00E33781"/>
    <w:rsid w:val="00E338FD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6C66"/>
    <w:rsid w:val="00E3728E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A17"/>
    <w:rsid w:val="00E46B66"/>
    <w:rsid w:val="00E46D91"/>
    <w:rsid w:val="00E47B42"/>
    <w:rsid w:val="00E47C69"/>
    <w:rsid w:val="00E47ED5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10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C6"/>
    <w:rsid w:val="00E60D30"/>
    <w:rsid w:val="00E60FCA"/>
    <w:rsid w:val="00E61211"/>
    <w:rsid w:val="00E6153C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1ED"/>
    <w:rsid w:val="00E64538"/>
    <w:rsid w:val="00E64874"/>
    <w:rsid w:val="00E64A86"/>
    <w:rsid w:val="00E64C06"/>
    <w:rsid w:val="00E64C49"/>
    <w:rsid w:val="00E65334"/>
    <w:rsid w:val="00E65337"/>
    <w:rsid w:val="00E65BFC"/>
    <w:rsid w:val="00E663C7"/>
    <w:rsid w:val="00E6651F"/>
    <w:rsid w:val="00E66827"/>
    <w:rsid w:val="00E66985"/>
    <w:rsid w:val="00E66BBB"/>
    <w:rsid w:val="00E66C24"/>
    <w:rsid w:val="00E671C5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23E1"/>
    <w:rsid w:val="00E725D4"/>
    <w:rsid w:val="00E72864"/>
    <w:rsid w:val="00E72901"/>
    <w:rsid w:val="00E72F0D"/>
    <w:rsid w:val="00E7301E"/>
    <w:rsid w:val="00E732BB"/>
    <w:rsid w:val="00E736D8"/>
    <w:rsid w:val="00E73B26"/>
    <w:rsid w:val="00E73E72"/>
    <w:rsid w:val="00E73EEC"/>
    <w:rsid w:val="00E74163"/>
    <w:rsid w:val="00E7431D"/>
    <w:rsid w:val="00E74D66"/>
    <w:rsid w:val="00E75511"/>
    <w:rsid w:val="00E7569F"/>
    <w:rsid w:val="00E75B2D"/>
    <w:rsid w:val="00E76079"/>
    <w:rsid w:val="00E76089"/>
    <w:rsid w:val="00E76C4A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0D11"/>
    <w:rsid w:val="00E919AB"/>
    <w:rsid w:val="00E92448"/>
    <w:rsid w:val="00E928A0"/>
    <w:rsid w:val="00E929FD"/>
    <w:rsid w:val="00E92A27"/>
    <w:rsid w:val="00E92A7C"/>
    <w:rsid w:val="00E92CDC"/>
    <w:rsid w:val="00E92E2D"/>
    <w:rsid w:val="00E92FD6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608"/>
    <w:rsid w:val="00E96623"/>
    <w:rsid w:val="00E969F7"/>
    <w:rsid w:val="00E96FE6"/>
    <w:rsid w:val="00E9717B"/>
    <w:rsid w:val="00E97356"/>
    <w:rsid w:val="00E97D0A"/>
    <w:rsid w:val="00EA02F7"/>
    <w:rsid w:val="00EA0499"/>
    <w:rsid w:val="00EA08AF"/>
    <w:rsid w:val="00EA0C4C"/>
    <w:rsid w:val="00EA1112"/>
    <w:rsid w:val="00EA12B8"/>
    <w:rsid w:val="00EA13BC"/>
    <w:rsid w:val="00EA142C"/>
    <w:rsid w:val="00EA168F"/>
    <w:rsid w:val="00EA16E5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466"/>
    <w:rsid w:val="00EA557B"/>
    <w:rsid w:val="00EA5836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241"/>
    <w:rsid w:val="00EB1470"/>
    <w:rsid w:val="00EB160B"/>
    <w:rsid w:val="00EB1C5B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BB8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5E7C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92E"/>
    <w:rsid w:val="00EC4998"/>
    <w:rsid w:val="00EC4B6E"/>
    <w:rsid w:val="00EC4C50"/>
    <w:rsid w:val="00EC4F67"/>
    <w:rsid w:val="00EC50BD"/>
    <w:rsid w:val="00EC5226"/>
    <w:rsid w:val="00EC535E"/>
    <w:rsid w:val="00EC5428"/>
    <w:rsid w:val="00EC5622"/>
    <w:rsid w:val="00EC5856"/>
    <w:rsid w:val="00EC5D4A"/>
    <w:rsid w:val="00EC5DA4"/>
    <w:rsid w:val="00EC62F8"/>
    <w:rsid w:val="00EC680F"/>
    <w:rsid w:val="00EC6D07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B9C"/>
    <w:rsid w:val="00ED6C27"/>
    <w:rsid w:val="00ED6EB2"/>
    <w:rsid w:val="00ED6ED6"/>
    <w:rsid w:val="00ED717A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648"/>
    <w:rsid w:val="00EE47CE"/>
    <w:rsid w:val="00EE4C20"/>
    <w:rsid w:val="00EE4CC9"/>
    <w:rsid w:val="00EE563D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E7D77"/>
    <w:rsid w:val="00EF0138"/>
    <w:rsid w:val="00EF01A2"/>
    <w:rsid w:val="00EF097C"/>
    <w:rsid w:val="00EF0D0D"/>
    <w:rsid w:val="00EF1319"/>
    <w:rsid w:val="00EF134A"/>
    <w:rsid w:val="00EF1895"/>
    <w:rsid w:val="00EF19C0"/>
    <w:rsid w:val="00EF1B04"/>
    <w:rsid w:val="00EF1B52"/>
    <w:rsid w:val="00EF2C6C"/>
    <w:rsid w:val="00EF2F1E"/>
    <w:rsid w:val="00EF306B"/>
    <w:rsid w:val="00EF3109"/>
    <w:rsid w:val="00EF322D"/>
    <w:rsid w:val="00EF36AD"/>
    <w:rsid w:val="00EF40B1"/>
    <w:rsid w:val="00EF416F"/>
    <w:rsid w:val="00EF427A"/>
    <w:rsid w:val="00EF4D74"/>
    <w:rsid w:val="00EF4E88"/>
    <w:rsid w:val="00EF50A3"/>
    <w:rsid w:val="00EF53F2"/>
    <w:rsid w:val="00EF58AA"/>
    <w:rsid w:val="00EF63B2"/>
    <w:rsid w:val="00EF64C0"/>
    <w:rsid w:val="00EF64CF"/>
    <w:rsid w:val="00EF65A5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CF4"/>
    <w:rsid w:val="00F13E03"/>
    <w:rsid w:val="00F13E85"/>
    <w:rsid w:val="00F13F27"/>
    <w:rsid w:val="00F141D9"/>
    <w:rsid w:val="00F1445E"/>
    <w:rsid w:val="00F149FF"/>
    <w:rsid w:val="00F14A83"/>
    <w:rsid w:val="00F14AD7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E8A"/>
    <w:rsid w:val="00F17FB3"/>
    <w:rsid w:val="00F2000C"/>
    <w:rsid w:val="00F2044D"/>
    <w:rsid w:val="00F20AD5"/>
    <w:rsid w:val="00F20B0B"/>
    <w:rsid w:val="00F21054"/>
    <w:rsid w:val="00F211BC"/>
    <w:rsid w:val="00F2179A"/>
    <w:rsid w:val="00F21C1C"/>
    <w:rsid w:val="00F21DFE"/>
    <w:rsid w:val="00F21E89"/>
    <w:rsid w:val="00F22239"/>
    <w:rsid w:val="00F222F5"/>
    <w:rsid w:val="00F22479"/>
    <w:rsid w:val="00F2267D"/>
    <w:rsid w:val="00F2327A"/>
    <w:rsid w:val="00F23411"/>
    <w:rsid w:val="00F2365A"/>
    <w:rsid w:val="00F239CD"/>
    <w:rsid w:val="00F239CE"/>
    <w:rsid w:val="00F23C82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5DC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2746"/>
    <w:rsid w:val="00F33157"/>
    <w:rsid w:val="00F3326B"/>
    <w:rsid w:val="00F338D3"/>
    <w:rsid w:val="00F34238"/>
    <w:rsid w:val="00F348AD"/>
    <w:rsid w:val="00F34953"/>
    <w:rsid w:val="00F34A9C"/>
    <w:rsid w:val="00F34C80"/>
    <w:rsid w:val="00F34C85"/>
    <w:rsid w:val="00F34F0B"/>
    <w:rsid w:val="00F3533B"/>
    <w:rsid w:val="00F35AB9"/>
    <w:rsid w:val="00F35DC3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162"/>
    <w:rsid w:val="00F40376"/>
    <w:rsid w:val="00F404A1"/>
    <w:rsid w:val="00F41928"/>
    <w:rsid w:val="00F4278E"/>
    <w:rsid w:val="00F42A27"/>
    <w:rsid w:val="00F430EB"/>
    <w:rsid w:val="00F4311B"/>
    <w:rsid w:val="00F4323B"/>
    <w:rsid w:val="00F43669"/>
    <w:rsid w:val="00F438EF"/>
    <w:rsid w:val="00F43EB3"/>
    <w:rsid w:val="00F43FD6"/>
    <w:rsid w:val="00F44030"/>
    <w:rsid w:val="00F44465"/>
    <w:rsid w:val="00F44705"/>
    <w:rsid w:val="00F4520B"/>
    <w:rsid w:val="00F45374"/>
    <w:rsid w:val="00F45819"/>
    <w:rsid w:val="00F45B53"/>
    <w:rsid w:val="00F45E3D"/>
    <w:rsid w:val="00F461A1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9CD"/>
    <w:rsid w:val="00F55A0C"/>
    <w:rsid w:val="00F55BB7"/>
    <w:rsid w:val="00F55F39"/>
    <w:rsid w:val="00F56AF0"/>
    <w:rsid w:val="00F57024"/>
    <w:rsid w:val="00F570AD"/>
    <w:rsid w:val="00F57151"/>
    <w:rsid w:val="00F574A7"/>
    <w:rsid w:val="00F60016"/>
    <w:rsid w:val="00F6029F"/>
    <w:rsid w:val="00F60634"/>
    <w:rsid w:val="00F609DA"/>
    <w:rsid w:val="00F60E59"/>
    <w:rsid w:val="00F61A43"/>
    <w:rsid w:val="00F6202D"/>
    <w:rsid w:val="00F623BE"/>
    <w:rsid w:val="00F6242C"/>
    <w:rsid w:val="00F624C6"/>
    <w:rsid w:val="00F624D1"/>
    <w:rsid w:val="00F625FD"/>
    <w:rsid w:val="00F63389"/>
    <w:rsid w:val="00F63BF7"/>
    <w:rsid w:val="00F63E2A"/>
    <w:rsid w:val="00F6400D"/>
    <w:rsid w:val="00F6401D"/>
    <w:rsid w:val="00F6413B"/>
    <w:rsid w:val="00F6422F"/>
    <w:rsid w:val="00F6475A"/>
    <w:rsid w:val="00F6478A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875"/>
    <w:rsid w:val="00F73946"/>
    <w:rsid w:val="00F73B34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6E41"/>
    <w:rsid w:val="00F778D9"/>
    <w:rsid w:val="00F779C3"/>
    <w:rsid w:val="00F77B2E"/>
    <w:rsid w:val="00F804D7"/>
    <w:rsid w:val="00F80843"/>
    <w:rsid w:val="00F80FBA"/>
    <w:rsid w:val="00F81225"/>
    <w:rsid w:val="00F8145B"/>
    <w:rsid w:val="00F81536"/>
    <w:rsid w:val="00F8206E"/>
    <w:rsid w:val="00F823A9"/>
    <w:rsid w:val="00F8269D"/>
    <w:rsid w:val="00F8282A"/>
    <w:rsid w:val="00F8288F"/>
    <w:rsid w:val="00F82AE6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0DB9"/>
    <w:rsid w:val="00F90DD2"/>
    <w:rsid w:val="00F91527"/>
    <w:rsid w:val="00F9187C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738"/>
    <w:rsid w:val="00F9390D"/>
    <w:rsid w:val="00F93AC6"/>
    <w:rsid w:val="00F93BF8"/>
    <w:rsid w:val="00F93D5B"/>
    <w:rsid w:val="00F93EA0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A06F8"/>
    <w:rsid w:val="00FA0D15"/>
    <w:rsid w:val="00FA22D3"/>
    <w:rsid w:val="00FA2377"/>
    <w:rsid w:val="00FA25A3"/>
    <w:rsid w:val="00FA26F4"/>
    <w:rsid w:val="00FA35C3"/>
    <w:rsid w:val="00FA416A"/>
    <w:rsid w:val="00FA4439"/>
    <w:rsid w:val="00FA47D8"/>
    <w:rsid w:val="00FA4F14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860"/>
    <w:rsid w:val="00FB1BC5"/>
    <w:rsid w:val="00FB1C2B"/>
    <w:rsid w:val="00FB1CD0"/>
    <w:rsid w:val="00FB1FC8"/>
    <w:rsid w:val="00FB26DC"/>
    <w:rsid w:val="00FB2913"/>
    <w:rsid w:val="00FB2B60"/>
    <w:rsid w:val="00FB2CA1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915"/>
    <w:rsid w:val="00FB6F33"/>
    <w:rsid w:val="00FB6F8C"/>
    <w:rsid w:val="00FB766C"/>
    <w:rsid w:val="00FB7876"/>
    <w:rsid w:val="00FB7BBF"/>
    <w:rsid w:val="00FB7FAF"/>
    <w:rsid w:val="00FC0078"/>
    <w:rsid w:val="00FC00C8"/>
    <w:rsid w:val="00FC012A"/>
    <w:rsid w:val="00FC0B75"/>
    <w:rsid w:val="00FC0CB0"/>
    <w:rsid w:val="00FC0D4C"/>
    <w:rsid w:val="00FC0EFB"/>
    <w:rsid w:val="00FC1680"/>
    <w:rsid w:val="00FC1C44"/>
    <w:rsid w:val="00FC1EAB"/>
    <w:rsid w:val="00FC206E"/>
    <w:rsid w:val="00FC2112"/>
    <w:rsid w:val="00FC22BB"/>
    <w:rsid w:val="00FC2365"/>
    <w:rsid w:val="00FC26F3"/>
    <w:rsid w:val="00FC2B76"/>
    <w:rsid w:val="00FC314A"/>
    <w:rsid w:val="00FC34BD"/>
    <w:rsid w:val="00FC37DD"/>
    <w:rsid w:val="00FC39B3"/>
    <w:rsid w:val="00FC3A9C"/>
    <w:rsid w:val="00FC3CA0"/>
    <w:rsid w:val="00FC4169"/>
    <w:rsid w:val="00FC449E"/>
    <w:rsid w:val="00FC46FF"/>
    <w:rsid w:val="00FC49C5"/>
    <w:rsid w:val="00FC4DAF"/>
    <w:rsid w:val="00FC4F50"/>
    <w:rsid w:val="00FC5182"/>
    <w:rsid w:val="00FC56CA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61F"/>
    <w:rsid w:val="00FD56F0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664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6E45"/>
    <w:rsid w:val="00FE7009"/>
    <w:rsid w:val="00FE75F6"/>
    <w:rsid w:val="00FE7B3F"/>
    <w:rsid w:val="00FF0135"/>
    <w:rsid w:val="00FF0216"/>
    <w:rsid w:val="00FF0324"/>
    <w:rsid w:val="00FF032C"/>
    <w:rsid w:val="00FF07AF"/>
    <w:rsid w:val="00FF09E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5C2209BC-6D93-492C-86FE-EF97646DF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5CD45E3A29A479A24E9A3E1066894" ma:contentTypeVersion="3" ma:contentTypeDescription="Create a new document." ma:contentTypeScope="" ma:versionID="924dff19ded55457cb84198d3bc96f68">
  <xsd:schema xmlns:xsd="http://www.w3.org/2001/XMLSchema" xmlns:xs="http://www.w3.org/2001/XMLSchema" xmlns:p="http://schemas.microsoft.com/office/2006/metadata/properties" xmlns:ns2="56080084-450f-4abe-95a7-11f78d0e3fa6" targetNamespace="http://schemas.microsoft.com/office/2006/metadata/properties" ma:root="true" ma:fieldsID="bfa2cd08eb7fa186c6637af8d5a8ceff" ns2:_="">
    <xsd:import namespace="56080084-450f-4abe-95a7-11f78d0e3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80084-450f-4abe-95a7-11f78d0e3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DC5376-96BB-4E4D-9E8B-E7803253D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80084-450f-4abe-95a7-11f78d0e3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67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24</cp:revision>
  <cp:lastPrinted>2025-05-09T04:04:00Z</cp:lastPrinted>
  <dcterms:created xsi:type="dcterms:W3CDTF">2025-05-12T04:58:00Z</dcterms:created>
  <dcterms:modified xsi:type="dcterms:W3CDTF">2025-05-12T16:32:00Z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0x01010019A5CD45E3A29A479A24E9A3E1066894</vt:lpwstr>
  </property>
</Properties>
</file>