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032E0BAC" w:rsidR="00804175" w:rsidRPr="00424DDB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729199A8" w:rsidR="00804175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6B3E6FB" w14:textId="19321C99" w:rsidR="00741496" w:rsidRPr="00DE5897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41496">
        <w:rPr>
          <w:rFonts w:asciiTheme="majorBidi" w:hAnsiTheme="majorBidi" w:cstheme="majorBidi"/>
          <w:sz w:val="30"/>
          <w:szCs w:val="30"/>
          <w:lang w:bidi="th-TH"/>
        </w:rPr>
        <w:tab/>
      </w:r>
      <w:r w:rsidR="009761D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นโยบายบัญชีเกี่ยวกับการวัดมูลค่าที่ดิน</w:t>
      </w:r>
    </w:p>
    <w:p w14:paraId="15F936CE" w14:textId="39CF2632" w:rsidR="00804175" w:rsidRPr="00DE5897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21D5CC98" w:rsidR="006F65BC" w:rsidRPr="00EE6646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A02BE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4BDFE560" w:rsidR="00A91D6F" w:rsidRPr="00424DDB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1A39F6D4" w:rsidR="00ED29AA" w:rsidRPr="00424DDB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366EBE00" w:rsidR="006F65BC" w:rsidRDefault="005232E2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403F2416" w:rsidR="00523C4F" w:rsidRPr="00145ED3" w:rsidRDefault="005232E2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45ED3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86B28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145ED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610B1FAB" w:rsidR="00643A98" w:rsidRDefault="005232E2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45ED3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B21871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145ED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E677701" w14:textId="348DDAF9" w:rsidR="002B07D8" w:rsidRPr="002B07D8" w:rsidRDefault="002B07D8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หุ้นทุนซื้อคืน</w:t>
      </w:r>
    </w:p>
    <w:p w14:paraId="6E92C8F6" w14:textId="01C5823E" w:rsidR="00D97AD0" w:rsidRPr="007B5674" w:rsidRDefault="00D97AD0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2B07D8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B0115">
        <w:rPr>
          <w:rFonts w:asciiTheme="majorBidi" w:hAnsiTheme="majorBidi" w:cstheme="majorBidi"/>
          <w:sz w:val="30"/>
          <w:szCs w:val="30"/>
          <w:lang w:bidi="th-TH"/>
        </w:rPr>
        <w:tab/>
      </w:r>
      <w:r w:rsidR="000B0115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8D2ACC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6DB7E773" w14:textId="7319F05D" w:rsidR="00733200" w:rsidRDefault="005232E2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232E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07D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1891C96B" w:rsidR="00804175" w:rsidRPr="0051428D" w:rsidRDefault="00804175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38D784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38D784A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A0758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13</w:t>
      </w:r>
      <w:r w:rsidR="00BB71FA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4E704D" w:rsidRPr="38D784AD">
        <w:rPr>
          <w:rFonts w:asciiTheme="majorBidi" w:hAnsiTheme="majorBidi" w:cstheme="majorBidi"/>
          <w:sz w:val="30"/>
          <w:szCs w:val="30"/>
          <w:cs/>
        </w:rPr>
        <w:t>พฤ</w:t>
      </w:r>
      <w:r w:rsidR="00F17E8A" w:rsidRPr="38D784AD">
        <w:rPr>
          <w:rFonts w:asciiTheme="majorBidi" w:hAnsiTheme="majorBidi" w:cstheme="majorBidi"/>
          <w:sz w:val="30"/>
          <w:szCs w:val="30"/>
          <w:cs/>
        </w:rPr>
        <w:t>ษ</w:t>
      </w:r>
      <w:r w:rsidR="6F2BE8E7" w:rsidRPr="38D784AD">
        <w:rPr>
          <w:rFonts w:asciiTheme="majorBidi" w:hAnsiTheme="majorBidi" w:cstheme="majorBidi"/>
          <w:sz w:val="30"/>
          <w:szCs w:val="30"/>
          <w:cs/>
        </w:rPr>
        <w:t>ภ</w:t>
      </w:r>
      <w:r w:rsidR="00F17E8A" w:rsidRPr="38D784AD">
        <w:rPr>
          <w:rFonts w:asciiTheme="majorBidi" w:hAnsiTheme="majorBidi" w:cstheme="majorBidi"/>
          <w:sz w:val="30"/>
          <w:szCs w:val="30"/>
          <w:cs/>
        </w:rPr>
        <w:t>าคม</w:t>
      </w:r>
      <w:r w:rsidR="002D5893" w:rsidRPr="38D78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7CBD08D5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5232E2" w:rsidRPr="005232E2">
        <w:rPr>
          <w:rFonts w:asciiTheme="majorBidi" w:hAnsiTheme="majorBidi" w:cstheme="majorBidi"/>
          <w:lang w:val="en-US"/>
        </w:rPr>
        <w:t>2566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00628F82" w:rsidR="00CD0B49" w:rsidRPr="00285133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5232E2" w:rsidRPr="005232E2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2567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2B77B" w14:textId="00CC8F1C" w:rsidR="00741496" w:rsidRDefault="00200A34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2567</w:t>
      </w:r>
    </w:p>
    <w:p w14:paraId="082BC26A" w14:textId="77777777" w:rsidR="00741496" w:rsidRDefault="00741496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70F1" w14:textId="77777777" w:rsidR="00741496" w:rsidRDefault="00741496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68E" w14:textId="01294336" w:rsidR="00741496" w:rsidRDefault="00D21AFE" w:rsidP="00741496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นโยบายบัญชีเกี่ยวกับการวัดมูลค่าที่ดิน</w:t>
      </w:r>
    </w:p>
    <w:p w14:paraId="76C0EAEF" w14:textId="77777777" w:rsidR="002C0779" w:rsidRPr="00165AFC" w:rsidRDefault="002C0779" w:rsidP="00D2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06813" w14:textId="6AA4B600" w:rsidR="007872C6" w:rsidRPr="007872C6" w:rsidRDefault="002C0779" w:rsidP="0078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C0779">
        <w:rPr>
          <w:rFonts w:asciiTheme="majorBidi" w:hAnsiTheme="majorBidi" w:cstheme="majorBidi"/>
          <w:sz w:val="30"/>
          <w:szCs w:val="30"/>
          <w:cs/>
        </w:rPr>
        <w:t>ในระหว่างไตรมาสที่</w:t>
      </w:r>
      <w:r w:rsidRPr="002C0779">
        <w:rPr>
          <w:rFonts w:asciiTheme="majorBidi" w:hAnsiTheme="majorBidi" w:cstheme="majorBidi"/>
          <w:sz w:val="30"/>
          <w:szCs w:val="30"/>
        </w:rPr>
        <w:t xml:space="preserve"> 1 </w:t>
      </w:r>
      <w:r w:rsidRPr="002C0779">
        <w:rPr>
          <w:rFonts w:asciiTheme="majorBidi" w:hAnsiTheme="majorBidi" w:cstheme="majorBidi"/>
          <w:sz w:val="30"/>
          <w:szCs w:val="30"/>
          <w:cs/>
        </w:rPr>
        <w:t>ปี</w:t>
      </w:r>
      <w:r w:rsidRPr="002C0779">
        <w:rPr>
          <w:rFonts w:asciiTheme="majorBidi" w:hAnsiTheme="majorBidi" w:cstheme="majorBidi"/>
          <w:sz w:val="30"/>
          <w:szCs w:val="30"/>
        </w:rPr>
        <w:t xml:space="preserve"> 2568 </w:t>
      </w:r>
      <w:r w:rsidRPr="002C0779">
        <w:rPr>
          <w:rFonts w:asciiTheme="majorBidi" w:hAnsiTheme="majorBidi" w:cstheme="majorBidi"/>
          <w:sz w:val="30"/>
          <w:szCs w:val="30"/>
          <w:cs/>
        </w:rPr>
        <w:t>กลุ่มบริษัทได้นำนโยบายบัญชีสำหรับการบันทึกมูลค่าที่ดินด้วยวิธีการตีราคาใหม่</w:t>
      </w:r>
      <w:r w:rsidRPr="00871E06">
        <w:rPr>
          <w:rFonts w:asciiTheme="majorBidi" w:hAnsiTheme="majorBidi" w:cstheme="majorBidi"/>
          <w:spacing w:val="-10"/>
          <w:sz w:val="30"/>
          <w:szCs w:val="30"/>
          <w:cs/>
        </w:rPr>
        <w:t>ตามมาตรฐานการบัญชีฉบับที่</w:t>
      </w:r>
      <w:r w:rsidRPr="00871E06">
        <w:rPr>
          <w:rFonts w:asciiTheme="majorBidi" w:hAnsiTheme="majorBidi" w:cstheme="majorBidi"/>
          <w:spacing w:val="-10"/>
          <w:sz w:val="30"/>
          <w:szCs w:val="30"/>
        </w:rPr>
        <w:t xml:space="preserve"> 16 </w:t>
      </w:r>
      <w:r w:rsidRPr="00871E06">
        <w:rPr>
          <w:rFonts w:asciiTheme="majorBidi" w:hAnsiTheme="majorBidi" w:cstheme="majorBidi"/>
          <w:spacing w:val="-10"/>
          <w:sz w:val="30"/>
          <w:szCs w:val="30"/>
          <w:cs/>
        </w:rPr>
        <w:t>เรื่อง</w:t>
      </w:r>
      <w:r w:rsidRPr="00871E0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871E06"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  <w:t>ที่ดิน อาคารและอุปกรณ์</w:t>
      </w:r>
      <w:r w:rsidRPr="00871E06">
        <w:rPr>
          <w:rFonts w:asciiTheme="majorBidi" w:hAnsiTheme="majorBidi" w:cstheme="majorBidi"/>
          <w:spacing w:val="-10"/>
          <w:sz w:val="30"/>
          <w:szCs w:val="30"/>
        </w:rPr>
        <w:t> </w:t>
      </w:r>
      <w:r w:rsidRPr="00871E06">
        <w:rPr>
          <w:rFonts w:asciiTheme="majorBidi" w:hAnsiTheme="majorBidi" w:cstheme="majorBidi"/>
          <w:spacing w:val="-10"/>
          <w:sz w:val="30"/>
          <w:szCs w:val="30"/>
          <w:cs/>
        </w:rPr>
        <w:t>มาถือปฏิบัติ</w:t>
      </w:r>
      <w:r w:rsidRPr="00871E06">
        <w:rPr>
          <w:rFonts w:asciiTheme="majorBidi" w:hAnsiTheme="majorBidi" w:cstheme="majorBidi"/>
          <w:spacing w:val="-10"/>
          <w:sz w:val="30"/>
          <w:szCs w:val="30"/>
        </w:rPr>
        <w:t> </w:t>
      </w:r>
      <w:r w:rsidRPr="00871E06">
        <w:rPr>
          <w:rFonts w:asciiTheme="majorBidi" w:hAnsiTheme="majorBidi" w:cstheme="majorBidi"/>
          <w:spacing w:val="-10"/>
          <w:sz w:val="30"/>
          <w:szCs w:val="30"/>
          <w:cs/>
        </w:rPr>
        <w:t>โดยใช้วิธีเปลี่ยนทันที จากเดิมที่</w:t>
      </w:r>
      <w:r w:rsidR="007872C6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                       </w:t>
      </w:r>
      <w:r w:rsidRPr="007872C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กลุ่มบริษัทใช้วิธีราคาทุน ณ วันที่</w:t>
      </w:r>
      <w:r w:rsidRPr="007872C6">
        <w:rPr>
          <w:rFonts w:asciiTheme="majorBidi" w:hAnsiTheme="majorBidi" w:cstheme="majorBidi"/>
          <w:spacing w:val="4"/>
          <w:sz w:val="30"/>
          <w:szCs w:val="30"/>
        </w:rPr>
        <w:t xml:space="preserve"> 31 </w:t>
      </w:r>
      <w:r w:rsidRPr="007872C6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Pr="007872C6">
        <w:rPr>
          <w:rFonts w:asciiTheme="majorBidi" w:hAnsiTheme="majorBidi" w:cstheme="majorBidi"/>
          <w:spacing w:val="4"/>
          <w:sz w:val="30"/>
          <w:szCs w:val="30"/>
        </w:rPr>
        <w:t> 2568 </w:t>
      </w:r>
      <w:r w:rsidR="00871E06" w:rsidRPr="007872C6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7872C6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บริษัทได้ประเมินมูลค่าที่ดินซึ่งมีมูลค่า</w:t>
      </w:r>
      <w:r w:rsidRPr="007872C6">
        <w:rPr>
          <w:rFonts w:asciiTheme="majorBidi" w:hAnsiTheme="majorBidi" w:cstheme="majorBidi"/>
          <w:spacing w:val="4"/>
          <w:sz w:val="30"/>
          <w:szCs w:val="30"/>
        </w:rPr>
        <w:t> 502.8 </w:t>
      </w:r>
      <w:r w:rsidRPr="007872C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7872C6">
        <w:rPr>
          <w:rFonts w:asciiTheme="majorBidi" w:hAnsiTheme="majorBidi" w:cstheme="majorBidi"/>
          <w:spacing w:val="4"/>
          <w:sz w:val="30"/>
          <w:szCs w:val="30"/>
        </w:rPr>
        <w:t> </w:t>
      </w:r>
    </w:p>
    <w:p w14:paraId="03C17206" w14:textId="58E550FA" w:rsidR="007F673E" w:rsidRPr="007872C6" w:rsidRDefault="002C0779" w:rsidP="0078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72C6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</w:p>
    <w:p w14:paraId="35CDB90D" w14:textId="77777777" w:rsidR="002C0779" w:rsidRPr="005232E2" w:rsidRDefault="002C0779" w:rsidP="0031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34F8" w14:textId="7384ED23" w:rsidR="007F673E" w:rsidRDefault="002C0779" w:rsidP="007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0779">
        <w:rPr>
          <w:rFonts w:asciiTheme="majorBidi" w:hAnsiTheme="majorBidi" w:cstheme="majorBidi"/>
          <w:sz w:val="30"/>
          <w:szCs w:val="30"/>
          <w:cs/>
        </w:rPr>
        <w:t xml:space="preserve">ผลกระทบต่อรายการในงบฐานะการเงิน ณ วันที่ </w:t>
      </w:r>
      <w:r w:rsidRPr="002C0779">
        <w:rPr>
          <w:rFonts w:asciiTheme="majorBidi" w:hAnsiTheme="majorBidi" w:cstheme="majorBidi"/>
          <w:sz w:val="30"/>
          <w:szCs w:val="30"/>
        </w:rPr>
        <w:t xml:space="preserve">31 </w:t>
      </w:r>
      <w:r w:rsidRPr="002C077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C0779">
        <w:rPr>
          <w:rFonts w:asciiTheme="majorBidi" w:hAnsiTheme="majorBidi" w:cstheme="majorBidi"/>
          <w:sz w:val="30"/>
          <w:szCs w:val="30"/>
        </w:rPr>
        <w:t xml:space="preserve"> 2568 </w:t>
      </w:r>
      <w:r w:rsidRPr="002C0779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และงบกำไรขาดทุนเบ็ดเสร็จสำหรับงวด</w:t>
      </w:r>
      <w:r w:rsidR="00871E06">
        <w:rPr>
          <w:rFonts w:asciiTheme="majorBidi" w:hAnsiTheme="majorBidi" w:cstheme="majorBidi"/>
          <w:sz w:val="30"/>
          <w:szCs w:val="30"/>
        </w:rPr>
        <w:t xml:space="preserve">         </w:t>
      </w:r>
      <w:r w:rsidRPr="002C0779">
        <w:rPr>
          <w:rFonts w:asciiTheme="majorBidi" w:hAnsiTheme="majorBidi" w:cstheme="majorBidi"/>
          <w:sz w:val="30"/>
          <w:szCs w:val="30"/>
          <w:cs/>
        </w:rPr>
        <w:t>สามเดือนสิ้นสุดวันเดียวกัน มีดังนี้</w:t>
      </w:r>
    </w:p>
    <w:p w14:paraId="6C44A4C6" w14:textId="77777777" w:rsidR="002C0779" w:rsidRPr="005232E2" w:rsidRDefault="002C0779" w:rsidP="007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8"/>
        <w:gridCol w:w="2025"/>
      </w:tblGrid>
      <w:tr w:rsidR="00741496" w:rsidRPr="005232E2" w14:paraId="2DA6B730" w14:textId="77777777" w:rsidTr="00143E18">
        <w:trPr>
          <w:cantSplit/>
        </w:trPr>
        <w:tc>
          <w:tcPr>
            <w:tcW w:w="6858" w:type="dxa"/>
            <w:vAlign w:val="bottom"/>
          </w:tcPr>
          <w:p w14:paraId="4EA2D5B0" w14:textId="77777777" w:rsidR="00741496" w:rsidRPr="005232E2" w:rsidRDefault="00741496" w:rsidP="00143E18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  <w:hideMark/>
          </w:tcPr>
          <w:p w14:paraId="57ECAC9C" w14:textId="77777777" w:rsidR="00741496" w:rsidRPr="005232E2" w:rsidRDefault="00741496" w:rsidP="00143E18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41496" w:rsidRPr="005232E2" w14:paraId="28ACF623" w14:textId="77777777" w:rsidTr="00143E18">
        <w:trPr>
          <w:cantSplit/>
        </w:trPr>
        <w:tc>
          <w:tcPr>
            <w:tcW w:w="6858" w:type="dxa"/>
          </w:tcPr>
          <w:p w14:paraId="6FCE7018" w14:textId="77777777" w:rsidR="00741496" w:rsidRPr="005232E2" w:rsidRDefault="00741496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5DAF49BE" w14:textId="77777777" w:rsidR="00741496" w:rsidRPr="00F9324D" w:rsidRDefault="00741496" w:rsidP="00143E18">
            <w:pPr>
              <w:snapToGrid w:val="0"/>
              <w:spacing w:line="256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32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496" w:rsidRPr="005232E2" w14:paraId="25C7ACD6" w14:textId="77777777" w:rsidTr="00143E18">
        <w:trPr>
          <w:cantSplit/>
        </w:trPr>
        <w:tc>
          <w:tcPr>
            <w:tcW w:w="6858" w:type="dxa"/>
            <w:hideMark/>
          </w:tcPr>
          <w:p w14:paraId="0E6B56B6" w14:textId="53959D15" w:rsidR="00741496" w:rsidRPr="00D0795E" w:rsidRDefault="00741496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งบฐานะการเงิน</w:t>
            </w:r>
            <w:r w:rsidRPr="00D079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ณ วันที่</w:t>
            </w:r>
            <w:r w:rsid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5232E2"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079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5232E2"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46EA4E39" w14:textId="77777777" w:rsidR="00741496" w:rsidRPr="005232E2" w:rsidRDefault="00741496" w:rsidP="00143E18">
            <w:pPr>
              <w:tabs>
                <w:tab w:val="decimal" w:pos="1262"/>
              </w:tabs>
              <w:snapToGrid w:val="0"/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496" w:rsidRPr="005232E2" w14:paraId="12A7EB62" w14:textId="77777777" w:rsidTr="00143E18">
        <w:trPr>
          <w:cantSplit/>
        </w:trPr>
        <w:tc>
          <w:tcPr>
            <w:tcW w:w="6858" w:type="dxa"/>
          </w:tcPr>
          <w:p w14:paraId="783E5632" w14:textId="77777777" w:rsidR="00741496" w:rsidRPr="005232E2" w:rsidRDefault="00741496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2025" w:type="dxa"/>
            <w:vAlign w:val="bottom"/>
          </w:tcPr>
          <w:p w14:paraId="0A7DAECF" w14:textId="3ED753C2" w:rsidR="00741496" w:rsidRPr="004F1F75" w:rsidRDefault="005232E2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0127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</w:tr>
      <w:tr w:rsidR="00741496" w:rsidRPr="005232E2" w14:paraId="2965440F" w14:textId="77777777" w:rsidTr="00143E18">
        <w:trPr>
          <w:cantSplit/>
        </w:trPr>
        <w:tc>
          <w:tcPr>
            <w:tcW w:w="6858" w:type="dxa"/>
          </w:tcPr>
          <w:p w14:paraId="4EFDBA36" w14:textId="77777777" w:rsidR="00741496" w:rsidRPr="005232E2" w:rsidRDefault="00741496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25" w:type="dxa"/>
            <w:vAlign w:val="bottom"/>
          </w:tcPr>
          <w:p w14:paraId="76DD7883" w14:textId="07A7BCBD" w:rsidR="00741496" w:rsidRPr="004F1F75" w:rsidRDefault="005232E2" w:rsidP="004F1F75">
            <w:pPr>
              <w:pStyle w:val="acctfourfigures"/>
              <w:tabs>
                <w:tab w:val="clear" w:pos="765"/>
                <w:tab w:val="decimal" w:pos="790"/>
                <w:tab w:val="left" w:pos="1380"/>
              </w:tabs>
              <w:spacing w:line="240" w:lineRule="atLeast"/>
              <w:ind w:left="790" w:right="11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ED717A" w:rsidRPr="004F1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7B5674" w:rsidRPr="005232E2" w14:paraId="5B077D7C" w14:textId="77777777" w:rsidTr="00143E18">
        <w:trPr>
          <w:cantSplit/>
        </w:trPr>
        <w:tc>
          <w:tcPr>
            <w:tcW w:w="6858" w:type="dxa"/>
          </w:tcPr>
          <w:p w14:paraId="141E80A6" w14:textId="6B6F31D8" w:rsidR="007B5674" w:rsidRPr="00165AFC" w:rsidRDefault="007B5674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5AF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2025" w:type="dxa"/>
            <w:vAlign w:val="bottom"/>
          </w:tcPr>
          <w:p w14:paraId="713A0CBC" w14:textId="07D7EC93" w:rsidR="007B5674" w:rsidRPr="005232E2" w:rsidRDefault="007B5674" w:rsidP="007B56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5674" w:rsidRPr="005232E2" w14:paraId="402E39B3" w14:textId="77777777" w:rsidTr="00143E18">
        <w:trPr>
          <w:cantSplit/>
        </w:trPr>
        <w:tc>
          <w:tcPr>
            <w:tcW w:w="6858" w:type="dxa"/>
          </w:tcPr>
          <w:p w14:paraId="68C00612" w14:textId="28103A1E" w:rsidR="007B5674" w:rsidRDefault="00165AFC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7B56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สำรองการตีราคาที่ดินใหม่เพิ่มขึ้น</w:t>
            </w:r>
          </w:p>
        </w:tc>
        <w:tc>
          <w:tcPr>
            <w:tcW w:w="2025" w:type="dxa"/>
            <w:vAlign w:val="bottom"/>
          </w:tcPr>
          <w:p w14:paraId="29B5D80D" w14:textId="019B87BE" w:rsidR="007B5674" w:rsidRPr="005232E2" w:rsidRDefault="007B5674" w:rsidP="007B56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294,232</w:t>
            </w:r>
          </w:p>
        </w:tc>
      </w:tr>
      <w:tr w:rsidR="00741496" w:rsidRPr="005232E2" w14:paraId="2475E059" w14:textId="77777777" w:rsidTr="00143E18">
        <w:trPr>
          <w:cantSplit/>
        </w:trPr>
        <w:tc>
          <w:tcPr>
            <w:tcW w:w="6858" w:type="dxa"/>
            <w:vAlign w:val="bottom"/>
          </w:tcPr>
          <w:p w14:paraId="2CF0C0B4" w14:textId="77777777" w:rsidR="00741496" w:rsidRPr="005232E2" w:rsidRDefault="00741496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2B1D7748" w14:textId="77777777" w:rsidR="00741496" w:rsidRPr="004F1F75" w:rsidRDefault="00741496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41496" w:rsidRPr="005232E2" w14:paraId="1E3C723C" w14:textId="77777777" w:rsidTr="00143E18">
        <w:trPr>
          <w:cantSplit/>
        </w:trPr>
        <w:tc>
          <w:tcPr>
            <w:tcW w:w="6858" w:type="dxa"/>
            <w:vAlign w:val="bottom"/>
            <w:hideMark/>
          </w:tcPr>
          <w:p w14:paraId="592C6BFB" w14:textId="6CE1CFA1" w:rsidR="00741496" w:rsidRPr="005232E2" w:rsidRDefault="00741496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</w:t>
            </w:r>
            <w:r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246E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งวด</w:t>
            </w:r>
            <w:r w:rsidR="00614B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สามเดือน</w:t>
            </w: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18375820" w14:textId="77777777" w:rsidR="00741496" w:rsidRPr="004F1F75" w:rsidRDefault="00741496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41496" w:rsidRPr="005232E2" w14:paraId="367581EE" w14:textId="77777777" w:rsidTr="00143E18">
        <w:trPr>
          <w:cantSplit/>
        </w:trPr>
        <w:tc>
          <w:tcPr>
            <w:tcW w:w="6858" w:type="dxa"/>
            <w:vAlign w:val="bottom"/>
            <w:hideMark/>
          </w:tcPr>
          <w:p w14:paraId="0FF71A87" w14:textId="0C4BC8F1" w:rsidR="00741496" w:rsidRPr="005232E2" w:rsidRDefault="007B5674" w:rsidP="00143E18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ผลกำไร</w:t>
            </w:r>
            <w:r w:rsidR="00741496"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การตีราคา</w:t>
            </w:r>
            <w:r w:rsidR="007272C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สุทธิจากภาษี</w:t>
            </w:r>
            <w:r w:rsidR="00741496"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14:paraId="15C15F66" w14:textId="6D9C08A4" w:rsidR="00741496" w:rsidRPr="004F1F75" w:rsidRDefault="005232E2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="004F1F75" w:rsidRPr="004F1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</w:tr>
    </w:tbl>
    <w:p w14:paraId="0E83EC56" w14:textId="4630DFD8" w:rsidR="00E041EC" w:rsidRDefault="00741496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1496">
        <w:rPr>
          <w:rFonts w:asciiTheme="majorBidi" w:hAnsiTheme="majorBidi" w:cstheme="majorBidi"/>
          <w:sz w:val="30"/>
          <w:szCs w:val="30"/>
        </w:rPr>
        <w:t xml:space="preserve"> </w:t>
      </w:r>
    </w:p>
    <w:p w14:paraId="41B004B1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4D742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15F5C7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D8CF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B8585" w14:textId="77777777" w:rsidR="007D2F8A" w:rsidRDefault="007D2F8A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FED49" w14:textId="7A90689E" w:rsidR="00DE38B4" w:rsidRDefault="00DE38B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A30949" w14:textId="77777777" w:rsidR="00B81C39" w:rsidRPr="00BB32B8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B32B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0D3DEF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C661E89" w14:textId="774993F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CFC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943CFC">
        <w:rPr>
          <w:rFonts w:asciiTheme="majorBidi" w:hAnsiTheme="majorBidi" w:cstheme="majorBidi"/>
          <w:sz w:val="30"/>
          <w:szCs w:val="30"/>
        </w:rPr>
        <w:t xml:space="preserve">        </w:t>
      </w:r>
      <w:r w:rsidRPr="00943CF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EB1241">
        <w:rPr>
          <w:rFonts w:asciiTheme="majorBidi" w:hAnsiTheme="majorBidi" w:cstheme="majorBidi"/>
          <w:sz w:val="30"/>
          <w:szCs w:val="30"/>
        </w:rPr>
        <w:t>6</w:t>
      </w:r>
    </w:p>
    <w:p w14:paraId="1511E4D6" w14:textId="77777777" w:rsidR="004E704D" w:rsidRPr="000D3DEF" w:rsidRDefault="004E704D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4E704D" w:rsidRPr="003F7D32" w14:paraId="19E054EF" w14:textId="77777777" w:rsidTr="0094115D">
        <w:trPr>
          <w:tblHeader/>
        </w:trPr>
        <w:tc>
          <w:tcPr>
            <w:tcW w:w="2261" w:type="pct"/>
            <w:shd w:val="clear" w:color="auto" w:fill="auto"/>
          </w:tcPr>
          <w:p w14:paraId="3FD81ABD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  <w:shd w:val="clear" w:color="auto" w:fill="auto"/>
          </w:tcPr>
          <w:p w14:paraId="6086A4B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869FB71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04DFD44E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5133" w:rsidRPr="003F7D32" w14:paraId="63E73D6F" w14:textId="77777777" w:rsidTr="0094115D">
        <w:trPr>
          <w:tblHeader/>
        </w:trPr>
        <w:tc>
          <w:tcPr>
            <w:tcW w:w="2261" w:type="pct"/>
            <w:shd w:val="clear" w:color="auto" w:fill="auto"/>
          </w:tcPr>
          <w:p w14:paraId="4E2708D3" w14:textId="03F86D3A" w:rsidR="00285133" w:rsidRPr="003F7D32" w:rsidRDefault="00285133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5" w:type="pct"/>
            <w:shd w:val="clear" w:color="auto" w:fill="auto"/>
          </w:tcPr>
          <w:p w14:paraId="4A8A62BD" w14:textId="5D0A7F3E" w:rsidR="00285133" w:rsidRPr="003F7D32" w:rsidRDefault="005232E2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  <w:shd w:val="clear" w:color="auto" w:fill="auto"/>
          </w:tcPr>
          <w:p w14:paraId="39FACF91" w14:textId="77777777" w:rsidR="00285133" w:rsidRPr="003F7D32" w:rsidRDefault="00285133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5F9BE85" w14:textId="238445C4" w:rsidR="00285133" w:rsidRPr="003F7D32" w:rsidRDefault="005232E2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390EF425" w14:textId="77777777" w:rsidR="00285133" w:rsidRPr="003F7D32" w:rsidRDefault="00285133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DB904A3" w14:textId="4917111D" w:rsidR="00285133" w:rsidRPr="003F7D32" w:rsidRDefault="005232E2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  <w:shd w:val="clear" w:color="auto" w:fill="auto"/>
          </w:tcPr>
          <w:p w14:paraId="0DF3A8DA" w14:textId="77777777" w:rsidR="00285133" w:rsidRPr="003F7D32" w:rsidRDefault="00285133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A1592F" w14:textId="4189C679" w:rsidR="00285133" w:rsidRPr="003F7D32" w:rsidRDefault="005232E2" w:rsidP="0028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704D" w:rsidRPr="003F7D32" w14:paraId="3DD0E6B3" w14:textId="77777777" w:rsidTr="0094115D">
        <w:trPr>
          <w:tblHeader/>
        </w:trPr>
        <w:tc>
          <w:tcPr>
            <w:tcW w:w="2261" w:type="pct"/>
            <w:shd w:val="clear" w:color="auto" w:fill="auto"/>
          </w:tcPr>
          <w:p w14:paraId="392CB19A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02A6387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04D" w:rsidRPr="003F7D32" w14:paraId="24CC7938" w14:textId="77777777" w:rsidTr="0094115D">
        <w:tc>
          <w:tcPr>
            <w:tcW w:w="2261" w:type="pct"/>
            <w:shd w:val="clear" w:color="auto" w:fill="auto"/>
          </w:tcPr>
          <w:p w14:paraId="122F4716" w14:textId="77777777" w:rsidR="004E704D" w:rsidRPr="003F7D32" w:rsidRDefault="004E704D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AC6CA3E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7498FA7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C18DF6B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13FFF7C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391C4D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CFF9129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370ADE8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A5F" w:rsidRPr="003F7D32" w14:paraId="658BA503" w14:textId="77777777" w:rsidTr="0094115D">
        <w:tc>
          <w:tcPr>
            <w:tcW w:w="2261" w:type="pct"/>
            <w:shd w:val="clear" w:color="auto" w:fill="auto"/>
          </w:tcPr>
          <w:p w14:paraId="739343A9" w14:textId="1BE827CD" w:rsidR="00591A5F" w:rsidRPr="00DF0F7B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77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7397A04B" w14:textId="407A677B" w:rsidR="00591A5F" w:rsidRPr="00DF0F7B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AED4314" w14:textId="777777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  <w:shd w:val="clear" w:color="auto" w:fill="auto"/>
          </w:tcPr>
          <w:p w14:paraId="1B33040D" w14:textId="06597E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2F1987" w14:textId="777777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7" w:type="pct"/>
            <w:shd w:val="clear" w:color="auto" w:fill="auto"/>
          </w:tcPr>
          <w:p w14:paraId="1CF3095E" w14:textId="37792FF0" w:rsidR="00591A5F" w:rsidRPr="00D20D54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2BB0CE7" w14:textId="777777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7" w:type="pct"/>
            <w:shd w:val="clear" w:color="auto" w:fill="auto"/>
          </w:tcPr>
          <w:p w14:paraId="4CEAC4C5" w14:textId="5E5B0769" w:rsidR="00591A5F" w:rsidRPr="00DF0F7B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591A5F" w:rsidRPr="003F7D32" w14:paraId="554E4420" w14:textId="77777777" w:rsidTr="0094115D">
        <w:tc>
          <w:tcPr>
            <w:tcW w:w="2261" w:type="pct"/>
            <w:shd w:val="clear" w:color="auto" w:fill="auto"/>
          </w:tcPr>
          <w:p w14:paraId="53532E50" w14:textId="77777777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39248C27" w14:textId="32E0BBFE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A218CE2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4269658" w14:textId="32555A52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625215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1F3DE98" w14:textId="1078FEF5" w:rsidR="00591A5F" w:rsidRPr="00DF0F7B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A61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8,023</w:t>
            </w:r>
          </w:p>
        </w:tc>
        <w:tc>
          <w:tcPr>
            <w:tcW w:w="126" w:type="pct"/>
            <w:shd w:val="clear" w:color="auto" w:fill="auto"/>
          </w:tcPr>
          <w:p w14:paraId="33AF6DCC" w14:textId="777777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C13F942" w14:textId="03D3EFB2" w:rsidR="00591A5F" w:rsidRPr="00DF0F7B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</w:tr>
      <w:tr w:rsidR="00591A5F" w:rsidRPr="003F7D32" w14:paraId="13C5AE82" w14:textId="77777777" w:rsidTr="0094115D">
        <w:tc>
          <w:tcPr>
            <w:tcW w:w="2261" w:type="pct"/>
            <w:shd w:val="clear" w:color="auto" w:fill="auto"/>
          </w:tcPr>
          <w:p w14:paraId="1A0A03F0" w14:textId="4277598C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  <w:shd w:val="clear" w:color="auto" w:fill="auto"/>
          </w:tcPr>
          <w:p w14:paraId="0D45CE54" w14:textId="7298BEBC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A093293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DE604DF" w14:textId="2ECA6F14" w:rsidR="00591A5F" w:rsidRPr="00BB32B8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C55C630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1A0FDD8" w14:textId="308B6271" w:rsidR="00591A5F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26" w:type="pct"/>
            <w:shd w:val="clear" w:color="auto" w:fill="auto"/>
          </w:tcPr>
          <w:p w14:paraId="78374293" w14:textId="777777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B01EBF2" w14:textId="27140FDC" w:rsidR="00591A5F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91A5F" w:rsidRPr="003F7D32" w14:paraId="3DAC7CD1" w14:textId="77777777" w:rsidTr="0094115D">
        <w:tc>
          <w:tcPr>
            <w:tcW w:w="2261" w:type="pct"/>
            <w:shd w:val="clear" w:color="auto" w:fill="auto"/>
          </w:tcPr>
          <w:p w14:paraId="4E176EEE" w14:textId="77777777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740770DB" w14:textId="68DA2CBA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817DF0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EC94E1B" w14:textId="0F76D362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BC64D8E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9A2238" w14:textId="16A95FBF" w:rsidR="00591A5F" w:rsidRPr="00DF0F7B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126" w:type="pct"/>
            <w:shd w:val="clear" w:color="auto" w:fill="auto"/>
          </w:tcPr>
          <w:p w14:paraId="511F8BD2" w14:textId="77777777" w:rsidR="00591A5F" w:rsidRPr="00DF0F7B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243CA16" w14:textId="199F4795" w:rsidR="00591A5F" w:rsidRPr="00DF0F7B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591A5F" w:rsidRPr="003F7D32" w14:paraId="39467B64" w14:textId="77777777" w:rsidTr="0094115D">
        <w:tc>
          <w:tcPr>
            <w:tcW w:w="2261" w:type="pct"/>
            <w:shd w:val="clear" w:color="auto" w:fill="auto"/>
          </w:tcPr>
          <w:p w14:paraId="1D3D3B10" w14:textId="77777777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510FA62F" w14:textId="14F2D448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0673CF4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39A3B59" w14:textId="5C98170A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E3B5F2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C8056C" w14:textId="59474BA2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26" w:type="pct"/>
            <w:shd w:val="clear" w:color="auto" w:fill="auto"/>
          </w:tcPr>
          <w:p w14:paraId="1484A122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F263EDD" w14:textId="2D0180DA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</w:tr>
      <w:tr w:rsidR="00591A5F" w:rsidRPr="003F7D32" w14:paraId="59C58D37" w14:textId="77777777" w:rsidTr="0094115D">
        <w:tc>
          <w:tcPr>
            <w:tcW w:w="2261" w:type="pct"/>
            <w:shd w:val="clear" w:color="auto" w:fill="auto"/>
          </w:tcPr>
          <w:p w14:paraId="5FF8780E" w14:textId="77777777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5A228AEC" w14:textId="42C69989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A3877C4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35799F4" w14:textId="51B8BC90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BA1A4E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8FF50F" w14:textId="43E830A7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126" w:type="pct"/>
            <w:shd w:val="clear" w:color="auto" w:fill="auto"/>
          </w:tcPr>
          <w:p w14:paraId="35B9084E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6807999" w14:textId="1E2A9B04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</w:tr>
      <w:tr w:rsidR="00591A5F" w:rsidRPr="003F7D32" w14:paraId="23FF7E0D" w14:textId="77777777" w:rsidTr="0094115D">
        <w:tc>
          <w:tcPr>
            <w:tcW w:w="2261" w:type="pct"/>
            <w:shd w:val="clear" w:color="auto" w:fill="auto"/>
          </w:tcPr>
          <w:p w14:paraId="0AC75E63" w14:textId="77777777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1D7CA28E" w14:textId="57FCEC44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74E9F7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D409468" w14:textId="3726C9AA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8A0DEF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454D7C" w14:textId="4AD8C5EC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126" w:type="pct"/>
            <w:shd w:val="clear" w:color="auto" w:fill="auto"/>
          </w:tcPr>
          <w:p w14:paraId="05BA68B7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B4FEB37" w14:textId="29ECAB05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  <w:tr w:rsidR="00591A5F" w:rsidRPr="003F7D32" w14:paraId="231A2A45" w14:textId="77777777" w:rsidTr="0094115D">
        <w:tc>
          <w:tcPr>
            <w:tcW w:w="2261" w:type="pct"/>
            <w:shd w:val="clear" w:color="auto" w:fill="auto"/>
          </w:tcPr>
          <w:p w14:paraId="1B938B72" w14:textId="77777777" w:rsidR="00591A5F" w:rsidRPr="003F7D32" w:rsidRDefault="00591A5F" w:rsidP="00591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06595C46" w14:textId="1D00E231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D35A453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DEDD525" w14:textId="66134111" w:rsidR="00591A5F" w:rsidRPr="003F7D32" w:rsidRDefault="00591A5F" w:rsidP="00591A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16FA35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4899035" w14:textId="437CF911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126" w:type="pct"/>
            <w:shd w:val="clear" w:color="auto" w:fill="auto"/>
          </w:tcPr>
          <w:p w14:paraId="7C6E09A2" w14:textId="77777777" w:rsidR="00591A5F" w:rsidRPr="003F7D32" w:rsidRDefault="00591A5F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4747787" w14:textId="097BF08C" w:rsidR="00591A5F" w:rsidRPr="003F7D32" w:rsidRDefault="005232E2" w:rsidP="00591A5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1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285133" w:rsidRPr="003F7D32" w14:paraId="4A988F5F" w14:textId="77777777" w:rsidTr="0094115D">
        <w:tc>
          <w:tcPr>
            <w:tcW w:w="2261" w:type="pct"/>
            <w:shd w:val="clear" w:color="auto" w:fill="auto"/>
          </w:tcPr>
          <w:p w14:paraId="3DD463B2" w14:textId="77777777" w:rsidR="00285133" w:rsidRPr="003F7D32" w:rsidRDefault="00285133" w:rsidP="002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8017A36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</w:tcPr>
          <w:p w14:paraId="0BBA153B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7CCD20F7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6476AE32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3805A7C7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</w:tcPr>
          <w:p w14:paraId="4C02618C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</w:tcPr>
          <w:p w14:paraId="1265130D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5133" w:rsidRPr="003F7D32" w14:paraId="10C8B85E" w14:textId="77777777" w:rsidTr="0094115D">
        <w:tc>
          <w:tcPr>
            <w:tcW w:w="2261" w:type="pct"/>
            <w:shd w:val="clear" w:color="auto" w:fill="auto"/>
          </w:tcPr>
          <w:p w14:paraId="59C10B73" w14:textId="77777777" w:rsidR="00285133" w:rsidRPr="003F7D32" w:rsidRDefault="00285133" w:rsidP="002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5DE10FBF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E25EB7B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FC78009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387B582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4B06B4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14D165C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55FA1A3" w14:textId="77777777" w:rsidR="00285133" w:rsidRPr="003F7D32" w:rsidRDefault="00285133" w:rsidP="002851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4DF9" w:rsidRPr="003F7D32" w14:paraId="275C3928" w14:textId="77777777" w:rsidTr="0094115D">
        <w:trPr>
          <w:trHeight w:val="173"/>
        </w:trPr>
        <w:tc>
          <w:tcPr>
            <w:tcW w:w="2261" w:type="pct"/>
            <w:shd w:val="clear" w:color="auto" w:fill="auto"/>
          </w:tcPr>
          <w:p w14:paraId="7F55B2EE" w14:textId="77777777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15BE4AED" w14:textId="0DA6014B" w:rsidR="00954DF9" w:rsidRPr="00BB32B8" w:rsidRDefault="00954DF9" w:rsidP="00954D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2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04D2051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9DDA26F" w14:textId="6B12F0FB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54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144" w:type="pct"/>
            <w:shd w:val="clear" w:color="auto" w:fill="auto"/>
          </w:tcPr>
          <w:p w14:paraId="76AD6273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A6C5B8" w14:textId="488292E3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CFC0C12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2C67DB7E" w14:textId="33B332C1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54DF9" w:rsidRPr="003F7D32" w14:paraId="2EEDE091" w14:textId="77777777" w:rsidTr="0094115D">
        <w:tc>
          <w:tcPr>
            <w:tcW w:w="2261" w:type="pct"/>
            <w:shd w:val="clear" w:color="auto" w:fill="auto"/>
          </w:tcPr>
          <w:p w14:paraId="180978D8" w14:textId="77777777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3E6DAA9F" w14:textId="2726329B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26" w:type="pct"/>
            <w:shd w:val="clear" w:color="auto" w:fill="auto"/>
          </w:tcPr>
          <w:p w14:paraId="1037596D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66E5EE6" w14:textId="7DAA4B42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44" w:type="pct"/>
            <w:shd w:val="clear" w:color="auto" w:fill="auto"/>
          </w:tcPr>
          <w:p w14:paraId="433B6F27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23FD96" w14:textId="5449FC89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1C45C34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55120244" w14:textId="7CAEEF20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54DF9" w:rsidRPr="003F7D32" w14:paraId="4166B8CE" w14:textId="77777777" w:rsidTr="0094115D">
        <w:tc>
          <w:tcPr>
            <w:tcW w:w="2261" w:type="pct"/>
            <w:shd w:val="clear" w:color="auto" w:fill="auto"/>
          </w:tcPr>
          <w:p w14:paraId="76CCE9CC" w14:textId="53D91941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  <w:shd w:val="clear" w:color="auto" w:fill="auto"/>
          </w:tcPr>
          <w:p w14:paraId="566CD639" w14:textId="28A252F8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126" w:type="pct"/>
            <w:shd w:val="clear" w:color="auto" w:fill="auto"/>
          </w:tcPr>
          <w:p w14:paraId="2863350E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49033CB" w14:textId="6210514A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144" w:type="pct"/>
            <w:shd w:val="clear" w:color="auto" w:fill="auto"/>
          </w:tcPr>
          <w:p w14:paraId="4B1FAA6B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20D8A9D" w14:textId="3569E717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C8B9C5A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9A53172" w14:textId="705B8ABA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54DF9" w:rsidRPr="003F7D32" w14:paraId="038877BB" w14:textId="77777777" w:rsidTr="0094115D">
        <w:tc>
          <w:tcPr>
            <w:tcW w:w="2261" w:type="pct"/>
            <w:shd w:val="clear" w:color="auto" w:fill="auto"/>
          </w:tcPr>
          <w:p w14:paraId="1CCCA13D" w14:textId="68F009CA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715251F0" w14:textId="1846557B" w:rsidR="00954DF9" w:rsidRPr="008D64B6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26" w:type="pct"/>
            <w:shd w:val="clear" w:color="auto" w:fill="auto"/>
          </w:tcPr>
          <w:p w14:paraId="7E1E478A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AAB73F0" w14:textId="5CF98884" w:rsidR="00954DF9" w:rsidRPr="00285133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44" w:type="pct"/>
            <w:shd w:val="clear" w:color="auto" w:fill="auto"/>
          </w:tcPr>
          <w:p w14:paraId="4E8BB34D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06A6723" w14:textId="7B652DB1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26" w:type="pct"/>
            <w:shd w:val="clear" w:color="auto" w:fill="auto"/>
          </w:tcPr>
          <w:p w14:paraId="6D03A592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FF3B58B" w14:textId="7FA41DE3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954DF9" w:rsidRPr="003F7D32" w14:paraId="0FCBD753" w14:textId="77777777" w:rsidTr="0094115D">
        <w:tc>
          <w:tcPr>
            <w:tcW w:w="2261" w:type="pct"/>
            <w:shd w:val="clear" w:color="auto" w:fill="auto"/>
          </w:tcPr>
          <w:p w14:paraId="2565F96E" w14:textId="77777777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541EC927" w14:textId="7E960332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  <w:tc>
          <w:tcPr>
            <w:tcW w:w="126" w:type="pct"/>
            <w:shd w:val="clear" w:color="auto" w:fill="auto"/>
          </w:tcPr>
          <w:p w14:paraId="3C17AEFD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3A1073C" w14:textId="43503C82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4" w:type="pct"/>
            <w:shd w:val="clear" w:color="auto" w:fill="auto"/>
          </w:tcPr>
          <w:p w14:paraId="039F7526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5DD919" w14:textId="53E24BDF" w:rsidR="00954DF9" w:rsidRPr="00954DF9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65E4098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8E0B6A5" w14:textId="4B8E89E2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54DF9" w:rsidRPr="003F7D32" w14:paraId="4D48506B" w14:textId="77777777" w:rsidTr="00FF3C4D">
        <w:tc>
          <w:tcPr>
            <w:tcW w:w="2261" w:type="pct"/>
            <w:shd w:val="clear" w:color="auto" w:fill="auto"/>
          </w:tcPr>
          <w:p w14:paraId="1A10368A" w14:textId="0F7A65D2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648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7B090620" w14:textId="6DE73DE0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54D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6" w:type="pct"/>
            <w:shd w:val="clear" w:color="auto" w:fill="auto"/>
          </w:tcPr>
          <w:p w14:paraId="243CEA18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FED66EC" w14:textId="23FF23F1" w:rsidR="00954DF9" w:rsidRPr="003F7D32" w:rsidRDefault="005232E2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54DF9" w:rsidRPr="004964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44" w:type="pct"/>
            <w:shd w:val="clear" w:color="auto" w:fill="auto"/>
          </w:tcPr>
          <w:p w14:paraId="61923B28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F45C0D" w14:textId="2B857E02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67C357D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61CE349" w14:textId="364C79DF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54DF9" w:rsidRPr="003F7D32" w14:paraId="072005AE" w14:textId="77777777" w:rsidTr="0094115D">
        <w:tc>
          <w:tcPr>
            <w:tcW w:w="2261" w:type="pct"/>
            <w:shd w:val="clear" w:color="auto" w:fill="auto"/>
          </w:tcPr>
          <w:p w14:paraId="6A41FE19" w14:textId="77777777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0BDEE23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1655B28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866C7F9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A129AE0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6CC4589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5948184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D39A29B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4DF9" w:rsidRPr="003F7D32" w14:paraId="62EBBAA9" w14:textId="77777777" w:rsidTr="0094115D">
        <w:tc>
          <w:tcPr>
            <w:tcW w:w="2261" w:type="pct"/>
            <w:shd w:val="clear" w:color="auto" w:fill="auto"/>
          </w:tcPr>
          <w:p w14:paraId="728690DE" w14:textId="77777777" w:rsidR="00954DF9" w:rsidRPr="003F7D32" w:rsidRDefault="00954DF9" w:rsidP="0095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2F707861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C6F217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3420F75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2857D0B3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BEE2AA9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0AE761C0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99DB9BF" w14:textId="77777777" w:rsidR="00954DF9" w:rsidRPr="003F7D32" w:rsidRDefault="00954DF9" w:rsidP="00954D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588A" w:rsidRPr="003F7D32" w14:paraId="3D296DEA" w14:textId="77777777" w:rsidTr="0094115D">
        <w:tc>
          <w:tcPr>
            <w:tcW w:w="2261" w:type="pct"/>
            <w:shd w:val="clear" w:color="auto" w:fill="auto"/>
          </w:tcPr>
          <w:p w14:paraId="0864E347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216FD444" w14:textId="40675F4E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126" w:type="pct"/>
            <w:shd w:val="clear" w:color="auto" w:fill="auto"/>
          </w:tcPr>
          <w:p w14:paraId="5A2EF464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5662894D" w14:textId="65A80580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44" w:type="pct"/>
            <w:shd w:val="clear" w:color="auto" w:fill="auto"/>
          </w:tcPr>
          <w:p w14:paraId="1D3A3B2C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DFCC58C" w14:textId="66376FA5" w:rsidR="00BA588A" w:rsidRPr="002A199B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5337F66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63AB4957" w14:textId="01B40145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0596D35C" w14:textId="77777777" w:rsidTr="0094115D">
        <w:tc>
          <w:tcPr>
            <w:tcW w:w="2261" w:type="pct"/>
            <w:shd w:val="clear" w:color="auto" w:fill="auto"/>
          </w:tcPr>
          <w:p w14:paraId="796A85A4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695EA67" w14:textId="69445A2D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A5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26" w:type="pct"/>
            <w:shd w:val="clear" w:color="auto" w:fill="auto"/>
          </w:tcPr>
          <w:p w14:paraId="404E34C7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34B9B73" w14:textId="7AD0857E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A5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4" w:type="pct"/>
            <w:shd w:val="clear" w:color="auto" w:fill="auto"/>
          </w:tcPr>
          <w:p w14:paraId="5697467F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04784710" w14:textId="77C2FF0E" w:rsidR="00BA588A" w:rsidRP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54AEAE3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7621B12C" w14:textId="71A170D5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24452C0C" w14:textId="77777777" w:rsidTr="0094115D">
        <w:tc>
          <w:tcPr>
            <w:tcW w:w="2261" w:type="pct"/>
            <w:shd w:val="clear" w:color="auto" w:fill="auto"/>
          </w:tcPr>
          <w:p w14:paraId="063712F8" w14:textId="29549E9B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9DF5D75" w14:textId="46A3B862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58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126" w:type="pct"/>
            <w:shd w:val="clear" w:color="auto" w:fill="auto"/>
          </w:tcPr>
          <w:p w14:paraId="59110F2B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88C0615" w14:textId="1EF3611D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144" w:type="pct"/>
            <w:shd w:val="clear" w:color="auto" w:fill="auto"/>
          </w:tcPr>
          <w:p w14:paraId="7ED20826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3F9DA8B" w14:textId="0EBFAE6E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341D9F8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27F605B1" w14:textId="59728122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33EABC1C" w14:textId="77777777" w:rsidTr="0094115D">
        <w:tc>
          <w:tcPr>
            <w:tcW w:w="2261" w:type="pct"/>
            <w:shd w:val="clear" w:color="auto" w:fill="auto"/>
          </w:tcPr>
          <w:p w14:paraId="0CB79AEF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ABF7CBE" w14:textId="0BDCFE9E" w:rsidR="00BA588A" w:rsidRPr="003F7D32" w:rsidRDefault="007A611D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1,968</w:t>
            </w:r>
          </w:p>
        </w:tc>
        <w:tc>
          <w:tcPr>
            <w:tcW w:w="126" w:type="pct"/>
            <w:shd w:val="clear" w:color="auto" w:fill="auto"/>
          </w:tcPr>
          <w:p w14:paraId="1F216E86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099DAED" w14:textId="56416127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4" w:type="pct"/>
            <w:shd w:val="clear" w:color="auto" w:fill="auto"/>
          </w:tcPr>
          <w:p w14:paraId="0970A48C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165384C" w14:textId="2A27F7A3" w:rsidR="00BA588A" w:rsidRPr="003F7D32" w:rsidRDefault="007A611D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1,968</w:t>
            </w:r>
          </w:p>
        </w:tc>
        <w:tc>
          <w:tcPr>
            <w:tcW w:w="126" w:type="pct"/>
            <w:shd w:val="clear" w:color="auto" w:fill="auto"/>
          </w:tcPr>
          <w:p w14:paraId="632D803E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639DB30C" w14:textId="15B16055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</w:tr>
      <w:tr w:rsidR="00BA588A" w:rsidRPr="003F7D32" w14:paraId="1499CE0B" w14:textId="77777777" w:rsidTr="0094115D">
        <w:tc>
          <w:tcPr>
            <w:tcW w:w="2261" w:type="pct"/>
            <w:shd w:val="clear" w:color="auto" w:fill="auto"/>
          </w:tcPr>
          <w:p w14:paraId="2E7DEDFA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  <w:shd w:val="clear" w:color="auto" w:fill="auto"/>
          </w:tcPr>
          <w:p w14:paraId="301F6ADC" w14:textId="0DF6ED8F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05347FF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5FDE5D1" w14:textId="5C313E27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8665726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592A0693" w14:textId="03C1FE48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126" w:type="pct"/>
            <w:shd w:val="clear" w:color="auto" w:fill="auto"/>
          </w:tcPr>
          <w:p w14:paraId="3C4B10F7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26D6AC39" w14:textId="1F360AA1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01AE333C" w14:textId="77777777" w:rsidTr="0094115D">
        <w:tc>
          <w:tcPr>
            <w:tcW w:w="2261" w:type="pct"/>
            <w:shd w:val="clear" w:color="auto" w:fill="auto"/>
          </w:tcPr>
          <w:p w14:paraId="6B822C79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7BF10BCC" w14:textId="5502D167" w:rsidR="00BA588A" w:rsidRPr="001F779F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A58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126" w:type="pct"/>
            <w:shd w:val="clear" w:color="auto" w:fill="auto"/>
          </w:tcPr>
          <w:p w14:paraId="695E9C66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6DA2E8AB" w14:textId="17AF1344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A58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4" w:type="pct"/>
            <w:shd w:val="clear" w:color="auto" w:fill="auto"/>
          </w:tcPr>
          <w:p w14:paraId="1DC4CC61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1E15A37" w14:textId="6CAD3181" w:rsidR="00BA588A" w:rsidRPr="003B7961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A5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126" w:type="pct"/>
            <w:shd w:val="clear" w:color="auto" w:fill="auto"/>
          </w:tcPr>
          <w:p w14:paraId="5D4EB390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2F4B955F" w14:textId="5B812A21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2B2F717C" w14:textId="77777777" w:rsidTr="0094115D">
        <w:tc>
          <w:tcPr>
            <w:tcW w:w="2261" w:type="pct"/>
            <w:shd w:val="clear" w:color="auto" w:fill="auto"/>
          </w:tcPr>
          <w:p w14:paraId="6275DA4B" w14:textId="56216029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595" w:type="pct"/>
            <w:shd w:val="clear" w:color="auto" w:fill="auto"/>
          </w:tcPr>
          <w:p w14:paraId="5E445CDD" w14:textId="77777777" w:rsidR="00BA588A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FAB8085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16E6048" w14:textId="77777777" w:rsidR="00BA588A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2708EA3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31CCD05" w14:textId="7C2745DB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22F20F70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3B46EE44" w14:textId="77777777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588A" w:rsidRPr="003F7D32" w14:paraId="50E4AD70" w14:textId="77777777" w:rsidTr="0094115D">
        <w:tc>
          <w:tcPr>
            <w:tcW w:w="2261" w:type="pct"/>
            <w:shd w:val="clear" w:color="auto" w:fill="auto"/>
          </w:tcPr>
          <w:p w14:paraId="13066A4D" w14:textId="0E128279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7828C2AB" w14:textId="5B026088" w:rsidR="00BA588A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BA58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126" w:type="pct"/>
            <w:shd w:val="clear" w:color="auto" w:fill="auto"/>
          </w:tcPr>
          <w:p w14:paraId="4EC10AE3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ECB8E8A" w14:textId="717DF619" w:rsidR="00BA588A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A5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144" w:type="pct"/>
            <w:shd w:val="clear" w:color="auto" w:fill="auto"/>
          </w:tcPr>
          <w:p w14:paraId="42282970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19CA7758" w14:textId="3D3D2953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75133A7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5137487C" w14:textId="6E672BFE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588A" w:rsidRPr="003F7D32" w14:paraId="7DD28336" w14:textId="77777777" w:rsidTr="0094115D">
        <w:tc>
          <w:tcPr>
            <w:tcW w:w="2261" w:type="pct"/>
            <w:shd w:val="clear" w:color="auto" w:fill="auto"/>
          </w:tcPr>
          <w:p w14:paraId="36D6ACCE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64B03CD7" w14:textId="10A98FAB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A58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26" w:type="pct"/>
            <w:shd w:val="clear" w:color="auto" w:fill="auto"/>
          </w:tcPr>
          <w:p w14:paraId="581AF46C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D1FB7CA" w14:textId="1C109906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5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144" w:type="pct"/>
            <w:shd w:val="clear" w:color="auto" w:fill="auto"/>
          </w:tcPr>
          <w:p w14:paraId="64DA9114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FFC9E28" w14:textId="09AFD221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94C41F8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4D8B8DFA" w14:textId="2F5A6491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6820076A" w14:textId="77777777" w:rsidTr="0094115D">
        <w:tc>
          <w:tcPr>
            <w:tcW w:w="2261" w:type="pct"/>
            <w:shd w:val="clear" w:color="auto" w:fill="auto"/>
          </w:tcPr>
          <w:p w14:paraId="1000B531" w14:textId="77777777" w:rsidR="00BA588A" w:rsidRPr="003F7D32" w:rsidRDefault="00BA588A" w:rsidP="00BA58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633D4F9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D7E0277" w14:textId="1650FA3B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126" w:type="pct"/>
            <w:shd w:val="clear" w:color="auto" w:fill="auto"/>
          </w:tcPr>
          <w:p w14:paraId="363156F0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D103C77" w14:textId="692DA222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44" w:type="pct"/>
            <w:shd w:val="clear" w:color="auto" w:fill="auto"/>
          </w:tcPr>
          <w:p w14:paraId="52EC87E2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5FDBB17" w14:textId="77777777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4334F" w14:textId="31FF489C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0C145A0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39D0C8AC" w14:textId="77777777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5CDAB" w14:textId="19AF3897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588A" w:rsidRPr="003F7D32" w14:paraId="2DCB3D1C" w14:textId="77777777" w:rsidTr="0094115D">
        <w:tc>
          <w:tcPr>
            <w:tcW w:w="2261" w:type="pct"/>
            <w:shd w:val="clear" w:color="auto" w:fill="auto"/>
          </w:tcPr>
          <w:p w14:paraId="76BB1BCF" w14:textId="3DE7A815" w:rsidR="00BA588A" w:rsidRPr="003F7D32" w:rsidRDefault="00BA588A" w:rsidP="00BA58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326D647" w14:textId="7937C1B8" w:rsidR="00BA588A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03F721DC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ADAB404" w14:textId="5A6D12F6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38C5AC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64044C4C" w14:textId="79526066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3EFE058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747E568C" w14:textId="68492DC0" w:rsidR="00BA588A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588A" w:rsidRPr="003F7D32" w14:paraId="283CD58A" w14:textId="77777777" w:rsidTr="0094115D">
        <w:tc>
          <w:tcPr>
            <w:tcW w:w="2261" w:type="pct"/>
            <w:shd w:val="clear" w:color="auto" w:fill="auto"/>
          </w:tcPr>
          <w:p w14:paraId="2FC96133" w14:textId="77777777" w:rsidR="00BA588A" w:rsidRPr="003F7D32" w:rsidRDefault="00BA588A" w:rsidP="00BA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BA2A663" w14:textId="439EE42A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26" w:type="pct"/>
            <w:shd w:val="clear" w:color="auto" w:fill="auto"/>
          </w:tcPr>
          <w:p w14:paraId="09D5FB09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10C3E4A" w14:textId="51100E7E" w:rsidR="00BA588A" w:rsidRPr="003F7D32" w:rsidRDefault="005232E2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144" w:type="pct"/>
            <w:shd w:val="clear" w:color="auto" w:fill="auto"/>
          </w:tcPr>
          <w:p w14:paraId="7DBE9BA8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14668920" w14:textId="299147B0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CA7454D" w14:textId="77777777" w:rsidR="00BA588A" w:rsidRPr="003F7D32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781A690B" w14:textId="721AC4FB" w:rsidR="00BA588A" w:rsidRPr="003F7D32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588A" w:rsidRPr="003F7D32" w14:paraId="55BDF3FB" w14:textId="77777777" w:rsidTr="0094115D">
        <w:trPr>
          <w:trHeight w:val="61"/>
        </w:trPr>
        <w:tc>
          <w:tcPr>
            <w:tcW w:w="2261" w:type="pct"/>
            <w:shd w:val="clear" w:color="auto" w:fill="auto"/>
          </w:tcPr>
          <w:p w14:paraId="40D8E36D" w14:textId="77777777" w:rsidR="00BA588A" w:rsidRPr="00EE2A95" w:rsidRDefault="00BA588A" w:rsidP="00BA58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B99B3B3" w14:textId="5514BE33" w:rsidR="00BA588A" w:rsidRPr="00EE2A95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328FB178" w14:textId="77777777" w:rsidR="00BA588A" w:rsidRPr="00EE2A95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D982175" w14:textId="77777777" w:rsidR="00BA588A" w:rsidRPr="00EE2A95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60486FAD" w14:textId="77777777" w:rsidR="00BA588A" w:rsidRPr="00EE2A95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55F12872" w14:textId="77777777" w:rsidR="00BA588A" w:rsidRPr="00EE2A95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FA98D22" w14:textId="77777777" w:rsidR="00BA588A" w:rsidRPr="00EE2A95" w:rsidRDefault="00BA588A" w:rsidP="00BA58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46982486" w14:textId="77777777" w:rsidR="00BA588A" w:rsidRPr="00EE2A95" w:rsidRDefault="00BA588A" w:rsidP="00BA588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5466" w:rsidRPr="003F7D32" w14:paraId="0160D7AB" w14:textId="77777777" w:rsidTr="0094115D">
        <w:tc>
          <w:tcPr>
            <w:tcW w:w="2261" w:type="pct"/>
            <w:shd w:val="clear" w:color="auto" w:fill="auto"/>
          </w:tcPr>
          <w:p w14:paraId="081B6F84" w14:textId="2744547C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1F91D7F2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9163336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3B75F5B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4CD1FD8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EF6F05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27009F5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F3AE49B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5466" w:rsidRPr="003F7D32" w14:paraId="2514DE95" w14:textId="77777777" w:rsidTr="0094115D">
        <w:tc>
          <w:tcPr>
            <w:tcW w:w="2261" w:type="pct"/>
            <w:shd w:val="clear" w:color="auto" w:fill="auto"/>
          </w:tcPr>
          <w:p w14:paraId="7B3E67ED" w14:textId="0369D631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2425E0C4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C2C9359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51D967F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4B2365D2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8060168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970BDA3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527DB4C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5466" w:rsidRPr="003F7D32" w14:paraId="42A2BBE1" w14:textId="77777777" w:rsidTr="00063D19">
        <w:tc>
          <w:tcPr>
            <w:tcW w:w="2261" w:type="pct"/>
            <w:shd w:val="clear" w:color="auto" w:fill="auto"/>
          </w:tcPr>
          <w:p w14:paraId="2CABCA27" w14:textId="0E4AD1AC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57713B5" w14:textId="675A6BFA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126" w:type="pct"/>
            <w:shd w:val="clear" w:color="auto" w:fill="auto"/>
          </w:tcPr>
          <w:p w14:paraId="543BE2E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87D14E2" w14:textId="12ED5461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44" w:type="pct"/>
            <w:shd w:val="clear" w:color="auto" w:fill="auto"/>
          </w:tcPr>
          <w:p w14:paraId="1196EED5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65514DA" w14:textId="35CAB8B3" w:rsidR="00EA5466" w:rsidRP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126" w:type="pct"/>
            <w:shd w:val="clear" w:color="auto" w:fill="auto"/>
          </w:tcPr>
          <w:p w14:paraId="690DE73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56C9BD2" w14:textId="3D1C6BFE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EA5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EA5466" w:rsidRPr="003F7D32" w14:paraId="7C480DD7" w14:textId="77777777" w:rsidTr="00EA5466">
        <w:tc>
          <w:tcPr>
            <w:tcW w:w="2261" w:type="pct"/>
            <w:shd w:val="clear" w:color="auto" w:fill="auto"/>
          </w:tcPr>
          <w:p w14:paraId="780E727D" w14:textId="0667B543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B17C0" w14:textId="53A1717A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126" w:type="pct"/>
            <w:shd w:val="clear" w:color="auto" w:fill="auto"/>
          </w:tcPr>
          <w:p w14:paraId="24DB01C9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0381E" w14:textId="738B409D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  <w:shd w:val="clear" w:color="auto" w:fill="auto"/>
          </w:tcPr>
          <w:p w14:paraId="34D57DF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D2C03" w14:textId="403ACB6F" w:rsidR="00EA5466" w:rsidRP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26" w:type="pct"/>
            <w:shd w:val="clear" w:color="auto" w:fill="auto"/>
          </w:tcPr>
          <w:p w14:paraId="149E73E7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2A14" w14:textId="2A9B39AB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EA5466" w:rsidRPr="003F7D32" w14:paraId="2D52B5BC" w14:textId="77777777" w:rsidTr="00EA5466">
        <w:tc>
          <w:tcPr>
            <w:tcW w:w="2261" w:type="pct"/>
            <w:shd w:val="clear" w:color="auto" w:fill="auto"/>
          </w:tcPr>
          <w:p w14:paraId="7347E35E" w14:textId="20000E85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A8D81" w14:textId="3D39BD0A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677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126" w:type="pct"/>
            <w:shd w:val="clear" w:color="auto" w:fill="auto"/>
          </w:tcPr>
          <w:p w14:paraId="6C43472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EAE30" w14:textId="6B15EF5D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677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44" w:type="pct"/>
            <w:shd w:val="clear" w:color="auto" w:fill="auto"/>
          </w:tcPr>
          <w:p w14:paraId="0A3D58A8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EEA30" w14:textId="438CAE9B" w:rsidR="00EA5466" w:rsidRP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54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14,732</w:t>
            </w:r>
          </w:p>
        </w:tc>
        <w:tc>
          <w:tcPr>
            <w:tcW w:w="126" w:type="pct"/>
            <w:shd w:val="clear" w:color="auto" w:fill="auto"/>
          </w:tcPr>
          <w:p w14:paraId="15EB2661" w14:textId="77777777" w:rsidR="00EA5466" w:rsidRP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C234A" w14:textId="071358D6" w:rsidR="00EA5466" w:rsidRP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54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15,811</w:t>
            </w:r>
          </w:p>
        </w:tc>
      </w:tr>
      <w:tr w:rsidR="00EA5466" w:rsidRPr="003F7D32" w14:paraId="1D9DD676" w14:textId="77777777" w:rsidTr="0094115D">
        <w:tc>
          <w:tcPr>
            <w:tcW w:w="2261" w:type="pct"/>
            <w:shd w:val="clear" w:color="auto" w:fill="auto"/>
          </w:tcPr>
          <w:p w14:paraId="31BD7563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C4D2EB5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805A421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B765FA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74159F3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11247A8C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F7E1A56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3C52809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5466" w:rsidRPr="003F7D32" w14:paraId="26137753" w14:textId="77777777" w:rsidTr="0094115D">
        <w:tc>
          <w:tcPr>
            <w:tcW w:w="2261" w:type="pct"/>
            <w:shd w:val="clear" w:color="auto" w:fill="auto"/>
          </w:tcPr>
          <w:p w14:paraId="37DFD834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21760CBB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8D3384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A21D2AD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E9C387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A2F5CF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60D3B01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49D6AB6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5466" w:rsidRPr="003F7D32" w14:paraId="349B66CC" w14:textId="77777777" w:rsidTr="0094115D">
        <w:tc>
          <w:tcPr>
            <w:tcW w:w="2261" w:type="pct"/>
            <w:shd w:val="clear" w:color="auto" w:fill="auto"/>
          </w:tcPr>
          <w:p w14:paraId="53D56F43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  <w:shd w:val="clear" w:color="auto" w:fill="auto"/>
          </w:tcPr>
          <w:p w14:paraId="3E1A3B73" w14:textId="15FB5B5D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126" w:type="pct"/>
            <w:shd w:val="clear" w:color="auto" w:fill="auto"/>
          </w:tcPr>
          <w:p w14:paraId="0F678A04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22669C3" w14:textId="1D1948D0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144" w:type="pct"/>
            <w:shd w:val="clear" w:color="auto" w:fill="auto"/>
          </w:tcPr>
          <w:p w14:paraId="66B41B0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67ED14A" w14:textId="2943D60C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A2FB841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3BC948B" w14:textId="3CC019A7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466" w:rsidRPr="003F7D32" w14:paraId="67E1452A" w14:textId="77777777" w:rsidTr="0094115D">
        <w:tc>
          <w:tcPr>
            <w:tcW w:w="2261" w:type="pct"/>
            <w:shd w:val="clear" w:color="auto" w:fill="auto"/>
          </w:tcPr>
          <w:p w14:paraId="48C372D4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0D191D3D" w14:textId="4919B6F4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126" w:type="pct"/>
            <w:shd w:val="clear" w:color="auto" w:fill="auto"/>
          </w:tcPr>
          <w:p w14:paraId="1783680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3BB216" w14:textId="3BFB424C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44" w:type="pct"/>
            <w:shd w:val="clear" w:color="auto" w:fill="auto"/>
          </w:tcPr>
          <w:p w14:paraId="382BB708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197ADD" w14:textId="4A368973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C8B124D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E49FFA6" w14:textId="37B90684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</w:tr>
      <w:tr w:rsidR="00EA5466" w:rsidRPr="003F7D32" w14:paraId="3B820BEA" w14:textId="77777777" w:rsidTr="0094115D">
        <w:tc>
          <w:tcPr>
            <w:tcW w:w="2261" w:type="pct"/>
            <w:shd w:val="clear" w:color="auto" w:fill="auto"/>
          </w:tcPr>
          <w:p w14:paraId="48274F7F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รายได้ค่าเช่าและค่าบริการจากสัญญาเช่า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721A2EA" w14:textId="63C6F3C1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073B47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1DE06D5" w14:textId="17F80A8A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DB8BA33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2CBFF6F" w14:textId="2377E91C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7132C0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58DC9C2" w14:textId="440966C9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466" w:rsidRPr="003F7D32" w14:paraId="01E0CE00" w14:textId="77777777" w:rsidTr="0094115D">
        <w:tc>
          <w:tcPr>
            <w:tcW w:w="2261" w:type="pct"/>
            <w:shd w:val="clear" w:color="auto" w:fill="auto"/>
          </w:tcPr>
          <w:p w14:paraId="070FF431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0A17A9A9" w14:textId="7E5B7094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A61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26" w:type="pct"/>
            <w:shd w:val="clear" w:color="auto" w:fill="auto"/>
          </w:tcPr>
          <w:p w14:paraId="48D4722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92C90D3" w14:textId="223369BF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44" w:type="pct"/>
            <w:shd w:val="clear" w:color="auto" w:fill="auto"/>
          </w:tcPr>
          <w:p w14:paraId="5DBCA0C7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0DFFD" w14:textId="3652ED23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A61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26" w:type="pct"/>
            <w:shd w:val="clear" w:color="auto" w:fill="auto"/>
          </w:tcPr>
          <w:p w14:paraId="0D4DC3C1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B5B8A97" w14:textId="15B19A9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</w:tr>
      <w:tr w:rsidR="00EA5466" w:rsidRPr="003F7D32" w14:paraId="7DC23DEA" w14:textId="77777777" w:rsidTr="0094115D">
        <w:tc>
          <w:tcPr>
            <w:tcW w:w="2261" w:type="pct"/>
            <w:shd w:val="clear" w:color="auto" w:fill="auto"/>
          </w:tcPr>
          <w:p w14:paraId="7DFCF836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6CCB185D" w14:textId="46E44A89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26" w:type="pct"/>
            <w:shd w:val="clear" w:color="auto" w:fill="auto"/>
          </w:tcPr>
          <w:p w14:paraId="4672A597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7476ACC" w14:textId="55B57BE5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44" w:type="pct"/>
            <w:shd w:val="clear" w:color="auto" w:fill="auto"/>
          </w:tcPr>
          <w:p w14:paraId="49D8DEE3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FEB8EF2" w14:textId="06D102BD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26" w:type="pct"/>
            <w:shd w:val="clear" w:color="auto" w:fill="auto"/>
          </w:tcPr>
          <w:p w14:paraId="2AD7A3A5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DADC097" w14:textId="55E829DA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</w:tr>
      <w:tr w:rsidR="00EA5466" w:rsidRPr="003F7D32" w14:paraId="66EFB2F4" w14:textId="77777777" w:rsidTr="0094115D">
        <w:tc>
          <w:tcPr>
            <w:tcW w:w="2261" w:type="pct"/>
            <w:shd w:val="clear" w:color="auto" w:fill="auto"/>
          </w:tcPr>
          <w:p w14:paraId="1FCE2AC7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434BD601" w14:textId="466A3CD3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26" w:type="pct"/>
            <w:shd w:val="clear" w:color="auto" w:fill="auto"/>
          </w:tcPr>
          <w:p w14:paraId="4F5DC9A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C0E6EC6" w14:textId="36F04AB2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44" w:type="pct"/>
            <w:shd w:val="clear" w:color="auto" w:fill="auto"/>
          </w:tcPr>
          <w:p w14:paraId="30BC90F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D1281A3" w14:textId="04D38C50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2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A043A9B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F4937D4" w14:textId="1F831C90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52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466" w:rsidRPr="003F7D32" w14:paraId="5DE01E73" w14:textId="77777777" w:rsidTr="0094115D">
        <w:tc>
          <w:tcPr>
            <w:tcW w:w="2261" w:type="pct"/>
            <w:shd w:val="clear" w:color="auto" w:fill="auto"/>
          </w:tcPr>
          <w:p w14:paraId="14B12D0F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6C1A59EF" w14:textId="48CFFB04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26" w:type="pct"/>
            <w:shd w:val="clear" w:color="auto" w:fill="auto"/>
          </w:tcPr>
          <w:p w14:paraId="49F91C96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CA7C95" w14:textId="417708F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144" w:type="pct"/>
            <w:shd w:val="clear" w:color="auto" w:fill="auto"/>
          </w:tcPr>
          <w:p w14:paraId="171A5505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3C6214" w14:textId="42BA9D66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F8B7B1F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4FF36A4" w14:textId="03EB85ED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466" w:rsidRPr="003F7D32" w14:paraId="3A4BC73C" w14:textId="77777777" w:rsidTr="0094115D">
        <w:tc>
          <w:tcPr>
            <w:tcW w:w="2261" w:type="pct"/>
            <w:shd w:val="clear" w:color="auto" w:fill="auto"/>
          </w:tcPr>
          <w:p w14:paraId="79FCF8B1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78DD931C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  <w:shd w:val="clear" w:color="auto" w:fill="auto"/>
          </w:tcPr>
          <w:p w14:paraId="271ADC81" w14:textId="77777777" w:rsid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74E3DBA" w14:textId="2425EFCC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26" w:type="pct"/>
            <w:shd w:val="clear" w:color="auto" w:fill="auto"/>
          </w:tcPr>
          <w:p w14:paraId="7FA2C70F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079C5D9" w14:textId="77777777" w:rsid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D1DC4D" w14:textId="172D1D35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44" w:type="pct"/>
            <w:shd w:val="clear" w:color="auto" w:fill="auto"/>
          </w:tcPr>
          <w:p w14:paraId="69FD3582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C351EB6" w14:textId="77777777" w:rsidR="00EA5466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49978F" w14:textId="6CE7D89F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48537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D7D7EC1" w14:textId="77777777" w:rsidR="00EA5466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EA8BC47" w14:textId="5274B204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466" w:rsidRPr="003F7D32" w14:paraId="1ED46991" w14:textId="77777777" w:rsidTr="0094115D">
        <w:tc>
          <w:tcPr>
            <w:tcW w:w="2261" w:type="pct"/>
            <w:shd w:val="clear" w:color="auto" w:fill="auto"/>
          </w:tcPr>
          <w:p w14:paraId="082721AA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60433A91" w14:textId="0937C3F0" w:rsid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26" w:type="pct"/>
            <w:shd w:val="clear" w:color="auto" w:fill="auto"/>
          </w:tcPr>
          <w:p w14:paraId="0E2AB547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7792E27" w14:textId="1825BB93" w:rsidR="00EA5466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4" w:type="pct"/>
            <w:shd w:val="clear" w:color="auto" w:fill="auto"/>
          </w:tcPr>
          <w:p w14:paraId="1EEC3AFA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79F541F" w14:textId="156E47EC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66B1827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58A89C7" w14:textId="61DE1FB0" w:rsidR="00EA5466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466" w:rsidRPr="003F7D32" w14:paraId="504B3089" w14:textId="77777777" w:rsidTr="0094115D">
        <w:tc>
          <w:tcPr>
            <w:tcW w:w="2261" w:type="pct"/>
            <w:shd w:val="clear" w:color="auto" w:fill="auto"/>
          </w:tcPr>
          <w:p w14:paraId="55E2A416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72BDB39C" w14:textId="2D5A0795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26" w:type="pct"/>
            <w:shd w:val="clear" w:color="auto" w:fill="auto"/>
          </w:tcPr>
          <w:p w14:paraId="72A05CC8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D146144" w14:textId="293F094B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144" w:type="pct"/>
            <w:shd w:val="clear" w:color="auto" w:fill="auto"/>
          </w:tcPr>
          <w:p w14:paraId="61E423E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8412EBB" w14:textId="42C9DB76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7AA740E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13318CC" w14:textId="217293C8" w:rsidR="00EA5466" w:rsidRPr="003F7D32" w:rsidRDefault="00EA5466" w:rsidP="00EA546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466" w:rsidRPr="00424DDB" w14:paraId="339FA02D" w14:textId="77777777" w:rsidTr="0094115D">
        <w:tc>
          <w:tcPr>
            <w:tcW w:w="2261" w:type="pct"/>
            <w:shd w:val="clear" w:color="auto" w:fill="auto"/>
          </w:tcPr>
          <w:p w14:paraId="6F91DD4B" w14:textId="77777777" w:rsidR="00EA5466" w:rsidRPr="003F7D32" w:rsidRDefault="00EA5466" w:rsidP="00EA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49E38B2B" w14:textId="258675E5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126" w:type="pct"/>
            <w:shd w:val="clear" w:color="auto" w:fill="auto"/>
          </w:tcPr>
          <w:p w14:paraId="395ED374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05E2D306" w14:textId="737035E9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44" w:type="pct"/>
            <w:shd w:val="clear" w:color="auto" w:fill="auto"/>
          </w:tcPr>
          <w:p w14:paraId="69C64466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63AF83C" w14:textId="563036C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6" w:type="pct"/>
            <w:shd w:val="clear" w:color="auto" w:fill="auto"/>
          </w:tcPr>
          <w:p w14:paraId="4F520750" w14:textId="77777777" w:rsidR="00EA5466" w:rsidRPr="003F7D32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8EF6919" w14:textId="190E2950" w:rsidR="00EA5466" w:rsidRPr="00C23EC5" w:rsidRDefault="00EA5466" w:rsidP="00EA54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</w:tbl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77777777" w:rsidR="00B81C39" w:rsidRPr="000C0F12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8"/>
        <w:gridCol w:w="1028"/>
        <w:gridCol w:w="274"/>
        <w:gridCol w:w="1075"/>
        <w:gridCol w:w="270"/>
        <w:gridCol w:w="1118"/>
      </w:tblGrid>
      <w:tr w:rsidR="00B81C39" w:rsidRPr="0083414C" w14:paraId="7DD986FD" w14:textId="77777777" w:rsidTr="0065444E">
        <w:trPr>
          <w:tblHeader/>
        </w:trPr>
        <w:tc>
          <w:tcPr>
            <w:tcW w:w="2271" w:type="pct"/>
            <w:shd w:val="clear" w:color="auto" w:fill="auto"/>
          </w:tcPr>
          <w:p w14:paraId="4D9098DD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58" w:type="pct"/>
            <w:gridSpan w:val="3"/>
            <w:shd w:val="clear" w:color="auto" w:fill="auto"/>
          </w:tcPr>
          <w:p w14:paraId="3F453A04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5DCF7C39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7BDD8F90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5187" w:rsidRPr="0083414C" w14:paraId="738AB58A" w14:textId="77777777" w:rsidTr="0065444E">
        <w:trPr>
          <w:trHeight w:val="308"/>
          <w:tblHeader/>
        </w:trPr>
        <w:tc>
          <w:tcPr>
            <w:tcW w:w="2271" w:type="pct"/>
            <w:shd w:val="clear" w:color="auto" w:fill="auto"/>
          </w:tcPr>
          <w:p w14:paraId="1D1C8588" w14:textId="77777777" w:rsidR="00B45187" w:rsidRPr="0083414C" w:rsidRDefault="00B45187" w:rsidP="00B4518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580" w:type="pct"/>
            <w:shd w:val="clear" w:color="auto" w:fill="auto"/>
          </w:tcPr>
          <w:p w14:paraId="6A3B825A" w14:textId="54579140" w:rsidR="00B45187" w:rsidRPr="004F76C0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51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51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8" w:type="pct"/>
            <w:shd w:val="clear" w:color="auto" w:fill="auto"/>
          </w:tcPr>
          <w:p w14:paraId="0804AFA2" w14:textId="77777777" w:rsidR="00B45187" w:rsidRPr="0083414C" w:rsidRDefault="00B45187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36D293C6" w14:textId="57D626FB" w:rsidR="00B45187" w:rsidRPr="0083414C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51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5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477BD611" w14:textId="77777777" w:rsidR="00B45187" w:rsidRPr="0083414C" w:rsidRDefault="00B45187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D01A6C" w14:textId="6489B0FF" w:rsidR="00B45187" w:rsidRPr="004F76C0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51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51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5" w:type="pct"/>
            <w:shd w:val="clear" w:color="auto" w:fill="auto"/>
          </w:tcPr>
          <w:p w14:paraId="6E928FAD" w14:textId="77777777" w:rsidR="00B45187" w:rsidRPr="0083414C" w:rsidRDefault="00B45187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79ED62A" w14:textId="7C6F87F1" w:rsidR="00B45187" w:rsidRPr="0083414C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51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5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45187" w:rsidRPr="0083414C" w14:paraId="21B8886C" w14:textId="77777777" w:rsidTr="0065444E">
        <w:trPr>
          <w:trHeight w:val="308"/>
          <w:tblHeader/>
        </w:trPr>
        <w:tc>
          <w:tcPr>
            <w:tcW w:w="2271" w:type="pct"/>
            <w:shd w:val="clear" w:color="auto" w:fill="auto"/>
          </w:tcPr>
          <w:p w14:paraId="2B635663" w14:textId="77777777" w:rsidR="00B45187" w:rsidRPr="0083414C" w:rsidRDefault="00B45187" w:rsidP="00B4518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1CF5D322" w14:textId="15ADD5F7" w:rsidR="00B45187" w:rsidRPr="004F76C0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  <w:shd w:val="clear" w:color="auto" w:fill="auto"/>
          </w:tcPr>
          <w:p w14:paraId="1DB1778D" w14:textId="77777777" w:rsidR="00B45187" w:rsidRPr="0083414C" w:rsidRDefault="00B45187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3C44188A" w14:textId="6F4EE887" w:rsidR="00B45187" w:rsidRPr="0083414C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1B6E4871" w14:textId="77777777" w:rsidR="00B45187" w:rsidRPr="0083414C" w:rsidRDefault="00B45187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0DDD683" w14:textId="2333E4A1" w:rsidR="00B45187" w:rsidRPr="004F76C0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shd w:val="clear" w:color="auto" w:fill="auto"/>
          </w:tcPr>
          <w:p w14:paraId="097B5A07" w14:textId="77777777" w:rsidR="00B45187" w:rsidRPr="0083414C" w:rsidRDefault="00B45187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5C396A86" w14:textId="21386FE1" w:rsidR="00B45187" w:rsidRPr="0083414C" w:rsidRDefault="005232E2" w:rsidP="00B451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6D3F" w:rsidRPr="0083414C" w14:paraId="2C6646E2" w14:textId="77777777" w:rsidTr="0065444E">
        <w:trPr>
          <w:trHeight w:val="344"/>
          <w:tblHeader/>
        </w:trPr>
        <w:tc>
          <w:tcPr>
            <w:tcW w:w="2271" w:type="pct"/>
            <w:shd w:val="clear" w:color="auto" w:fill="auto"/>
          </w:tcPr>
          <w:p w14:paraId="3F5666BC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pct"/>
            <w:gridSpan w:val="7"/>
            <w:shd w:val="clear" w:color="auto" w:fill="auto"/>
          </w:tcPr>
          <w:p w14:paraId="70B0096B" w14:textId="77777777" w:rsidR="00AE6D3F" w:rsidRPr="0083414C" w:rsidRDefault="00AE6D3F" w:rsidP="00AE6D3F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D3F" w:rsidRPr="0083414C" w14:paraId="2CD53718" w14:textId="77777777" w:rsidTr="0065444E">
        <w:tc>
          <w:tcPr>
            <w:tcW w:w="2271" w:type="pct"/>
            <w:shd w:val="clear" w:color="auto" w:fill="auto"/>
          </w:tcPr>
          <w:p w14:paraId="6ABA0D10" w14:textId="7147F7F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80" w:type="pct"/>
            <w:shd w:val="clear" w:color="auto" w:fill="auto"/>
          </w:tcPr>
          <w:p w14:paraId="7E940B28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07CF066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241F3E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D9CD0D0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403B612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D6CA9B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CB73E1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B6915" w:rsidRPr="0083414C" w14:paraId="63B246FD" w14:textId="77777777" w:rsidTr="0065444E">
        <w:tc>
          <w:tcPr>
            <w:tcW w:w="2271" w:type="pct"/>
            <w:shd w:val="clear" w:color="auto" w:fill="auto"/>
          </w:tcPr>
          <w:p w14:paraId="0AAF658B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</w:tcPr>
          <w:p w14:paraId="05D74676" w14:textId="55EDA722" w:rsidR="00FB6915" w:rsidRPr="0083414C" w:rsidRDefault="00B97D59" w:rsidP="0065444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EB6E2DA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392991B3" w14:textId="5DA3F7CF" w:rsidR="00FB6915" w:rsidRPr="0083414C" w:rsidRDefault="00FB6915" w:rsidP="00FB691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AC744F7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9AD6F68" w14:textId="3B34B7A0" w:rsidR="00FB6915" w:rsidRPr="0053002F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67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45" w:type="pct"/>
            <w:shd w:val="clear" w:color="auto" w:fill="auto"/>
          </w:tcPr>
          <w:p w14:paraId="2D979AAF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C16045E" w14:textId="72CD8AD8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FB69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</w:tr>
      <w:tr w:rsidR="00FB6915" w:rsidRPr="0083414C" w14:paraId="2282FD53" w14:textId="77777777" w:rsidTr="0065444E">
        <w:tc>
          <w:tcPr>
            <w:tcW w:w="2271" w:type="pct"/>
            <w:shd w:val="clear" w:color="auto" w:fill="auto"/>
          </w:tcPr>
          <w:p w14:paraId="495A44A2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80" w:type="pct"/>
            <w:shd w:val="clear" w:color="auto" w:fill="auto"/>
          </w:tcPr>
          <w:p w14:paraId="2707C3D5" w14:textId="3877EF85" w:rsidR="00FB6915" w:rsidRPr="0083414C" w:rsidRDefault="005232E2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28" w:type="pct"/>
            <w:shd w:val="clear" w:color="auto" w:fill="auto"/>
          </w:tcPr>
          <w:p w14:paraId="6FF09911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7C2D2772" w14:textId="252BBA23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7" w:type="pct"/>
            <w:shd w:val="clear" w:color="auto" w:fill="auto"/>
          </w:tcPr>
          <w:p w14:paraId="6B4F2D6F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78EE040" w14:textId="03C81C0C" w:rsidR="00FB6915" w:rsidRPr="00674962" w:rsidRDefault="005232E2" w:rsidP="0067496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14:paraId="1F3DEADE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568048B" w14:textId="5F490B13" w:rsidR="00FB6915" w:rsidRPr="0083414C" w:rsidRDefault="00FB6915" w:rsidP="00FB691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915" w:rsidRPr="0083414C" w14:paraId="193A4D0F" w14:textId="77777777" w:rsidTr="0065444E">
        <w:tc>
          <w:tcPr>
            <w:tcW w:w="2271" w:type="pct"/>
            <w:shd w:val="clear" w:color="auto" w:fill="auto"/>
          </w:tcPr>
          <w:p w14:paraId="163D0ECE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shd w:val="clear" w:color="auto" w:fill="auto"/>
          </w:tcPr>
          <w:p w14:paraId="3F6DAA69" w14:textId="0E707028" w:rsidR="00FB6915" w:rsidRPr="0083414C" w:rsidRDefault="005232E2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B9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28" w:type="pct"/>
            <w:shd w:val="clear" w:color="auto" w:fill="auto"/>
          </w:tcPr>
          <w:p w14:paraId="6D2F531C" w14:textId="77777777" w:rsidR="00FB6915" w:rsidRPr="00675DD0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shd w:val="clear" w:color="auto" w:fill="auto"/>
          </w:tcPr>
          <w:p w14:paraId="4B9458A0" w14:textId="53331800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FB6915" w:rsidRPr="006130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7" w:type="pct"/>
            <w:shd w:val="clear" w:color="auto" w:fill="auto"/>
          </w:tcPr>
          <w:p w14:paraId="1518CAEB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32D5636" w14:textId="201939F4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B4F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145" w:type="pct"/>
            <w:shd w:val="clear" w:color="auto" w:fill="auto"/>
          </w:tcPr>
          <w:p w14:paraId="2D514257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16ACCAA" w14:textId="6180DB85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B6915" w:rsidRPr="00613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  <w:tr w:rsidR="00FB6915" w:rsidRPr="0083414C" w14:paraId="651A2004" w14:textId="77777777" w:rsidTr="0065444E">
        <w:tc>
          <w:tcPr>
            <w:tcW w:w="2271" w:type="pct"/>
            <w:shd w:val="clear" w:color="auto" w:fill="auto"/>
          </w:tcPr>
          <w:p w14:paraId="6CAAEDDF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shd w:val="clear" w:color="auto" w:fill="auto"/>
          </w:tcPr>
          <w:p w14:paraId="74747167" w14:textId="2789F335" w:rsidR="00FB6915" w:rsidRPr="0083414C" w:rsidRDefault="005232E2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B9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28" w:type="pct"/>
            <w:shd w:val="clear" w:color="auto" w:fill="auto"/>
          </w:tcPr>
          <w:p w14:paraId="322F841D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2" w:type="pct"/>
            <w:shd w:val="clear" w:color="auto" w:fill="auto"/>
          </w:tcPr>
          <w:p w14:paraId="63EC2493" w14:textId="5401011A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B69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47" w:type="pct"/>
            <w:shd w:val="clear" w:color="auto" w:fill="auto"/>
          </w:tcPr>
          <w:p w14:paraId="754405A6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D99A0DF" w14:textId="6A4C96C4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B4F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145" w:type="pct"/>
            <w:shd w:val="clear" w:color="auto" w:fill="auto"/>
          </w:tcPr>
          <w:p w14:paraId="19BD76B0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47EF217" w14:textId="36F01CFC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B6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FB6915" w:rsidRPr="0083414C" w14:paraId="483AE5BD" w14:textId="77777777" w:rsidTr="0065444E">
        <w:tc>
          <w:tcPr>
            <w:tcW w:w="2271" w:type="pct"/>
            <w:shd w:val="clear" w:color="auto" w:fill="auto"/>
          </w:tcPr>
          <w:p w14:paraId="364B141E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94F947E" w14:textId="0B949DCB" w:rsidR="00FB6915" w:rsidRPr="00297554" w:rsidRDefault="005232E2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032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28" w:type="pct"/>
            <w:shd w:val="clear" w:color="auto" w:fill="auto"/>
          </w:tcPr>
          <w:p w14:paraId="7D009E8E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1BCFA64C" w14:textId="43C60121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7" w:type="pct"/>
            <w:shd w:val="clear" w:color="auto" w:fill="auto"/>
          </w:tcPr>
          <w:p w14:paraId="082B7D11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769A549" w14:textId="475596CC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947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145" w:type="pct"/>
            <w:shd w:val="clear" w:color="auto" w:fill="auto"/>
          </w:tcPr>
          <w:p w14:paraId="7AF68628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E85A5EA" w14:textId="07D56070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</w:t>
            </w:r>
          </w:p>
        </w:tc>
      </w:tr>
      <w:tr w:rsidR="00FB6915" w:rsidRPr="0083414C" w14:paraId="0F6594CC" w14:textId="77777777" w:rsidTr="0065444E">
        <w:tc>
          <w:tcPr>
            <w:tcW w:w="2271" w:type="pct"/>
            <w:shd w:val="clear" w:color="auto" w:fill="auto"/>
          </w:tcPr>
          <w:p w14:paraId="168C5470" w14:textId="77777777" w:rsidR="00FB6915" w:rsidRPr="0083414C" w:rsidRDefault="00FB6915" w:rsidP="00FB69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08FF8D3" w14:textId="7AEE72CA" w:rsidR="00FB6915" w:rsidRPr="0083414C" w:rsidRDefault="00674962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E49699A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71652690" w14:textId="00840163" w:rsidR="00FB6915" w:rsidRPr="00FB10CB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085588C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E4FA" w14:textId="210FE629" w:rsidR="00FB6915" w:rsidRPr="00E31446" w:rsidRDefault="00947B57" w:rsidP="00FB69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08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23716CC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267270FE" w14:textId="6E855040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6" w:right="-74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6915" w:rsidRPr="0083414C" w14:paraId="3E451715" w14:textId="77777777" w:rsidTr="0065444E">
        <w:tc>
          <w:tcPr>
            <w:tcW w:w="2271" w:type="pct"/>
            <w:shd w:val="clear" w:color="auto" w:fill="auto"/>
          </w:tcPr>
          <w:p w14:paraId="470A0564" w14:textId="77777777" w:rsidR="00FB6915" w:rsidRPr="0083414C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D9867" w14:textId="0AD40A99" w:rsidR="00FB6915" w:rsidRPr="00472FE4" w:rsidRDefault="005232E2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6749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28" w:type="pct"/>
            <w:shd w:val="clear" w:color="auto" w:fill="auto"/>
          </w:tcPr>
          <w:p w14:paraId="7B4CA7C4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D102D" w14:textId="3868EEEF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47" w:type="pct"/>
            <w:shd w:val="clear" w:color="auto" w:fill="auto"/>
          </w:tcPr>
          <w:p w14:paraId="43F25F7F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5A1C" w14:textId="2EE3659D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947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14:paraId="59FBCF3E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A6D05" w14:textId="44F7CEC6" w:rsidR="00FB6915" w:rsidRPr="0083414C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</w:tr>
      <w:tr w:rsidR="00FB6915" w:rsidRPr="0083414C" w14:paraId="2E52A1E9" w14:textId="77777777" w:rsidTr="0065444E">
        <w:tc>
          <w:tcPr>
            <w:tcW w:w="2271" w:type="pct"/>
            <w:shd w:val="clear" w:color="auto" w:fill="auto"/>
          </w:tcPr>
          <w:p w14:paraId="7B93584B" w14:textId="77777777" w:rsidR="00FB6915" w:rsidRPr="00D04D9D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41889555"/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5EAF2304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7FDF2E56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shd w:val="clear" w:color="auto" w:fill="auto"/>
          </w:tcPr>
          <w:p w14:paraId="300189F0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61576DB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407D9204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2C5770DB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1914D63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2"/>
      <w:tr w:rsidR="00FB6915" w:rsidRPr="0083414C" w14:paraId="597643A0" w14:textId="77777777" w:rsidTr="0065444E">
        <w:tc>
          <w:tcPr>
            <w:tcW w:w="2271" w:type="pct"/>
            <w:shd w:val="clear" w:color="auto" w:fill="auto"/>
          </w:tcPr>
          <w:p w14:paraId="20EA6D6C" w14:textId="77777777" w:rsidR="00FB6915" w:rsidRPr="00E93D69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pct"/>
            <w:shd w:val="clear" w:color="auto" w:fill="auto"/>
          </w:tcPr>
          <w:p w14:paraId="5C7480CE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C7E3DFE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shd w:val="clear" w:color="auto" w:fill="auto"/>
          </w:tcPr>
          <w:p w14:paraId="121D2D57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4612406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DAF9D40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75305406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shd w:val="clear" w:color="auto" w:fill="auto"/>
          </w:tcPr>
          <w:p w14:paraId="5A1457B9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B6915" w:rsidRPr="0083414C" w14:paraId="0EF3F975" w14:textId="77777777" w:rsidTr="0065444E">
        <w:tc>
          <w:tcPr>
            <w:tcW w:w="2271" w:type="pct"/>
            <w:shd w:val="clear" w:color="auto" w:fill="auto"/>
          </w:tcPr>
          <w:p w14:paraId="290D2EC9" w14:textId="77777777" w:rsidR="00FB6915" w:rsidRPr="00E93D69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9C8B0CE" w14:textId="2B1CFE61" w:rsidR="00FB6915" w:rsidRPr="0065444E" w:rsidRDefault="00245E70" w:rsidP="0065444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333BC3C" w14:textId="77777777" w:rsidR="00FB6915" w:rsidRPr="0065444E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12C904C5" w14:textId="132DDEE6" w:rsidR="00FB6915" w:rsidRPr="0065444E" w:rsidRDefault="00FB6915" w:rsidP="00FB691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C8AB2B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15B73E6" w14:textId="65F1478D" w:rsidR="00FB6915" w:rsidRPr="00E93D69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185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45" w:type="pct"/>
            <w:shd w:val="clear" w:color="auto" w:fill="auto"/>
          </w:tcPr>
          <w:p w14:paraId="0C7A323F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6E65FBF" w14:textId="199F491E" w:rsidR="00FB6915" w:rsidRPr="00E93D69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FB69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B6915" w:rsidRPr="000B1B0F" w14:paraId="163C5F8F" w14:textId="77777777" w:rsidTr="0065444E">
        <w:tc>
          <w:tcPr>
            <w:tcW w:w="2271" w:type="pct"/>
            <w:shd w:val="clear" w:color="auto" w:fill="auto"/>
          </w:tcPr>
          <w:p w14:paraId="40B5B387" w14:textId="77777777" w:rsidR="00FB6915" w:rsidRPr="00E93D69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51A76" w14:textId="1257984C" w:rsidR="00FB6915" w:rsidRPr="0065444E" w:rsidRDefault="00245E70" w:rsidP="0065444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FC4E13B" w14:textId="77777777" w:rsidR="00FB6915" w:rsidRPr="0065444E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16F66" w14:textId="2B5F53A2" w:rsidR="00FB6915" w:rsidRPr="0065444E" w:rsidRDefault="00FB6915" w:rsidP="00FB691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1B632A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80432" w14:textId="3EC8882E" w:rsidR="00FB6915" w:rsidRPr="00E93D69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185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45" w:type="pct"/>
            <w:shd w:val="clear" w:color="auto" w:fill="auto"/>
          </w:tcPr>
          <w:p w14:paraId="6C85C602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A1E61" w14:textId="2FEBDF4F" w:rsidR="00FB6915" w:rsidRPr="00E93D69" w:rsidRDefault="005232E2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FB69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25D37FB" w14:textId="77777777" w:rsidR="009B224C" w:rsidRPr="009B224C" w:rsidRDefault="009B224C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BDA14F" w14:textId="2137DABC" w:rsidR="000D34A8" w:rsidRPr="00A73BC8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73BC8">
        <w:rPr>
          <w:rFonts w:ascii="Angsana New" w:hAnsi="Angsana New" w:cs="Angsana New"/>
          <w:sz w:val="30"/>
          <w:szCs w:val="30"/>
          <w:cs/>
        </w:rPr>
        <w:t>บริษัทได้ทําสัญญา</w:t>
      </w:r>
      <w:r w:rsidR="003D078C" w:rsidRPr="00A73BC8">
        <w:rPr>
          <w:rFonts w:ascii="Angsana New" w:hAnsi="Angsana New" w:cs="Angsana New"/>
          <w:sz w:val="30"/>
          <w:szCs w:val="30"/>
          <w:cs/>
        </w:rPr>
        <w:t>เงิน</w:t>
      </w:r>
      <w:r w:rsidRPr="00A73BC8">
        <w:rPr>
          <w:rFonts w:ascii="Angsana New" w:hAnsi="Angsana New" w:cs="Angsana New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232E2" w:rsidRPr="005232E2">
        <w:rPr>
          <w:rFonts w:ascii="Angsana New" w:hAnsi="Angsana New" w:cs="Angsana New"/>
          <w:sz w:val="30"/>
          <w:szCs w:val="30"/>
        </w:rPr>
        <w:t>31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FB691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 xml:space="preserve"> </w:t>
      </w:r>
      <w:r w:rsidR="005232E2" w:rsidRPr="005232E2">
        <w:rPr>
          <w:rFonts w:ascii="Angsana New" w:hAnsi="Angsana New" w:cs="Angsana New"/>
          <w:sz w:val="30"/>
          <w:szCs w:val="30"/>
        </w:rPr>
        <w:t>2568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>เงินให้กู้ยืมระยะสั้นดังกล่าว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มีอัตราดอกเบี้ยร้อย</w:t>
      </w:r>
      <w:r w:rsidRPr="007661A9">
        <w:rPr>
          <w:rFonts w:ascii="Angsana New" w:hAnsi="Angsana New" w:cs="Angsana New"/>
          <w:spacing w:val="-2"/>
          <w:sz w:val="30"/>
          <w:szCs w:val="30"/>
          <w:cs/>
        </w:rPr>
        <w:t xml:space="preserve">ละ </w:t>
      </w:r>
      <w:r w:rsidR="005232E2" w:rsidRPr="005232E2">
        <w:rPr>
          <w:rFonts w:ascii="Angsana New" w:hAnsi="Angsana New" w:cs="Angsana New"/>
          <w:spacing w:val="-2"/>
          <w:sz w:val="30"/>
          <w:szCs w:val="30"/>
        </w:rPr>
        <w:t>3</w:t>
      </w:r>
      <w:r w:rsidR="00E6153C" w:rsidRPr="007661A9">
        <w:rPr>
          <w:rFonts w:ascii="Angsana New" w:hAnsi="Angsana New" w:cs="Angsana New"/>
          <w:spacing w:val="-2"/>
          <w:sz w:val="30"/>
          <w:szCs w:val="30"/>
        </w:rPr>
        <w:t>.</w:t>
      </w:r>
      <w:r w:rsidR="005232E2" w:rsidRPr="005232E2">
        <w:rPr>
          <w:rFonts w:ascii="Angsana New" w:hAnsi="Angsana New" w:cs="Angsana New"/>
          <w:spacing w:val="-2"/>
          <w:sz w:val="30"/>
          <w:szCs w:val="30"/>
        </w:rPr>
        <w:t>94</w:t>
      </w:r>
      <w:r w:rsidR="009C61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ต่อปี</w:t>
      </w:r>
      <w:r w:rsidR="002A5E0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E66A0" w:rsidRPr="007661A9">
        <w:rPr>
          <w:rFonts w:ascii="Angsana New" w:hAnsi="Angsana New" w:cs="Angsana New"/>
          <w:spacing w:val="-2"/>
          <w:sz w:val="30"/>
          <w:szCs w:val="30"/>
          <w:cs/>
        </w:rPr>
        <w:t xml:space="preserve">และร้อยละ </w:t>
      </w:r>
      <w:r w:rsidR="005232E2" w:rsidRPr="005232E2">
        <w:rPr>
          <w:rFonts w:ascii="Angsana New" w:hAnsi="Angsana New" w:cs="Angsana New"/>
          <w:spacing w:val="-2"/>
          <w:sz w:val="30"/>
          <w:szCs w:val="30"/>
        </w:rPr>
        <w:t>4</w:t>
      </w:r>
      <w:r w:rsidR="00680623" w:rsidRPr="007661A9">
        <w:rPr>
          <w:rFonts w:ascii="Angsana New" w:hAnsi="Angsana New" w:cs="Angsana New"/>
          <w:spacing w:val="-2"/>
          <w:sz w:val="30"/>
          <w:szCs w:val="30"/>
        </w:rPr>
        <w:t>.</w:t>
      </w:r>
      <w:r w:rsidR="005232E2" w:rsidRPr="005232E2">
        <w:rPr>
          <w:rFonts w:ascii="Angsana New" w:hAnsi="Angsana New" w:cs="Angsana New"/>
          <w:spacing w:val="-2"/>
          <w:sz w:val="30"/>
          <w:szCs w:val="30"/>
        </w:rPr>
        <w:t>93</w:t>
      </w:r>
      <w:r w:rsidRPr="007661A9">
        <w:rPr>
          <w:rFonts w:ascii="Angsana New" w:hAnsi="Angsana New" w:cs="Angsana New"/>
          <w:spacing w:val="-2"/>
          <w:sz w:val="30"/>
          <w:szCs w:val="30"/>
          <w:cs/>
        </w:rPr>
        <w:t xml:space="preserve"> ต่อ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ปี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5232E2" w:rsidRPr="005232E2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5232E2" w:rsidRPr="005232E2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: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5232E2" w:rsidRPr="005232E2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F675BC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5232E2" w:rsidRPr="005232E2">
        <w:rPr>
          <w:rFonts w:ascii="Angsana New" w:hAnsi="Angsana New" w:cs="Angsana New"/>
          <w:i/>
          <w:iCs/>
          <w:spacing w:val="-2"/>
          <w:sz w:val="30"/>
          <w:szCs w:val="30"/>
        </w:rPr>
        <w:t>94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A73B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A73BC8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</w:p>
    <w:p w14:paraId="3689E93F" w14:textId="77777777" w:rsidR="009B224C" w:rsidRPr="00C762DF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6"/>
        <w:gridCol w:w="264"/>
        <w:gridCol w:w="996"/>
        <w:gridCol w:w="270"/>
        <w:gridCol w:w="1080"/>
        <w:gridCol w:w="270"/>
        <w:gridCol w:w="1082"/>
      </w:tblGrid>
      <w:tr w:rsidR="00B81C39" w:rsidRPr="0083414C" w14:paraId="7FEB9F33" w14:textId="77777777" w:rsidTr="00643A98">
        <w:trPr>
          <w:trHeight w:val="80"/>
          <w:tblHeader/>
        </w:trPr>
        <w:tc>
          <w:tcPr>
            <w:tcW w:w="2261" w:type="pct"/>
            <w:shd w:val="clear" w:color="auto" w:fill="auto"/>
          </w:tcPr>
          <w:p w14:paraId="2B6FF329" w14:textId="25F712ED" w:rsidR="00B81C39" w:rsidRPr="0083414C" w:rsidRDefault="00BA0620" w:rsidP="00EE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C1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C178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7D18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C1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C1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D04D9D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  <w:r w:rsidR="00B81C39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81C3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EE33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96" w:type="pct"/>
            <w:gridSpan w:val="3"/>
            <w:shd w:val="clear" w:color="auto" w:fill="auto"/>
          </w:tcPr>
          <w:p w14:paraId="00D02C69" w14:textId="54B6F42A" w:rsidR="00B81C39" w:rsidRPr="0083414C" w:rsidRDefault="00C1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B81C39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D447AAE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57234A70" w14:textId="09C1D7B6" w:rsidR="00B81C39" w:rsidRPr="0083414C" w:rsidRDefault="00C1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B81C39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915" w:rsidRPr="0083414C" w14:paraId="1B43BD0F" w14:textId="77777777" w:rsidTr="00643A98">
        <w:trPr>
          <w:tblHeader/>
        </w:trPr>
        <w:tc>
          <w:tcPr>
            <w:tcW w:w="2261" w:type="pct"/>
            <w:shd w:val="clear" w:color="auto" w:fill="auto"/>
          </w:tcPr>
          <w:p w14:paraId="0D4752AE" w14:textId="4D347D65" w:rsidR="00FB6915" w:rsidRPr="00810B36" w:rsidRDefault="00FB6915" w:rsidP="00FB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3" w:type="pct"/>
            <w:shd w:val="clear" w:color="auto" w:fill="auto"/>
          </w:tcPr>
          <w:p w14:paraId="043B871A" w14:textId="4AF1292D" w:rsidR="00FB6915" w:rsidRPr="0083414C" w:rsidRDefault="005232E2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  <w:shd w:val="clear" w:color="auto" w:fill="auto"/>
          </w:tcPr>
          <w:p w14:paraId="7ABA9229" w14:textId="77777777" w:rsidR="00FB6915" w:rsidRPr="0083414C" w:rsidRDefault="00FB6915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286250E" w14:textId="7BDEAE18" w:rsidR="00FB6915" w:rsidRPr="0083414C" w:rsidRDefault="005232E2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4F487528" w14:textId="77777777" w:rsidR="00FB6915" w:rsidRPr="0083414C" w:rsidRDefault="00FB6915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C36F07" w14:textId="5118E65D" w:rsidR="00FB6915" w:rsidRPr="008716E5" w:rsidRDefault="005232E2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49871DCF" w14:textId="77777777" w:rsidR="00FB6915" w:rsidRPr="0083414C" w:rsidRDefault="00FB6915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8F65DD" w14:textId="6030EF9F" w:rsidR="00FB6915" w:rsidRPr="0083414C" w:rsidRDefault="005232E2" w:rsidP="00FB6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1C39" w:rsidRPr="0083414C" w14:paraId="0D4BDF2A" w14:textId="77777777" w:rsidTr="00641562">
        <w:trPr>
          <w:trHeight w:val="209"/>
          <w:tblHeader/>
        </w:trPr>
        <w:tc>
          <w:tcPr>
            <w:tcW w:w="2261" w:type="pct"/>
            <w:shd w:val="clear" w:color="auto" w:fill="auto"/>
          </w:tcPr>
          <w:p w14:paraId="10B89FE6" w14:textId="77777777" w:rsidR="00B81C39" w:rsidRPr="00477014" w:rsidRDefault="00B8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15DAFDEB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C1" w:rsidRPr="0083414C" w14:paraId="26A6396C" w14:textId="77777777" w:rsidTr="00643A98">
        <w:tc>
          <w:tcPr>
            <w:tcW w:w="2261" w:type="pct"/>
            <w:shd w:val="clear" w:color="auto" w:fill="auto"/>
          </w:tcPr>
          <w:p w14:paraId="32BD09FA" w14:textId="6761D8EE" w:rsidR="00A756C1" w:rsidRPr="0083414C" w:rsidRDefault="00A756C1" w:rsidP="00A756C1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19348CBF" w14:textId="64F8C020" w:rsidR="00A756C1" w:rsidRPr="0083414C" w:rsidRDefault="005232E2" w:rsidP="000004F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A44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008357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5F79A94" w14:textId="63EE8451" w:rsidR="00A756C1" w:rsidRPr="003A2DEB" w:rsidRDefault="00FB6915" w:rsidP="000004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F1E7C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9555FC3" w14:textId="6BE75AD7" w:rsidR="00A756C1" w:rsidRPr="0083414C" w:rsidRDefault="005232E2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A4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478498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1B6A35F" w14:textId="63BDE630" w:rsidR="00A756C1" w:rsidRPr="0083414C" w:rsidRDefault="005232E2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B6915" w:rsidRPr="008E6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</w:tr>
    </w:tbl>
    <w:p w14:paraId="53E920C4" w14:textId="77777777" w:rsidR="009B224C" w:rsidRDefault="009B224C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4D32AFC" w14:textId="77777777" w:rsidR="00825603" w:rsidRDefault="00825603" w:rsidP="00D04D9D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6BA81EA" w14:textId="0D5BF8C1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2"/>
        <w:gridCol w:w="266"/>
        <w:gridCol w:w="1081"/>
        <w:gridCol w:w="263"/>
        <w:gridCol w:w="1091"/>
        <w:gridCol w:w="240"/>
        <w:gridCol w:w="1102"/>
        <w:gridCol w:w="6"/>
      </w:tblGrid>
      <w:tr w:rsidR="005D1128" w:rsidRPr="0083414C" w14:paraId="430A3DA8" w14:textId="77777777" w:rsidTr="00FC4DAF">
        <w:tc>
          <w:tcPr>
            <w:tcW w:w="2238" w:type="pct"/>
          </w:tcPr>
          <w:p w14:paraId="11369C54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7717EBA6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BB834CA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14:paraId="14CE2265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915" w:rsidRPr="0083414C" w14:paraId="6D6AE766" w14:textId="77777777" w:rsidTr="00FC4DAF">
        <w:trPr>
          <w:trHeight w:val="308"/>
        </w:trPr>
        <w:tc>
          <w:tcPr>
            <w:tcW w:w="2238" w:type="pct"/>
          </w:tcPr>
          <w:p w14:paraId="7AEC1C03" w14:textId="77777777" w:rsidR="00FB6915" w:rsidRPr="0083414C" w:rsidRDefault="00FB6915" w:rsidP="00FB691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20" w:type="pct"/>
          </w:tcPr>
          <w:p w14:paraId="4EFB91F4" w14:textId="6EADEF09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B69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9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1" w:type="pct"/>
          </w:tcPr>
          <w:p w14:paraId="241B2904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013D18" w14:textId="2DB21C31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B69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9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79195DC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2F1873" w14:textId="34FA461A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B69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9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7" w:type="pct"/>
          </w:tcPr>
          <w:p w14:paraId="44C9D376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DC22DFC" w14:textId="05FAEC95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B69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9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B6915" w:rsidRPr="0083414C" w14:paraId="1B8C05C8" w14:textId="77777777" w:rsidTr="00FC4DAF">
        <w:trPr>
          <w:trHeight w:val="308"/>
        </w:trPr>
        <w:tc>
          <w:tcPr>
            <w:tcW w:w="2238" w:type="pct"/>
          </w:tcPr>
          <w:p w14:paraId="393C1F81" w14:textId="77777777" w:rsidR="00FB6915" w:rsidRPr="0083414C" w:rsidRDefault="00FB6915" w:rsidP="00FB691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915D9F" w14:textId="19A90C70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2DC17AB9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8DDC80" w14:textId="0CFF2FE2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47511DC6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017C3" w14:textId="3E5722F4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4ECC5DB8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134396F" w14:textId="11829DD8" w:rsidR="00FB6915" w:rsidRPr="0083414C" w:rsidRDefault="005232E2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85FF5" w:rsidRPr="0083414C" w14:paraId="6E579C04" w14:textId="77777777" w:rsidTr="00FC4DAF">
        <w:trPr>
          <w:gridAfter w:val="1"/>
          <w:wAfter w:w="3" w:type="pct"/>
          <w:trHeight w:val="344"/>
        </w:trPr>
        <w:tc>
          <w:tcPr>
            <w:tcW w:w="2238" w:type="pct"/>
          </w:tcPr>
          <w:p w14:paraId="65C694CF" w14:textId="77777777" w:rsidR="00A85FF5" w:rsidRPr="006174E8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9" w:type="pct"/>
            <w:gridSpan w:val="7"/>
          </w:tcPr>
          <w:p w14:paraId="0E47AA2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FF5" w:rsidRPr="0083414C" w14:paraId="37C5AF86" w14:textId="77777777" w:rsidTr="00FC4DAF">
        <w:tc>
          <w:tcPr>
            <w:tcW w:w="2238" w:type="pct"/>
            <w:shd w:val="clear" w:color="auto" w:fill="auto"/>
          </w:tcPr>
          <w:p w14:paraId="32093D57" w14:textId="10C6B269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20" w:type="pct"/>
            <w:shd w:val="clear" w:color="auto" w:fill="auto"/>
          </w:tcPr>
          <w:p w14:paraId="2782FE0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7595BE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A28115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E2F62E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F1CE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99C04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165C1B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45BB" w:rsidRPr="0083414C" w14:paraId="77AD03CF" w14:textId="77777777" w:rsidTr="00FC4DAF">
        <w:tc>
          <w:tcPr>
            <w:tcW w:w="2238" w:type="pct"/>
            <w:shd w:val="clear" w:color="auto" w:fill="auto"/>
          </w:tcPr>
          <w:p w14:paraId="35EB6EF0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240BC887" w14:textId="54731674" w:rsidR="006C45BB" w:rsidRPr="0083414C" w:rsidRDefault="00D72C86" w:rsidP="006C45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318A6A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3BD4230" w14:textId="45718960" w:rsidR="006C45BB" w:rsidRPr="0083414C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EA0DAD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F94FA9" w14:textId="41A05804" w:rsidR="006C45BB" w:rsidRPr="003F6EE7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77A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27" w:type="pct"/>
            <w:shd w:val="clear" w:color="auto" w:fill="auto"/>
          </w:tcPr>
          <w:p w14:paraId="0671FE8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E3D7B38" w14:textId="4B9AEE36" w:rsidR="006C45BB" w:rsidRPr="0083414C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9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</w:tr>
      <w:tr w:rsidR="006C45BB" w:rsidRPr="0083414C" w14:paraId="1DF62C33" w14:textId="77777777" w:rsidTr="00FC4DAF">
        <w:tc>
          <w:tcPr>
            <w:tcW w:w="2238" w:type="pct"/>
            <w:shd w:val="clear" w:color="auto" w:fill="auto"/>
          </w:tcPr>
          <w:p w14:paraId="2020F5B0" w14:textId="1167A3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shd w:val="clear" w:color="auto" w:fill="auto"/>
          </w:tcPr>
          <w:p w14:paraId="2B7E1D42" w14:textId="5D6D8A17" w:rsidR="006C45BB" w:rsidRPr="00551445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50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41" w:type="pct"/>
            <w:shd w:val="clear" w:color="auto" w:fill="auto"/>
          </w:tcPr>
          <w:p w14:paraId="203528E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326FA533" w14:textId="7D76F316" w:rsidR="006C45BB" w:rsidRPr="006C45BB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39" w:type="pct"/>
            <w:shd w:val="clear" w:color="auto" w:fill="auto"/>
          </w:tcPr>
          <w:p w14:paraId="0021699A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DCE4C8" w14:textId="29E84E11" w:rsidR="006C45BB" w:rsidRPr="001D2770" w:rsidRDefault="00B77A87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1418A19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2A5BC736" w14:textId="7C980264" w:rsidR="006C45BB" w:rsidRPr="001D2770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45BB" w:rsidRPr="0083414C" w14:paraId="33BECA03" w14:textId="77777777" w:rsidTr="00FC4DAF">
        <w:tc>
          <w:tcPr>
            <w:tcW w:w="2238" w:type="pct"/>
            <w:shd w:val="clear" w:color="auto" w:fill="auto"/>
          </w:tcPr>
          <w:p w14:paraId="43780EB1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6FD864C1" w14:textId="7DB76407" w:rsidR="006C45BB" w:rsidRPr="0083414C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508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141" w:type="pct"/>
            <w:shd w:val="clear" w:color="auto" w:fill="auto"/>
          </w:tcPr>
          <w:p w14:paraId="5B9E32C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F0DECA7" w14:textId="3D8B3D2F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139" w:type="pct"/>
            <w:shd w:val="clear" w:color="auto" w:fill="auto"/>
          </w:tcPr>
          <w:p w14:paraId="343CBB0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DEE444" w14:textId="142B4009" w:rsidR="006C45BB" w:rsidRPr="00551445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27" w:type="pct"/>
            <w:shd w:val="clear" w:color="auto" w:fill="auto"/>
          </w:tcPr>
          <w:p w14:paraId="39E7C27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B1B5CAB" w14:textId="37E95312" w:rsidR="006C45BB" w:rsidRPr="0083414C" w:rsidRDefault="005232E2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</w:tr>
      <w:tr w:rsidR="006C45BB" w:rsidRPr="0083414C" w14:paraId="2BB2A056" w14:textId="77777777" w:rsidTr="00FC4DAF">
        <w:tc>
          <w:tcPr>
            <w:tcW w:w="2238" w:type="pct"/>
            <w:shd w:val="clear" w:color="auto" w:fill="auto"/>
          </w:tcPr>
          <w:p w14:paraId="3958B047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A6F6FCF" w14:textId="71E42A46" w:rsidR="006C45BB" w:rsidRPr="0083414C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50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1" w:type="pct"/>
            <w:shd w:val="clear" w:color="auto" w:fill="auto"/>
          </w:tcPr>
          <w:p w14:paraId="40210DC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F1A39E6" w14:textId="1A87AA35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39" w:type="pct"/>
            <w:shd w:val="clear" w:color="auto" w:fill="auto"/>
          </w:tcPr>
          <w:p w14:paraId="3C2C05A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FE163A7" w14:textId="566595D4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77A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127" w:type="pct"/>
            <w:shd w:val="clear" w:color="auto" w:fill="auto"/>
          </w:tcPr>
          <w:p w14:paraId="04B9004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219F" w14:textId="18ED8DFE" w:rsidR="006C45BB" w:rsidRPr="0083414C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6C45BB" w:rsidRPr="0083414C" w14:paraId="7B24A4BD" w14:textId="77777777" w:rsidTr="00641562">
        <w:trPr>
          <w:trHeight w:val="136"/>
        </w:trPr>
        <w:tc>
          <w:tcPr>
            <w:tcW w:w="2238" w:type="pct"/>
            <w:shd w:val="clear" w:color="auto" w:fill="FFFFFF"/>
          </w:tcPr>
          <w:p w14:paraId="7EBDD955" w14:textId="77777777" w:rsidR="006C45BB" w:rsidRPr="0083414C" w:rsidRDefault="006C45BB" w:rsidP="006C45B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5F9719ED" w:rsidR="006C45BB" w:rsidRPr="0083414C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50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141" w:type="pct"/>
          </w:tcPr>
          <w:p w14:paraId="5709F4D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5CF47581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CC1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139" w:type="pct"/>
          </w:tcPr>
          <w:p w14:paraId="56FF2F6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609B2FE3" w:rsidR="006C45BB" w:rsidRPr="00EA6CA3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B77A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127" w:type="pct"/>
          </w:tcPr>
          <w:p w14:paraId="5DDA279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2D04FA" w14:textId="6F31EBEC" w:rsidR="006C45BB" w:rsidRPr="00CC77DB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  <w:tr w:rsidR="006C45BB" w:rsidRPr="0083414C" w14:paraId="11B8480B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47D0D029" w14:textId="77777777" w:rsidR="006C45BB" w:rsidRPr="00641562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0CE8525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1" w:type="pct"/>
          </w:tcPr>
          <w:p w14:paraId="7DD6A485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E72787B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9" w:type="pct"/>
          </w:tcPr>
          <w:p w14:paraId="7884CB64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97BAAD3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</w:tcPr>
          <w:p w14:paraId="38551EEB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348FF50A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C45BB" w:rsidRPr="0083414C" w14:paraId="0496DCD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5B08571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0" w:type="pct"/>
            <w:vAlign w:val="bottom"/>
          </w:tcPr>
          <w:p w14:paraId="3FFC29C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DB761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494DE5B6" w14:textId="2A8AEB86" w:rsidR="006C45BB" w:rsidRPr="0083414C" w:rsidRDefault="006C45BB" w:rsidP="006C45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4C72480A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742881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6AC54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11DF041" w14:textId="3B7C4C61" w:rsidR="006C45BB" w:rsidRPr="00685401" w:rsidRDefault="006C45BB" w:rsidP="006C45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83414C" w14:paraId="48791BA9" w14:textId="77777777" w:rsidTr="00FF3C4D">
        <w:trPr>
          <w:trHeight w:val="127"/>
        </w:trPr>
        <w:tc>
          <w:tcPr>
            <w:tcW w:w="2238" w:type="pct"/>
            <w:shd w:val="clear" w:color="auto" w:fill="FFFFFF"/>
          </w:tcPr>
          <w:p w14:paraId="3B368A4E" w14:textId="1E66E28E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664AF66" w14:textId="2EA746B6" w:rsidR="006C45BB" w:rsidRPr="00E15AA8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  <w:r w:rsidR="00D108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41" w:type="pct"/>
            <w:vAlign w:val="bottom"/>
          </w:tcPr>
          <w:p w14:paraId="4FA9A67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A63BE81" w14:textId="7935A29D" w:rsidR="006C45BB" w:rsidRPr="00E15AA8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39" w:type="pct"/>
            <w:vAlign w:val="bottom"/>
          </w:tcPr>
          <w:p w14:paraId="1F903933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EF274D" w14:textId="662DE54F" w:rsidR="006C45BB" w:rsidRPr="00BF79E8" w:rsidRDefault="00D108F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3C3A3A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369AF5B" w14:textId="298D1907" w:rsidR="006C45BB" w:rsidRPr="00685401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45BB" w:rsidRPr="0083414C" w14:paraId="1D9E27C7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4C573CF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4831B85D" w:rsidR="006C45BB" w:rsidRPr="00E15AA8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  <w:r w:rsidR="00D108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141" w:type="pct"/>
            <w:vAlign w:val="bottom"/>
          </w:tcPr>
          <w:p w14:paraId="339E4A69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5C427810" w:rsidR="006C45BB" w:rsidRPr="00CC19ED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</w:t>
            </w:r>
            <w:r w:rsidR="00CC19ED" w:rsidRPr="00CC19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39" w:type="pct"/>
            <w:vAlign w:val="bottom"/>
          </w:tcPr>
          <w:p w14:paraId="4CEA6CBA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09C2F134" w:rsidR="006C45BB" w:rsidRPr="00DA5DCF" w:rsidRDefault="00D108F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EA9E900" w14:textId="77777777" w:rsidR="006C45BB" w:rsidRPr="00DA5DCF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C5E66" w14:textId="2505EF65" w:rsidR="006C45BB" w:rsidRPr="00DA5DCF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A5D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83414C" w14:paraId="00C7DA5D" w14:textId="77777777" w:rsidTr="006174E8">
        <w:trPr>
          <w:trHeight w:val="188"/>
        </w:trPr>
        <w:tc>
          <w:tcPr>
            <w:tcW w:w="2238" w:type="pct"/>
            <w:shd w:val="clear" w:color="auto" w:fill="FFFFFF"/>
          </w:tcPr>
          <w:p w14:paraId="5768C406" w14:textId="77777777" w:rsidR="006C45BB" w:rsidRPr="00641562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9350600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2341674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34E1B90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3684185D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4A77258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26DA432E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1E5011CE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83414C" w14:paraId="2FC5EF8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E10E30D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8E32538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179CD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0DE99F68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695197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0FDFAE3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8EB37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F872C93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45BB" w:rsidRPr="0083414C" w14:paraId="011DF5C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82C5B7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4EE7D5BF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EFFD92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83B768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C3FEBF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B4B6BE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7706E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5C4FEC0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45BB" w:rsidRPr="0083414C" w14:paraId="13FA2208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569853D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C2961BB" w14:textId="77A8952A" w:rsidR="006C45BB" w:rsidRPr="00671CC2" w:rsidRDefault="005E3E83" w:rsidP="006C45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972FF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5178891" w14:textId="77875228" w:rsidR="006C45BB" w:rsidRPr="00741496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2DF1637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3641944" w14:textId="3F2803F3" w:rsidR="006C45BB" w:rsidRPr="007F5734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17D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127" w:type="pct"/>
          </w:tcPr>
          <w:p w14:paraId="422A2503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5DABFBA" w14:textId="1B0CF7FD" w:rsidR="006C45BB" w:rsidRPr="0083414C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533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</w:tr>
      <w:tr w:rsidR="006C45BB" w:rsidRPr="0083414C" w14:paraId="670622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F8501D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26661E" w14:textId="4E8DA8AE" w:rsidR="006C45BB" w:rsidRPr="007F5734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E3E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141" w:type="pct"/>
          </w:tcPr>
          <w:p w14:paraId="6E2850DB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BB2D819" w14:textId="301AD482" w:rsidR="006C45BB" w:rsidRPr="00741496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53307" w:rsidRPr="007414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139" w:type="pct"/>
          </w:tcPr>
          <w:p w14:paraId="3718F858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FC29D3" w14:textId="157A56D2" w:rsidR="006C45BB" w:rsidRPr="00170470" w:rsidRDefault="00D17D1A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DD6609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7A02DB4" w14:textId="509CD78D" w:rsidR="006C45BB" w:rsidRPr="0083414C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45BB" w:rsidRPr="0083414C" w14:paraId="4B8000FA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160362C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402F82B7" w:rsidR="006C45BB" w:rsidRPr="0083414C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5E3E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141" w:type="pct"/>
          </w:tcPr>
          <w:p w14:paraId="3121D61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5BD04D15" w:rsidR="006C45BB" w:rsidRPr="00741496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353307" w:rsidRPr="00741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  <w:tc>
          <w:tcPr>
            <w:tcW w:w="139" w:type="pct"/>
          </w:tcPr>
          <w:p w14:paraId="6B3425DD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6AAD4CB7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D17D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127" w:type="pct"/>
          </w:tcPr>
          <w:p w14:paraId="182690B7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A6CE3" w14:textId="18781E16" w:rsidR="006C45BB" w:rsidRPr="0083414C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</w:t>
            </w:r>
          </w:p>
        </w:tc>
      </w:tr>
      <w:tr w:rsidR="006C45BB" w:rsidRPr="0083414C" w14:paraId="6B38CDD5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8B25FB9" w14:textId="77777777" w:rsidR="006C45BB" w:rsidRPr="00641562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E0EFB13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5FC2CA96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E2CFA8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6E4540D6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1D545A7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1DDE17DF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C4697C2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83414C" w14:paraId="7BFB754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3D54FE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34F294C7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9425D8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20BBA18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EF1CAF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E2C49FA" w14:textId="77777777" w:rsidR="006C45BB" w:rsidRPr="00164CD1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41EE4F3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0041EBB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45BB" w:rsidRPr="0083414C" w14:paraId="7E9A9CA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8CE5943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1F436A56" w14:textId="19A434E3" w:rsidR="006C45BB" w:rsidRPr="007F5734" w:rsidRDefault="005E3E83" w:rsidP="006C45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53169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697A023" w14:textId="4739A38F" w:rsidR="006C45BB" w:rsidRPr="0083414C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1E7388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E717142" w14:textId="6A051B5E" w:rsidR="006C45BB" w:rsidRPr="007F5734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BF7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127" w:type="pct"/>
          </w:tcPr>
          <w:p w14:paraId="2112CA5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8EA465F" w14:textId="1A430FF8" w:rsidR="006C45BB" w:rsidRPr="00593106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31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353307" w:rsidRPr="005931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31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6C45BB" w:rsidRPr="0083414C" w14:paraId="7185A7FC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C779878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320EE43" w14:textId="37D59F89" w:rsidR="006C45BB" w:rsidRPr="007F5734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="005E3E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</w:p>
        </w:tc>
        <w:tc>
          <w:tcPr>
            <w:tcW w:w="141" w:type="pct"/>
          </w:tcPr>
          <w:p w14:paraId="016162CD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017F983" w14:textId="18DCDAB9" w:rsidR="006C45BB" w:rsidRPr="00BC131F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C1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="00353307" w:rsidRPr="00BC13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139" w:type="pct"/>
          </w:tcPr>
          <w:p w14:paraId="02CBE26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BA0151" w14:textId="1B16B45A" w:rsidR="006C45BB" w:rsidRPr="007F5734" w:rsidRDefault="00BF7801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D16BD7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122DD04" w14:textId="3C8F458C" w:rsidR="006C45BB" w:rsidRPr="00641562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45BB" w:rsidRPr="0083414C" w14:paraId="5C13056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2F8A5DF7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33E39278" w:rsidR="006C45BB" w:rsidRPr="0083414C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="005E3E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141" w:type="pct"/>
          </w:tcPr>
          <w:p w14:paraId="40EF79F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6F4E94BF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39" w:type="pct"/>
          </w:tcPr>
          <w:p w14:paraId="1177D70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2B78C722" w:rsidR="006C45BB" w:rsidRPr="007F5734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BF7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127" w:type="pct"/>
          </w:tcPr>
          <w:p w14:paraId="6A51F94D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F488" w14:textId="79B2F688" w:rsidR="006C45BB" w:rsidRPr="0083414C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</w:tr>
      <w:tr w:rsidR="006C45BB" w:rsidRPr="006666FA" w14:paraId="6B1ED2B2" w14:textId="77777777" w:rsidTr="00C762DF">
        <w:trPr>
          <w:trHeight w:val="127"/>
        </w:trPr>
        <w:tc>
          <w:tcPr>
            <w:tcW w:w="2238" w:type="pct"/>
            <w:shd w:val="clear" w:color="auto" w:fill="FFFFFF"/>
          </w:tcPr>
          <w:p w14:paraId="032EECF4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A44EE0F" w14:textId="5EF121BB" w:rsidR="006C45BB" w:rsidRPr="0083414C" w:rsidRDefault="005232E2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  <w:r w:rsidR="00BF7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141" w:type="pct"/>
          </w:tcPr>
          <w:p w14:paraId="016D8FBF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33031C8" w14:textId="3D9EBDA2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" w:type="pct"/>
          </w:tcPr>
          <w:p w14:paraId="4AF2A39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97BC129" w14:textId="7352BAE9" w:rsidR="006C45BB" w:rsidRPr="0083414C" w:rsidRDefault="005232E2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BF78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27" w:type="pct"/>
          </w:tcPr>
          <w:p w14:paraId="7BAE16C9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AD1581" w14:textId="19E1944E" w:rsidR="006C45BB" w:rsidRPr="008B7A9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14:paraId="3472D886" w14:textId="77777777" w:rsidR="00B36D62" w:rsidRDefault="00B36D62" w:rsidP="000D3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7F167326" w14:textId="15E49DCF" w:rsidR="00CA2E17" w:rsidRPr="007B0462" w:rsidRDefault="00936704" w:rsidP="00EE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5232E2" w:rsidRPr="005232E2">
        <w:rPr>
          <w:rFonts w:asciiTheme="majorBidi" w:hAnsiTheme="majorBidi" w:cs="Angsana New"/>
          <w:sz w:val="30"/>
          <w:szCs w:val="30"/>
        </w:rPr>
        <w:t>31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6C45BB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="Angsana New"/>
          <w:sz w:val="30"/>
          <w:szCs w:val="30"/>
        </w:rPr>
        <w:t>2568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มีอัตราดอกเบี้ย 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MLR 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</w:t>
      </w:r>
      <w:r w:rsidR="00EF2C6C" w:rsidRPr="0046041C">
        <w:rPr>
          <w:rFonts w:asciiTheme="majorBidi" w:hAnsiTheme="majorBidi" w:cs="Angsana New" w:hint="cs"/>
          <w:sz w:val="30"/>
          <w:szCs w:val="30"/>
          <w:cs/>
        </w:rPr>
        <w:t>ละ</w:t>
      </w:r>
      <w:r w:rsidR="00BB614D" w:rsidRPr="0046041C">
        <w:rPr>
          <w:rFonts w:asciiTheme="majorBidi" w:hAnsiTheme="majorBidi" w:cs="Angsana New"/>
          <w:sz w:val="30"/>
          <w:szCs w:val="30"/>
        </w:rPr>
        <w:t xml:space="preserve"> </w:t>
      </w:r>
      <w:r w:rsidR="005232E2" w:rsidRPr="005232E2">
        <w:rPr>
          <w:rFonts w:asciiTheme="majorBidi" w:hAnsiTheme="majorBidi" w:cs="Angsana New"/>
          <w:sz w:val="30"/>
          <w:szCs w:val="30"/>
        </w:rPr>
        <w:t>1</w:t>
      </w:r>
      <w:r w:rsidR="00E60232" w:rsidRPr="0046041C">
        <w:rPr>
          <w:rFonts w:asciiTheme="majorBidi" w:hAnsiTheme="majorBidi" w:cs="Angsana New"/>
          <w:sz w:val="30"/>
          <w:szCs w:val="30"/>
        </w:rPr>
        <w:t>.</w:t>
      </w:r>
      <w:r w:rsidR="005232E2" w:rsidRPr="005232E2">
        <w:rPr>
          <w:rFonts w:asciiTheme="majorBidi" w:hAnsiTheme="majorBidi" w:cs="Angsana New"/>
          <w:sz w:val="30"/>
          <w:szCs w:val="30"/>
        </w:rPr>
        <w:t>85</w:t>
      </w:r>
      <w:r w:rsidR="00BB614D" w:rsidRPr="0046041C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46041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770B1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MLR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5232E2" w:rsidRPr="005232E2">
        <w:rPr>
          <w:rFonts w:asciiTheme="majorBidi" w:hAnsiTheme="majorBidi" w:cs="Angsana New"/>
          <w:sz w:val="30"/>
          <w:szCs w:val="30"/>
        </w:rPr>
        <w:t>1</w:t>
      </w:r>
      <w:r w:rsidR="0046041C">
        <w:rPr>
          <w:rFonts w:asciiTheme="majorBidi" w:hAnsiTheme="majorBidi" w:cs="Angsana New"/>
          <w:sz w:val="30"/>
          <w:szCs w:val="30"/>
        </w:rPr>
        <w:t>.</w:t>
      </w:r>
      <w:r w:rsidR="005232E2" w:rsidRPr="005232E2">
        <w:rPr>
          <w:rFonts w:asciiTheme="majorBidi" w:hAnsiTheme="majorBidi" w:cs="Angsana New"/>
          <w:sz w:val="30"/>
          <w:szCs w:val="30"/>
        </w:rPr>
        <w:t>75</w:t>
      </w:r>
      <w:r w:rsidR="006C45BB">
        <w:rPr>
          <w:rFonts w:asciiTheme="majorBidi" w:hAnsiTheme="majorBidi" w:cs="Angsana New"/>
          <w:sz w:val="30"/>
          <w:szCs w:val="30"/>
        </w:rPr>
        <w:t xml:space="preserve">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มี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กำหนดชำระ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ภายใน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5232E2" w:rsidRPr="005232E2">
        <w:rPr>
          <w:rFonts w:asciiTheme="majorBidi" w:hAnsiTheme="majorBidi" w:cs="Angsana New"/>
          <w:sz w:val="30"/>
          <w:szCs w:val="30"/>
        </w:rPr>
        <w:t>360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 xml:space="preserve">วัน </w:t>
      </w:r>
      <w:r w:rsidR="00C0242C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>นับแต่วันเบิกรับเงินกู้ครั้งแรก</w:t>
      </w:r>
    </w:p>
    <w:p w14:paraId="52F051B8" w14:textId="77777777" w:rsidR="00CA2E17" w:rsidRDefault="00CA2E17" w:rsidP="00CA2E17"/>
    <w:p w14:paraId="39EF1E90" w14:textId="1454B492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759C04F" w14:textId="18F505D7" w:rsidR="00DB7E68" w:rsidRPr="006F37A3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F37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08"/>
        <w:gridCol w:w="1170"/>
        <w:gridCol w:w="239"/>
        <w:gridCol w:w="1126"/>
        <w:gridCol w:w="241"/>
        <w:gridCol w:w="1197"/>
        <w:gridCol w:w="241"/>
        <w:gridCol w:w="1107"/>
      </w:tblGrid>
      <w:tr w:rsidR="00E80EAC" w:rsidRPr="00CA0A18" w14:paraId="7C8826E4" w14:textId="77777777" w:rsidTr="002B200D">
        <w:trPr>
          <w:tblHeader/>
        </w:trPr>
        <w:tc>
          <w:tcPr>
            <w:tcW w:w="1821" w:type="pct"/>
            <w:shd w:val="clear" w:color="auto" w:fill="auto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19" w:type="pct"/>
            <w:shd w:val="clear" w:color="auto" w:fill="auto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5BB" w:rsidRPr="00CA0A18" w14:paraId="2E812707" w14:textId="77777777" w:rsidTr="002B200D">
        <w:trPr>
          <w:tblHeader/>
        </w:trPr>
        <w:tc>
          <w:tcPr>
            <w:tcW w:w="1821" w:type="pct"/>
            <w:shd w:val="clear" w:color="auto" w:fill="auto"/>
          </w:tcPr>
          <w:p w14:paraId="0E48E6FA" w14:textId="3434EBC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423370C8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DD1B8E6" w14:textId="101C0EF1" w:rsidR="006C45BB" w:rsidRPr="004F76C0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  <w:shd w:val="clear" w:color="auto" w:fill="auto"/>
          </w:tcPr>
          <w:p w14:paraId="11AF0C40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375ABAD" w14:textId="09B9A2E2" w:rsidR="006C45BB" w:rsidRPr="004F76C0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</w:tcPr>
          <w:p w14:paraId="5447B6B5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E3913B2" w14:textId="705890AB" w:rsidR="006C45BB" w:rsidRPr="004F76C0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shd w:val="clear" w:color="auto" w:fill="auto"/>
          </w:tcPr>
          <w:p w14:paraId="4EB57A9D" w14:textId="77777777" w:rsidR="006C45BB" w:rsidRPr="00BD4FD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5" w:type="pct"/>
            <w:shd w:val="clear" w:color="auto" w:fill="auto"/>
          </w:tcPr>
          <w:p w14:paraId="232DC8E8" w14:textId="3C80C8E7" w:rsidR="006C45BB" w:rsidRPr="00CA0A18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45BB" w:rsidRPr="00CA0A18" w14:paraId="4D8AC36C" w14:textId="77777777" w:rsidTr="002B200D">
        <w:trPr>
          <w:tblHeader/>
        </w:trPr>
        <w:tc>
          <w:tcPr>
            <w:tcW w:w="1821" w:type="pct"/>
            <w:shd w:val="clear" w:color="auto" w:fill="auto"/>
          </w:tcPr>
          <w:p w14:paraId="2BC2FA9B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5635731B" w14:textId="507DA32D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  <w:shd w:val="clear" w:color="auto" w:fill="auto"/>
          </w:tcPr>
          <w:p w14:paraId="7214D596" w14:textId="12D4FA9E" w:rsidR="006C45BB" w:rsidRPr="004F76C0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4" w:type="pct"/>
            <w:shd w:val="clear" w:color="auto" w:fill="auto"/>
          </w:tcPr>
          <w:p w14:paraId="2452CE0F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B7E4F3" w14:textId="62499C7F" w:rsidR="006C45BB" w:rsidRPr="004F76C0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  <w:shd w:val="clear" w:color="auto" w:fill="auto"/>
          </w:tcPr>
          <w:p w14:paraId="04D70D68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929FB10" w14:textId="6ACE3D44" w:rsidR="006C45BB" w:rsidRPr="004F76C0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" w:type="pct"/>
            <w:shd w:val="clear" w:color="auto" w:fill="auto"/>
          </w:tcPr>
          <w:p w14:paraId="6A917C10" w14:textId="77777777" w:rsidR="006C45BB" w:rsidRPr="00BD4FD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5" w:type="pct"/>
            <w:shd w:val="clear" w:color="auto" w:fill="auto"/>
          </w:tcPr>
          <w:p w14:paraId="6A515730" w14:textId="1DA80D81" w:rsidR="006C45BB" w:rsidRPr="00CA0A18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56778" w:rsidRPr="00CA0A18" w14:paraId="0F44D1DE" w14:textId="77777777" w:rsidTr="002B200D">
        <w:trPr>
          <w:tblHeader/>
        </w:trPr>
        <w:tc>
          <w:tcPr>
            <w:tcW w:w="1821" w:type="pct"/>
            <w:shd w:val="clear" w:color="auto" w:fill="auto"/>
          </w:tcPr>
          <w:p w14:paraId="5F77F128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650E2F0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  <w:shd w:val="clear" w:color="auto" w:fill="auto"/>
          </w:tcPr>
          <w:p w14:paraId="176B6D17" w14:textId="5B8DAC0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778" w:rsidRPr="00CA0A18" w14:paraId="47F9DB6F" w14:textId="77777777" w:rsidTr="002B200D">
        <w:tc>
          <w:tcPr>
            <w:tcW w:w="1821" w:type="pct"/>
            <w:shd w:val="clear" w:color="auto" w:fill="auto"/>
          </w:tcPr>
          <w:p w14:paraId="5E33E233" w14:textId="3ABEBBCC" w:rsidR="00056778" w:rsidRPr="005A685C" w:rsidRDefault="00056778" w:rsidP="00056778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19" w:type="pct"/>
            <w:shd w:val="clear" w:color="auto" w:fill="auto"/>
          </w:tcPr>
          <w:p w14:paraId="4942C93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779B358" w14:textId="6C2E5A1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62E1F14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0F17D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B616E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3D6624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28522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88381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CA0A18" w14:paraId="3CFE7806" w14:textId="77777777" w:rsidTr="002B200D">
        <w:tc>
          <w:tcPr>
            <w:tcW w:w="1821" w:type="pct"/>
            <w:shd w:val="clear" w:color="auto" w:fill="auto"/>
          </w:tcPr>
          <w:p w14:paraId="1628CC1E" w14:textId="6024B3E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19" w:type="pct"/>
            <w:shd w:val="clear" w:color="auto" w:fill="auto"/>
          </w:tcPr>
          <w:p w14:paraId="65F09B6E" w14:textId="18E61E80" w:rsidR="006C45BB" w:rsidRPr="00CA0A18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62B5AAA" w14:textId="491842FF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5F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841F55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56DCC51" w14:textId="5E9BD460" w:rsidR="006C45BB" w:rsidRPr="00646CDF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04424B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141E398" w14:textId="050672CB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66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C4E09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6E9A8D3" w14:textId="1A450DD7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6C45BB" w:rsidRPr="00CA0A18" w14:paraId="59B2A056" w14:textId="77777777" w:rsidTr="002B200D">
        <w:tc>
          <w:tcPr>
            <w:tcW w:w="1821" w:type="pct"/>
            <w:shd w:val="clear" w:color="auto" w:fill="auto"/>
          </w:tcPr>
          <w:p w14:paraId="57640EC2" w14:textId="387B08A8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19" w:type="pct"/>
            <w:shd w:val="clear" w:color="auto" w:fill="auto"/>
          </w:tcPr>
          <w:p w14:paraId="255929A4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49715B9" w14:textId="77D28400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9264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3292D9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DC74D26" w14:textId="205CDADC" w:rsidR="006C45BB" w:rsidRPr="00646CDF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748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E7B3B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0E5AE7A" w14:textId="7A6623B7" w:rsidR="006C45BB" w:rsidRPr="00CA0A18" w:rsidRDefault="005660BD" w:rsidP="006C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66326A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4CDE40D" w14:textId="5188C407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36F5825C" w14:textId="77777777" w:rsidTr="002B200D">
        <w:tc>
          <w:tcPr>
            <w:tcW w:w="1821" w:type="pct"/>
            <w:shd w:val="clear" w:color="auto" w:fill="auto"/>
          </w:tcPr>
          <w:p w14:paraId="34BDE660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  <w:shd w:val="clear" w:color="auto" w:fill="auto"/>
          </w:tcPr>
          <w:p w14:paraId="3F91CDE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BB043" w14:textId="1E835E35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0E5EDC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CE3A" w14:textId="77FAE1EA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E54717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1DFBC" w14:textId="18C9F43C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66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F4112B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44D6" w14:textId="66518028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45BB"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  <w:tr w:rsidR="006C45BB" w:rsidRPr="00CA0A18" w14:paraId="721B3718" w14:textId="77777777" w:rsidTr="002B200D">
        <w:trPr>
          <w:trHeight w:val="197"/>
        </w:trPr>
        <w:tc>
          <w:tcPr>
            <w:tcW w:w="1821" w:type="pct"/>
            <w:shd w:val="clear" w:color="auto" w:fill="auto"/>
          </w:tcPr>
          <w:p w14:paraId="1B16265A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9" w:type="pct"/>
            <w:shd w:val="clear" w:color="auto" w:fill="auto"/>
          </w:tcPr>
          <w:p w14:paraId="2C7A2ECE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D658881" w14:textId="5795E4DF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B3292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E2870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06E307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</w:tcPr>
          <w:p w14:paraId="3E44F18F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75F3CF9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570C3F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3FDF8200" w14:textId="77777777" w:rsidTr="002B200D">
        <w:trPr>
          <w:trHeight w:val="197"/>
        </w:trPr>
        <w:tc>
          <w:tcPr>
            <w:tcW w:w="1821" w:type="pct"/>
            <w:shd w:val="clear" w:color="auto" w:fill="auto"/>
          </w:tcPr>
          <w:p w14:paraId="1383233B" w14:textId="2357A8E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19" w:type="pct"/>
            <w:shd w:val="clear" w:color="auto" w:fill="auto"/>
          </w:tcPr>
          <w:p w14:paraId="28EB552B" w14:textId="0483D256" w:rsidR="006C45BB" w:rsidRPr="00CA0A18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672F1814" w14:textId="214ED1F3" w:rsidR="006C45BB" w:rsidRPr="00CA0A18" w:rsidRDefault="00EC5226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4BB9FB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CEB1142" w14:textId="7E5403D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0212C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79640AB" w14:textId="4C5B77D7" w:rsidR="006C45BB" w:rsidRPr="00CA0A18" w:rsidRDefault="005660BD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A3BAFB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6ED015C1" w14:textId="0DC0514E" w:rsidR="006C45BB" w:rsidRPr="00CA0A18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45BB" w:rsidRPr="00CA0A18" w14:paraId="59A5C0C6" w14:textId="77777777" w:rsidTr="002B200D">
        <w:trPr>
          <w:trHeight w:val="197"/>
        </w:trPr>
        <w:tc>
          <w:tcPr>
            <w:tcW w:w="1821" w:type="pct"/>
            <w:shd w:val="clear" w:color="auto" w:fill="auto"/>
          </w:tcPr>
          <w:p w14:paraId="5C0CA19D" w14:textId="74F73E5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19" w:type="pct"/>
            <w:shd w:val="clear" w:color="auto" w:fill="auto"/>
          </w:tcPr>
          <w:p w14:paraId="6BA0E5F7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6A31E15" w14:textId="459FD3DA" w:rsidR="006C45BB" w:rsidRPr="00CA0A18" w:rsidRDefault="00EC5226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AC5CE1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0269D" w14:textId="5331801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C56423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6436B7AE" w14:textId="7684B847" w:rsidR="006C45BB" w:rsidRPr="00CA0A18" w:rsidRDefault="005660BD" w:rsidP="006C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231728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FA4A" w14:textId="19230D91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73CE9421" w14:textId="77777777" w:rsidTr="002B200D">
        <w:tc>
          <w:tcPr>
            <w:tcW w:w="1821" w:type="pct"/>
            <w:shd w:val="clear" w:color="auto" w:fill="auto"/>
          </w:tcPr>
          <w:p w14:paraId="191D756E" w14:textId="76459684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  <w:shd w:val="clear" w:color="auto" w:fill="auto"/>
          </w:tcPr>
          <w:p w14:paraId="69483400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EAB0B" w14:textId="6D882F60" w:rsidR="006C45BB" w:rsidRPr="00CA0A18" w:rsidRDefault="005232E2" w:rsidP="00926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="00D910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B6493A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1FCAF" w14:textId="3501649C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1C79F3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D792" w14:textId="225FAE54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BE5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84BB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380F" w14:textId="6D482D2F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45BB"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  <w:tr w:rsidR="006C45BB" w:rsidRPr="00CA0A18" w14:paraId="2C0E4333" w14:textId="77777777" w:rsidTr="002B200D">
        <w:tc>
          <w:tcPr>
            <w:tcW w:w="1821" w:type="pct"/>
            <w:shd w:val="clear" w:color="auto" w:fill="auto"/>
          </w:tcPr>
          <w:p w14:paraId="13210ECF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48C11EB3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5D3725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3B98A0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64BC18C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1F0F612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26007127" w14:textId="77777777" w:rsidTr="002B200D">
        <w:tc>
          <w:tcPr>
            <w:tcW w:w="1821" w:type="pct"/>
            <w:shd w:val="clear" w:color="auto" w:fill="auto"/>
          </w:tcPr>
          <w:p w14:paraId="5C707AB3" w14:textId="73F97BAE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19" w:type="pct"/>
            <w:shd w:val="clear" w:color="auto" w:fill="auto"/>
          </w:tcPr>
          <w:p w14:paraId="62201C76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4F0C93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2464F1F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14:paraId="4FA4660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70EB02B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</w:tcPr>
          <w:p w14:paraId="02D32C9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7A61C90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1469481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1BE7640A" w14:textId="77777777" w:rsidTr="002B200D">
        <w:tc>
          <w:tcPr>
            <w:tcW w:w="1821" w:type="pct"/>
            <w:shd w:val="clear" w:color="auto" w:fill="auto"/>
          </w:tcPr>
          <w:p w14:paraId="422C6777" w14:textId="783C6DE2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19" w:type="pct"/>
            <w:shd w:val="clear" w:color="auto" w:fill="auto"/>
          </w:tcPr>
          <w:p w14:paraId="06F88943" w14:textId="0F82A143" w:rsidR="006C45BB" w:rsidRPr="00CA0A18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3C8A1859" w14:textId="2BB90C4D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910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124" w:type="pct"/>
            <w:shd w:val="clear" w:color="auto" w:fill="auto"/>
          </w:tcPr>
          <w:p w14:paraId="18D4D93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89CCB86" w14:textId="7784645F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25" w:type="pct"/>
            <w:shd w:val="clear" w:color="auto" w:fill="auto"/>
          </w:tcPr>
          <w:p w14:paraId="7238994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05D7BE9" w14:textId="5BE00CA3" w:rsidR="006C45BB" w:rsidRPr="001E341E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F1C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8970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1D674CD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EFAF074" w14:textId="1A362940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6C45BB" w:rsidRPr="00CA0A18" w14:paraId="60416BD7" w14:textId="77777777" w:rsidTr="002B200D">
        <w:tc>
          <w:tcPr>
            <w:tcW w:w="1821" w:type="pct"/>
            <w:shd w:val="clear" w:color="auto" w:fill="auto"/>
          </w:tcPr>
          <w:p w14:paraId="16F59B91" w14:textId="7966F96D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19" w:type="pct"/>
            <w:shd w:val="clear" w:color="auto" w:fill="auto"/>
          </w:tcPr>
          <w:p w14:paraId="7D8F1712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6A4D95A0" w:rsidR="006C45BB" w:rsidRPr="00FF3C4D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316</w:t>
            </w:r>
            <w:r w:rsidR="009264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523</w:t>
            </w:r>
          </w:p>
        </w:tc>
        <w:tc>
          <w:tcPr>
            <w:tcW w:w="124" w:type="pct"/>
            <w:shd w:val="clear" w:color="auto" w:fill="auto"/>
          </w:tcPr>
          <w:p w14:paraId="14563A0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AFC4680" w14:textId="2C7433FE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25" w:type="pct"/>
            <w:shd w:val="clear" w:color="auto" w:fill="auto"/>
          </w:tcPr>
          <w:p w14:paraId="4B298C4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6CFF6837" w:rsidR="006C45BB" w:rsidRPr="001E341E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F1C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C243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14:paraId="2A40E42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67D4EB6" w14:textId="2C66D1FA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</w:tr>
      <w:tr w:rsidR="006C45BB" w:rsidRPr="00CA0A18" w14:paraId="397C9120" w14:textId="77777777" w:rsidTr="002B200D">
        <w:tc>
          <w:tcPr>
            <w:tcW w:w="1821" w:type="pct"/>
            <w:shd w:val="clear" w:color="auto" w:fill="auto"/>
          </w:tcPr>
          <w:p w14:paraId="48D2FB22" w14:textId="76D65073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  <w:shd w:val="clear" w:color="auto" w:fill="auto"/>
          </w:tcPr>
          <w:p w14:paraId="277A59B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3E962460" w:rsidR="006C45BB" w:rsidRPr="00FF3C4D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346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617</w:t>
            </w:r>
          </w:p>
        </w:tc>
        <w:tc>
          <w:tcPr>
            <w:tcW w:w="124" w:type="pct"/>
            <w:shd w:val="clear" w:color="auto" w:fill="auto"/>
          </w:tcPr>
          <w:p w14:paraId="534CA60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9BE7" w14:textId="4685F5DB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25" w:type="pct"/>
            <w:shd w:val="clear" w:color="auto" w:fill="auto"/>
          </w:tcPr>
          <w:p w14:paraId="402ECC7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2005B4E5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3A7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380F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5" w:type="pct"/>
            <w:shd w:val="clear" w:color="auto" w:fill="auto"/>
          </w:tcPr>
          <w:p w14:paraId="14F144E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C7CCE" w14:textId="54B5E493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</w:tr>
      <w:tr w:rsidR="006C45BB" w:rsidRPr="00CA0A18" w14:paraId="6B622E17" w14:textId="77777777" w:rsidTr="002B200D">
        <w:tc>
          <w:tcPr>
            <w:tcW w:w="1821" w:type="pct"/>
            <w:shd w:val="clear" w:color="auto" w:fill="auto"/>
          </w:tcPr>
          <w:p w14:paraId="4313D696" w14:textId="77777777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9" w:type="pct"/>
            <w:shd w:val="clear" w:color="auto" w:fill="auto"/>
          </w:tcPr>
          <w:p w14:paraId="4DC3EFCB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6C45BB" w:rsidRPr="00FF3C4D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shd w:val="clear" w:color="auto" w:fill="auto"/>
          </w:tcPr>
          <w:p w14:paraId="48C3AF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6328CF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2C55AF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69DDCED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D561B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5CAF7471" w14:textId="77777777" w:rsidTr="002B200D">
        <w:tc>
          <w:tcPr>
            <w:tcW w:w="1821" w:type="pct"/>
            <w:shd w:val="clear" w:color="auto" w:fill="auto"/>
          </w:tcPr>
          <w:p w14:paraId="7B12F543" w14:textId="33A368EE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19" w:type="pct"/>
            <w:shd w:val="clear" w:color="auto" w:fill="auto"/>
          </w:tcPr>
          <w:p w14:paraId="2157F6F0" w14:textId="43533D21" w:rsidR="006C45BB" w:rsidRPr="00CA0A18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</w:tcPr>
          <w:p w14:paraId="46A928BC" w14:textId="5A3E50DE" w:rsidR="006C45BB" w:rsidRPr="00FF3C4D" w:rsidRDefault="00A7625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F3C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F3C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Pr="00FF3C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628C7C1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280E58E" w14:textId="15A6ABD3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65F34DB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41F8D96B" w14:textId="2DF94FA5" w:rsidR="006C45BB" w:rsidRPr="00D822F6" w:rsidRDefault="003A722A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C910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B1F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02B9AE5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86242F5" w14:textId="32960877" w:rsidR="006C45BB" w:rsidRPr="00CA0A18" w:rsidRDefault="006C45BB" w:rsidP="006C45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45BB" w:rsidRPr="00CA0A18" w14:paraId="4E665BB4" w14:textId="77777777" w:rsidTr="002B200D">
        <w:tc>
          <w:tcPr>
            <w:tcW w:w="1821" w:type="pct"/>
            <w:shd w:val="clear" w:color="auto" w:fill="auto"/>
          </w:tcPr>
          <w:p w14:paraId="009D7734" w14:textId="5E5FDCB5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19" w:type="pct"/>
            <w:shd w:val="clear" w:color="auto" w:fill="auto"/>
          </w:tcPr>
          <w:p w14:paraId="33F2A49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02E5AB0B" w:rsidR="006C45BB" w:rsidRPr="00FF3C4D" w:rsidRDefault="00A7625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F3C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F3C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FF3C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2333F57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BE75" w14:textId="77F752CB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50035B6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46F3BC3D" w:rsidR="006C45BB" w:rsidRPr="00D822F6" w:rsidRDefault="002B1FAD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0F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389CE2E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D23D" w14:textId="304E28D9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721F3052" w14:textId="77777777" w:rsidTr="002B200D">
        <w:tc>
          <w:tcPr>
            <w:tcW w:w="1821" w:type="pct"/>
            <w:shd w:val="clear" w:color="auto" w:fill="auto"/>
          </w:tcPr>
          <w:p w14:paraId="308F0F62" w14:textId="5D28B582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  <w:shd w:val="clear" w:color="auto" w:fill="auto"/>
          </w:tcPr>
          <w:p w14:paraId="7003A5E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21E389D0" w:rsidR="006C45BB" w:rsidRPr="00FF3C4D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337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274</w:t>
            </w:r>
          </w:p>
        </w:tc>
        <w:tc>
          <w:tcPr>
            <w:tcW w:w="124" w:type="pct"/>
            <w:shd w:val="clear" w:color="auto" w:fill="auto"/>
          </w:tcPr>
          <w:p w14:paraId="7875DCC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E44D" w14:textId="464ACF56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25" w:type="pct"/>
            <w:shd w:val="clear" w:color="auto" w:fill="auto"/>
          </w:tcPr>
          <w:p w14:paraId="701D587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25578994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EB3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25" w:type="pct"/>
            <w:shd w:val="clear" w:color="auto" w:fill="auto"/>
          </w:tcPr>
          <w:p w14:paraId="731647A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82AD0" w14:textId="5217CFDE" w:rsidR="006C45BB" w:rsidRPr="00CA0A18" w:rsidRDefault="005232E2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</w:tr>
      <w:tr w:rsidR="006C45BB" w:rsidRPr="00F36B37" w14:paraId="73A483C7" w14:textId="77777777" w:rsidTr="002B200D">
        <w:tc>
          <w:tcPr>
            <w:tcW w:w="1821" w:type="pct"/>
            <w:shd w:val="clear" w:color="auto" w:fill="auto"/>
          </w:tcPr>
          <w:p w14:paraId="7FEE0E52" w14:textId="347CD9D2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19" w:type="pct"/>
            <w:shd w:val="clear" w:color="auto" w:fill="auto"/>
          </w:tcPr>
          <w:p w14:paraId="6AA84C6F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6E3B2313" w:rsidR="006C45BB" w:rsidRPr="00FF3C4D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996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134</w:t>
            </w:r>
          </w:p>
        </w:tc>
        <w:tc>
          <w:tcPr>
            <w:tcW w:w="124" w:type="pct"/>
            <w:shd w:val="clear" w:color="auto" w:fill="auto"/>
          </w:tcPr>
          <w:p w14:paraId="09A43B9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9A6B" w14:textId="1CDDE717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45BB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="006C45BB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25" w:type="pct"/>
            <w:shd w:val="clear" w:color="auto" w:fill="auto"/>
          </w:tcPr>
          <w:p w14:paraId="05C6EC2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30E81807" w:rsidR="006C45BB" w:rsidRPr="00CA0A1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4251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25" w:type="pct"/>
            <w:shd w:val="clear" w:color="auto" w:fill="auto"/>
          </w:tcPr>
          <w:p w14:paraId="3FDD65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DA29F" w14:textId="26EE6AE5" w:rsidR="006C45BB" w:rsidRPr="00B30E1D" w:rsidRDefault="005232E2" w:rsidP="006C45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</w:tr>
    </w:tbl>
    <w:p w14:paraId="001E1942" w14:textId="77777777" w:rsidR="00674C8B" w:rsidRDefault="00674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88E24E" w14:textId="33A3EE03" w:rsidR="00E26BAF" w:rsidRPr="006666FA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F950FB9" w14:textId="6236A941" w:rsidR="00E26BAF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81"/>
        <w:gridCol w:w="238"/>
        <w:gridCol w:w="1127"/>
        <w:gridCol w:w="240"/>
        <w:gridCol w:w="1189"/>
        <w:gridCol w:w="240"/>
        <w:gridCol w:w="1112"/>
      </w:tblGrid>
      <w:tr w:rsidR="00567DE4" w:rsidRPr="00F36B37" w14:paraId="119A94F5" w14:textId="77777777" w:rsidTr="00FF28CF">
        <w:trPr>
          <w:tblHeader/>
        </w:trPr>
        <w:tc>
          <w:tcPr>
            <w:tcW w:w="1726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29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5BB" w:rsidRPr="00F36B37" w14:paraId="785DABD6" w14:textId="77777777" w:rsidTr="00FF28CF">
        <w:trPr>
          <w:tblHeader/>
        </w:trPr>
        <w:tc>
          <w:tcPr>
            <w:tcW w:w="1726" w:type="pct"/>
          </w:tcPr>
          <w:p w14:paraId="7251264F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E37A474" w14:textId="77777777" w:rsidR="006C45BB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65934FB6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29F8F5C6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62773A5C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3022447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3688CB" w14:textId="07F3A882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B2A94CA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9AAFF8" w14:textId="382B503C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45BB" w:rsidRPr="00F36B37" w14:paraId="213D8F54" w14:textId="77777777" w:rsidTr="00FF28CF">
        <w:trPr>
          <w:tblHeader/>
        </w:trPr>
        <w:tc>
          <w:tcPr>
            <w:tcW w:w="1726" w:type="pct"/>
          </w:tcPr>
          <w:p w14:paraId="3C961C91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5D2A8D6" w14:textId="77777777" w:rsidR="006C45BB" w:rsidRPr="00B30E1D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1AE5C56B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8007310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4F7EB2CB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0CEBDDD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5688C5" w14:textId="7595B221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20C9E454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94088" w14:textId="2989CD52" w:rsidR="006C45BB" w:rsidRPr="00F36B37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1AF3" w:rsidRPr="00F36B37" w14:paraId="632A0D4C" w14:textId="77777777" w:rsidTr="00FF28CF">
        <w:trPr>
          <w:tblHeader/>
        </w:trPr>
        <w:tc>
          <w:tcPr>
            <w:tcW w:w="1726" w:type="pct"/>
          </w:tcPr>
          <w:p w14:paraId="51B04EF9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3D28EE7" w14:textId="77777777" w:rsidR="00391AF3" w:rsidRPr="00933281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6FC13C0F" w14:textId="77777777" w:rsidR="00391AF3" w:rsidRPr="00C61339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3" w:rsidRPr="00F36B37" w14:paraId="43D46230" w14:textId="77777777" w:rsidTr="003737A7">
        <w:tc>
          <w:tcPr>
            <w:tcW w:w="1726" w:type="pct"/>
          </w:tcPr>
          <w:p w14:paraId="5F4D1491" w14:textId="041308FB" w:rsidR="00391AF3" w:rsidRPr="00E80EAC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9" w:type="pct"/>
          </w:tcPr>
          <w:p w14:paraId="2B1AF77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5D6D55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257A1D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E94791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6B6C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A3EBC8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E26BAF" w14:paraId="5ED236FE" w14:textId="77777777" w:rsidTr="003737A7">
        <w:tc>
          <w:tcPr>
            <w:tcW w:w="1726" w:type="pct"/>
          </w:tcPr>
          <w:p w14:paraId="7F7AFBD3" w14:textId="1CC8D27E" w:rsidR="006C45BB" w:rsidRPr="00E26BAF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2C1BC9CF" w14:textId="77777777" w:rsidR="006C45BB" w:rsidRPr="00E26BA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27001DD7" w:rsidR="006C45BB" w:rsidRPr="00E26BAF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746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27" w:type="pct"/>
            <w:vAlign w:val="bottom"/>
          </w:tcPr>
          <w:p w14:paraId="1931669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4FC8B4BC" w:rsidR="006C45BB" w:rsidRPr="00E26BAF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28" w:type="pct"/>
            <w:vAlign w:val="bottom"/>
          </w:tcPr>
          <w:p w14:paraId="21195DC5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2F172C" w14:textId="449AA225" w:rsidR="006C45BB" w:rsidRPr="003737A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65B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28" w:type="pct"/>
            <w:vAlign w:val="bottom"/>
          </w:tcPr>
          <w:p w14:paraId="5A98CD32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4EBAE" w14:textId="7E013C59" w:rsidR="006C45BB" w:rsidRPr="00E26BAF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6C45BB" w:rsidRPr="00E26BAF" w14:paraId="68448EA1" w14:textId="77777777" w:rsidTr="003737A7">
        <w:tc>
          <w:tcPr>
            <w:tcW w:w="1726" w:type="pct"/>
          </w:tcPr>
          <w:p w14:paraId="0EE881D1" w14:textId="3E5CD476" w:rsidR="006C45BB" w:rsidRPr="00E26BAF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08C8EF38" w14:textId="77777777" w:rsidR="006C45BB" w:rsidRPr="00E26BA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196160D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53C71E3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E9E35C" w14:textId="64A61FE3" w:rsidR="006C45BB" w:rsidRPr="003737A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9C42EB8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410AB4" w14:textId="011EFADF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F36B37" w14:paraId="74F1296B" w14:textId="77777777" w:rsidTr="003737A7">
        <w:tc>
          <w:tcPr>
            <w:tcW w:w="1726" w:type="pct"/>
          </w:tcPr>
          <w:p w14:paraId="45C793AB" w14:textId="6802514C" w:rsidR="006C45BB" w:rsidRPr="00E80EAC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1478E4DC" w14:textId="5C92CF51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77AC7FAB" w:rsidR="006C45BB" w:rsidRPr="00F56AF0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746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127" w:type="pct"/>
            <w:vAlign w:val="bottom"/>
          </w:tcPr>
          <w:p w14:paraId="32AA4E57" w14:textId="77777777" w:rsidR="006C45BB" w:rsidRPr="00F56AF0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0F11E82E" w:rsidR="006C45BB" w:rsidRPr="00F56AF0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28" w:type="pct"/>
            <w:vAlign w:val="bottom"/>
          </w:tcPr>
          <w:p w14:paraId="7BF59097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8E1C6" w14:textId="469DE71B" w:rsidR="006C45BB" w:rsidRPr="003737A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5B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128" w:type="pct"/>
            <w:vAlign w:val="bottom"/>
          </w:tcPr>
          <w:p w14:paraId="4DBA389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1962D3" w14:textId="5CE0C2EF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6C45BB" w:rsidRPr="00F36B37" w14:paraId="3E945BCE" w14:textId="77777777" w:rsidTr="003737A7">
        <w:tc>
          <w:tcPr>
            <w:tcW w:w="1726" w:type="pct"/>
          </w:tcPr>
          <w:p w14:paraId="5B78C49A" w14:textId="5739B470" w:rsidR="006C45B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5232E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6C45BB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C45BB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431B2C20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525BD000" w:rsidR="006C45BB" w:rsidRPr="00F56AF0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27" w:type="pct"/>
            <w:vAlign w:val="bottom"/>
          </w:tcPr>
          <w:p w14:paraId="21FF8D9B" w14:textId="77777777" w:rsidR="006C45BB" w:rsidRPr="00F56AF0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4F8E763F" w:rsidR="006C45BB" w:rsidRPr="00F56AF0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8" w:type="pct"/>
            <w:vAlign w:val="bottom"/>
          </w:tcPr>
          <w:p w14:paraId="5C66DBB7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07E92C" w14:textId="1860BAAF" w:rsidR="006C45BB" w:rsidRPr="008E4BB0" w:rsidRDefault="00165BD3" w:rsidP="008E4B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7893A30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8A315B" w14:textId="13F94158" w:rsidR="006C45BB" w:rsidRPr="00F36B37" w:rsidRDefault="006C45BB" w:rsidP="008E4BB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38F0310A" w14:textId="77777777" w:rsidTr="003737A7">
        <w:tc>
          <w:tcPr>
            <w:tcW w:w="1726" w:type="pct"/>
          </w:tcPr>
          <w:p w14:paraId="48F146D5" w14:textId="7CDDE062" w:rsidR="006C45B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B374127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05342CC4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27" w:type="pct"/>
            <w:vAlign w:val="bottom"/>
          </w:tcPr>
          <w:p w14:paraId="32ED0B8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6B909FDC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8" w:type="pct"/>
            <w:vAlign w:val="bottom"/>
          </w:tcPr>
          <w:p w14:paraId="71DD220C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701C72" w14:textId="51E67E00" w:rsidR="006C45BB" w:rsidRPr="008E4BB0" w:rsidRDefault="00165BD3" w:rsidP="008E4B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700257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A94CB2" w14:textId="5C4C93C6" w:rsidR="006C45BB" w:rsidRPr="00F36B37" w:rsidRDefault="006C45BB" w:rsidP="006C45B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14E0D3A7" w14:textId="77777777" w:rsidTr="003737A7">
        <w:tc>
          <w:tcPr>
            <w:tcW w:w="1726" w:type="pct"/>
          </w:tcPr>
          <w:p w14:paraId="62CED5F2" w14:textId="79B5A023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33F28A4B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58222027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" w:type="pct"/>
            <w:vAlign w:val="bottom"/>
          </w:tcPr>
          <w:p w14:paraId="5429429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7A078B06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67B1DFF5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DE9B32A" w14:textId="127CA935" w:rsidR="006C45BB" w:rsidRPr="008E4BB0" w:rsidRDefault="00165BD3" w:rsidP="008E4B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798B211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80FFC3" w14:textId="00CE05B9" w:rsidR="006C45BB" w:rsidRPr="00F36B37" w:rsidRDefault="006C45BB" w:rsidP="006C45B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5A06F9F6" w14:textId="77777777" w:rsidTr="003737A7">
        <w:tc>
          <w:tcPr>
            <w:tcW w:w="1726" w:type="pct"/>
          </w:tcPr>
          <w:p w14:paraId="10247228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613C1CC1" w14:textId="714A0150" w:rsidR="006C45BB" w:rsidRPr="00E80EAC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23D8C22C" w:rsidR="006C45BB" w:rsidRPr="003916D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74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127" w:type="pct"/>
            <w:vAlign w:val="bottom"/>
          </w:tcPr>
          <w:p w14:paraId="4CF2275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151C5AD5" w:rsidR="006C45BB" w:rsidRPr="003916D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28" w:type="pct"/>
            <w:vAlign w:val="bottom"/>
          </w:tcPr>
          <w:p w14:paraId="25346406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22AC38E2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165B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28" w:type="pct"/>
            <w:vAlign w:val="bottom"/>
          </w:tcPr>
          <w:p w14:paraId="754CF17C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914FD" w14:textId="3D9AF8C4" w:rsidR="006C45BB" w:rsidRPr="00F36B3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6C45BB" w:rsidRPr="00F36B37" w14:paraId="3BD5BFCC" w14:textId="77777777" w:rsidTr="003737A7">
        <w:trPr>
          <w:trHeight w:val="197"/>
        </w:trPr>
        <w:tc>
          <w:tcPr>
            <w:tcW w:w="1726" w:type="pct"/>
          </w:tcPr>
          <w:p w14:paraId="58B03A37" w14:textId="77777777" w:rsidR="006C45BB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1B1AC8F9" w14:textId="6D9CB97E" w:rsidR="006C45BB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55886ED2" w:rsidR="006C45BB" w:rsidRPr="00E80EAC" w:rsidRDefault="005232E2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00753DD" w14:textId="77777777" w:rsidR="006C45B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2BCED6A1" w:rsidR="00D746EE" w:rsidRPr="003916D7" w:rsidRDefault="00D746EE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5A8F0AF8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5FAA45F" w14:textId="77777777" w:rsidR="006C45BB" w:rsidRDefault="006C45BB" w:rsidP="006C45B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A4AD93" w14:textId="43773D1E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A3C64F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563E75E" w14:textId="77777777" w:rsidR="006C45B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051E63F6" w:rsidR="00165BD3" w:rsidRPr="003916D7" w:rsidRDefault="00165BD3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F6C25F3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E3A224" w14:textId="77777777" w:rsidR="006C45BB" w:rsidRDefault="006C45BB" w:rsidP="006C45B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F8BF75" w14:textId="3897F9B9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45BB" w:rsidRPr="00F36B37" w14:paraId="48844C28" w14:textId="77777777" w:rsidTr="003737A7">
        <w:tc>
          <w:tcPr>
            <w:tcW w:w="1726" w:type="pct"/>
          </w:tcPr>
          <w:p w14:paraId="06C36809" w14:textId="77777777" w:rsidR="006C45BB" w:rsidRPr="00E80EA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17AE23C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5F48597A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74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27" w:type="pct"/>
            <w:vAlign w:val="bottom"/>
          </w:tcPr>
          <w:p w14:paraId="3D5A0E29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1092E5D9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28" w:type="pct"/>
            <w:vAlign w:val="bottom"/>
          </w:tcPr>
          <w:p w14:paraId="59AC460D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05005A6D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165B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28" w:type="pct"/>
            <w:vAlign w:val="bottom"/>
          </w:tcPr>
          <w:p w14:paraId="737F1AB3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77790D6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6C45BB" w:rsidRPr="00F36B37" w14:paraId="62DB6BB0" w14:textId="77777777" w:rsidTr="003737A7">
        <w:tc>
          <w:tcPr>
            <w:tcW w:w="1726" w:type="pct"/>
          </w:tcPr>
          <w:p w14:paraId="5691ADC4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DC41ACF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57455289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97C3BB9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4E0BD58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70BE4D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5E57513E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56D48D6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3411550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F36B37" w14:paraId="2986FE6B" w14:textId="77777777" w:rsidTr="003737A7">
        <w:tc>
          <w:tcPr>
            <w:tcW w:w="1726" w:type="pct"/>
          </w:tcPr>
          <w:p w14:paraId="6BCC1144" w14:textId="6F13B4E3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9" w:type="pct"/>
          </w:tcPr>
          <w:p w14:paraId="0EBF4927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856BC0E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32795CB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4E7E85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</w:tcPr>
          <w:p w14:paraId="7FCA6E4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13F6B8D3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1D2E5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2A49" w:rsidRPr="00F36B37" w14:paraId="4F9EDE6A" w14:textId="77777777" w:rsidTr="003737A7">
        <w:tc>
          <w:tcPr>
            <w:tcW w:w="1726" w:type="pct"/>
          </w:tcPr>
          <w:p w14:paraId="0DDF0B60" w14:textId="01BEFA27" w:rsidR="00802A49" w:rsidRPr="00F36B37" w:rsidRDefault="00802A49" w:rsidP="00802A49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40C42CE1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0AA161BE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546</w:t>
            </w:r>
            <w:r w:rsidR="009264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610A434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7785607" w14:textId="7453699F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891D0A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2BE1F2" w14:textId="1FBA58D2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787EE89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D6CDB8" w14:textId="2747661A" w:rsidR="00802A49" w:rsidRPr="00A23F58" w:rsidRDefault="00802A49" w:rsidP="00802A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A49" w:rsidRPr="00F36B37" w14:paraId="2D21C8C8" w14:textId="77777777" w:rsidTr="003737A7">
        <w:tc>
          <w:tcPr>
            <w:tcW w:w="1726" w:type="pct"/>
          </w:tcPr>
          <w:p w14:paraId="121A6C80" w14:textId="168F61C5" w:rsidR="00802A49" w:rsidRPr="00F36B37" w:rsidRDefault="00802A49" w:rsidP="00802A49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1AC11FED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D436952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E2C46D4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3A61D45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6BD8310" w14:textId="5562B68E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F59A99E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CD0411" w14:textId="72919088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A49" w:rsidRPr="00F36B37" w14:paraId="57F30359" w14:textId="77777777" w:rsidTr="003737A7">
        <w:tc>
          <w:tcPr>
            <w:tcW w:w="1726" w:type="pct"/>
          </w:tcPr>
          <w:p w14:paraId="17A39456" w14:textId="41F9D598" w:rsidR="00802A49" w:rsidRPr="00F36B37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97E66A1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6902070B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</w:t>
            </w:r>
            <w:r w:rsidR="00FA22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037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8076408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95714E" w14:textId="18ADA4F5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289FF2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F8CBBE3" w14:textId="4AEE2377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510DD6A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0AFF5B" w14:textId="7924B993" w:rsidR="00802A49" w:rsidRPr="00A23F58" w:rsidRDefault="00802A49" w:rsidP="00802A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A49" w:rsidRPr="00F36B37" w14:paraId="4DBE826B" w14:textId="77777777" w:rsidTr="003737A7">
        <w:tc>
          <w:tcPr>
            <w:tcW w:w="1726" w:type="pct"/>
          </w:tcPr>
          <w:p w14:paraId="20D45D81" w14:textId="1136D099" w:rsidR="00802A49" w:rsidRPr="00E26BAF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232E2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802A49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5232E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802A49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02A49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0E13E520" w14:textId="66245309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3087E63C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264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7" w:type="pct"/>
            <w:shd w:val="clear" w:color="auto" w:fill="auto"/>
          </w:tcPr>
          <w:p w14:paraId="20775852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D83FFD5" w14:textId="5C163934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28" w:type="pct"/>
            <w:shd w:val="clear" w:color="auto" w:fill="auto"/>
          </w:tcPr>
          <w:p w14:paraId="6BFA5123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07A5D8" w14:textId="2CD36865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97252AB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A460F" w14:textId="10F03D35" w:rsidR="00802A49" w:rsidRPr="00A23F58" w:rsidRDefault="00802A49" w:rsidP="00802A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A49" w:rsidRPr="00F36B37" w14:paraId="5CECB8F9" w14:textId="77777777" w:rsidTr="003737A7">
        <w:tc>
          <w:tcPr>
            <w:tcW w:w="1726" w:type="pct"/>
          </w:tcPr>
          <w:p w14:paraId="209E1BF7" w14:textId="70290AF6" w:rsidR="00802A49" w:rsidRPr="00E26BAF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2A4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2A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CA38514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42C7E8DF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64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27" w:type="pct"/>
            <w:shd w:val="clear" w:color="auto" w:fill="auto"/>
          </w:tcPr>
          <w:p w14:paraId="10B8D935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E716F78" w14:textId="3A6305AC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28" w:type="pct"/>
            <w:shd w:val="clear" w:color="auto" w:fill="auto"/>
          </w:tcPr>
          <w:p w14:paraId="00CDFE54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4558AE34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AC8C879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BFB76E" w14:textId="6B68D705" w:rsidR="00802A49" w:rsidRPr="00A23F58" w:rsidRDefault="00802A49" w:rsidP="00802A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A49" w:rsidRPr="00F36B37" w14:paraId="21628DC1" w14:textId="77777777" w:rsidTr="003737A7">
        <w:tc>
          <w:tcPr>
            <w:tcW w:w="1726" w:type="pct"/>
          </w:tcPr>
          <w:p w14:paraId="00810346" w14:textId="2052EF76" w:rsidR="00802A49" w:rsidRPr="00F36B37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0674D99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736BBA3B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4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127" w:type="pct"/>
            <w:shd w:val="clear" w:color="auto" w:fill="auto"/>
          </w:tcPr>
          <w:p w14:paraId="4201C542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1C30779F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02A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28" w:type="pct"/>
            <w:shd w:val="clear" w:color="auto" w:fill="auto"/>
          </w:tcPr>
          <w:p w14:paraId="71AFFE4F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761FCD9D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C82877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3C5412F" w14:textId="300DC092" w:rsidR="00802A49" w:rsidRPr="00A23F58" w:rsidRDefault="00802A49" w:rsidP="00802A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A49" w:rsidRPr="00F36B37" w14:paraId="18504287" w14:textId="77777777" w:rsidTr="003737A7">
        <w:tc>
          <w:tcPr>
            <w:tcW w:w="1726" w:type="pct"/>
          </w:tcPr>
          <w:p w14:paraId="21BF2AD1" w14:textId="6E5FD10A" w:rsidR="00802A49" w:rsidRDefault="00802A49" w:rsidP="00802A4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3DDA5CD5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43FEA388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127" w:type="pct"/>
            <w:shd w:val="clear" w:color="auto" w:fill="auto"/>
          </w:tcPr>
          <w:p w14:paraId="0A98DBA6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252F1DB0" w14:textId="5E744FCD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802A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28" w:type="pct"/>
            <w:shd w:val="clear" w:color="auto" w:fill="auto"/>
          </w:tcPr>
          <w:p w14:paraId="1B92AD20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3D20003D" w:rsidR="00802A49" w:rsidRPr="00995A84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D7DBB9" w14:textId="77777777" w:rsidR="00802A49" w:rsidRPr="00995A84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14F6E4" w14:textId="1AA16E4B" w:rsidR="00802A49" w:rsidRPr="00F54B9F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02A49" w:rsidRPr="00F36B37" w14:paraId="5035368C" w14:textId="77777777" w:rsidTr="003737A7">
        <w:tc>
          <w:tcPr>
            <w:tcW w:w="1726" w:type="pct"/>
          </w:tcPr>
          <w:p w14:paraId="5CE4EB3F" w14:textId="77777777" w:rsidR="00802A49" w:rsidRDefault="00802A49" w:rsidP="00802A4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802A49" w:rsidRPr="00F36B37" w:rsidRDefault="00802A49" w:rsidP="00802A4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07901536" w14:textId="77777777" w:rsidR="00802A49" w:rsidRPr="00E80EAC" w:rsidRDefault="00802A49" w:rsidP="00802A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9F11C" w14:textId="77777777" w:rsidR="00802A49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6C6E6683" w:rsidR="002463AB" w:rsidRPr="00A23F58" w:rsidRDefault="00F81536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031F5DDC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05E27ED" w14:textId="77777777" w:rsidR="00802A49" w:rsidRDefault="00802A49" w:rsidP="00802A4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0C242DB5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C8C574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5F5E9" w14:textId="77777777" w:rsidR="00802A49" w:rsidRPr="00483F9D" w:rsidRDefault="00802A49" w:rsidP="00802A4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4BD3A7" w14:textId="52A7A5A3" w:rsidR="00802A49" w:rsidRPr="00A23F58" w:rsidRDefault="00802A49" w:rsidP="00802A4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C035F59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10F123" w14:textId="77777777" w:rsidR="00802A49" w:rsidRPr="00483F9D" w:rsidRDefault="00802A49" w:rsidP="00802A4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6D9D37" w14:textId="2AFFA6E7" w:rsidR="00802A49" w:rsidRPr="00A23F58" w:rsidRDefault="00802A49" w:rsidP="00802A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A49" w:rsidRPr="00F36B37" w14:paraId="726CBE28" w14:textId="77777777" w:rsidTr="003737A7">
        <w:tc>
          <w:tcPr>
            <w:tcW w:w="1726" w:type="pct"/>
          </w:tcPr>
          <w:p w14:paraId="6BA11D16" w14:textId="6C48E340" w:rsidR="00802A49" w:rsidRPr="00F36B37" w:rsidRDefault="00802A49" w:rsidP="00802A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EE5CAB5" w14:textId="77777777" w:rsidR="00802A49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2C6844FA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628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738</w:t>
            </w:r>
          </w:p>
        </w:tc>
        <w:tc>
          <w:tcPr>
            <w:tcW w:w="127" w:type="pct"/>
            <w:shd w:val="clear" w:color="auto" w:fill="auto"/>
          </w:tcPr>
          <w:p w14:paraId="027DD250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03D26D73" w:rsidR="00802A49" w:rsidRPr="00A23F58" w:rsidRDefault="005232E2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  <w:r w:rsidR="00802A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28" w:type="pct"/>
            <w:shd w:val="clear" w:color="auto" w:fill="auto"/>
          </w:tcPr>
          <w:p w14:paraId="255AC2CF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048A4EB0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8FC01E" w14:textId="77777777" w:rsidR="00802A49" w:rsidRPr="00A23F58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CB2C7EE" w:rsidR="00802A49" w:rsidRPr="00F54B9F" w:rsidRDefault="00802A49" w:rsidP="0080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53307" w:rsidRPr="00F36B37" w14:paraId="1DFB5DDD" w14:textId="77777777" w:rsidTr="003737A7">
        <w:tc>
          <w:tcPr>
            <w:tcW w:w="1726" w:type="pct"/>
          </w:tcPr>
          <w:p w14:paraId="3C464140" w14:textId="51B27BCA" w:rsidR="00353307" w:rsidRDefault="00353307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429" w:type="pct"/>
          </w:tcPr>
          <w:p w14:paraId="6E420BD7" w14:textId="77777777" w:rsidR="00353307" w:rsidRDefault="0035330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D1DE7" w14:textId="11B1885B" w:rsidR="00353307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668</w:t>
            </w:r>
            <w:r w:rsidR="009264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682</w:t>
            </w:r>
          </w:p>
        </w:tc>
        <w:tc>
          <w:tcPr>
            <w:tcW w:w="127" w:type="pct"/>
            <w:shd w:val="clear" w:color="auto" w:fill="auto"/>
          </w:tcPr>
          <w:p w14:paraId="36012F37" w14:textId="77777777" w:rsidR="00353307" w:rsidRPr="00A23F58" w:rsidRDefault="0035330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140A" w14:textId="5C9856A5" w:rsidR="0035330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8" w:type="pct"/>
            <w:shd w:val="clear" w:color="auto" w:fill="auto"/>
          </w:tcPr>
          <w:p w14:paraId="6776B346" w14:textId="77777777" w:rsidR="00353307" w:rsidRPr="00A23F58" w:rsidRDefault="0035330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876FF" w14:textId="4C9B2469" w:rsidR="00353307" w:rsidRPr="00A23F58" w:rsidRDefault="005232E2" w:rsidP="0020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00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28" w:type="pct"/>
          </w:tcPr>
          <w:p w14:paraId="5889E40F" w14:textId="77777777" w:rsidR="00353307" w:rsidRPr="00A23F58" w:rsidRDefault="0035330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3CFF01F8" w14:textId="6077BA6E" w:rsidR="00353307" w:rsidRPr="00483F9D" w:rsidRDefault="005232E2" w:rsidP="0035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5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6C45BB" w:rsidRPr="00F36B37" w14:paraId="5440F215" w14:textId="77777777" w:rsidTr="003737A7">
        <w:tc>
          <w:tcPr>
            <w:tcW w:w="1726" w:type="pct"/>
          </w:tcPr>
          <w:p w14:paraId="50C7F7EC" w14:textId="4C829BB2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227EE816" w14:textId="77777777" w:rsidR="006C45B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22BE7528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658</w:t>
            </w:r>
            <w:r w:rsidR="002002B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860</w:t>
            </w:r>
          </w:p>
        </w:tc>
        <w:tc>
          <w:tcPr>
            <w:tcW w:w="127" w:type="pct"/>
            <w:shd w:val="clear" w:color="auto" w:fill="auto"/>
          </w:tcPr>
          <w:p w14:paraId="30C2A09A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597F429" w14:textId="3B060FA4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28" w:type="pct"/>
            <w:shd w:val="clear" w:color="auto" w:fill="auto"/>
          </w:tcPr>
          <w:p w14:paraId="217E95EC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192A6EDB" w:rsidR="006C45BB" w:rsidRPr="00A23F58" w:rsidRDefault="005232E2" w:rsidP="0020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00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28" w:type="pct"/>
          </w:tcPr>
          <w:p w14:paraId="0DA2632F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9C3B69A" w14:textId="1E87D100" w:rsidR="006C45BB" w:rsidRPr="00A23F58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 w:rsidRPr="008536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</w:tbl>
    <w:p w14:paraId="29F2C9A9" w14:textId="25AD3716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3"/>
        <w:gridCol w:w="1170"/>
        <w:gridCol w:w="238"/>
        <w:gridCol w:w="1127"/>
        <w:gridCol w:w="240"/>
        <w:gridCol w:w="1200"/>
        <w:gridCol w:w="241"/>
        <w:gridCol w:w="1110"/>
      </w:tblGrid>
      <w:tr w:rsidR="004B1893" w:rsidRPr="00F36B37" w14:paraId="6BE2E0AF" w14:textId="77777777" w:rsidTr="003737A7">
        <w:tc>
          <w:tcPr>
            <w:tcW w:w="2155" w:type="pct"/>
            <w:gridSpan w:val="2"/>
          </w:tcPr>
          <w:p w14:paraId="667B1C47" w14:textId="79811F0D" w:rsidR="004B1893" w:rsidRPr="00A23F58" w:rsidRDefault="00FA5972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93" w:rsidRPr="00F36B37" w14:paraId="3B922571" w14:textId="77777777" w:rsidTr="003737A7">
        <w:tc>
          <w:tcPr>
            <w:tcW w:w="2155" w:type="pct"/>
            <w:gridSpan w:val="2"/>
          </w:tcPr>
          <w:p w14:paraId="5868629A" w14:textId="6BECF664" w:rsidR="004B1893" w:rsidRPr="00B30E1D" w:rsidRDefault="00A267B9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C4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5" w:type="pct"/>
          </w:tcPr>
          <w:p w14:paraId="379B9F9D" w14:textId="41C5A794" w:rsidR="004B1893" w:rsidRPr="00F36B37" w:rsidRDefault="005232E2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68471290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A017ED" w14:textId="06C6C569" w:rsidR="004B1893" w:rsidRPr="00F36B37" w:rsidRDefault="005232E2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DC28B01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5B9024" w14:textId="5487E8CA" w:rsidR="004B1893" w:rsidRPr="00F36B37" w:rsidRDefault="005232E2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52B56256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8A4BFF" w14:textId="398BA466" w:rsidR="004B1893" w:rsidRPr="00F36B37" w:rsidRDefault="005232E2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1893" w:rsidRPr="00F36B37" w14:paraId="3689514B" w14:textId="77777777" w:rsidTr="003737A7">
        <w:trPr>
          <w:trHeight w:val="236"/>
        </w:trPr>
        <w:tc>
          <w:tcPr>
            <w:tcW w:w="1726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5BB" w:rsidRPr="00F36B37" w14:paraId="245A5109" w14:textId="77777777" w:rsidTr="003737A7">
        <w:tc>
          <w:tcPr>
            <w:tcW w:w="1726" w:type="pct"/>
          </w:tcPr>
          <w:p w14:paraId="4D008270" w14:textId="6466DF26" w:rsidR="006C45BB" w:rsidRPr="00E80EAC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9" w:type="pct"/>
          </w:tcPr>
          <w:p w14:paraId="2798D483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D1D668E" w14:textId="6748927F" w:rsidR="006C45BB" w:rsidRPr="006C45B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C45BB" w:rsidRP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27" w:type="pct"/>
            <w:vAlign w:val="bottom"/>
          </w:tcPr>
          <w:p w14:paraId="5BF41B91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D27C8B" w14:textId="4C3C389F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C45BB" w:rsidRPr="004B18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28" w:type="pct"/>
            <w:vAlign w:val="bottom"/>
          </w:tcPr>
          <w:p w14:paraId="2C00A56F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D74AFF" w14:textId="5C7B8AB3" w:rsidR="006C45BB" w:rsidRPr="004B1893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29" w:type="pct"/>
            <w:vAlign w:val="bottom"/>
          </w:tcPr>
          <w:p w14:paraId="7164F0E6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7AA6B5" w14:textId="0F82DE0F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6C45BB" w:rsidRPr="00F36B37" w14:paraId="552698AD" w14:textId="77777777" w:rsidTr="003737A7">
        <w:tc>
          <w:tcPr>
            <w:tcW w:w="1726" w:type="pct"/>
          </w:tcPr>
          <w:p w14:paraId="737029EC" w14:textId="52D6D279" w:rsidR="006C45BB" w:rsidRPr="000C3853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9" w:type="pct"/>
          </w:tcPr>
          <w:p w14:paraId="3105336E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F92BDA2" w14:textId="7FAB2ECC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5F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27" w:type="pct"/>
            <w:vAlign w:val="bottom"/>
          </w:tcPr>
          <w:p w14:paraId="2B81ABF2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8AE3051" w14:textId="14BAB313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8" w:type="pct"/>
            <w:vAlign w:val="bottom"/>
          </w:tcPr>
          <w:p w14:paraId="3D805F41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31390" w14:textId="7A397058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5F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4357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bottom"/>
          </w:tcPr>
          <w:p w14:paraId="3CA231B6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59E803" w14:textId="5B4DFCC3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6C45BB" w:rsidRPr="00F36B37" w14:paraId="49B292BC" w14:textId="77777777" w:rsidTr="003737A7">
        <w:tc>
          <w:tcPr>
            <w:tcW w:w="1726" w:type="pct"/>
          </w:tcPr>
          <w:p w14:paraId="37E39399" w14:textId="48D7545C" w:rsidR="006C45BB" w:rsidRPr="00E80EAC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9" w:type="pct"/>
          </w:tcPr>
          <w:p w14:paraId="30A21971" w14:textId="16E039A4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6DB1E" w14:textId="626611D7" w:rsidR="006C45BB" w:rsidRPr="003A2DEB" w:rsidRDefault="00195F5A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300EA49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28CAF0" w14:textId="77B530D9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8FE198C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27112F" w14:textId="5E2945DA" w:rsidR="006C45BB" w:rsidRPr="003A2DEB" w:rsidRDefault="00195F5A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0CB25B2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71ED8A" w14:textId="7B30778C" w:rsidR="006C45BB" w:rsidRPr="003A2DEB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45BB" w:rsidRPr="00F36B37" w14:paraId="1BDC9D88" w14:textId="77777777" w:rsidTr="003737A7">
        <w:tc>
          <w:tcPr>
            <w:tcW w:w="1726" w:type="pct"/>
          </w:tcPr>
          <w:p w14:paraId="37ADD54E" w14:textId="6928B6FC" w:rsidR="006C45BB" w:rsidRPr="000C3853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ตัดจำหน่าย</w:t>
            </w:r>
          </w:p>
        </w:tc>
        <w:tc>
          <w:tcPr>
            <w:tcW w:w="429" w:type="pct"/>
          </w:tcPr>
          <w:p w14:paraId="22DCEC73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067CCD3" w14:textId="47810592" w:rsidR="006C45BB" w:rsidRDefault="00195F5A" w:rsidP="00E52F1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9297458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6614EED" w14:textId="1114E485" w:rsidR="006C45B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E1DB6C9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FA0AF1" w14:textId="7069950F" w:rsidR="006C45BB" w:rsidRDefault="00195F5A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82BC28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792712" w14:textId="0D672BCD" w:rsidR="006C45BB" w:rsidRPr="00995A84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45BB" w:rsidRPr="00F36B37" w14:paraId="369EB58A" w14:textId="77777777" w:rsidTr="003737A7">
        <w:tc>
          <w:tcPr>
            <w:tcW w:w="1726" w:type="pct"/>
          </w:tcPr>
          <w:p w14:paraId="74DF280E" w14:textId="637FA250" w:rsidR="006C45BB" w:rsidRPr="00E27CBD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9" w:type="pct"/>
          </w:tcPr>
          <w:p w14:paraId="30109B25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4E7292B2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25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27" w:type="pct"/>
            <w:vAlign w:val="bottom"/>
          </w:tcPr>
          <w:p w14:paraId="4FA1C6D0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720D374F" w:rsidR="006C45BB" w:rsidRPr="006166E7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28" w:type="pct"/>
            <w:vAlign w:val="bottom"/>
          </w:tcPr>
          <w:p w14:paraId="30D4160F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422A1037" w:rsidR="006C45BB" w:rsidRPr="003A2DEB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95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435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9" w:type="pct"/>
            <w:vAlign w:val="bottom"/>
          </w:tcPr>
          <w:p w14:paraId="7FB19EB6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7C0DBBC2" w:rsidR="006C45BB" w:rsidRPr="00FA5972" w:rsidRDefault="005232E2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</w:tbl>
    <w:p w14:paraId="07ABE128" w14:textId="77777777" w:rsidR="00B44A8E" w:rsidRPr="00A267B9" w:rsidRDefault="00B44A8E" w:rsidP="00C3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CF1C39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F1C3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75"/>
        <w:gridCol w:w="237"/>
        <w:gridCol w:w="1686"/>
      </w:tblGrid>
      <w:tr w:rsidR="00FF76D9" w:rsidRPr="00984D68" w14:paraId="559475F2" w14:textId="77777777" w:rsidTr="00CE2E0B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984D6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5F9C90AA" w:rsidR="00FF76D9" w:rsidRPr="004B1893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C4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C321C5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75" w:type="dxa"/>
            <w:vAlign w:val="bottom"/>
          </w:tcPr>
          <w:p w14:paraId="4196F36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5705801A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  <w:vAlign w:val="center"/>
          </w:tcPr>
          <w:p w14:paraId="091047AE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9323B0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64D" w:rsidRPr="00CE2E0B" w14:paraId="6A983646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2395C7B6" w14:textId="06090B6F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75" w:type="dxa"/>
          </w:tcPr>
          <w:p w14:paraId="441B57B3" w14:textId="08E5D32B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004BE9" w14:textId="77777777" w:rsidR="00BE564D" w:rsidRPr="00CE2E0B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E6D1A56" w14:textId="3CA45F39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CE2E0B" w14:paraId="466235CC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33A0ADF2" w14:textId="24084A2A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75" w:type="dxa"/>
          </w:tcPr>
          <w:p w14:paraId="363DFCD3" w14:textId="7F397C2C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37" w:type="dxa"/>
          </w:tcPr>
          <w:p w14:paraId="0318F150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EEE488D" w14:textId="5B5D9D71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CE2E0B" w14:paraId="287A470F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51C44139" w14:textId="6D11E082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675" w:type="dxa"/>
          </w:tcPr>
          <w:p w14:paraId="71071A92" w14:textId="316DE2D3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8933E56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03CB4748" w14:textId="5FA38C45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984D68" w14:paraId="02E8C8B4" w14:textId="77777777" w:rsidTr="00CE2E0B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5" w:type="dxa"/>
          </w:tcPr>
          <w:p w14:paraId="61A56AA8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1F98BCB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D74BFA3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984D68" w14:paraId="18A8310A" w14:textId="77777777" w:rsidTr="008158AF">
        <w:trPr>
          <w:trHeight w:val="74"/>
        </w:trPr>
        <w:tc>
          <w:tcPr>
            <w:tcW w:w="5672" w:type="dxa"/>
            <w:vAlign w:val="bottom"/>
          </w:tcPr>
          <w:p w14:paraId="376857DD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75" w:type="dxa"/>
          </w:tcPr>
          <w:p w14:paraId="4009B7CF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DD5458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8F98D2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DD4DE0" w14:paraId="7C84DEFB" w14:textId="77777777" w:rsidTr="00CE2E0B">
        <w:trPr>
          <w:trHeight w:val="436"/>
        </w:trPr>
        <w:tc>
          <w:tcPr>
            <w:tcW w:w="5672" w:type="dxa"/>
            <w:vAlign w:val="bottom"/>
          </w:tcPr>
          <w:p w14:paraId="076DFE77" w14:textId="1BA99BF5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675" w:type="dxa"/>
          </w:tcPr>
          <w:p w14:paraId="081E3544" w14:textId="60F9C168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09EE37B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2DB2771" w14:textId="21BDF4F9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6B598886" w14:textId="77777777" w:rsidR="00FF76D9" w:rsidRPr="00613CE5" w:rsidRDefault="00FF76D9" w:rsidP="00E31E34">
      <w:pPr>
        <w:ind w:right="18" w:firstLine="518"/>
        <w:jc w:val="both"/>
        <w:rPr>
          <w:rFonts w:asciiTheme="majorBidi" w:hAnsiTheme="majorBidi" w:cstheme="majorBidi"/>
          <w:sz w:val="28"/>
          <w:szCs w:val="28"/>
          <w:highlight w:val="green"/>
        </w:rPr>
      </w:pPr>
    </w:p>
    <w:p w14:paraId="5E3C2331" w14:textId="5BFF4C20" w:rsidR="00BE564D" w:rsidRPr="00BE564D" w:rsidRDefault="00BE564D" w:rsidP="00BE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  <w:cs/>
        </w:rPr>
      </w:pP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ในระหว่างเดือนมกราคม 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 xml:space="preserve">2568 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บริษัท มาสเตอร์ ไดร์ฟเวอร์ แอนด์ เซอร์วิสเซส 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>(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ประเทศไทย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 xml:space="preserve">) 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จำกัด ซึ่งเป็นบริษัทย่อย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ทางอ้อม ได้เพิ่มทุนจดทะเบียนเป็นจำนวนเงิน 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20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โดยออกหุ้นสามัญจำนวน 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200,000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หุ้น มูลค่าหุ้นละ </w:t>
      </w:r>
      <w:r w:rsidR="00C87FF0">
        <w:rPr>
          <w:rFonts w:asciiTheme="majorBidi" w:eastAsia="Calibri" w:hAnsiTheme="majorBidi" w:cs="Angsana New"/>
          <w:sz w:val="30"/>
          <w:szCs w:val="30"/>
        </w:rPr>
        <w:br/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100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บาท บริษัทย่อยแห่งหนึ่ง </w:t>
      </w:r>
      <w:r w:rsidRPr="00BE564D">
        <w:rPr>
          <w:rFonts w:asciiTheme="majorBidi" w:eastAsia="Calibri" w:hAnsiTheme="majorBidi" w:cs="Angsana New"/>
          <w:sz w:val="30"/>
          <w:szCs w:val="30"/>
        </w:rPr>
        <w:t>(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บริษัทมาสเตอร์ คาร์เร้นเทิล จำกัด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ได้ซื้อหุ้นดังกล่าวทั้งหมด ทำให้ส่วนได้เสียในบริษัท มาสเตอร์ ไดร์ฟเวอร์ แอนด์ เซอร์วิสเซส </w:t>
      </w:r>
      <w:r w:rsidRPr="00BE564D">
        <w:rPr>
          <w:rFonts w:asciiTheme="majorBidi" w:eastAsia="Calibri" w:hAnsiTheme="majorBidi" w:cs="Angsana New"/>
          <w:sz w:val="30"/>
          <w:szCs w:val="30"/>
        </w:rPr>
        <w:t>(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จำกัด ยังคงเป็นร้อยละ 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99.99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ดังเดิม</w:t>
      </w:r>
    </w:p>
    <w:p w14:paraId="2E5218A7" w14:textId="77777777" w:rsidR="00A62632" w:rsidRPr="00086D54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p w14:paraId="75C2A4AA" w14:textId="655B3B28" w:rsidR="004B3706" w:rsidRDefault="004B3706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7CAAA3" w14:textId="565EA306" w:rsidR="009743C1" w:rsidRPr="004866FB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866F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อสังหาริมทรัพย์เพื่อการลงทุนและ</w:t>
      </w:r>
      <w:r w:rsidR="00A85500" w:rsidRPr="004866F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4866F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121514">
        <w:trPr>
          <w:trHeight w:val="429"/>
          <w:tblHeader/>
        </w:trPr>
        <w:tc>
          <w:tcPr>
            <w:tcW w:w="2958" w:type="pct"/>
            <w:vAlign w:val="bottom"/>
          </w:tcPr>
          <w:p w14:paraId="0EBC1F64" w14:textId="4CF39B65" w:rsidR="00E05376" w:rsidRPr="00F45819" w:rsidRDefault="00E05376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C4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121514">
        <w:trPr>
          <w:trHeight w:val="65"/>
          <w:tblHeader/>
        </w:trPr>
        <w:tc>
          <w:tcPr>
            <w:tcW w:w="2958" w:type="pct"/>
          </w:tcPr>
          <w:p w14:paraId="4A8F6A4D" w14:textId="77777777" w:rsidR="00E05376" w:rsidRPr="0065444E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12151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0F37F3C0" w:rsidR="00121514" w:rsidRDefault="0053058F" w:rsidP="0065113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F1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64917F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7DA6E981" w:rsidR="00121514" w:rsidRPr="007D2ACC" w:rsidRDefault="0053058F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45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21514" w:rsidRPr="00001930" w14:paraId="6C95D059" w14:textId="77777777" w:rsidTr="00E05376">
        <w:trPr>
          <w:trHeight w:val="65"/>
        </w:trPr>
        <w:tc>
          <w:tcPr>
            <w:tcW w:w="2958" w:type="pct"/>
          </w:tcPr>
          <w:p w14:paraId="70F52719" w14:textId="77777777" w:rsidR="00121514" w:rsidRPr="00684C5C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7E9D010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FDFB188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21514" w:rsidRPr="00001930" w14:paraId="756336D3" w14:textId="77777777" w:rsidTr="00DE08A6">
        <w:trPr>
          <w:trHeight w:val="68"/>
        </w:trPr>
        <w:tc>
          <w:tcPr>
            <w:tcW w:w="2958" w:type="pct"/>
          </w:tcPr>
          <w:p w14:paraId="3B19E8A6" w14:textId="77777777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121514" w:rsidRPr="001E0CF8" w:rsidRDefault="00121514" w:rsidP="0012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E23EEB" w14:paraId="2A0CDB8E" w14:textId="77777777" w:rsidTr="00DE08A6">
        <w:trPr>
          <w:trHeight w:val="68"/>
        </w:trPr>
        <w:tc>
          <w:tcPr>
            <w:tcW w:w="2958" w:type="pct"/>
          </w:tcPr>
          <w:p w14:paraId="7A3B435F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6D305D73" w:rsidR="00121514" w:rsidRPr="00727C48" w:rsidRDefault="005232E2" w:rsidP="0056275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B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46" w:type="pct"/>
          </w:tcPr>
          <w:p w14:paraId="68E0792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  <w:shd w:val="clear" w:color="auto" w:fill="auto"/>
          </w:tcPr>
          <w:p w14:paraId="069555E5" w14:textId="7B21AD65" w:rsidR="00121514" w:rsidRPr="007504E9" w:rsidRDefault="005232E2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E94485" w:rsidRPr="00E23EEB" w14:paraId="61D58519" w14:textId="77777777" w:rsidTr="00DE08A6">
        <w:trPr>
          <w:trHeight w:val="68"/>
        </w:trPr>
        <w:tc>
          <w:tcPr>
            <w:tcW w:w="2958" w:type="pct"/>
          </w:tcPr>
          <w:p w14:paraId="38265995" w14:textId="521E4CA2" w:rsidR="00E94485" w:rsidRDefault="0093559D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E76C4A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9814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ที่ดินใหม่</w:t>
            </w:r>
          </w:p>
        </w:tc>
        <w:tc>
          <w:tcPr>
            <w:tcW w:w="129" w:type="pct"/>
          </w:tcPr>
          <w:p w14:paraId="3247728F" w14:textId="77777777" w:rsidR="00E94485" w:rsidRPr="00F45819" w:rsidRDefault="00E94485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7A02B216" w14:textId="5416D996" w:rsidR="00E94485" w:rsidRPr="00727C48" w:rsidRDefault="005232E2" w:rsidP="00B6194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BB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146" w:type="pct"/>
          </w:tcPr>
          <w:p w14:paraId="5476E389" w14:textId="77777777" w:rsidR="00E94485" w:rsidRPr="00E23EEB" w:rsidRDefault="00E94485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  <w:shd w:val="clear" w:color="auto" w:fill="auto"/>
          </w:tcPr>
          <w:p w14:paraId="7003EE2F" w14:textId="561DDB6B" w:rsidR="00E94485" w:rsidRPr="007504E9" w:rsidRDefault="007504E9" w:rsidP="004E1A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04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514" w:rsidRPr="00C12765" w14:paraId="6F961117" w14:textId="77777777" w:rsidTr="00DE08A6">
        <w:trPr>
          <w:trHeight w:val="227"/>
        </w:trPr>
        <w:tc>
          <w:tcPr>
            <w:tcW w:w="2958" w:type="pct"/>
          </w:tcPr>
          <w:p w14:paraId="4A4F944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075E7B73" w:rsidR="00121514" w:rsidRPr="00727C48" w:rsidRDefault="004107FA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0B37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1B42DFF2" w14:textId="6FC79AED" w:rsidR="00121514" w:rsidRPr="007504E9" w:rsidRDefault="007504E9" w:rsidP="004E1A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0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424DDB" w14:paraId="39147DCC" w14:textId="77777777" w:rsidTr="00DE08A6">
        <w:trPr>
          <w:trHeight w:val="68"/>
        </w:trPr>
        <w:tc>
          <w:tcPr>
            <w:tcW w:w="2958" w:type="pct"/>
          </w:tcPr>
          <w:p w14:paraId="4E1C576C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121514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12257ED9" w:rsidR="00121514" w:rsidRPr="002D257E" w:rsidRDefault="000B37FB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77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111F82BB" w14:textId="77777777" w:rsidR="00121514" w:rsidRPr="00424DD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04083B3D" w:rsidR="00121514" w:rsidRPr="007504E9" w:rsidRDefault="007504E9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0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A17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  <w:r w:rsidRPr="00750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3533D31" w14:textId="77777777" w:rsidR="00741496" w:rsidRDefault="00741496" w:rsidP="0065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7F400DCA" w14:textId="4AD54450" w:rsidR="00741496" w:rsidRPr="00741496" w:rsidRDefault="00874F84" w:rsidP="0030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Theme="majorBidi" w:eastAsia="Calibri" w:hAnsiTheme="majorBidi" w:cs="Angsana New"/>
          <w:sz w:val="30"/>
          <w:szCs w:val="30"/>
        </w:rPr>
        <w:t xml:space="preserve">31 </w:t>
      </w:r>
      <w:r w:rsidR="005B5EDD" w:rsidRPr="003D00D3">
        <w:rPr>
          <w:rFonts w:asciiTheme="majorBidi" w:eastAsia="Calibri" w:hAnsiTheme="majorBidi" w:cs="Angsana New" w:hint="cs"/>
          <w:sz w:val="30"/>
          <w:szCs w:val="30"/>
          <w:cs/>
        </w:rPr>
        <w:t>มีนาคม</w:t>
      </w:r>
      <w:r w:rsidR="00ED717A" w:rsidRPr="003D00D3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5232E2" w:rsidRPr="003D00D3">
        <w:rPr>
          <w:rFonts w:asciiTheme="majorBidi" w:eastAsia="Calibri" w:hAnsiTheme="majorBidi" w:cs="Angsana New"/>
          <w:sz w:val="30"/>
          <w:szCs w:val="30"/>
        </w:rPr>
        <w:t>2568</w:t>
      </w:r>
      <w:r w:rsidR="00741496" w:rsidRPr="003D00D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41496" w:rsidRPr="003D00D3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="00741496" w:rsidRPr="003D00D3">
        <w:rPr>
          <w:rFonts w:asciiTheme="majorBidi" w:eastAsia="Calibri" w:hAnsiTheme="majorBidi" w:cs="Angsana New"/>
          <w:sz w:val="30"/>
          <w:szCs w:val="30"/>
          <w:cs/>
        </w:rPr>
        <w:t>ของ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กลุ่มบริษัทวัดมูลค่าใหม่โดยผู้ประเมินราคาอิสระด้วยวิธีมูลค่าตลาดสำหรับการใช้ประโยชน์ปัจจุบัน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3A173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232E2" w:rsidRPr="005232E2">
        <w:rPr>
          <w:rFonts w:asciiTheme="majorBidi" w:eastAsia="Calibri" w:hAnsiTheme="majorBidi" w:cs="Angsana New"/>
          <w:sz w:val="30"/>
          <w:szCs w:val="30"/>
        </w:rPr>
        <w:t>3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 ซึ่ง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มีมูลค่า </w:t>
      </w:r>
      <w:r w:rsidR="00762B22">
        <w:rPr>
          <w:rFonts w:asciiTheme="majorBidi" w:eastAsia="Calibri" w:hAnsiTheme="majorBidi" w:cs="Angsana New"/>
          <w:sz w:val="30"/>
          <w:szCs w:val="30"/>
        </w:rPr>
        <w:t>502.8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 ล้านบาท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ทั้งนี้ </w:t>
      </w:r>
      <w:r w:rsidR="00741496" w:rsidRPr="00741496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ของกลุ่มบริษัทมีมูลค่าสุทธิทางบัญชี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ณ วันที่ </w:t>
      </w:r>
      <w:r w:rsidR="005232E2" w:rsidRPr="005232E2">
        <w:rPr>
          <w:rFonts w:asciiTheme="majorBidi" w:eastAsia="Calibri" w:hAnsiTheme="majorBidi" w:cs="Angsana New"/>
          <w:sz w:val="30"/>
          <w:szCs w:val="30"/>
        </w:rPr>
        <w:t>31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 w:hint="cs"/>
          <w:sz w:val="30"/>
          <w:szCs w:val="30"/>
          <w:cs/>
        </w:rPr>
        <w:t>มีนาคม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5232E2" w:rsidRPr="005232E2">
        <w:rPr>
          <w:rFonts w:asciiTheme="majorBidi" w:eastAsia="Calibri" w:hAnsiTheme="majorBidi" w:cs="Angsana New"/>
          <w:sz w:val="30"/>
          <w:szCs w:val="30"/>
        </w:rPr>
        <w:t>2568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เป็นจำนวน</w:t>
      </w:r>
      <w:r>
        <w:rPr>
          <w:rFonts w:asciiTheme="majorBidi" w:eastAsia="Calibri" w:hAnsiTheme="majorBidi" w:cs="Angsana New" w:hint="cs"/>
          <w:sz w:val="30"/>
          <w:szCs w:val="30"/>
          <w:cs/>
        </w:rPr>
        <w:t>เงิน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5232E2" w:rsidRPr="005232E2">
        <w:rPr>
          <w:rFonts w:asciiTheme="majorBidi" w:eastAsia="Calibri" w:hAnsiTheme="majorBidi" w:cs="Angsana New"/>
          <w:sz w:val="30"/>
          <w:szCs w:val="30"/>
        </w:rPr>
        <w:t>135</w:t>
      </w:r>
      <w:r w:rsidR="00562750">
        <w:rPr>
          <w:rFonts w:asciiTheme="majorBidi" w:eastAsia="Calibri" w:hAnsiTheme="majorBidi" w:cs="Angsana New"/>
          <w:sz w:val="30"/>
          <w:szCs w:val="30"/>
        </w:rPr>
        <w:t>.</w:t>
      </w:r>
      <w:r w:rsidR="00585DB1">
        <w:rPr>
          <w:rFonts w:asciiTheme="majorBidi" w:eastAsia="Calibri" w:hAnsiTheme="majorBidi" w:cs="Angsana New"/>
          <w:sz w:val="30"/>
          <w:szCs w:val="30"/>
        </w:rPr>
        <w:t>0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ล้านบาท </w:t>
      </w:r>
      <w:r w:rsidR="00762B22">
        <w:rPr>
          <w:rFonts w:asciiTheme="majorBidi" w:eastAsia="Calibri" w:hAnsiTheme="majorBidi" w:cs="Angsana New"/>
          <w:sz w:val="30"/>
          <w:szCs w:val="30"/>
        </w:rPr>
        <w:t xml:space="preserve">                 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หากวัดมูลค่าด้วยวิธีราคาทุน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</w:p>
    <w:p w14:paraId="56ADB5C6" w14:textId="77777777" w:rsidR="00741496" w:rsidRPr="00874F84" w:rsidRDefault="00741496" w:rsidP="00874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13F2D60F" w14:textId="3E4ACD2B" w:rsidR="00DB7E68" w:rsidRPr="00741496" w:rsidRDefault="00D9262F" w:rsidP="00165AFC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4F84">
        <w:rPr>
          <w:rFonts w:asciiTheme="majorBidi" w:eastAsia="Calibri" w:hAnsiTheme="majorBidi" w:cs="Angsana New"/>
          <w:sz w:val="30"/>
          <w:szCs w:val="30"/>
          <w:u w:val="none"/>
          <w:cs/>
        </w:rPr>
        <w:br w:type="column"/>
      </w:r>
      <w:r w:rsidR="00ED29AA" w:rsidRPr="007414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3BCCFD58" w14:textId="77777777" w:rsidR="005A735D" w:rsidRPr="00AB25ED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EB3611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334"/>
        <w:gridCol w:w="106"/>
        <w:gridCol w:w="1244"/>
        <w:gridCol w:w="106"/>
        <w:gridCol w:w="1154"/>
        <w:gridCol w:w="111"/>
        <w:gridCol w:w="1149"/>
      </w:tblGrid>
      <w:tr w:rsidR="000C661E" w:rsidRPr="005536C9" w14:paraId="38E6B4C2" w14:textId="77777777" w:rsidTr="005B02F7">
        <w:trPr>
          <w:cantSplit/>
          <w:trHeight w:val="167"/>
          <w:tblHeader/>
        </w:trPr>
        <w:tc>
          <w:tcPr>
            <w:tcW w:w="4050" w:type="dxa"/>
            <w:shd w:val="clear" w:color="auto" w:fill="auto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5B02F7">
        <w:trPr>
          <w:cantSplit/>
          <w:trHeight w:val="1060"/>
          <w:tblHeader/>
        </w:trPr>
        <w:tc>
          <w:tcPr>
            <w:tcW w:w="4050" w:type="dxa"/>
            <w:shd w:val="clear" w:color="auto" w:fill="auto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  <w:hideMark/>
          </w:tcPr>
          <w:p w14:paraId="54E14B76" w14:textId="77777777" w:rsidR="000C661E" w:rsidRPr="005536C9" w:rsidRDefault="000C661E" w:rsidP="00764CFD">
            <w:pPr>
              <w:pStyle w:val="acctfourfigures"/>
              <w:tabs>
                <w:tab w:val="left" w:pos="720"/>
              </w:tabs>
              <w:spacing w:line="240" w:lineRule="atLeast"/>
              <w:ind w:left="-60"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5B02F7">
        <w:trPr>
          <w:cantSplit/>
          <w:trHeight w:val="103"/>
          <w:tblHeader/>
        </w:trPr>
        <w:tc>
          <w:tcPr>
            <w:tcW w:w="4050" w:type="dxa"/>
            <w:shd w:val="clear" w:color="auto" w:fill="auto"/>
          </w:tcPr>
          <w:p w14:paraId="174A8E93" w14:textId="77777777" w:rsidR="000C661E" w:rsidRPr="006D4923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  <w:shd w:val="clear" w:color="auto" w:fill="auto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14FE6003" w14:textId="77777777" w:rsidR="000C661E" w:rsidRPr="005536C9" w:rsidRDefault="000C661E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BA3A32" w:rsidRPr="005536C9" w14:paraId="5FB77F5C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6FCBBA7C" w14:textId="64DD8D1A" w:rsidR="00BA3A32" w:rsidRPr="005536C9" w:rsidRDefault="00BA3A32" w:rsidP="00BA3A3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232E2" w:rsidRPr="00523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="005232E2" w:rsidRPr="00523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BE13B1" w14:textId="6F7410F6" w:rsidR="00BA3A32" w:rsidRPr="005536C9" w:rsidRDefault="00BA3A32" w:rsidP="00BA3A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80655D4" w14:textId="675D5078" w:rsidR="00BA3A32" w:rsidRPr="00A42E96" w:rsidRDefault="005232E2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D4090EF" w14:textId="2B196E4B" w:rsidR="00BA3A32" w:rsidRPr="00A42E96" w:rsidRDefault="005232E2" w:rsidP="00BA3A3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2E9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E96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E96">
              <w:rPr>
                <w:rFonts w:ascii="Angsana New" w:hAnsi="Angsana New" w:cs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ACE525E" w14:textId="2BED50FE" w:rsidR="00BA3A32" w:rsidRPr="00A42E96" w:rsidRDefault="005232E2" w:rsidP="00BA3A3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7D4472" w14:textId="361FAC88" w:rsidR="00BA3A32" w:rsidRPr="00A42E96" w:rsidRDefault="005232E2" w:rsidP="00BA3A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</w:t>
            </w:r>
          </w:p>
        </w:tc>
      </w:tr>
      <w:tr w:rsidR="00D01042" w:rsidRPr="005536C9" w14:paraId="228E47C7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vAlign w:val="bottom"/>
            <w:hideMark/>
          </w:tcPr>
          <w:p w14:paraId="1D9DE43C" w14:textId="77777777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499648" w14:textId="52BB9584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B1722BF" w14:textId="2FB8BDB0" w:rsidR="00D01042" w:rsidRPr="005536C9" w:rsidRDefault="00D01042" w:rsidP="00F8206E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0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A583F9D" w14:textId="30FE297E" w:rsidR="00D01042" w:rsidRPr="005536C9" w:rsidRDefault="005232E2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  <w:r w:rsidR="00D010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D0E4F25" w14:textId="55806881" w:rsidR="00D01042" w:rsidRPr="0033108A" w:rsidRDefault="00D01042" w:rsidP="00F820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B70698D" w14:textId="59AE8D57" w:rsidR="00D01042" w:rsidRPr="00764CFD" w:rsidRDefault="005232E2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  <w:r w:rsidR="00D010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</w:t>
            </w:r>
          </w:p>
        </w:tc>
      </w:tr>
      <w:tr w:rsidR="00D01042" w:rsidRPr="005536C9" w14:paraId="026B8EAE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7645304" w14:textId="77777777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1A35B" w14:textId="6DFD9758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74D144" w14:textId="73DB0CC0" w:rsidR="00D01042" w:rsidRPr="0033108A" w:rsidRDefault="00D01042" w:rsidP="00F8206E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0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D01042" w:rsidRPr="005536C9" w:rsidRDefault="00D01042" w:rsidP="00D01042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5B68856" w14:textId="4A708424" w:rsidR="00D01042" w:rsidRPr="005536C9" w:rsidRDefault="00D01042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60C3A5" w14:textId="44151FC0" w:rsidR="00D01042" w:rsidRPr="0033108A" w:rsidRDefault="00D01042" w:rsidP="00D01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F64A06E" w14:textId="25C7936F" w:rsidR="00D01042" w:rsidRPr="00764CFD" w:rsidRDefault="00D01042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1042" w:rsidRPr="005536C9" w14:paraId="025ADDE6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</w:tcPr>
          <w:p w14:paraId="19C55C48" w14:textId="3A08CEE1" w:rsidR="00D01042" w:rsidRPr="005536C9" w:rsidRDefault="00D01042" w:rsidP="00D01042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71F15A" w14:textId="34A3F226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44D035" w14:textId="2970BAA6" w:rsidR="00D01042" w:rsidRPr="0033108A" w:rsidRDefault="00D01042" w:rsidP="00F8206E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D01042" w:rsidRPr="005536C9" w:rsidRDefault="00D01042" w:rsidP="00D01042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54AE0F6" w14:textId="2FA4A780" w:rsidR="00D01042" w:rsidRPr="005536C9" w:rsidRDefault="005232E2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D010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49C8F9" w14:textId="55CA3BB7" w:rsidR="00D01042" w:rsidRPr="0033108A" w:rsidRDefault="00D01042" w:rsidP="00D01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81D87C" w14:textId="465F6F36" w:rsidR="00D01042" w:rsidRPr="00764CFD" w:rsidRDefault="005232E2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D010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</w:tr>
      <w:tr w:rsidR="00D01042" w:rsidRPr="005536C9" w14:paraId="11B1962D" w14:textId="77777777" w:rsidTr="005B02F7">
        <w:trPr>
          <w:cantSplit/>
          <w:trHeight w:val="67"/>
        </w:trPr>
        <w:tc>
          <w:tcPr>
            <w:tcW w:w="4050" w:type="dxa"/>
            <w:shd w:val="clear" w:color="auto" w:fill="auto"/>
          </w:tcPr>
          <w:p w14:paraId="034B759D" w14:textId="03336510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0EBB140" w14:textId="108D5F78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CFB93FB" w14:textId="7F73E194" w:rsidR="00D01042" w:rsidRPr="005536C9" w:rsidRDefault="005232E2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D01042" w:rsidRPr="005536C9" w:rsidRDefault="00D01042" w:rsidP="00D01042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CDB17B8" w14:textId="64B54E17" w:rsidR="00D01042" w:rsidRPr="00764CFD" w:rsidRDefault="00D01042" w:rsidP="00F8206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D6AAD61" w14:textId="05703BA7" w:rsidR="00D01042" w:rsidRPr="0033108A" w:rsidRDefault="00D01042" w:rsidP="00D01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26EDA18" w14:textId="2D3BC3CA" w:rsidR="00D01042" w:rsidRPr="00764CFD" w:rsidRDefault="005232E2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D01042" w:rsidRPr="005536C9" w14:paraId="634E35F9" w14:textId="77777777" w:rsidTr="005B02F7">
        <w:trPr>
          <w:cantSplit/>
          <w:trHeight w:val="250"/>
        </w:trPr>
        <w:tc>
          <w:tcPr>
            <w:tcW w:w="4050" w:type="dxa"/>
            <w:shd w:val="clear" w:color="auto" w:fill="auto"/>
            <w:vAlign w:val="bottom"/>
            <w:hideMark/>
          </w:tcPr>
          <w:p w14:paraId="734D6048" w14:textId="37D2FA81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739767" w14:textId="1A9432E5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351E7F9F" w:rsidR="00D01042" w:rsidRPr="005536C9" w:rsidRDefault="00D01042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EF77CC" w14:textId="00E09303" w:rsidR="00D01042" w:rsidRPr="005536C9" w:rsidRDefault="00D01042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7CDAB4" w14:textId="0BA16E4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CA439E8" w14:textId="49B675A7" w:rsidR="00D01042" w:rsidRPr="00764CFD" w:rsidRDefault="00D01042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32E2" w:rsidRPr="00523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1042" w:rsidRPr="005536C9" w14:paraId="7A7C9084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A79703E" w14:textId="6E0C31A2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232E2"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5232E2" w:rsidRPr="005232E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5232E2"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D01042" w:rsidRPr="005536C9" w:rsidRDefault="00D01042" w:rsidP="00D01042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7744EA6F" w:rsidR="00D01042" w:rsidRPr="005536C9" w:rsidRDefault="005232E2" w:rsidP="00D826B8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461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="00F461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D01042" w:rsidRPr="00764CFD" w:rsidRDefault="00D01042" w:rsidP="00D0104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79D366B8" w:rsidR="00D01042" w:rsidRPr="00764CFD" w:rsidRDefault="005232E2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92C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  <w:r w:rsidR="00B756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D01042" w:rsidRPr="00764CFD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19AF2A6E" w:rsidR="00D01042" w:rsidRPr="00764CFD" w:rsidRDefault="005232E2" w:rsidP="00D0104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5099AA1B" w:rsidR="00D01042" w:rsidRPr="00764CFD" w:rsidRDefault="005232E2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756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477</w:t>
            </w:r>
            <w:r w:rsidR="00B756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897</w:t>
            </w:r>
          </w:p>
        </w:tc>
      </w:tr>
    </w:tbl>
    <w:p w14:paraId="0FC092AF" w14:textId="77777777" w:rsidR="00E05376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617F" w14:textId="4739E303" w:rsidR="00E94053" w:rsidRDefault="00606337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4C88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971717">
        <w:rPr>
          <w:rFonts w:asciiTheme="majorBidi" w:hAnsiTheme="majorBidi" w:cstheme="majorBidi" w:hint="cs"/>
          <w:sz w:val="30"/>
          <w:szCs w:val="30"/>
          <w:cs/>
        </w:rPr>
        <w:t>ไตรมาสที่</w:t>
      </w:r>
      <w:r w:rsidR="00971717">
        <w:rPr>
          <w:rFonts w:asciiTheme="majorBidi" w:hAnsiTheme="majorBidi" w:cstheme="majorBidi"/>
          <w:sz w:val="30"/>
          <w:szCs w:val="30"/>
        </w:rPr>
        <w:t xml:space="preserve"> 1 </w:t>
      </w:r>
      <w:r w:rsidRPr="00A84C8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3839AF">
        <w:rPr>
          <w:rFonts w:asciiTheme="majorBidi" w:hAnsiTheme="majorBidi" w:cstheme="majorBidi"/>
          <w:sz w:val="30"/>
          <w:szCs w:val="30"/>
          <w:cs/>
        </w:rPr>
        <w:t>เปลี่ยนแปลงสัญญาเช่าที่ดินกับ</w:t>
      </w:r>
      <w:r w:rsidR="003123DB" w:rsidRPr="003839AF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 w:rsidRPr="003839A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80555C" w:rsidRPr="003839AF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95A84" w:rsidRPr="003839AF">
        <w:rPr>
          <w:rFonts w:asciiTheme="majorBidi" w:hAnsiTheme="majorBidi" w:cstheme="majorBidi"/>
          <w:sz w:val="30"/>
          <w:szCs w:val="30"/>
        </w:rPr>
        <w:t xml:space="preserve"> </w:t>
      </w:r>
      <w:r w:rsidRPr="003839AF">
        <w:rPr>
          <w:rFonts w:asciiTheme="majorBidi" w:hAnsiTheme="majorBidi" w:cstheme="majorBidi"/>
          <w:sz w:val="30"/>
          <w:szCs w:val="30"/>
          <w:cs/>
        </w:rPr>
        <w:t>โดยเปลี่ยนแปลง</w:t>
      </w:r>
      <w:r w:rsidR="0097171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A84C88">
        <w:rPr>
          <w:rFonts w:asciiTheme="majorBidi" w:hAnsiTheme="majorBidi" w:cstheme="majorBidi"/>
          <w:sz w:val="30"/>
          <w:szCs w:val="30"/>
          <w:cs/>
        </w:rPr>
        <w:t>สิ่งตอบแทนสำหรับสัญญาเช่า กลุ่มบริษัทได้วัดมูลค่าของสิน</w:t>
      </w:r>
      <w:r w:rsidR="00B3291F" w:rsidRPr="00A84C88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A84C88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A84C8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D343E3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5232E2" w:rsidRPr="005232E2">
        <w:rPr>
          <w:rFonts w:asciiTheme="majorBidi" w:hAnsiTheme="majorBidi" w:cstheme="majorBidi" w:hint="cs"/>
          <w:sz w:val="30"/>
          <w:szCs w:val="30"/>
        </w:rPr>
        <w:t>0</w:t>
      </w:r>
      <w:r w:rsidR="0082702D">
        <w:rPr>
          <w:rFonts w:asciiTheme="majorBidi" w:hAnsiTheme="majorBidi" w:cstheme="majorBidi" w:hint="cs"/>
          <w:sz w:val="30"/>
          <w:szCs w:val="30"/>
          <w:cs/>
        </w:rPr>
        <w:t>.</w:t>
      </w:r>
      <w:r w:rsidR="005232E2" w:rsidRPr="005232E2">
        <w:rPr>
          <w:rFonts w:asciiTheme="majorBidi" w:hAnsiTheme="majorBidi" w:cstheme="majorBidi" w:hint="cs"/>
          <w:sz w:val="30"/>
          <w:szCs w:val="30"/>
        </w:rPr>
        <w:t>09</w:t>
      </w:r>
      <w:r w:rsidR="000352B2"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12CC3E6" w14:textId="77777777" w:rsidR="006B28DB" w:rsidRDefault="006B28DB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45602BF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1893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BA3A32" w:rsidRPr="00E23EEB" w14:paraId="1CD4E34C" w14:textId="77777777" w:rsidTr="00603352">
        <w:tc>
          <w:tcPr>
            <w:tcW w:w="3519" w:type="dxa"/>
            <w:hideMark/>
          </w:tcPr>
          <w:p w14:paraId="250CF359" w14:textId="1A7BFFFF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64952B2" w14:textId="72244666" w:rsidR="00BA3A32" w:rsidRP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14:paraId="05F65980" w14:textId="7777777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46621BE6" w:rsidR="00BA3A32" w:rsidRP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36" w:type="dxa"/>
          </w:tcPr>
          <w:p w14:paraId="23E9A20A" w14:textId="77777777" w:rsidR="00BA3A32" w:rsidRPr="00BA3A3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5103855D" w:rsidR="00BA3A32" w:rsidRP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BA3A32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64580269" w:rsidR="00BA3A32" w:rsidRPr="006C37EF" w:rsidRDefault="005F779A" w:rsidP="00F8206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944F54C" w14:textId="77777777" w:rsidR="00BA3A32" w:rsidRPr="00603352" w:rsidRDefault="00BA3A32" w:rsidP="00BA3A3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78C42C6E" w:rsidR="00BA3A32" w:rsidRPr="0060335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7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14:paraId="00C15B5C" w14:textId="55C4BA01" w:rsidR="00BA3A32" w:rsidRPr="00603352" w:rsidRDefault="00BA3A32" w:rsidP="00BA3A3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4C583B99" w:rsidR="00BA3A32" w:rsidRPr="0060335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7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BA3A32" w:rsidRPr="00E23EEB" w14:paraId="5578EE5E" w14:textId="77777777" w:rsidTr="00603352">
        <w:tc>
          <w:tcPr>
            <w:tcW w:w="3519" w:type="dxa"/>
            <w:hideMark/>
          </w:tcPr>
          <w:p w14:paraId="0926D9EE" w14:textId="4E687B89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6119B7CB" w:rsidR="00BA3A32" w:rsidRPr="00603352" w:rsidRDefault="00131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5F77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6B04FB9" w14:textId="7777777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2AE06356" w:rsidR="00BA3A32" w:rsidRPr="00603352" w:rsidRDefault="005F779A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6B9092" w14:textId="7F2F908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75A27C76" w:rsidR="00BA3A32" w:rsidRPr="00603352" w:rsidRDefault="005F779A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30"/>
                <w:szCs w:val="30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3A32" w:rsidRPr="008E7E68" w14:paraId="3D833CEF" w14:textId="77777777" w:rsidTr="004F76C0">
        <w:tc>
          <w:tcPr>
            <w:tcW w:w="3519" w:type="dxa"/>
            <w:shd w:val="clear" w:color="auto" w:fill="auto"/>
            <w:hideMark/>
          </w:tcPr>
          <w:p w14:paraId="1B5D70EE" w14:textId="5936FE1E" w:rsidR="00BA3A32" w:rsidRPr="00603352" w:rsidRDefault="00BA3A32" w:rsidP="00BA3A32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590F3621" w:rsidR="00BA3A32" w:rsidRPr="00801B46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490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14:paraId="23BA9F26" w14:textId="77777777" w:rsidR="00BA3A32" w:rsidRPr="00801B46" w:rsidRDefault="00BA3A32" w:rsidP="00BA3A3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49581BF6" w:rsidR="00BA3A32" w:rsidRPr="00801B46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490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36" w:type="dxa"/>
          </w:tcPr>
          <w:p w14:paraId="23015492" w14:textId="77777777" w:rsidR="00BA3A32" w:rsidRPr="00183868" w:rsidRDefault="00BA3A32" w:rsidP="00BA3A3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5F7EC8B7" w:rsidR="00BA3A32" w:rsidRPr="00801B46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F23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</w:tr>
    </w:tbl>
    <w:p w14:paraId="6DCDACB9" w14:textId="77777777" w:rsidR="00E815A5" w:rsidRPr="00840742" w:rsidRDefault="00E815A5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105B21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B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8"/>
        <w:tblW w:w="94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3"/>
      </w:tblGrid>
      <w:tr w:rsidR="000E30E9" w:rsidRPr="00150297" w14:paraId="4E3C2674" w14:textId="77777777" w:rsidTr="00FD6873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FD6873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2E2AA873" w:rsidR="000E30E9" w:rsidRPr="00150297" w:rsidRDefault="005232E2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5232E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BA3A3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232E2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53" w:type="dxa"/>
            <w:gridSpan w:val="5"/>
          </w:tcPr>
          <w:p w14:paraId="324F7A0B" w14:textId="4211D1C7" w:rsidR="000E30E9" w:rsidRPr="00150297" w:rsidRDefault="005232E2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232E2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0E30E9" w:rsidRPr="00150297" w14:paraId="6D49638A" w14:textId="77777777" w:rsidTr="00C522A4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FD6873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C58F3" w:rsidRPr="00150297" w14:paraId="010EFD69" w14:textId="77777777" w:rsidTr="00C522A4">
        <w:tc>
          <w:tcPr>
            <w:tcW w:w="2790" w:type="dxa"/>
          </w:tcPr>
          <w:p w14:paraId="457A1773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00D0126C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0AD63413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5717EBFB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6A732F77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0437F8C3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33E74BFA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  <w:vAlign w:val="bottom"/>
          </w:tcPr>
          <w:p w14:paraId="5BE40EEA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1D2077" w14:textId="5152032C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6B5D428A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BC58F3" w:rsidRPr="00150297" w14:paraId="1BD571B0" w14:textId="77777777" w:rsidTr="00C522A4">
        <w:tc>
          <w:tcPr>
            <w:tcW w:w="2790" w:type="dxa"/>
          </w:tcPr>
          <w:p w14:paraId="371C5493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09A85841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180" w:type="dxa"/>
            <w:vAlign w:val="bottom"/>
          </w:tcPr>
          <w:p w14:paraId="5DA30FF8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58761FCF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5052C44C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180" w:type="dxa"/>
            <w:vAlign w:val="bottom"/>
          </w:tcPr>
          <w:p w14:paraId="5838567E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1BD4EBF7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0" w:type="dxa"/>
            <w:vAlign w:val="bottom"/>
          </w:tcPr>
          <w:p w14:paraId="3082F514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00DE61" w14:textId="1EB8FA96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6606D59F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</w:tr>
      <w:tr w:rsidR="00BC58F3" w:rsidRPr="00150297" w14:paraId="4098FBD3" w14:textId="77777777" w:rsidTr="00C522A4">
        <w:tc>
          <w:tcPr>
            <w:tcW w:w="2790" w:type="dxa"/>
          </w:tcPr>
          <w:p w14:paraId="66772FC6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63345CCD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80" w:type="dxa"/>
            <w:vAlign w:val="bottom"/>
          </w:tcPr>
          <w:p w14:paraId="36ACE1E2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4937FA1B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5784DB29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80" w:type="dxa"/>
            <w:vAlign w:val="bottom"/>
          </w:tcPr>
          <w:p w14:paraId="7F8D9BA4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78378F22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60527AA5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37FEA8" w14:textId="38772ECB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38E75ECD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BC58F3" w:rsidRPr="00150297" w14:paraId="58B2AF6E" w14:textId="77777777" w:rsidTr="00C522A4">
        <w:tc>
          <w:tcPr>
            <w:tcW w:w="2790" w:type="dxa"/>
          </w:tcPr>
          <w:p w14:paraId="28A84570" w14:textId="7417624B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0F042521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180" w:type="dxa"/>
            <w:vAlign w:val="bottom"/>
          </w:tcPr>
          <w:p w14:paraId="38602712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471460C3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04EDB584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180" w:type="dxa"/>
            <w:vAlign w:val="bottom"/>
          </w:tcPr>
          <w:p w14:paraId="24859541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7705F361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80" w:type="dxa"/>
            <w:vAlign w:val="bottom"/>
          </w:tcPr>
          <w:p w14:paraId="3E75C74E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6BBE3F" w14:textId="27D72F8B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2DFD8297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  <w:tr w:rsidR="00BC58F3" w:rsidRPr="00150297" w14:paraId="0B58F428" w14:textId="77777777" w:rsidTr="00C522A4">
        <w:tc>
          <w:tcPr>
            <w:tcW w:w="2790" w:type="dxa"/>
          </w:tcPr>
          <w:p w14:paraId="0C4A3557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319DEC0E" w:rsidR="00BC58F3" w:rsidRPr="00200A4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4D10D9FE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346A92D2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46183F0A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09BF7369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7800ACBD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14:paraId="78EC0647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9B91F" w14:textId="6804BDCD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674C19F9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</w:tr>
      <w:tr w:rsidR="00BC58F3" w:rsidRPr="00150297" w14:paraId="311CECE1" w14:textId="77777777" w:rsidTr="00C522A4">
        <w:tc>
          <w:tcPr>
            <w:tcW w:w="2790" w:type="dxa"/>
          </w:tcPr>
          <w:p w14:paraId="6E9B5A93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6103DE49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80" w:type="dxa"/>
            <w:vAlign w:val="bottom"/>
          </w:tcPr>
          <w:p w14:paraId="1F3F75E2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4FF6C4DE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25F4B0B7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80" w:type="dxa"/>
            <w:vAlign w:val="bottom"/>
          </w:tcPr>
          <w:p w14:paraId="5A5B50C9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30DFF681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80" w:type="dxa"/>
            <w:vAlign w:val="bottom"/>
          </w:tcPr>
          <w:p w14:paraId="670DE993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BC692D5" w14:textId="786F59AD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7D5C7B7E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</w:tr>
      <w:tr w:rsidR="00BC58F3" w:rsidRPr="00150297" w14:paraId="075C3092" w14:textId="77777777" w:rsidTr="00C522A4">
        <w:tc>
          <w:tcPr>
            <w:tcW w:w="2790" w:type="dxa"/>
          </w:tcPr>
          <w:p w14:paraId="3DB82F4F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BC58F3" w:rsidRPr="00150297" w:rsidRDefault="00BC58F3" w:rsidP="00BC58F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1C9E40" w14:textId="010F2005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  <w:vAlign w:val="bottom"/>
          </w:tcPr>
          <w:p w14:paraId="33EFCD93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0A492EBC" w:rsidR="00BC58F3" w:rsidRPr="00990146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4F56015B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BC58F3" w:rsidRPr="0099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  <w:vAlign w:val="bottom"/>
          </w:tcPr>
          <w:p w14:paraId="5342519D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66DA852E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80" w:type="dxa"/>
            <w:vAlign w:val="bottom"/>
          </w:tcPr>
          <w:p w14:paraId="20A965E1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B62210" w14:textId="54390BD4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38791506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BC5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</w:tr>
      <w:tr w:rsidR="00BC58F3" w:rsidRPr="00150297" w14:paraId="594BBD53" w14:textId="77777777" w:rsidTr="00C522A4">
        <w:tc>
          <w:tcPr>
            <w:tcW w:w="2790" w:type="dxa"/>
          </w:tcPr>
          <w:p w14:paraId="76BFF740" w14:textId="77777777" w:rsidR="00BC58F3" w:rsidRPr="00150297" w:rsidRDefault="00BC58F3" w:rsidP="00BC58F3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6BAAD084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32E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BC58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520</w:t>
            </w:r>
            <w:r w:rsidR="00BC58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149</w:t>
            </w:r>
          </w:p>
        </w:tc>
        <w:tc>
          <w:tcPr>
            <w:tcW w:w="180" w:type="dxa"/>
            <w:vAlign w:val="bottom"/>
          </w:tcPr>
          <w:p w14:paraId="4C7FDE29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79403F4D" w:rsidR="00BC58F3" w:rsidRPr="005B5E00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5E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260E62AA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32E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BC58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520</w:t>
            </w:r>
            <w:r w:rsidR="00BC58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149</w:t>
            </w:r>
          </w:p>
        </w:tc>
        <w:tc>
          <w:tcPr>
            <w:tcW w:w="180" w:type="dxa"/>
            <w:vAlign w:val="bottom"/>
          </w:tcPr>
          <w:p w14:paraId="21A4FBC1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1D5B61B1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BC58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  <w:r w:rsidR="00BC58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180" w:type="dxa"/>
            <w:vAlign w:val="bottom"/>
          </w:tcPr>
          <w:p w14:paraId="255235E8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340CF4F4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BC58F3" w:rsidRPr="00150297" w:rsidRDefault="00BC58F3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3116759B" w:rsidR="00BC58F3" w:rsidRPr="00150297" w:rsidRDefault="005232E2" w:rsidP="00BC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BC58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  <w:r w:rsidR="00BC58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6"/>
      </w:tblGrid>
      <w:tr w:rsidR="000E30E9" w:rsidRPr="006666FA" w14:paraId="14856CA8" w14:textId="77777777" w:rsidTr="00FD6873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8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3A32" w:rsidRPr="006666FA" w14:paraId="51AEA79A" w14:textId="77777777" w:rsidTr="00FD6873">
        <w:trPr>
          <w:tblHeader/>
        </w:trPr>
        <w:tc>
          <w:tcPr>
            <w:tcW w:w="2790" w:type="dxa"/>
          </w:tcPr>
          <w:p w14:paraId="5DA631EF" w14:textId="77777777" w:rsidR="00BA3A32" w:rsidRPr="006666FA" w:rsidRDefault="00BA3A32" w:rsidP="00BA3A3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BA3A32" w:rsidRDefault="00BA3A32" w:rsidP="00BA3A3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3CFA7B09" w:rsidR="00BA3A32" w:rsidRPr="006666FA" w:rsidRDefault="005232E2" w:rsidP="00BA3A3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5232E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A3A32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BA3A3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A3A32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232E2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718F422" w14:textId="77777777" w:rsidR="00BA3A32" w:rsidRPr="006666FA" w:rsidRDefault="00BA3A32" w:rsidP="00BA3A3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6" w:type="dxa"/>
            <w:gridSpan w:val="5"/>
          </w:tcPr>
          <w:p w14:paraId="535A7E5D" w14:textId="10649468" w:rsidR="00BA3A32" w:rsidRPr="006666FA" w:rsidRDefault="005232E2" w:rsidP="00BA3A3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BA3A32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BA3A32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232E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232E2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0E30E9" w:rsidRPr="006666FA" w14:paraId="53CFF7A9" w14:textId="77777777" w:rsidTr="00FD6873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FD6873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01A30" w:rsidRPr="00C07B1A" w14:paraId="5668A88C" w14:textId="77777777" w:rsidTr="00FD6873">
        <w:tc>
          <w:tcPr>
            <w:tcW w:w="2790" w:type="dxa"/>
          </w:tcPr>
          <w:p w14:paraId="76622A54" w14:textId="01FAD667" w:rsidR="00901A30" w:rsidRPr="006666FA" w:rsidRDefault="00901A30" w:rsidP="00901A30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EFECE28" w14:textId="77777777" w:rsidR="00901A30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40C2B4E8" w:rsidR="00901A30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01A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0" w:type="dxa"/>
            <w:vAlign w:val="bottom"/>
          </w:tcPr>
          <w:p w14:paraId="6E71FA7F" w14:textId="77777777" w:rsidR="00901A30" w:rsidRPr="006666FA" w:rsidRDefault="00901A30" w:rsidP="00901A3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55139C3B" w:rsidR="00901A30" w:rsidRPr="003B24E5" w:rsidRDefault="00901A30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901A30" w:rsidRPr="006666FA" w:rsidRDefault="00901A30" w:rsidP="00901A3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72B4787D" w:rsidR="00901A30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01A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0" w:type="dxa"/>
            <w:vAlign w:val="bottom"/>
          </w:tcPr>
          <w:p w14:paraId="73D83725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31F1E8F4" w:rsidR="00901A30" w:rsidRPr="00C64585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01A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  <w:vAlign w:val="bottom"/>
          </w:tcPr>
          <w:p w14:paraId="4D5B76DC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EBC3C4" w14:textId="326CFFF2" w:rsidR="00901A30" w:rsidRDefault="00901A30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413EEAB6" w:rsidR="00901A30" w:rsidRPr="00C64585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01A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901A30" w:rsidRPr="00C07B1A" w14:paraId="0341C778" w14:textId="77777777" w:rsidTr="00FD6873">
        <w:tc>
          <w:tcPr>
            <w:tcW w:w="2790" w:type="dxa"/>
          </w:tcPr>
          <w:p w14:paraId="54F29FD0" w14:textId="77777777" w:rsidR="00901A30" w:rsidRPr="006666FA" w:rsidRDefault="00901A30" w:rsidP="00901A30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901A30" w:rsidRPr="004A4F9A" w:rsidRDefault="00901A30" w:rsidP="00901A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1E1CB426" w:rsidR="00901A30" w:rsidRPr="006666FA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901A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</w:p>
        </w:tc>
        <w:tc>
          <w:tcPr>
            <w:tcW w:w="180" w:type="dxa"/>
            <w:vAlign w:val="bottom"/>
          </w:tcPr>
          <w:p w14:paraId="45092F96" w14:textId="77777777" w:rsidR="00901A30" w:rsidRPr="006666FA" w:rsidRDefault="00901A30" w:rsidP="00901A3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6C5D7193" w:rsidR="00901A30" w:rsidRPr="006666FA" w:rsidRDefault="00901A30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901A30" w:rsidRPr="006666FA" w:rsidRDefault="00901A30" w:rsidP="00901A3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4CCFE53A" w:rsidR="00901A30" w:rsidRPr="006666FA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901A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</w:p>
        </w:tc>
        <w:tc>
          <w:tcPr>
            <w:tcW w:w="180" w:type="dxa"/>
            <w:vAlign w:val="bottom"/>
          </w:tcPr>
          <w:p w14:paraId="542F167D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48B9C31D" w:rsidR="00901A30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901A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80" w:type="dxa"/>
            <w:vAlign w:val="bottom"/>
          </w:tcPr>
          <w:p w14:paraId="6FEEA15D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152C4" w14:textId="6E3879E2" w:rsidR="00901A30" w:rsidRDefault="00901A30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382D49D8" w:rsidR="00901A30" w:rsidRPr="00C07B1A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901A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901A30" w:rsidRPr="006666FA" w14:paraId="60F19EDD" w14:textId="77777777" w:rsidTr="00FD6873">
        <w:tc>
          <w:tcPr>
            <w:tcW w:w="2790" w:type="dxa"/>
          </w:tcPr>
          <w:p w14:paraId="0D8DF14E" w14:textId="77777777" w:rsidR="00901A30" w:rsidRPr="006666FA" w:rsidRDefault="00901A30" w:rsidP="00901A30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901A30" w:rsidRPr="005E646F" w:rsidRDefault="00901A30" w:rsidP="00901A3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CE0CD" w14:textId="2F8BF0EE" w:rsidR="00901A30" w:rsidRPr="00D82B86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281</w:t>
            </w:r>
            <w:r w:rsidR="00901A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8FE86" w14:textId="77777777" w:rsidR="00901A30" w:rsidRPr="00D82B86" w:rsidRDefault="00901A30" w:rsidP="00901A3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943A9" w14:textId="57DB150E" w:rsidR="00901A30" w:rsidRPr="00447C8B" w:rsidRDefault="00901A30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901A30" w:rsidRPr="00D82B86" w:rsidRDefault="00901A30" w:rsidP="00901A3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5FC534AB" w:rsidR="00901A30" w:rsidRPr="00D82B86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281</w:t>
            </w:r>
            <w:r w:rsidR="00901A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310</w:t>
            </w:r>
          </w:p>
        </w:tc>
        <w:tc>
          <w:tcPr>
            <w:tcW w:w="180" w:type="dxa"/>
            <w:vAlign w:val="bottom"/>
          </w:tcPr>
          <w:p w14:paraId="247FF40D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3218F392" w:rsidR="00901A30" w:rsidRPr="006666FA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901A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4C9BDF09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0131D85E" w:rsidR="00901A30" w:rsidRPr="00447C8B" w:rsidRDefault="00901A30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901A30" w:rsidRPr="006666FA" w:rsidRDefault="00901A30" w:rsidP="00901A3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2C1B29C6" w:rsidR="00901A30" w:rsidRPr="00CE289E" w:rsidRDefault="005232E2" w:rsidP="0090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901A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B65AB" w14:textId="2F74E84D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E755CB" w14:textId="438975F8" w:rsidR="000E30E9" w:rsidRPr="00424DDB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BA3A3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232E2" w:rsidRPr="005232E2">
        <w:rPr>
          <w:rFonts w:asciiTheme="majorBidi" w:hAnsiTheme="majorBidi" w:cstheme="majorBidi"/>
          <w:sz w:val="30"/>
          <w:szCs w:val="30"/>
        </w:rPr>
        <w:t>2567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1AB2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33FC9E80" w:rsidR="00BA3A32" w:rsidRPr="00B30E1D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3A3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9" w:type="pct"/>
          </w:tcPr>
          <w:p w14:paraId="08CB7C66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695B4340" w:rsidR="00231AB2" w:rsidRPr="00B30E1D" w:rsidRDefault="005232E2" w:rsidP="002D2DA0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6268AEFC" w:rsidR="00231AB2" w:rsidRPr="00B30E1D" w:rsidRDefault="005232E2" w:rsidP="002D2DA0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3A3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</w:tcPr>
          <w:p w14:paraId="644B1A4A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601CBB7F" w:rsidR="00231AB2" w:rsidRPr="00B30E1D" w:rsidRDefault="005232E2" w:rsidP="002D2DA0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A3A32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BA3A32" w:rsidRPr="006666FA" w:rsidRDefault="00BA3A32" w:rsidP="00BA3A3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37A844A6" w:rsidR="00BA3A32" w:rsidRPr="00361939" w:rsidRDefault="005232E2" w:rsidP="00BA3A32">
            <w:pPr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" w:type="pct"/>
            <w:vAlign w:val="center"/>
          </w:tcPr>
          <w:p w14:paraId="1E57503D" w14:textId="77777777" w:rsidR="00BA3A32" w:rsidRPr="006666FA" w:rsidRDefault="00BA3A32" w:rsidP="00BA3A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41DB4C15" w:rsidR="00BA3A32" w:rsidRPr="006666FA" w:rsidRDefault="005232E2" w:rsidP="00BA3A32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9" w:type="pct"/>
          </w:tcPr>
          <w:p w14:paraId="29C43C91" w14:textId="77777777" w:rsidR="00BA3A32" w:rsidRPr="006666FA" w:rsidRDefault="00BA3A32" w:rsidP="00BA3A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3BA5C840" w:rsidR="00BA3A32" w:rsidRPr="006666FA" w:rsidRDefault="005232E2" w:rsidP="00BA3A32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2" w:type="pct"/>
            <w:vAlign w:val="center"/>
          </w:tcPr>
          <w:p w14:paraId="07975EAC" w14:textId="77777777" w:rsidR="00BA3A32" w:rsidRPr="006666FA" w:rsidRDefault="00BA3A32" w:rsidP="00BA3A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20E7E9B3" w:rsidR="00BA3A32" w:rsidRPr="006666FA" w:rsidRDefault="005232E2" w:rsidP="00BA3A32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31AB2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A32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BA3A32" w:rsidRPr="00AC439C" w:rsidRDefault="00BA3A32" w:rsidP="00BA3A32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749ADE4F" w:rsidR="00BA3A32" w:rsidRPr="00AC439C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24E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33D6AAE0" w14:textId="77777777" w:rsidR="00BA3A32" w:rsidRPr="00AC439C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29ADEDB3" w:rsidR="00BA3A32" w:rsidRP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23761395" w:rsidR="00BA3A32" w:rsidRPr="009333A9" w:rsidRDefault="00F73875" w:rsidP="00BA3A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1C008B3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6319DE37" w:rsidR="00BA3A32" w:rsidRPr="006666FA" w:rsidRDefault="00BA3A32" w:rsidP="00BA3A3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D47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A32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BA3A32" w:rsidRPr="00AC439C" w:rsidRDefault="00BA3A32" w:rsidP="00BA3A32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4E2F43C5" w:rsidR="00BA3A32" w:rsidRPr="00AC439C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6C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E36C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89" w:type="pct"/>
          </w:tcPr>
          <w:p w14:paraId="1B5928F5" w14:textId="77777777" w:rsidR="00BA3A32" w:rsidRPr="00AC439C" w:rsidRDefault="00BA3A3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0DB0FEBB" w:rsidR="00BA3A32" w:rsidRPr="00AC439C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89" w:type="pct"/>
          </w:tcPr>
          <w:p w14:paraId="7548CB00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03D9EF22" w:rsidR="00BA3A32" w:rsidRDefault="00F73875" w:rsidP="00BA3A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3197EFE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20ED2B00" w:rsidR="00BA3A32" w:rsidRDefault="00BA3A32" w:rsidP="00BA3A3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D47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A32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BA3A32" w:rsidRPr="00AC439C" w:rsidRDefault="00BA3A32" w:rsidP="00BA3A32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709C1F2B" w:rsid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364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89" w:type="pct"/>
          </w:tcPr>
          <w:p w14:paraId="2C318ECB" w14:textId="77777777" w:rsidR="00BA3A32" w:rsidRPr="00AC439C" w:rsidRDefault="00BA3A3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71AF126D" w:rsidR="00BA3A32" w:rsidRPr="00C64585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89" w:type="pct"/>
          </w:tcPr>
          <w:p w14:paraId="1D5CC342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4C98AC1C" w:rsidR="00BA3A32" w:rsidRDefault="005232E2" w:rsidP="00BA3A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1C34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  <w:tc>
          <w:tcPr>
            <w:tcW w:w="92" w:type="pct"/>
          </w:tcPr>
          <w:p w14:paraId="553296AC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21F87A4C" w:rsidR="00BA3A32" w:rsidRPr="001504D4" w:rsidRDefault="005232E2" w:rsidP="00BA3A32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BA3A32" w:rsidRPr="006666FA" w14:paraId="6F3D8229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0A46AA04" w14:textId="77777777" w:rsidR="00BA3A32" w:rsidRPr="00012075" w:rsidRDefault="00BA3A32" w:rsidP="00BA3A32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  <w:shd w:val="clear" w:color="auto" w:fill="auto"/>
          </w:tcPr>
          <w:p w14:paraId="53F5148C" w14:textId="2B755661" w:rsidR="00BA3A32" w:rsidRPr="00012075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C53F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89" w:type="pct"/>
            <w:shd w:val="clear" w:color="auto" w:fill="auto"/>
          </w:tcPr>
          <w:p w14:paraId="7C22286E" w14:textId="77777777" w:rsidR="00BA3A32" w:rsidRPr="00921967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576018A" w14:textId="2AF024A4" w:rsidR="00BA3A32" w:rsidRPr="00921967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89" w:type="pct"/>
            <w:shd w:val="clear" w:color="auto" w:fill="auto"/>
          </w:tcPr>
          <w:p w14:paraId="5B25F574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A4659AD" w14:textId="5AB7A113" w:rsidR="00BA3A32" w:rsidRPr="006666FA" w:rsidRDefault="00F73875" w:rsidP="00BA3A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7EB2953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39D2912" w14:textId="001B80CF" w:rsidR="00BA3A32" w:rsidRPr="006666FA" w:rsidRDefault="00BA3A32" w:rsidP="00BA3A3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A32" w:rsidRPr="006666FA" w14:paraId="3F1AC641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25B74B05" w14:textId="77777777" w:rsidR="00BA3A32" w:rsidRPr="00012075" w:rsidRDefault="00BA3A32" w:rsidP="00BA3A32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  <w:shd w:val="clear" w:color="auto" w:fill="auto"/>
          </w:tcPr>
          <w:p w14:paraId="03C5B67E" w14:textId="6D143C4A" w:rsid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613</w:t>
            </w:r>
            <w:r w:rsidR="00F90D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89" w:type="pct"/>
            <w:shd w:val="clear" w:color="auto" w:fill="auto"/>
          </w:tcPr>
          <w:p w14:paraId="52F6B1AD" w14:textId="77777777" w:rsidR="00BA3A32" w:rsidRPr="00921967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D0B12A3" w14:textId="5A32704A" w:rsidR="00BA3A32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89" w:type="pct"/>
            <w:shd w:val="clear" w:color="auto" w:fill="auto"/>
          </w:tcPr>
          <w:p w14:paraId="0CD6DA6C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9862798" w14:textId="51AB38CF" w:rsidR="00BA3A32" w:rsidRDefault="00F73875" w:rsidP="00BA3A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AA9BB34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C7F6A37" w14:textId="3A2942B7" w:rsidR="00BA3A32" w:rsidRPr="00F54B9F" w:rsidRDefault="00BA3A32" w:rsidP="00BA3A3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3A32" w:rsidRPr="003363AD" w14:paraId="5A38C2D1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01347246" w14:textId="3D359A0F" w:rsidR="00BA3A32" w:rsidRPr="00012075" w:rsidRDefault="00BA3A32" w:rsidP="00BA3A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  <w:shd w:val="clear" w:color="auto" w:fill="auto"/>
          </w:tcPr>
          <w:p w14:paraId="5410A5EB" w14:textId="3C395943" w:rsidR="00BA3A32" w:rsidRPr="00012075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8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F8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89" w:type="pct"/>
            <w:shd w:val="clear" w:color="auto" w:fill="auto"/>
          </w:tcPr>
          <w:p w14:paraId="1DBA14F2" w14:textId="77777777" w:rsidR="00BA3A32" w:rsidRPr="00921967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6C24E6D" w14:textId="5EE83AA2" w:rsidR="00BA3A32" w:rsidRPr="005B3CC1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89" w:type="pct"/>
            <w:shd w:val="clear" w:color="auto" w:fill="auto"/>
          </w:tcPr>
          <w:p w14:paraId="67475C26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7A7129E" w14:textId="7761C658" w:rsidR="00BA3A32" w:rsidRPr="00147CCE" w:rsidRDefault="005232E2" w:rsidP="00BA3A3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AC0C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92" w:type="pct"/>
            <w:shd w:val="clear" w:color="auto" w:fill="auto"/>
          </w:tcPr>
          <w:p w14:paraId="1F82180F" w14:textId="77777777" w:rsidR="00BA3A32" w:rsidRPr="006666FA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CE1B710" w14:textId="024BB64E" w:rsidR="00BA3A32" w:rsidRPr="003363AD" w:rsidRDefault="005232E2" w:rsidP="00BA3A32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BA3A3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232E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751</w:t>
            </w:r>
          </w:p>
        </w:tc>
      </w:tr>
      <w:tr w:rsidR="00BA3A32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BA3A32" w:rsidRPr="00012075" w:rsidRDefault="00BA3A32" w:rsidP="00BA3A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5FCBB2FB" w:rsidR="00BA3A32" w:rsidRPr="00A0526D" w:rsidRDefault="005232E2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C3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  <w:r w:rsidR="001C3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89" w:type="pct"/>
          </w:tcPr>
          <w:p w14:paraId="7E3E7EF6" w14:textId="77777777" w:rsidR="00BA3A32" w:rsidRPr="009333A9" w:rsidRDefault="00BA3A32" w:rsidP="00BA3A3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59052AA4" w:rsidR="00BA3A32" w:rsidRPr="009333A9" w:rsidRDefault="005232E2" w:rsidP="00BA3A3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A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  <w:r w:rsidR="00BA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89" w:type="pct"/>
          </w:tcPr>
          <w:p w14:paraId="24FFE26A" w14:textId="77777777" w:rsidR="00BA3A32" w:rsidRPr="009333A9" w:rsidRDefault="00BA3A32" w:rsidP="00BA3A3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62195CBB" w:rsidR="00BA3A32" w:rsidRPr="00890D63" w:rsidRDefault="005232E2" w:rsidP="00BA3A32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F73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92" w:type="pct"/>
          </w:tcPr>
          <w:p w14:paraId="4A5DA6B9" w14:textId="77777777" w:rsidR="00BA3A32" w:rsidRPr="009333A9" w:rsidRDefault="00BA3A32" w:rsidP="00BA3A3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05BBF089" w:rsidR="00BA3A32" w:rsidRPr="00EA176B" w:rsidRDefault="005232E2" w:rsidP="00BA3A3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97</w:t>
            </w:r>
            <w:r w:rsidR="00BA3A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5232E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77777777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4F7260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6C2C6C61" w:rsidR="009F4469" w:rsidRPr="00B2377F" w:rsidRDefault="000E30E9" w:rsidP="00B2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BA3A3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กลุ่มบริษัทมีวงเงินสินเชื่อที่ยังไม่ได้เบิกใช้รวมเป็นเงินทั้งสิ้น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3</w:t>
      </w:r>
      <w:r w:rsidR="00D92822">
        <w:rPr>
          <w:rFonts w:asciiTheme="majorBidi" w:hAnsiTheme="majorBidi" w:cstheme="majorBidi"/>
          <w:sz w:val="30"/>
          <w:szCs w:val="30"/>
        </w:rPr>
        <w:t>,</w:t>
      </w:r>
      <w:r w:rsidR="005232E2" w:rsidRPr="005232E2">
        <w:rPr>
          <w:rFonts w:asciiTheme="majorBidi" w:hAnsiTheme="majorBidi" w:cstheme="majorBidi"/>
          <w:sz w:val="30"/>
          <w:szCs w:val="30"/>
        </w:rPr>
        <w:t>824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232E2" w:rsidRPr="005232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232E2" w:rsidRPr="005232E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9282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232E2" w:rsidRPr="005232E2">
        <w:rPr>
          <w:rFonts w:asciiTheme="majorBidi" w:hAnsiTheme="majorBidi" w:cstheme="majorBidi"/>
          <w:i/>
          <w:iCs/>
          <w:sz w:val="30"/>
          <w:szCs w:val="30"/>
        </w:rPr>
        <w:t>688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7303C3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5"/>
          <w:cols w:space="720"/>
          <w:docGrid w:linePitch="299"/>
        </w:sectPr>
      </w:pPr>
    </w:p>
    <w:p w14:paraId="26047B80" w14:textId="0E0B30DA" w:rsidR="000E30E9" w:rsidRPr="008C51BE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C51B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5908B21C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A3A32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="00BA3A3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232E2" w:rsidRPr="005232E2">
        <w:rPr>
          <w:rFonts w:asciiTheme="majorBidi" w:hAnsiTheme="majorBidi" w:cstheme="majorBidi"/>
          <w:sz w:val="30"/>
          <w:szCs w:val="30"/>
        </w:rPr>
        <w:t>2567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6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2"/>
        <w:gridCol w:w="715"/>
        <w:gridCol w:w="164"/>
        <w:gridCol w:w="719"/>
        <w:gridCol w:w="164"/>
        <w:gridCol w:w="896"/>
        <w:gridCol w:w="176"/>
        <w:gridCol w:w="883"/>
        <w:gridCol w:w="164"/>
        <w:gridCol w:w="783"/>
        <w:gridCol w:w="168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9"/>
        <w:gridCol w:w="736"/>
        <w:gridCol w:w="169"/>
        <w:gridCol w:w="681"/>
        <w:gridCol w:w="164"/>
        <w:gridCol w:w="758"/>
      </w:tblGrid>
      <w:tr w:rsidR="001C6FE6" w:rsidRPr="00C07E97" w14:paraId="4CD38317" w14:textId="77777777" w:rsidTr="00594A4E">
        <w:trPr>
          <w:trHeight w:val="210"/>
          <w:tblHeader/>
        </w:trPr>
        <w:tc>
          <w:tcPr>
            <w:tcW w:w="2070" w:type="dxa"/>
          </w:tcPr>
          <w:p w14:paraId="79C3883B" w14:textId="28280989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72" w:type="dxa"/>
            <w:gridSpan w:val="28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30E9" w:rsidRPr="00C07E97" w14:paraId="39E95D4C" w14:textId="77777777" w:rsidTr="00293DBF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606D5725" w:rsidR="000E30E9" w:rsidRPr="00C07E97" w:rsidRDefault="000E30E9" w:rsidP="00A62D7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 w:rsidR="00BA3A3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สาม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shd w:val="clear" w:color="auto" w:fill="auto"/>
            <w:vAlign w:val="bottom"/>
          </w:tcPr>
          <w:p w14:paraId="152D030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0E30E9" w:rsidRPr="00C07E97" w:rsidRDefault="000E30E9" w:rsidP="00A62D73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0E30E9" w:rsidRPr="00C07E97" w:rsidRDefault="000E30E9" w:rsidP="00A62D73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0E30E9" w:rsidRPr="00C07E97" w:rsidRDefault="000E30E9" w:rsidP="00A62D73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0E30E9" w:rsidRPr="00C07E97" w:rsidRDefault="000E30E9" w:rsidP="00A62D73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F37A73E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0E30E9" w:rsidRPr="00C07E97" w:rsidRDefault="000E30E9" w:rsidP="00A62D73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19384C25" w14:textId="77777777" w:rsidR="000E30E9" w:rsidRPr="00C07E97" w:rsidRDefault="000E30E9" w:rsidP="00A62D7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0E30E9" w:rsidRPr="00C07E97" w:rsidRDefault="000E30E9" w:rsidP="00A62D7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BA3A32" w:rsidRPr="00C07E97" w14:paraId="55713F63" w14:textId="77777777" w:rsidTr="00D30C5C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4B527841" w:rsidR="00BA3A32" w:rsidRPr="00C07E97" w:rsidRDefault="00BA3A32" w:rsidP="00BA3A3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27B28D4" w14:textId="1B104E12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39DA146C" w14:textId="77777777" w:rsidR="00BA3A32" w:rsidRPr="00C07E97" w:rsidRDefault="00BA3A32" w:rsidP="00BA3A3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4E510B" w14:textId="0B6777CC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1D87FCB9" w14:textId="77777777" w:rsidR="00BA3A32" w:rsidRPr="00C07E97" w:rsidRDefault="00BA3A32" w:rsidP="00BA3A3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38C7421A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76" w:type="dxa"/>
            <w:vAlign w:val="bottom"/>
          </w:tcPr>
          <w:p w14:paraId="13640F97" w14:textId="77777777" w:rsidR="00BA3A32" w:rsidRPr="00C07E97" w:rsidRDefault="00BA3A32" w:rsidP="00BA3A32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09332982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2D56DD8" w14:textId="77777777" w:rsidR="00BA3A32" w:rsidRPr="00C07E97" w:rsidRDefault="00BA3A3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0E39EA8" w14:textId="5A637AD0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8" w:type="dxa"/>
            <w:vAlign w:val="bottom"/>
          </w:tcPr>
          <w:p w14:paraId="474A784B" w14:textId="77777777" w:rsidR="00BA3A32" w:rsidRPr="00C07E97" w:rsidRDefault="00BA3A3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5341E4DF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5" w:type="dxa"/>
            <w:vAlign w:val="bottom"/>
          </w:tcPr>
          <w:p w14:paraId="0486B6EF" w14:textId="77777777" w:rsidR="00BA3A32" w:rsidRPr="00C07E97" w:rsidRDefault="00BA3A3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71FF1C59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79372F61" w14:textId="77777777" w:rsidR="00BA3A32" w:rsidRPr="00C07E97" w:rsidRDefault="00BA3A32" w:rsidP="00BA3A32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795232CB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1D536E8" w14:textId="77777777" w:rsidR="00BA3A32" w:rsidRPr="00C07E97" w:rsidRDefault="00BA3A32" w:rsidP="00BA3A32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14DAC849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2BDB93B1" w14:textId="77777777" w:rsidR="00BA3A32" w:rsidRPr="00C07E97" w:rsidRDefault="00BA3A32" w:rsidP="00BA3A32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2BD90B2E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90BFC10" w14:textId="77777777" w:rsidR="00BA3A32" w:rsidRPr="00C07E97" w:rsidRDefault="00BA3A32" w:rsidP="00BA3A32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12676771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9" w:type="dxa"/>
            <w:vAlign w:val="bottom"/>
          </w:tcPr>
          <w:p w14:paraId="2640083A" w14:textId="77777777" w:rsidR="00BA3A32" w:rsidRPr="00C07E97" w:rsidRDefault="00BA3A3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886354" w14:textId="3B47A738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9" w:type="dxa"/>
            <w:vAlign w:val="bottom"/>
          </w:tcPr>
          <w:p w14:paraId="68574137" w14:textId="77777777" w:rsidR="00BA3A32" w:rsidRPr="00C07E97" w:rsidRDefault="00BA3A3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7EB89F60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6BA76370" w14:textId="77777777" w:rsidR="00BA3A32" w:rsidRPr="00C07E97" w:rsidRDefault="00BA3A3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9EAD76" w14:textId="2367236E" w:rsidR="00BA3A32" w:rsidRPr="00C07E97" w:rsidRDefault="005232E2" w:rsidP="00BA3A32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BA3A32" w:rsidRPr="00C07E97" w14:paraId="33610F58" w14:textId="77777777" w:rsidTr="00594A4E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BA3A32" w:rsidRPr="00C07E97" w:rsidRDefault="00BA3A32" w:rsidP="00BA3A3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60" w:type="dxa"/>
            <w:gridSpan w:val="27"/>
          </w:tcPr>
          <w:p w14:paraId="460E7310" w14:textId="77777777" w:rsidR="00BA3A32" w:rsidRPr="00C07E97" w:rsidRDefault="00BA3A32" w:rsidP="00BA3A32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BA3A32" w:rsidRPr="00C07E97" w14:paraId="06CBED32" w14:textId="77777777" w:rsidTr="00D30C5C">
        <w:trPr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7E2C6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C2619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7CB738E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BA3A32" w:rsidRPr="00C07E97" w:rsidRDefault="00BA3A32" w:rsidP="00BA3A32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75871F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18D99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</w:tcPr>
          <w:p w14:paraId="7CB354D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16E5" w:rsidRPr="00C07E97" w14:paraId="6D243450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70775152" w:rsidR="00EA16E5" w:rsidRPr="002225AB" w:rsidRDefault="005232E2" w:rsidP="00844B29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D21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650</w:t>
            </w:r>
            <w:r w:rsidR="006D21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280</w:t>
            </w:r>
          </w:p>
        </w:tc>
        <w:tc>
          <w:tcPr>
            <w:tcW w:w="164" w:type="dxa"/>
            <w:vAlign w:val="bottom"/>
          </w:tcPr>
          <w:p w14:paraId="30546A33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17B04A3" w14:textId="345410F3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095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164" w:type="dxa"/>
            <w:vAlign w:val="bottom"/>
          </w:tcPr>
          <w:p w14:paraId="576DC073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608F43B3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952</w:t>
            </w:r>
            <w:r w:rsidR="00120C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226</w:t>
            </w:r>
          </w:p>
        </w:tc>
        <w:tc>
          <w:tcPr>
            <w:tcW w:w="176" w:type="dxa"/>
            <w:vAlign w:val="bottom"/>
          </w:tcPr>
          <w:p w14:paraId="575588FE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44DDE8AC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sz w:val="20"/>
                <w:szCs w:val="20"/>
              </w:rPr>
              <w:t>959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572</w:t>
            </w:r>
          </w:p>
        </w:tc>
        <w:tc>
          <w:tcPr>
            <w:tcW w:w="164" w:type="dxa"/>
            <w:vAlign w:val="bottom"/>
          </w:tcPr>
          <w:p w14:paraId="3D2939B2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71973A3A" w14:textId="1877D025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265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602</w:t>
            </w:r>
            <w:r w:rsidR="00B4551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506</w:t>
            </w:r>
          </w:p>
        </w:tc>
        <w:tc>
          <w:tcPr>
            <w:tcW w:w="168" w:type="dxa"/>
            <w:vAlign w:val="bottom"/>
          </w:tcPr>
          <w:p w14:paraId="51A1B7BC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4127A18" w14:textId="33B64684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055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452</w:t>
            </w:r>
          </w:p>
        </w:tc>
        <w:tc>
          <w:tcPr>
            <w:tcW w:w="165" w:type="dxa"/>
            <w:vAlign w:val="bottom"/>
          </w:tcPr>
          <w:p w14:paraId="13E2B98C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2FC6C7F5" w:rsidR="00EA16E5" w:rsidRPr="007C5D29" w:rsidRDefault="005232E2" w:rsidP="007C5D29">
            <w:pPr>
              <w:tabs>
                <w:tab w:val="clear" w:pos="454"/>
                <w:tab w:val="left" w:pos="280"/>
              </w:tabs>
              <w:ind w:right="-56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5D29">
              <w:rPr>
                <w:rFonts w:ascii="Angsana New" w:hAnsi="Angsana New" w:cs="Angsana New"/>
                <w:sz w:val="20"/>
                <w:szCs w:val="20"/>
              </w:rPr>
              <w:t>426</w:t>
            </w:r>
            <w:r w:rsidR="00E671C5" w:rsidRPr="007C5D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C5D29">
              <w:rPr>
                <w:rFonts w:ascii="Angsana New" w:hAnsi="Angsana New" w:cs="Angsana New"/>
                <w:sz w:val="20"/>
                <w:szCs w:val="20"/>
              </w:rPr>
              <w:t>149</w:t>
            </w:r>
          </w:p>
        </w:tc>
        <w:tc>
          <w:tcPr>
            <w:tcW w:w="164" w:type="dxa"/>
            <w:vAlign w:val="bottom"/>
          </w:tcPr>
          <w:p w14:paraId="7D40A638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2FD249CF" w:rsidR="00EA16E5" w:rsidRPr="002225AB" w:rsidRDefault="005232E2" w:rsidP="00D4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625</w:t>
            </w:r>
          </w:p>
        </w:tc>
        <w:tc>
          <w:tcPr>
            <w:tcW w:w="164" w:type="dxa"/>
            <w:vAlign w:val="bottom"/>
          </w:tcPr>
          <w:p w14:paraId="0C966505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34C50940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9041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384</w:t>
            </w:r>
          </w:p>
        </w:tc>
        <w:tc>
          <w:tcPr>
            <w:tcW w:w="164" w:type="dxa"/>
            <w:vAlign w:val="bottom"/>
          </w:tcPr>
          <w:p w14:paraId="36EC1DC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2390BC76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164" w:type="dxa"/>
            <w:vAlign w:val="bottom"/>
          </w:tcPr>
          <w:p w14:paraId="064D7EBA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66035C0B" w14:textId="23A615CE" w:rsidR="00EA16E5" w:rsidRPr="002225AB" w:rsidRDefault="008C51BE" w:rsidP="00450EE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90414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29EEEDDC" w14:textId="77777777" w:rsidR="00EA16E5" w:rsidRPr="002225AB" w:rsidRDefault="00EA16E5" w:rsidP="00450EED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4E27DEEC" w14:textId="1045F786" w:rsidR="00EA16E5" w:rsidRPr="002225AB" w:rsidRDefault="00EA16E5" w:rsidP="008C51BE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5241CCB0" w:rsidR="00EA16E5" w:rsidRPr="002225AB" w:rsidRDefault="005232E2" w:rsidP="00844B2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C57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042</w:t>
            </w:r>
            <w:r w:rsidR="008C51B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039</w:t>
            </w:r>
          </w:p>
        </w:tc>
        <w:tc>
          <w:tcPr>
            <w:tcW w:w="164" w:type="dxa"/>
            <w:vAlign w:val="bottom"/>
          </w:tcPr>
          <w:p w14:paraId="25FCA960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8FA8098" w14:textId="1260F884" w:rsidR="00EA16E5" w:rsidRPr="002225AB" w:rsidRDefault="005232E2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472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</w:tr>
      <w:tr w:rsidR="00EA16E5" w:rsidRPr="00C07E97" w14:paraId="78C70C17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51F9F13B" w:rsidR="00EA16E5" w:rsidRPr="002225AB" w:rsidRDefault="008C51BE" w:rsidP="008C51BE">
            <w:pPr>
              <w:tabs>
                <w:tab w:val="clear" w:pos="454"/>
                <w:tab w:val="left" w:pos="281"/>
                <w:tab w:val="left" w:pos="551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6D21A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4B1FCDF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B3EF4AA" w14:textId="290A0864" w:rsidR="00EA16E5" w:rsidRPr="002225AB" w:rsidRDefault="008C51BE" w:rsidP="008C51BE">
            <w:pPr>
              <w:tabs>
                <w:tab w:val="clear" w:pos="227"/>
                <w:tab w:val="clear" w:pos="454"/>
                <w:tab w:val="left" w:pos="281"/>
                <w:tab w:val="left" w:pos="390"/>
                <w:tab w:val="left" w:pos="551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-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693D0F1F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596BC655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0265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  <w:tc>
          <w:tcPr>
            <w:tcW w:w="176" w:type="dxa"/>
            <w:vAlign w:val="bottom"/>
          </w:tcPr>
          <w:p w14:paraId="7406AA8A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7FB79134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sz w:val="20"/>
                <w:szCs w:val="20"/>
              </w:rPr>
              <w:t>34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481</w:t>
            </w:r>
          </w:p>
        </w:tc>
        <w:tc>
          <w:tcPr>
            <w:tcW w:w="164" w:type="dxa"/>
            <w:vAlign w:val="bottom"/>
          </w:tcPr>
          <w:p w14:paraId="4EED7BC0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7B15184" w14:textId="43923557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B4551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  <w:tc>
          <w:tcPr>
            <w:tcW w:w="168" w:type="dxa"/>
            <w:vAlign w:val="bottom"/>
          </w:tcPr>
          <w:p w14:paraId="3890E37C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2973DE2C" w14:textId="16D1329C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sz w:val="20"/>
                <w:szCs w:val="20"/>
              </w:rPr>
              <w:t>34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481</w:t>
            </w:r>
          </w:p>
        </w:tc>
        <w:tc>
          <w:tcPr>
            <w:tcW w:w="165" w:type="dxa"/>
            <w:vAlign w:val="bottom"/>
          </w:tcPr>
          <w:p w14:paraId="5D1EF475" w14:textId="77777777" w:rsidR="00EA16E5" w:rsidRPr="002225AB" w:rsidRDefault="00EA16E5" w:rsidP="00844B2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7E837020" w:rsidR="00EA16E5" w:rsidRPr="007C5D29" w:rsidRDefault="005232E2" w:rsidP="007C5D29">
            <w:pPr>
              <w:tabs>
                <w:tab w:val="clear" w:pos="454"/>
                <w:tab w:val="left" w:pos="280"/>
              </w:tabs>
              <w:ind w:right="-113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5D29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E671C5" w:rsidRPr="007C5D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C5D29">
              <w:rPr>
                <w:rFonts w:ascii="Angsana New" w:hAnsi="Angsana New" w:cs="Angsana New"/>
                <w:sz w:val="20"/>
                <w:szCs w:val="20"/>
              </w:rPr>
              <w:t>812</w:t>
            </w:r>
          </w:p>
        </w:tc>
        <w:tc>
          <w:tcPr>
            <w:tcW w:w="164" w:type="dxa"/>
            <w:vAlign w:val="bottom"/>
          </w:tcPr>
          <w:p w14:paraId="7B6ECC25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732823C1" w:rsidR="00EA16E5" w:rsidRPr="009D1614" w:rsidRDefault="005232E2" w:rsidP="00D4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164" w:type="dxa"/>
            <w:vAlign w:val="bottom"/>
          </w:tcPr>
          <w:p w14:paraId="1C9F90CC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47FD5233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80</w:t>
            </w:r>
            <w:r w:rsidR="009041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164" w:type="dxa"/>
            <w:vAlign w:val="bottom"/>
          </w:tcPr>
          <w:p w14:paraId="1D9482F3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53D0CA58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597</w:t>
            </w:r>
          </w:p>
        </w:tc>
        <w:tc>
          <w:tcPr>
            <w:tcW w:w="164" w:type="dxa"/>
            <w:vAlign w:val="bottom"/>
          </w:tcPr>
          <w:p w14:paraId="24C6178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E823E4F" w14:textId="65D4A409" w:rsidR="00EA16E5" w:rsidRPr="002225AB" w:rsidRDefault="00904144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7E3AA1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139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59D3E7B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3C72D019" w14:textId="28F80DB9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142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BA619A3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6B041AC0" w:rsidR="00EA16E5" w:rsidRPr="002225AB" w:rsidRDefault="002D6AAB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EA16E5" w:rsidRPr="002225AB" w:rsidRDefault="00EA16E5" w:rsidP="00844B29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5A187ED8" w14:textId="40A63510" w:rsidR="00EA16E5" w:rsidRPr="002225AB" w:rsidRDefault="008C51BE" w:rsidP="00844B29">
            <w:pPr>
              <w:tabs>
                <w:tab w:val="clear" w:pos="454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A16E5" w:rsidRPr="00C07E97" w14:paraId="708F6D88" w14:textId="77777777" w:rsidTr="00D30C5C">
        <w:trPr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EA16E5" w:rsidRPr="00C07E97" w:rsidRDefault="00EA16E5" w:rsidP="00EA16E5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2FBE3AEE" w:rsidR="00EA16E5" w:rsidRPr="002225AB" w:rsidRDefault="005232E2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6D21A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650</w:t>
            </w:r>
            <w:r w:rsidR="006D21A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64" w:type="dxa"/>
            <w:vAlign w:val="bottom"/>
          </w:tcPr>
          <w:p w14:paraId="56BA5031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7CCB679B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095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880</w:t>
            </w:r>
          </w:p>
        </w:tc>
        <w:tc>
          <w:tcPr>
            <w:tcW w:w="164" w:type="dxa"/>
            <w:vAlign w:val="bottom"/>
          </w:tcPr>
          <w:p w14:paraId="49221F55" w14:textId="77777777" w:rsidR="00EA16E5" w:rsidRPr="002225AB" w:rsidRDefault="00EA16E5" w:rsidP="00844B29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592E328B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987</w:t>
            </w:r>
            <w:r w:rsidR="00026589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085</w:t>
            </w:r>
          </w:p>
        </w:tc>
        <w:tc>
          <w:tcPr>
            <w:tcW w:w="176" w:type="dxa"/>
            <w:vAlign w:val="bottom"/>
          </w:tcPr>
          <w:p w14:paraId="7D4E3A8C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562F3177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994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053</w:t>
            </w:r>
          </w:p>
        </w:tc>
        <w:tc>
          <w:tcPr>
            <w:tcW w:w="164" w:type="dxa"/>
            <w:vAlign w:val="bottom"/>
          </w:tcPr>
          <w:p w14:paraId="6A06BAA5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5F4E450A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B455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637</w:t>
            </w:r>
            <w:r w:rsidR="00B455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68" w:type="dxa"/>
            <w:vAlign w:val="bottom"/>
          </w:tcPr>
          <w:p w14:paraId="0B64F6FE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1D433AA5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089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933</w:t>
            </w:r>
          </w:p>
        </w:tc>
        <w:tc>
          <w:tcPr>
            <w:tcW w:w="165" w:type="dxa"/>
            <w:vAlign w:val="bottom"/>
          </w:tcPr>
          <w:p w14:paraId="0A4D417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6A525CF3" w:rsidR="00EA16E5" w:rsidRPr="002225AB" w:rsidRDefault="005232E2" w:rsidP="00844B29">
            <w:pPr>
              <w:tabs>
                <w:tab w:val="clear" w:pos="454"/>
                <w:tab w:val="left" w:pos="280"/>
              </w:tabs>
              <w:ind w:right="-56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456</w:t>
            </w:r>
            <w:r w:rsidR="00E671C5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961</w:t>
            </w:r>
          </w:p>
        </w:tc>
        <w:tc>
          <w:tcPr>
            <w:tcW w:w="164" w:type="dxa"/>
            <w:vAlign w:val="bottom"/>
          </w:tcPr>
          <w:p w14:paraId="3DA43FDF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3DEC43CA" w:rsidR="00EA16E5" w:rsidRPr="009D1614" w:rsidRDefault="005232E2" w:rsidP="00D4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431</w:t>
            </w:r>
            <w:r w:rsidR="00EA16E5" w:rsidRPr="009D16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739</w:t>
            </w:r>
          </w:p>
        </w:tc>
        <w:tc>
          <w:tcPr>
            <w:tcW w:w="164" w:type="dxa"/>
            <w:vAlign w:val="bottom"/>
          </w:tcPr>
          <w:p w14:paraId="01FFCE35" w14:textId="77777777" w:rsidR="00EA16E5" w:rsidRPr="009D1614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66715B7C" w:rsidR="00EA16E5" w:rsidRPr="002225AB" w:rsidRDefault="005232E2" w:rsidP="00844B2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</w:t>
            </w:r>
            <w:r w:rsidR="0090414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852</w:t>
            </w:r>
          </w:p>
        </w:tc>
        <w:tc>
          <w:tcPr>
            <w:tcW w:w="164" w:type="dxa"/>
            <w:vAlign w:val="bottom"/>
          </w:tcPr>
          <w:p w14:paraId="2261F8E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26EBDECF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</w:t>
            </w:r>
            <w:r w:rsidR="00EA16E5" w:rsidRPr="007938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477</w:t>
            </w:r>
          </w:p>
        </w:tc>
        <w:tc>
          <w:tcPr>
            <w:tcW w:w="164" w:type="dxa"/>
            <w:vAlign w:val="bottom"/>
          </w:tcPr>
          <w:p w14:paraId="03079BB6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27DE3702" w:rsidR="00EA16E5" w:rsidRPr="002225AB" w:rsidRDefault="00904144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232E2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7E3A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6,139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9F2CD50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159D6CCE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142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192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0A2CB67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03609BA4" w:rsidR="00EA16E5" w:rsidRPr="002225AB" w:rsidRDefault="005232E2" w:rsidP="00844B2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0C57C8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042</w:t>
            </w:r>
            <w:r w:rsidR="000C57C8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039</w:t>
            </w:r>
          </w:p>
        </w:tc>
        <w:tc>
          <w:tcPr>
            <w:tcW w:w="164" w:type="dxa"/>
            <w:vAlign w:val="bottom"/>
          </w:tcPr>
          <w:p w14:paraId="68D2E0F4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39DA031C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472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957</w:t>
            </w:r>
          </w:p>
        </w:tc>
      </w:tr>
      <w:tr w:rsidR="00EA16E5" w:rsidRPr="00C07E97" w14:paraId="5702828E" w14:textId="77777777" w:rsidTr="00D30C5C">
        <w:trPr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EA16E5" w:rsidRPr="00C07E97" w:rsidRDefault="00EA16E5" w:rsidP="00EA16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EA16E5" w:rsidRPr="002225AB" w:rsidRDefault="00EA16E5" w:rsidP="009D16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EA16E5" w:rsidRPr="002225AB" w:rsidRDefault="00EA16E5" w:rsidP="00EA16E5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EA16E5" w:rsidRPr="002225AB" w:rsidRDefault="00EA16E5" w:rsidP="00EA16E5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21406EFF" w14:textId="77777777" w:rsidR="00EA16E5" w:rsidRPr="002225AB" w:rsidRDefault="00EA16E5" w:rsidP="00EA16E5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FEEE9B4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EA16E5" w:rsidRPr="009D1614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245AD5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63BD72A5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7A6D9E8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16E5" w:rsidRPr="00C07E97" w14:paraId="42B15C3D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EA16E5" w:rsidRPr="00C07E97" w:rsidRDefault="00EA16E5" w:rsidP="00EA16E5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EA16E5" w:rsidRPr="002225AB" w:rsidRDefault="00EA16E5" w:rsidP="009D16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00" w:lineRule="atLeast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EA16E5" w:rsidRPr="002225AB" w:rsidRDefault="00EA16E5" w:rsidP="00EA16E5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EA16E5" w:rsidRPr="002225AB" w:rsidRDefault="00EA16E5" w:rsidP="00EA16E5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0C6C530" w14:textId="77777777" w:rsidR="00EA16E5" w:rsidRPr="002225AB" w:rsidRDefault="00EA16E5" w:rsidP="00EA16E5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4876C65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atLeast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EA16E5" w:rsidRPr="009D1614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EA16E5" w:rsidRPr="002225AB" w:rsidRDefault="00EA16E5" w:rsidP="00EA16E5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00" w:lineRule="atLeast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EA16E5" w:rsidRPr="002225AB" w:rsidRDefault="00EA16E5" w:rsidP="00EA16E5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5BADB3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67239AEB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07D51A0" w14:textId="77777777" w:rsidR="00EA16E5" w:rsidRPr="002225AB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16E5" w:rsidRPr="00C07E97" w14:paraId="513B46B3" w14:textId="77777777" w:rsidTr="00D30C5C">
        <w:trPr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EA16E5" w:rsidRPr="00C07E97" w:rsidRDefault="00EA16E5" w:rsidP="00EA16E5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01F10B28" w:rsidR="00EA16E5" w:rsidRPr="002225AB" w:rsidRDefault="005232E2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650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280</w:t>
            </w:r>
          </w:p>
        </w:tc>
        <w:tc>
          <w:tcPr>
            <w:tcW w:w="164" w:type="dxa"/>
            <w:vAlign w:val="bottom"/>
          </w:tcPr>
          <w:p w14:paraId="6E7B823B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33FF3AB" w14:textId="15C037E3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095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164" w:type="dxa"/>
            <w:vAlign w:val="bottom"/>
          </w:tcPr>
          <w:p w14:paraId="17739FB2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6E80A8BD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987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085</w:t>
            </w:r>
          </w:p>
        </w:tc>
        <w:tc>
          <w:tcPr>
            <w:tcW w:w="176" w:type="dxa"/>
            <w:vAlign w:val="bottom"/>
          </w:tcPr>
          <w:p w14:paraId="38970492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6B4BA73C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sz w:val="20"/>
                <w:szCs w:val="20"/>
              </w:rPr>
              <w:t>994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053</w:t>
            </w:r>
          </w:p>
        </w:tc>
        <w:tc>
          <w:tcPr>
            <w:tcW w:w="164" w:type="dxa"/>
            <w:vAlign w:val="bottom"/>
          </w:tcPr>
          <w:p w14:paraId="034249B4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2112364A" w14:textId="73F56F80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637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168" w:type="dxa"/>
            <w:vAlign w:val="bottom"/>
          </w:tcPr>
          <w:p w14:paraId="52B97BB1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0CB18BB" w14:textId="46E5873D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089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933</w:t>
            </w:r>
          </w:p>
        </w:tc>
        <w:tc>
          <w:tcPr>
            <w:tcW w:w="165" w:type="dxa"/>
            <w:vAlign w:val="bottom"/>
          </w:tcPr>
          <w:p w14:paraId="7A809931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057EE616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81</w:t>
            </w:r>
            <w:r w:rsidR="00BD26A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111</w:t>
            </w:r>
          </w:p>
        </w:tc>
        <w:tc>
          <w:tcPr>
            <w:tcW w:w="164" w:type="dxa"/>
            <w:vAlign w:val="bottom"/>
          </w:tcPr>
          <w:p w14:paraId="3ECCC155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67730635" w:rsidR="00EA16E5" w:rsidRPr="009D1614" w:rsidRDefault="005232E2" w:rsidP="00D4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538</w:t>
            </w:r>
          </w:p>
        </w:tc>
        <w:tc>
          <w:tcPr>
            <w:tcW w:w="164" w:type="dxa"/>
            <w:vAlign w:val="bottom"/>
          </w:tcPr>
          <w:p w14:paraId="38574740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3229BA47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20C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673</w:t>
            </w:r>
          </w:p>
        </w:tc>
        <w:tc>
          <w:tcPr>
            <w:tcW w:w="164" w:type="dxa"/>
            <w:vAlign w:val="bottom"/>
          </w:tcPr>
          <w:p w14:paraId="68BBD4E2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3E580C47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64" w:type="dxa"/>
            <w:vAlign w:val="bottom"/>
          </w:tcPr>
          <w:p w14:paraId="00C91644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D67DA50" w14:textId="47372E22" w:rsidR="00EA16E5" w:rsidRPr="008C51BE" w:rsidRDefault="00AC49E3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51B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7E3AA1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42EFDF6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29D1B5F0" w14:textId="4A76975C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919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D3D7D6B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018D27A7" w:rsidR="00EA16E5" w:rsidRPr="002225AB" w:rsidRDefault="005232E2" w:rsidP="00844B2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0722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681</w:t>
            </w:r>
            <w:r w:rsidR="008C51B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30909F84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374445EC" w14:textId="155FA415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139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</w:tr>
      <w:tr w:rsidR="00EA16E5" w:rsidRPr="00C07E97" w14:paraId="3E24D2BF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EA16E5" w:rsidRPr="00C07E97" w:rsidRDefault="00EA16E5" w:rsidP="00EA16E5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5FD3D94B" w:rsidR="00EA16E5" w:rsidRPr="002225AB" w:rsidRDefault="008C51BE" w:rsidP="008C51B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EA16E5" w:rsidRPr="002225AB" w:rsidRDefault="00EA16E5" w:rsidP="00450EE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00F0A5E5" w:rsidR="00EA16E5" w:rsidRPr="002225AB" w:rsidRDefault="008C51BE" w:rsidP="008C51BE">
            <w:pPr>
              <w:tabs>
                <w:tab w:val="clear" w:pos="454"/>
                <w:tab w:val="left" w:pos="281"/>
                <w:tab w:val="left" w:pos="409"/>
                <w:tab w:val="left" w:pos="551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EA16E5" w:rsidRPr="008C51B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2F77906F" w14:textId="77777777" w:rsidR="00EA16E5" w:rsidRPr="002225AB" w:rsidRDefault="00EA16E5" w:rsidP="00450EE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44D4B6F3" w:rsidR="00EA16E5" w:rsidRPr="002225AB" w:rsidRDefault="008C51BE" w:rsidP="008C51BE">
            <w:pPr>
              <w:tabs>
                <w:tab w:val="clear" w:pos="227"/>
                <w:tab w:val="clear" w:pos="454"/>
                <w:tab w:val="clear" w:pos="680"/>
                <w:tab w:val="left" w:pos="589"/>
                <w:tab w:val="decimal" w:pos="645"/>
                <w:tab w:val="left" w:pos="67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="005C60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EA16E5" w:rsidRPr="002225AB" w:rsidRDefault="00EA16E5" w:rsidP="00450EE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55D038A2" w:rsidR="00EA16E5" w:rsidRPr="002225AB" w:rsidRDefault="008C51BE" w:rsidP="008C51BE">
            <w:pPr>
              <w:tabs>
                <w:tab w:val="clear" w:pos="454"/>
                <w:tab w:val="left" w:pos="47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="009D1614" w:rsidRPr="008C51B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52421491" w14:textId="77777777" w:rsidR="00EA16E5" w:rsidRPr="002225AB" w:rsidRDefault="00EA16E5" w:rsidP="00450EE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1BE6FA" w14:textId="70D380FA" w:rsidR="00EA16E5" w:rsidRPr="002225AB" w:rsidRDefault="008C51BE" w:rsidP="00450EED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BD26A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8" w:type="dxa"/>
            <w:vAlign w:val="bottom"/>
          </w:tcPr>
          <w:p w14:paraId="6578D8AA" w14:textId="77777777" w:rsidR="00EA16E5" w:rsidRPr="002225AB" w:rsidRDefault="00EA16E5" w:rsidP="00450EE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3EAD9125" w:rsidR="00EA16E5" w:rsidRPr="002225AB" w:rsidRDefault="008C51BE" w:rsidP="008C51BE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="009D16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35340D50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2B647662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375</w:t>
            </w:r>
            <w:r w:rsidR="00BD26A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0733C6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64" w:type="dxa"/>
            <w:vAlign w:val="bottom"/>
          </w:tcPr>
          <w:p w14:paraId="08F4C828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5F213F8C" w:rsidR="00EA16E5" w:rsidRPr="009D1614" w:rsidRDefault="005232E2" w:rsidP="00D4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355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164" w:type="dxa"/>
            <w:vAlign w:val="bottom"/>
          </w:tcPr>
          <w:p w14:paraId="2CDB0A65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5A036722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92</w:t>
            </w:r>
            <w:r w:rsidR="00120C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179</w:t>
            </w:r>
          </w:p>
        </w:tc>
        <w:tc>
          <w:tcPr>
            <w:tcW w:w="164" w:type="dxa"/>
            <w:vAlign w:val="bottom"/>
          </w:tcPr>
          <w:p w14:paraId="7DA694E1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226CFBC9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92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164" w:type="dxa"/>
            <w:vAlign w:val="bottom"/>
          </w:tcPr>
          <w:p w14:paraId="79DD38CF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52004309" w:rsidR="00EA16E5" w:rsidRPr="008C51BE" w:rsidRDefault="00AC49E3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51B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E3AA1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A5A1BC1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DE78C7B" w14:textId="7C6AE330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370554ED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65A702B4" w:rsidR="00EA16E5" w:rsidRPr="002225AB" w:rsidRDefault="005232E2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360</w:t>
            </w:r>
            <w:r w:rsidR="008C51B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388</w:t>
            </w:r>
          </w:p>
        </w:tc>
        <w:tc>
          <w:tcPr>
            <w:tcW w:w="164" w:type="dxa"/>
            <w:vAlign w:val="bottom"/>
          </w:tcPr>
          <w:p w14:paraId="78813D52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11A6F19" w14:textId="5D65661A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333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079</w:t>
            </w:r>
          </w:p>
        </w:tc>
      </w:tr>
      <w:tr w:rsidR="00EA16E5" w:rsidRPr="00C07E97" w14:paraId="439016DA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66133CD8" w:rsidR="00EA16E5" w:rsidRPr="002225AB" w:rsidRDefault="005232E2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5C60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650</w:t>
            </w:r>
            <w:r w:rsidR="005C60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64" w:type="dxa"/>
            <w:vAlign w:val="bottom"/>
          </w:tcPr>
          <w:p w14:paraId="1490F315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3B494EF6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095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880</w:t>
            </w:r>
          </w:p>
        </w:tc>
        <w:tc>
          <w:tcPr>
            <w:tcW w:w="164" w:type="dxa"/>
            <w:vAlign w:val="bottom"/>
          </w:tcPr>
          <w:p w14:paraId="42FBDDE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3BE26B5F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987</w:t>
            </w:r>
            <w:r w:rsidR="005C60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085</w:t>
            </w:r>
          </w:p>
        </w:tc>
        <w:tc>
          <w:tcPr>
            <w:tcW w:w="176" w:type="dxa"/>
            <w:vAlign w:val="bottom"/>
          </w:tcPr>
          <w:p w14:paraId="1532659B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1A9D8F2C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994</w:t>
            </w:r>
            <w:r w:rsidR="00EA16E5"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053</w:t>
            </w:r>
          </w:p>
        </w:tc>
        <w:tc>
          <w:tcPr>
            <w:tcW w:w="164" w:type="dxa"/>
            <w:vAlign w:val="bottom"/>
          </w:tcPr>
          <w:p w14:paraId="01E1472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0BF9FC7C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BD26A2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637</w:t>
            </w:r>
            <w:r w:rsidR="00BD26A2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68" w:type="dxa"/>
            <w:vAlign w:val="bottom"/>
          </w:tcPr>
          <w:p w14:paraId="18DDF5DD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38D553C7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089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933</w:t>
            </w:r>
          </w:p>
        </w:tc>
        <w:tc>
          <w:tcPr>
            <w:tcW w:w="165" w:type="dxa"/>
            <w:vAlign w:val="bottom"/>
          </w:tcPr>
          <w:p w14:paraId="783A6627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4D8DB899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456</w:t>
            </w:r>
            <w:r w:rsidR="00BD26A2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96</w:t>
            </w:r>
            <w:r w:rsidR="000733C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5A8A77EA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68DA5DBB" w:rsidR="00EA16E5" w:rsidRPr="009D1614" w:rsidRDefault="005232E2" w:rsidP="00D4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431</w:t>
            </w:r>
            <w:r w:rsidR="00EA16E5" w:rsidRPr="009D16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739</w:t>
            </w:r>
          </w:p>
        </w:tc>
        <w:tc>
          <w:tcPr>
            <w:tcW w:w="164" w:type="dxa"/>
            <w:vAlign w:val="bottom"/>
          </w:tcPr>
          <w:p w14:paraId="34732A05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7C07CE3F" w:rsidR="00EA16E5" w:rsidRPr="00C10F63" w:rsidRDefault="005232E2" w:rsidP="00120C03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</w:t>
            </w:r>
            <w:r w:rsidR="00AC49E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852</w:t>
            </w:r>
          </w:p>
        </w:tc>
        <w:tc>
          <w:tcPr>
            <w:tcW w:w="164" w:type="dxa"/>
            <w:vAlign w:val="bottom"/>
          </w:tcPr>
          <w:p w14:paraId="7B54EF11" w14:textId="77777777" w:rsidR="00EA16E5" w:rsidRPr="002225AB" w:rsidRDefault="00EA16E5" w:rsidP="00844B2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1E454E54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93</w:t>
            </w:r>
            <w:r w:rsidR="00EA16E5"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477</w:t>
            </w:r>
          </w:p>
        </w:tc>
        <w:tc>
          <w:tcPr>
            <w:tcW w:w="164" w:type="dxa"/>
            <w:vAlign w:val="bottom"/>
          </w:tcPr>
          <w:p w14:paraId="17F6F1A5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6CBA4D3E" w:rsidR="00EA16E5" w:rsidRPr="002225AB" w:rsidRDefault="00C07225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232E2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7E3A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6,139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7890AB90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2C58E8FD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142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192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32D7B58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3A8B60A7" w:rsidR="00EA16E5" w:rsidRPr="002225AB" w:rsidRDefault="005232E2" w:rsidP="00844B2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034F20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042</w:t>
            </w:r>
            <w:r w:rsidR="008C51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7E3A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039</w:t>
            </w:r>
          </w:p>
        </w:tc>
        <w:tc>
          <w:tcPr>
            <w:tcW w:w="164" w:type="dxa"/>
            <w:vAlign w:val="bottom"/>
          </w:tcPr>
          <w:p w14:paraId="4473BD4D" w14:textId="77777777" w:rsidR="00EA16E5" w:rsidRPr="002225AB" w:rsidRDefault="00EA16E5" w:rsidP="00844B2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0EB7638F" w:rsidR="00EA16E5" w:rsidRPr="002225AB" w:rsidRDefault="005232E2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</w:t>
            </w:r>
            <w:r w:rsidR="00EA16E5"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472</w:t>
            </w:r>
            <w:r w:rsidR="00EA16E5"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957</w:t>
            </w:r>
          </w:p>
        </w:tc>
      </w:tr>
      <w:tr w:rsidR="00EA16E5" w:rsidRPr="00C07E97" w14:paraId="2C89B7CC" w14:textId="77777777" w:rsidTr="00D30C5C">
        <w:trPr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EA16E5" w:rsidRPr="00C07E97" w:rsidRDefault="00EA16E5" w:rsidP="00EA16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9967009" w14:textId="77777777" w:rsidR="00EA16E5" w:rsidRPr="002225AB" w:rsidRDefault="00EA16E5" w:rsidP="00844B2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1B54EF79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EA16E5" w:rsidRPr="009D1614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EA16E5" w:rsidRPr="002225AB" w:rsidRDefault="00EA16E5" w:rsidP="00844B2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9" w:type="dxa"/>
            <w:vAlign w:val="bottom"/>
          </w:tcPr>
          <w:p w14:paraId="3E802663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vAlign w:val="bottom"/>
          </w:tcPr>
          <w:p w14:paraId="554D78EF" w14:textId="77777777" w:rsidR="00EA16E5" w:rsidRPr="002225AB" w:rsidRDefault="00EA16E5" w:rsidP="0084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341F36E5" w14:textId="77777777" w:rsidR="00EA16E5" w:rsidRPr="002225AB" w:rsidRDefault="00EA16E5" w:rsidP="00844B2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16E5" w:rsidRPr="00C07E97" w14:paraId="62A3724C" w14:textId="77777777" w:rsidTr="00D30C5C">
        <w:trPr>
          <w:trHeight w:val="260"/>
        </w:trPr>
        <w:tc>
          <w:tcPr>
            <w:tcW w:w="2082" w:type="dxa"/>
            <w:gridSpan w:val="2"/>
            <w:vAlign w:val="bottom"/>
          </w:tcPr>
          <w:p w14:paraId="3A5CE753" w14:textId="425FAA44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</w:t>
            </w:r>
            <w:r w:rsidR="0083727B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(ขาดทุน)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FFDA29D" w14:textId="4BDF573B" w:rsidR="00EA16E5" w:rsidRPr="0083727B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6D379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851</w:t>
            </w:r>
          </w:p>
        </w:tc>
        <w:tc>
          <w:tcPr>
            <w:tcW w:w="168" w:type="dxa"/>
            <w:vAlign w:val="bottom"/>
          </w:tcPr>
          <w:p w14:paraId="10542AB1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2196D49E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="Angsana New"/>
                <w:sz w:val="20"/>
                <w:szCs w:val="20"/>
              </w:rPr>
              <w:t>40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="Angsana New"/>
                <w:sz w:val="20"/>
                <w:szCs w:val="20"/>
              </w:rPr>
              <w:t>253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)</w:t>
            </w:r>
          </w:p>
        </w:tc>
        <w:tc>
          <w:tcPr>
            <w:tcW w:w="165" w:type="dxa"/>
            <w:vAlign w:val="bottom"/>
          </w:tcPr>
          <w:p w14:paraId="1924CE5E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7F051D0F" w:rsidR="00EA16E5" w:rsidRPr="002225AB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6A593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662</w:t>
            </w:r>
          </w:p>
        </w:tc>
        <w:tc>
          <w:tcPr>
            <w:tcW w:w="164" w:type="dxa"/>
            <w:vAlign w:val="bottom"/>
          </w:tcPr>
          <w:p w14:paraId="0D12C7E0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0739DD99" w:rsidR="00EA16E5" w:rsidRPr="009D1614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EA16E5" w:rsidRPr="009D1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042</w:t>
            </w:r>
          </w:p>
        </w:tc>
        <w:tc>
          <w:tcPr>
            <w:tcW w:w="164" w:type="dxa"/>
            <w:vAlign w:val="bottom"/>
          </w:tcPr>
          <w:p w14:paraId="70C0A6C1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33CD258C" w:rsidR="00EA16E5" w:rsidRPr="002225AB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72</w:t>
            </w:r>
            <w:r w:rsidR="006A593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71</w:t>
            </w:r>
            <w:r w:rsidR="007E3AA1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64" w:type="dxa"/>
            <w:vAlign w:val="bottom"/>
          </w:tcPr>
          <w:p w14:paraId="4E2EE6F8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785F8D5C" w14:textId="0A809BFA" w:rsidR="00EA16E5" w:rsidRPr="00C10F63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32E2">
              <w:rPr>
                <w:rFonts w:asciiTheme="majorBidi" w:hAnsiTheme="majorBidi" w:cs="Angsana New"/>
                <w:sz w:val="20"/>
                <w:szCs w:val="20"/>
              </w:rPr>
              <w:t>23</w:t>
            </w:r>
            <w:r w:rsidR="00EA16E5"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="Angsana New"/>
                <w:sz w:val="20"/>
                <w:szCs w:val="20"/>
              </w:rPr>
              <w:t>580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4BEF764" w14:textId="77777777" w:rsidR="00EA16E5" w:rsidRPr="002225AB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255946" w14:textId="13F22CB3" w:rsidR="00EA16E5" w:rsidRPr="002225AB" w:rsidRDefault="006A593C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232E2" w:rsidRPr="005232E2">
              <w:rPr>
                <w:rFonts w:ascii="Angsana New" w:hAnsi="Angsana New" w:cs="Angsana New"/>
                <w:sz w:val="20"/>
                <w:szCs w:val="20"/>
              </w:rPr>
              <w:t>72</w:t>
            </w:r>
            <w:r w:rsidR="008C51B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4051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AD5E87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CDE90C6" w14:textId="77777777" w:rsidR="00EA16E5" w:rsidRPr="002225AB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164B433" w14:textId="434FC49B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304</w:t>
            </w:r>
          </w:p>
        </w:tc>
        <w:tc>
          <w:tcPr>
            <w:tcW w:w="169" w:type="dxa"/>
            <w:vAlign w:val="bottom"/>
          </w:tcPr>
          <w:p w14:paraId="1F61F22E" w14:textId="77777777" w:rsidR="00EA16E5" w:rsidRPr="002225AB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24E7AF8D" w:rsidR="00EA16E5" w:rsidRPr="002225AB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70</w:t>
            </w:r>
            <w:r w:rsidR="00E4051D">
              <w:rPr>
                <w:rFonts w:ascii="Angsana New" w:hAnsi="Angsana New" w:cs="Angsana New"/>
                <w:sz w:val="20"/>
                <w:szCs w:val="20"/>
              </w:rPr>
              <w:t>,997</w:t>
            </w:r>
          </w:p>
        </w:tc>
        <w:tc>
          <w:tcPr>
            <w:tcW w:w="164" w:type="dxa"/>
            <w:vAlign w:val="bottom"/>
          </w:tcPr>
          <w:p w14:paraId="5BF9F59B" w14:textId="77777777" w:rsidR="00EA16E5" w:rsidRPr="002225AB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F503239" w14:textId="1C8C26D6" w:rsidR="00EA16E5" w:rsidRPr="002225AB" w:rsidRDefault="00EA16E5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     </w:t>
            </w:r>
            <w:r w:rsidR="005232E2" w:rsidRPr="005232E2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="Angsana New"/>
                <w:sz w:val="20"/>
                <w:szCs w:val="20"/>
              </w:rPr>
              <w:t>673</w:t>
            </w:r>
          </w:p>
        </w:tc>
      </w:tr>
      <w:tr w:rsidR="00EA16E5" w:rsidRPr="00C07E97" w14:paraId="62CC632B" w14:textId="77777777" w:rsidTr="00D30C5C">
        <w:trPr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EA16E5" w:rsidRPr="00C07E97" w:rsidRDefault="00EA16E5" w:rsidP="00EA16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52A6A51" w14:textId="77777777" w:rsidR="00EA16E5" w:rsidRPr="002225AB" w:rsidRDefault="00EA16E5" w:rsidP="00EA16E5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3D53E2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EA16E5" w:rsidRPr="002225AB" w:rsidRDefault="00EA16E5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EA16E5" w:rsidRPr="009D1614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EA16E5" w:rsidRPr="002225AB" w:rsidRDefault="00EA16E5" w:rsidP="00EA16E5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1EF5CBD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6C5A40A" w14:textId="77777777" w:rsidR="00EA16E5" w:rsidRPr="002225AB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24C2DE06" w14:textId="77777777" w:rsidR="00EA16E5" w:rsidRPr="002225AB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16E5" w:rsidRPr="00C07E97" w14:paraId="1C1B29D1" w14:textId="77777777" w:rsidTr="00D30C5C">
        <w:trPr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BA8ABA8" w14:textId="6F407BB4" w:rsidR="00EA16E5" w:rsidRPr="00D30C5C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B11DBB" w:rsidRPr="00D30C5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30C5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997ACA"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="00120C03" w:rsidRPr="00D30C5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C3F6A" w:rsidRPr="00D30C5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997ACA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6C3F6A" w:rsidRPr="00D30C5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0CE0F17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C25D501" w14:textId="573AB12B" w:rsidR="00EA16E5" w:rsidRPr="00D30C5C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D30C5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A16E5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537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912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2692D34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7F7F351" w14:textId="54B73C2A" w:rsidR="00EA16E5" w:rsidRPr="00D30C5C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11DBB" w:rsidRPr="00D30C5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30C5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B1FA8" w:rsidRPr="00D30C5C">
              <w:rPr>
                <w:rFonts w:ascii="Angsana New" w:hAnsi="Angsana New" w:cs="Angsana New"/>
                <w:sz w:val="20"/>
                <w:szCs w:val="20"/>
              </w:rPr>
              <w:t>59</w:t>
            </w:r>
            <w:r w:rsidR="00120C03" w:rsidRPr="00D30C5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B1FA8" w:rsidRPr="00D30C5C">
              <w:rPr>
                <w:rFonts w:ascii="Angsana New" w:hAnsi="Angsana New" w:cs="Angsana New"/>
                <w:sz w:val="20"/>
                <w:szCs w:val="20"/>
              </w:rPr>
              <w:t>958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E3E3295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32754E5" w14:textId="17888826" w:rsidR="00EA16E5" w:rsidRPr="00D30C5C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D30C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A16E5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F0BC11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6BC127" w14:textId="2605E6AE" w:rsidR="00EA16E5" w:rsidRPr="00D30C5C" w:rsidRDefault="0004395F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787,</w:t>
            </w:r>
            <w:r w:rsidR="005238ED">
              <w:rPr>
                <w:rFonts w:ascii="Angsana New" w:hAnsi="Angsana New" w:cs="Angsana New"/>
                <w:sz w:val="20"/>
                <w:szCs w:val="20"/>
              </w:rPr>
              <w:t>57</w:t>
            </w:r>
            <w:r w:rsidR="00CD2B97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DDBB00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BD3EE" w14:textId="0398AEB5" w:rsidR="00EA16E5" w:rsidRPr="00D30C5C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Theme="majorBidi" w:hAnsiTheme="majorBidi" w:cstheme="majorBidi"/>
                <w:sz w:val="20"/>
                <w:szCs w:val="20"/>
              </w:rPr>
              <w:t>706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888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ADE1EB7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4D1060" w14:textId="472A0933" w:rsidR="00EA16E5" w:rsidRPr="00D30C5C" w:rsidRDefault="00917460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232E2" w:rsidRPr="00D30C5C">
              <w:rPr>
                <w:rFonts w:ascii="Angsana New" w:hAnsi="Angsana New" w:cs="Angsana New"/>
                <w:sz w:val="20"/>
                <w:szCs w:val="20"/>
              </w:rPr>
              <w:t>444</w:t>
            </w:r>
            <w:r w:rsidRPr="00D30C5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232E2" w:rsidRPr="00D30C5C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7E3AA1" w:rsidRPr="00D30C5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D30C5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579E7B3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0BA9A0A" w14:textId="316EBCBC" w:rsidR="00EA16E5" w:rsidRPr="00D30C5C" w:rsidRDefault="00EA16E5" w:rsidP="0033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5232E2" w:rsidRPr="00D30C5C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D30C5C">
              <w:rPr>
                <w:rFonts w:asciiTheme="majorBidi" w:hAnsiTheme="majorBidi" w:cstheme="majorBidi"/>
                <w:sz w:val="20"/>
                <w:szCs w:val="20"/>
              </w:rPr>
              <w:t>944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1B44D92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D10AF03" w14:textId="537CBDDE" w:rsidR="00EA16E5" w:rsidRPr="00D30C5C" w:rsidRDefault="00B939B8" w:rsidP="00EA16E5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</w:t>
            </w:r>
            <w:r w:rsidR="009E7276">
              <w:rPr>
                <w:rFonts w:ascii="Angsana New" w:hAnsi="Angsana New" w:cs="Angsana New"/>
                <w:sz w:val="20"/>
                <w:szCs w:val="20"/>
              </w:rPr>
              <w:t>71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238E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9E7276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5238E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16B8D1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06BD02A5" w14:textId="0FB5FDF4" w:rsidR="00EA16E5" w:rsidRPr="00D30C5C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</w:tr>
      <w:tr w:rsidR="00EA16E5" w:rsidRPr="00C07E97" w14:paraId="229F151E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265D5A9" w14:textId="77777777" w:rsidR="00EA16E5" w:rsidRPr="00D30C5C" w:rsidRDefault="00EA16E5" w:rsidP="00EA16E5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17C276C9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A53ADF4" w14:textId="77777777" w:rsidR="00EA16E5" w:rsidRPr="00D30C5C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17452536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B14B9A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6AE3B9E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5321316" w14:textId="77777777" w:rsidR="00EA16E5" w:rsidRPr="00D30C5C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D13020B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D422BAD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9250DC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E34C690" w14:textId="77777777" w:rsidR="00EA16E5" w:rsidRPr="00D30C5C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B25674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AB9FAA" w14:textId="77777777" w:rsidR="00EA16E5" w:rsidRPr="00D30C5C" w:rsidRDefault="00EA16E5" w:rsidP="00EA16E5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81942CE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C24B108" w14:textId="77777777" w:rsidR="00EA16E5" w:rsidRPr="00D30C5C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6A82B5D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761D" w14:textId="4FAC531B" w:rsidR="00EA16E5" w:rsidRPr="00D30C5C" w:rsidRDefault="008E4E00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1,333,663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683FC98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E26B1" w14:textId="43EC04D8" w:rsidR="00EA16E5" w:rsidRPr="00D30C5C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D30C5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="003348EF" w:rsidRPr="00D30C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sz w:val="20"/>
                <w:szCs w:val="20"/>
              </w:rPr>
              <w:t>895</w:t>
            </w:r>
          </w:p>
        </w:tc>
      </w:tr>
      <w:tr w:rsidR="00EA16E5" w:rsidRPr="00C07E97" w14:paraId="6DA293F2" w14:textId="77777777" w:rsidTr="00D30C5C">
        <w:trPr>
          <w:trHeight w:val="226"/>
        </w:trPr>
        <w:tc>
          <w:tcPr>
            <w:tcW w:w="3680" w:type="dxa"/>
            <w:gridSpan w:val="5"/>
            <w:vAlign w:val="bottom"/>
          </w:tcPr>
          <w:p w14:paraId="4BF9D7F2" w14:textId="7F1413C7" w:rsidR="00EA16E5" w:rsidRPr="002225AB" w:rsidRDefault="00EA16E5" w:rsidP="00EA16E5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A3A3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A3A3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5232E2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7C88182" w14:textId="77777777" w:rsidR="00EA16E5" w:rsidRPr="00D30C5C" w:rsidRDefault="00EA16E5" w:rsidP="00EA16E5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21D24E1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31C9E9C" w14:textId="77777777" w:rsidR="00EA16E5" w:rsidRPr="00D30C5C" w:rsidRDefault="00EA16E5" w:rsidP="00EA16E5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0BFD9C78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1B685A3F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D5AF4A3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567CB35" w14:textId="77777777" w:rsidR="00EA16E5" w:rsidRPr="00D30C5C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9EBA0B9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81A569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BB37C92" w14:textId="77777777" w:rsidR="00EA16E5" w:rsidRPr="00D30C5C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BEB531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23A15EF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68327E" w14:textId="77777777" w:rsidR="00EA16E5" w:rsidRPr="00D30C5C" w:rsidRDefault="00EA16E5" w:rsidP="00EA16E5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D65B5E2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1FF9315" w14:textId="77777777" w:rsidR="00EA16E5" w:rsidRPr="00D30C5C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4BA5E3B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DA97D" w14:textId="6FBF15E5" w:rsidR="00EA16E5" w:rsidRPr="00D30C5C" w:rsidRDefault="009E7276" w:rsidP="00EA16E5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15,205,226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1C191F" w14:textId="77777777" w:rsidR="00EA16E5" w:rsidRPr="00D30C5C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C85B7" w14:textId="4CA4B113" w:rsidR="00EA16E5" w:rsidRPr="00D30C5C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0C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</w:t>
            </w:r>
            <w:r w:rsidR="003348EF" w:rsidRPr="00D30C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188</w:t>
            </w:r>
            <w:r w:rsidR="003348EF" w:rsidRPr="00D30C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D30C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567</w:t>
            </w:r>
          </w:p>
        </w:tc>
      </w:tr>
      <w:tr w:rsidR="00EA16E5" w:rsidRPr="00C07E97" w14:paraId="7A5F44C1" w14:textId="77777777" w:rsidTr="00D30C5C">
        <w:trPr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EA16E5" w:rsidRPr="00C07E97" w:rsidRDefault="00EA16E5" w:rsidP="00EA16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D62B4E6" w14:textId="77777777" w:rsidR="00EA16E5" w:rsidRPr="002225AB" w:rsidRDefault="00EA16E5" w:rsidP="00EA16E5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EC2A98D" w14:textId="77777777" w:rsidR="00EA16E5" w:rsidRPr="002225AB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CEF89CC" w14:textId="77777777" w:rsidR="00EA16E5" w:rsidRPr="00594A4E" w:rsidRDefault="00EA16E5" w:rsidP="00EA16E5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4C862F73" w14:textId="77777777" w:rsidR="00EA16E5" w:rsidRPr="00594A4E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D72E89" w14:textId="77777777" w:rsidR="00EA16E5" w:rsidRPr="00594A4E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211CDB" w14:textId="77777777" w:rsidR="00EA16E5" w:rsidRPr="00594A4E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55CC44B" w14:textId="77777777" w:rsidR="00EA16E5" w:rsidRPr="009D1614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E336B4" w14:textId="77777777" w:rsidR="00EA16E5" w:rsidRPr="00594A4E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1B67FD8" w14:textId="77777777" w:rsidR="00EA16E5" w:rsidRPr="00594A4E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1533D0A" w14:textId="77777777" w:rsidR="00EA16E5" w:rsidRPr="00594A4E" w:rsidRDefault="00EA16E5" w:rsidP="00EA16E5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96B9F" w14:textId="77777777" w:rsidR="00EA16E5" w:rsidRPr="00594A4E" w:rsidRDefault="00EA16E5" w:rsidP="00EA16E5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E827513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D22A39" w14:textId="77777777" w:rsidR="00EA16E5" w:rsidRPr="00594A4E" w:rsidRDefault="00EA16E5" w:rsidP="00EA16E5">
            <w:pPr>
              <w:spacing w:line="240" w:lineRule="auto"/>
              <w:ind w:lef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2AAC21E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BE5EAF0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E72E48F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726F4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55E32CA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222F" w14:textId="77777777" w:rsidR="00EA16E5" w:rsidRPr="00594A4E" w:rsidRDefault="00EA16E5" w:rsidP="00EA16E5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16E5" w:rsidRPr="00C07E97" w14:paraId="1A84C8E5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51679833" w14:textId="2AA16C31" w:rsidR="00EA16E5" w:rsidRPr="000E3DB5" w:rsidRDefault="00997ACA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7,393,121</w:t>
            </w:r>
          </w:p>
        </w:tc>
        <w:tc>
          <w:tcPr>
            <w:tcW w:w="168" w:type="dxa"/>
            <w:vAlign w:val="bottom"/>
          </w:tcPr>
          <w:p w14:paraId="0E46B013" w14:textId="77777777" w:rsidR="00EA16E5" w:rsidRPr="000E3DB5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8DD90AF" w14:textId="3D1C86C6" w:rsidR="00EA16E5" w:rsidRPr="000E3DB5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E3DB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348EF" w:rsidRPr="000E3D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E3DB5">
              <w:rPr>
                <w:rFonts w:asciiTheme="majorBidi" w:hAnsiTheme="majorBidi" w:cstheme="majorBidi"/>
                <w:sz w:val="20"/>
                <w:szCs w:val="20"/>
              </w:rPr>
              <w:t>818</w:t>
            </w:r>
            <w:r w:rsidR="003348EF" w:rsidRPr="000E3D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E3DB5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70463DC" w14:textId="77777777" w:rsidR="00EA16E5" w:rsidRPr="000E3DB5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7E77EA66" w14:textId="6FE16BA1" w:rsidR="00EA16E5" w:rsidRPr="000E3DB5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0E3DB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F4DBD" w:rsidRPr="000E3DB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E3DB5">
              <w:rPr>
                <w:rFonts w:ascii="Angsana New" w:hAnsi="Angsana New" w:cs="Angsana New"/>
                <w:sz w:val="20"/>
                <w:szCs w:val="20"/>
              </w:rPr>
              <w:t>682</w:t>
            </w:r>
            <w:r w:rsidR="00CF4DBD" w:rsidRPr="000E3DB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06411" w:rsidRPr="000E3DB5">
              <w:rPr>
                <w:rFonts w:ascii="Angsana New" w:hAnsi="Angsana New" w:cs="Angsana New"/>
                <w:sz w:val="20"/>
                <w:szCs w:val="20"/>
              </w:rPr>
              <w:t>448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9685871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315DDF7" w14:textId="180B0358" w:rsidR="00EA16E5" w:rsidRPr="009D1614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="003348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F10A52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225D177" w14:textId="0B7DE8CB" w:rsidR="00EA16E5" w:rsidRPr="00594A4E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="Angsana New" w:hAnsi="Angsana New" w:cs="Angsana New"/>
                <w:sz w:val="20"/>
                <w:szCs w:val="20"/>
              </w:rPr>
              <w:t>467</w:t>
            </w:r>
            <w:r w:rsidR="00CF4DB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232E2">
              <w:rPr>
                <w:rFonts w:ascii="Angsana New" w:hAnsi="Angsana New" w:cs="Angsana New"/>
                <w:sz w:val="20"/>
                <w:szCs w:val="20"/>
              </w:rPr>
              <w:t>913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FE1AEBA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F8F002" w14:textId="7AD50371" w:rsidR="00EA16E5" w:rsidRPr="00594A4E" w:rsidRDefault="005232E2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3348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714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1C5FC8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935A98" w14:textId="7517A95F" w:rsidR="00EA16E5" w:rsidRPr="00594A4E" w:rsidRDefault="000369D1" w:rsidP="008C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232E2" w:rsidRPr="005232E2">
              <w:rPr>
                <w:rFonts w:ascii="Angsana New" w:hAnsi="Angsana New" w:cs="Angsana New"/>
                <w:sz w:val="20"/>
                <w:szCs w:val="20"/>
              </w:rPr>
              <w:t>434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232E2" w:rsidRPr="005232E2">
              <w:rPr>
                <w:rFonts w:ascii="Angsana New" w:hAnsi="Angsana New" w:cs="Angsana New"/>
                <w:sz w:val="20"/>
                <w:szCs w:val="20"/>
              </w:rPr>
              <w:t>950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B073203" w14:textId="0EA29138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E169127" w14:textId="1EB44E77" w:rsidR="00EA16E5" w:rsidRPr="00EA16E5" w:rsidRDefault="00EA16E5" w:rsidP="009D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420</w:t>
            </w:r>
            <w:r w:rsidR="003348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232E2" w:rsidRPr="005232E2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2CB6CDF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11C6979" w14:textId="62E8FCC1" w:rsidR="00EA16E5" w:rsidRPr="00594A4E" w:rsidRDefault="00B21C72" w:rsidP="00EA16E5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11,108,532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A072538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0F2BB328" w14:textId="0E6CB70F" w:rsidR="00EA16E5" w:rsidRPr="00594A4E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437</w:t>
            </w:r>
            <w:r w:rsidR="003348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514</w:t>
            </w:r>
          </w:p>
        </w:tc>
      </w:tr>
      <w:tr w:rsidR="00EA16E5" w:rsidRPr="00C07E97" w14:paraId="035A4209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EA16E5" w:rsidRPr="00C07E97" w:rsidRDefault="00EA16E5" w:rsidP="00EA16E5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8192C1F" w14:textId="77777777" w:rsidR="00EA16E5" w:rsidRPr="002225AB" w:rsidRDefault="00EA16E5" w:rsidP="00EA16E5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08BE8080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F545CCF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32792E6B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DF681B4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DAD77E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A89D569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4CD18C7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B3C590C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530D129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CD50DC0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7D6254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3219CB" w14:textId="77777777" w:rsidR="00EA16E5" w:rsidRPr="00594A4E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2143C17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D5212CD" w14:textId="77777777" w:rsidR="00EA16E5" w:rsidRPr="00594A4E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A81125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AE01" w14:textId="32B37A7C" w:rsidR="00EA16E5" w:rsidRPr="00594A4E" w:rsidRDefault="008C51BE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8E24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76E35FA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99AF3" w14:textId="63B06E9F" w:rsidR="00EA16E5" w:rsidRPr="00594A4E" w:rsidRDefault="008C51BE" w:rsidP="00EA16E5">
            <w:pPr>
              <w:tabs>
                <w:tab w:val="clear" w:pos="227"/>
                <w:tab w:val="clear" w:pos="454"/>
                <w:tab w:val="left" w:pos="35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EA16E5"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A16E5" w:rsidRPr="00C07E97" w14:paraId="7D5D8220" w14:textId="77777777" w:rsidTr="00D30C5C">
        <w:trPr>
          <w:trHeight w:val="250"/>
        </w:trPr>
        <w:tc>
          <w:tcPr>
            <w:tcW w:w="3680" w:type="dxa"/>
            <w:gridSpan w:val="5"/>
            <w:vAlign w:val="bottom"/>
          </w:tcPr>
          <w:p w14:paraId="38A3FA02" w14:textId="295E880B" w:rsidR="00EA16E5" w:rsidRPr="0094235F" w:rsidRDefault="00EA16E5" w:rsidP="00EA16E5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หนี้สินรวม ณ วันที่ </w:t>
            </w:r>
            <w:r w:rsidR="005232E2" w:rsidRPr="009423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9423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5232E2"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F531A6C" w14:textId="77777777" w:rsidR="00EA16E5" w:rsidRPr="002225AB" w:rsidRDefault="00EA16E5" w:rsidP="00EA16E5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4229778D" w14:textId="77777777" w:rsidR="00EA16E5" w:rsidRPr="002225AB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BDC3FA7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5B82C4EE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42C9C171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0EE3DE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34890FE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EF35D7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0F16394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78602E1" w14:textId="77777777" w:rsidR="00EA16E5" w:rsidRPr="00594A4E" w:rsidRDefault="00EA16E5" w:rsidP="00EA16E5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5B292A9C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5547757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732830" w14:textId="77777777" w:rsidR="00EA16E5" w:rsidRPr="00594A4E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0D97C45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281642B" w14:textId="77777777" w:rsidR="00EA16E5" w:rsidRPr="00594A4E" w:rsidRDefault="00EA16E5" w:rsidP="00EA16E5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8EC9E44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0459C" w14:textId="62A54410" w:rsidR="00EA16E5" w:rsidRPr="00594A4E" w:rsidRDefault="00B21C72" w:rsidP="00EA16E5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11,108,532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BFB4045" w14:textId="77777777" w:rsidR="00EA16E5" w:rsidRPr="00594A4E" w:rsidRDefault="00EA16E5" w:rsidP="00EA16E5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D85A8" w14:textId="602B5B4B" w:rsidR="00EA16E5" w:rsidRPr="00594A4E" w:rsidRDefault="005232E2" w:rsidP="00EA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EA16E5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437</w:t>
            </w:r>
            <w:r w:rsidR="003348E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514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D73867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0"/>
        <w:gridCol w:w="1710"/>
        <w:gridCol w:w="277"/>
        <w:gridCol w:w="1699"/>
      </w:tblGrid>
      <w:tr w:rsidR="00C52B8B" w:rsidRPr="00424DDB" w14:paraId="598B0116" w14:textId="77777777" w:rsidTr="009D1614">
        <w:trPr>
          <w:tblHeader/>
        </w:trPr>
        <w:tc>
          <w:tcPr>
            <w:tcW w:w="2993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8B" w:rsidRPr="00424DDB" w14:paraId="6D5F01CC" w14:textId="77777777" w:rsidTr="009D1614">
        <w:trPr>
          <w:tblHeader/>
        </w:trPr>
        <w:tc>
          <w:tcPr>
            <w:tcW w:w="2993" w:type="pct"/>
            <w:vAlign w:val="bottom"/>
          </w:tcPr>
          <w:p w14:paraId="62C2A70B" w14:textId="76E4F45D" w:rsidR="00C52B8B" w:rsidRDefault="0089097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EA16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A16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1" w:type="pct"/>
          </w:tcPr>
          <w:p w14:paraId="608F30C1" w14:textId="2472D33B" w:rsidR="00C52B8B" w:rsidRPr="00424DDB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704E3B32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</w:tcPr>
          <w:p w14:paraId="0441DA43" w14:textId="6F90AA5E" w:rsidR="00C52B8B" w:rsidRPr="00424DDB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52B8B" w:rsidRPr="00424DDB" w14:paraId="2CDE5880" w14:textId="77777777" w:rsidTr="0065444E">
        <w:trPr>
          <w:trHeight w:val="63"/>
        </w:trPr>
        <w:tc>
          <w:tcPr>
            <w:tcW w:w="2993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9D1614">
        <w:tc>
          <w:tcPr>
            <w:tcW w:w="2993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31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6E5" w:rsidRPr="00424DDB" w14:paraId="27F9FBB8" w14:textId="77777777" w:rsidTr="009D1614">
        <w:tc>
          <w:tcPr>
            <w:tcW w:w="2993" w:type="pct"/>
          </w:tcPr>
          <w:p w14:paraId="3740FBA5" w14:textId="14BE1EBF" w:rsidR="00EA16E5" w:rsidRPr="00424DDB" w:rsidRDefault="00EA16E5" w:rsidP="00EA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31" w:type="pct"/>
            <w:tcBorders>
              <w:left w:val="nil"/>
              <w:right w:val="nil"/>
            </w:tcBorders>
            <w:shd w:val="clear" w:color="auto" w:fill="auto"/>
          </w:tcPr>
          <w:p w14:paraId="5302BDAF" w14:textId="28099962" w:rsidR="00EA16E5" w:rsidRPr="008C5F11" w:rsidRDefault="00FD56F0" w:rsidP="003E7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62,623</w:t>
            </w:r>
          </w:p>
        </w:tc>
        <w:tc>
          <w:tcPr>
            <w:tcW w:w="151" w:type="pct"/>
          </w:tcPr>
          <w:p w14:paraId="2B33CD20" w14:textId="77777777" w:rsidR="00EA16E5" w:rsidRPr="008C5F11" w:rsidRDefault="00EA16E5" w:rsidP="00EA16E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</w:tcPr>
          <w:p w14:paraId="7D510356" w14:textId="54BEC987" w:rsidR="00EA16E5" w:rsidRPr="008C5F11" w:rsidRDefault="005232E2" w:rsidP="00EA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EA1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EA16E5" w:rsidRPr="006A2EAE" w14:paraId="0487C557" w14:textId="77777777" w:rsidTr="009D1614">
        <w:tc>
          <w:tcPr>
            <w:tcW w:w="2993" w:type="pct"/>
          </w:tcPr>
          <w:p w14:paraId="3D8D1C7F" w14:textId="031DAD06" w:rsidR="00EA16E5" w:rsidRPr="00424DDB" w:rsidRDefault="00EA16E5" w:rsidP="00EA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B0F66" w14:textId="6FAEA6A7" w:rsidR="00EA16E5" w:rsidRPr="00AE1B0E" w:rsidRDefault="005232E2" w:rsidP="003E7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D5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2,623</w:t>
            </w:r>
          </w:p>
        </w:tc>
        <w:tc>
          <w:tcPr>
            <w:tcW w:w="151" w:type="pct"/>
          </w:tcPr>
          <w:p w14:paraId="16DA9F0A" w14:textId="77777777" w:rsidR="00EA16E5" w:rsidRPr="00B27924" w:rsidRDefault="00EA16E5" w:rsidP="00EA16E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45ED3CB1" w:rsidR="00EA16E5" w:rsidRPr="006A2EAE" w:rsidRDefault="005232E2" w:rsidP="00EA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EA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</w:tr>
    </w:tbl>
    <w:p w14:paraId="1790FA57" w14:textId="77777777" w:rsidR="00F22479" w:rsidRPr="0065444E" w:rsidRDefault="00F22479" w:rsidP="00971717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0B9D813" w14:textId="234AA5BB" w:rsidR="003B2D8B" w:rsidRPr="0065444E" w:rsidRDefault="003B2D8B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หุ้นทุนซื้อคืน</w:t>
      </w:r>
    </w:p>
    <w:p w14:paraId="7B1D3F5B" w14:textId="77777777" w:rsidR="003B2D8B" w:rsidRPr="0065444E" w:rsidRDefault="003B2D8B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2C14722F" w14:textId="53106406" w:rsidR="003B2D8B" w:rsidRPr="0065444E" w:rsidRDefault="00DE38B4" w:rsidP="00971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A0C5A">
        <w:rPr>
          <w:rFonts w:asciiTheme="majorBidi" w:eastAsia="Arial Unicode MS" w:hAnsiTheme="majorBidi" w:cstheme="majorBidi" w:hint="cs"/>
          <w:spacing w:val="-8"/>
          <w:sz w:val="30"/>
          <w:szCs w:val="30"/>
          <w:cs/>
        </w:rPr>
        <w:t>ในการ</w:t>
      </w:r>
      <w:r w:rsidR="00971717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ประชุมคณะกรรมการบริษัท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</w:rPr>
        <w:t>12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มีนาคม 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</w:rPr>
        <w:t>2568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</w:t>
      </w:r>
      <w:r w:rsidR="00971717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คณะกรรมการบริษัท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ได้อนุมัติให้บริษัทดำเนินการซื้อหุ้นคืน</w:t>
      </w:r>
      <w:r w:rsidR="005A0C5A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>ตั้งแต่วันที่</w:t>
      </w:r>
      <w:r w:rsidR="00971717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18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มีนาคม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2568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ถึงวันที่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17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กันยายน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2568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</w:t>
      </w:r>
      <w:r w:rsidR="005A0C5A">
        <w:rPr>
          <w:rFonts w:asciiTheme="majorBidi" w:eastAsia="Arial Unicode MS" w:hAnsiTheme="majorBidi" w:cstheme="majorBidi"/>
          <w:sz w:val="30"/>
          <w:szCs w:val="30"/>
        </w:rPr>
        <w:t xml:space="preserve">         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100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30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ล้านหุ้น ซึ่งคิดเป็นร้อยละ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2.7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ของหุ้น</w:t>
      </w:r>
      <w:r w:rsidR="00762B22" w:rsidRPr="0065444E">
        <w:rPr>
          <w:rFonts w:asciiTheme="majorBidi" w:eastAsia="Arial Unicode MS" w:hAnsiTheme="majorBidi" w:cstheme="majorBidi"/>
          <w:sz w:val="30"/>
          <w:szCs w:val="30"/>
          <w:cs/>
        </w:rPr>
        <w:t>ที่ออกและชำระแล้ว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</w:p>
    <w:p w14:paraId="7DD1C408" w14:textId="77777777" w:rsidR="00525AF9" w:rsidRPr="0065444E" w:rsidRDefault="00525AF9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cs/>
        </w:rPr>
      </w:pPr>
    </w:p>
    <w:p w14:paraId="6C94818A" w14:textId="7B3715A1" w:rsidR="00525AF9" w:rsidRPr="0065444E" w:rsidRDefault="00525AF9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31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มีนาคม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2568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บริษัท</w:t>
      </w:r>
      <w:r w:rsidR="00677918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ได้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ดำเนินการซื้อหุ้นคืนเป็นจำนวน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971717"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>.1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ล้านหุ้น 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ซึ่งคิดเป็นร</w:t>
      </w:r>
      <w:r w:rsidR="0065444E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้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อ</w:t>
      </w:r>
      <w:r w:rsidR="0065444E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ย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ละ </w:t>
      </w:r>
      <w:r w:rsidR="0065444E">
        <w:rPr>
          <w:rFonts w:asciiTheme="majorBidi" w:eastAsia="Arial Unicode MS" w:hAnsiTheme="majorBidi" w:cstheme="majorBidi"/>
          <w:spacing w:val="-4"/>
          <w:sz w:val="30"/>
          <w:szCs w:val="30"/>
        </w:rPr>
        <w:t>0.</w:t>
      </w:r>
      <w:r w:rsidR="006D582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ของหุ้นที่ออกและชำระแล้ว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รวมเป็นจำนวน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เงิน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3.5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ล้านบาท</w:t>
      </w:r>
    </w:p>
    <w:p w14:paraId="706A87E6" w14:textId="77777777" w:rsidR="003B2D8B" w:rsidRPr="0065444E" w:rsidRDefault="003B2D8B" w:rsidP="003B2D8B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76927EC" w14:textId="17249583" w:rsidR="00EC3FD7" w:rsidRPr="0065444E" w:rsidRDefault="00EC3FD7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  <w:r w:rsidR="0065444E"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14:paraId="28E75869" w14:textId="77777777" w:rsidR="00EC3FD7" w:rsidRPr="0065444E" w:rsidRDefault="00EC3FD7" w:rsidP="00762B22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3"/>
        <w:gridCol w:w="180"/>
        <w:gridCol w:w="1250"/>
        <w:gridCol w:w="220"/>
        <w:gridCol w:w="1257"/>
        <w:gridCol w:w="180"/>
        <w:gridCol w:w="1260"/>
      </w:tblGrid>
      <w:tr w:rsidR="00EC3FD7" w:rsidRPr="0065444E" w14:paraId="5D15C816" w14:textId="77777777" w:rsidTr="00DC3C4A">
        <w:trPr>
          <w:cantSplit/>
        </w:trPr>
        <w:tc>
          <w:tcPr>
            <w:tcW w:w="3870" w:type="dxa"/>
          </w:tcPr>
          <w:p w14:paraId="764B6DD6" w14:textId="77777777" w:rsidR="00EC3FD7" w:rsidRPr="0065444E" w:rsidRDefault="00EC3FD7" w:rsidP="00DC3C4A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6C191C5" w14:textId="77777777" w:rsidR="00EC3FD7" w:rsidRPr="0065444E" w:rsidRDefault="00EC3FD7" w:rsidP="00DC3C4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0B02031E" w14:textId="77777777" w:rsidR="00EC3FD7" w:rsidRPr="0065444E" w:rsidRDefault="00EC3FD7" w:rsidP="00DC3C4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673E537D" w14:textId="77777777" w:rsidR="00EC3FD7" w:rsidRPr="0065444E" w:rsidRDefault="00EC3FD7" w:rsidP="00DC3C4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FD7" w:rsidRPr="0065444E" w14:paraId="31E9730B" w14:textId="77777777" w:rsidTr="00DC3C4A">
        <w:trPr>
          <w:cantSplit/>
        </w:trPr>
        <w:tc>
          <w:tcPr>
            <w:tcW w:w="3870" w:type="dxa"/>
          </w:tcPr>
          <w:p w14:paraId="27A9E07D" w14:textId="77777777" w:rsidR="00EC3FD7" w:rsidRPr="0065444E" w:rsidRDefault="00EC3FD7" w:rsidP="0065444E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3" w:type="dxa"/>
            <w:vAlign w:val="center"/>
          </w:tcPr>
          <w:p w14:paraId="3B15F5D9" w14:textId="77777777" w:rsidR="00EC3FD7" w:rsidRPr="0065444E" w:rsidRDefault="00EC3FD7" w:rsidP="00DC3C4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548568E3" w14:textId="77777777" w:rsidR="00EC3FD7" w:rsidRPr="0065444E" w:rsidRDefault="00EC3FD7" w:rsidP="00DC3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1D15AB40" w14:textId="77777777" w:rsidR="00EC3FD7" w:rsidRPr="0065444E" w:rsidRDefault="00EC3FD7" w:rsidP="00DC3C4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0" w:type="dxa"/>
          </w:tcPr>
          <w:p w14:paraId="63578778" w14:textId="77777777" w:rsidR="00EC3FD7" w:rsidRPr="0065444E" w:rsidRDefault="00EC3FD7" w:rsidP="00DC3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2FF502E7" w14:textId="77777777" w:rsidR="00EC3FD7" w:rsidRPr="0065444E" w:rsidRDefault="00EC3FD7" w:rsidP="00DC3C4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657D1881" w14:textId="77777777" w:rsidR="00EC3FD7" w:rsidRPr="0065444E" w:rsidRDefault="00EC3FD7" w:rsidP="00DC3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B21FCBC" w14:textId="77777777" w:rsidR="00EC3FD7" w:rsidRPr="0065444E" w:rsidRDefault="00EC3FD7" w:rsidP="00DC3C4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C3FD7" w:rsidRPr="0065444E" w14:paraId="080B6A24" w14:textId="77777777" w:rsidTr="00DC3C4A">
        <w:trPr>
          <w:cantSplit/>
        </w:trPr>
        <w:tc>
          <w:tcPr>
            <w:tcW w:w="3870" w:type="dxa"/>
          </w:tcPr>
          <w:p w14:paraId="63EF300E" w14:textId="77777777" w:rsidR="00EC3FD7" w:rsidRPr="0065444E" w:rsidRDefault="00EC3FD7" w:rsidP="00DC3C4A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6A1378BA" w14:textId="77777777" w:rsidR="00EC3FD7" w:rsidRPr="0065444E" w:rsidRDefault="00EC3FD7" w:rsidP="00DC3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EC3FD7" w:rsidRPr="0065444E" w14:paraId="4E8CE671" w14:textId="77777777" w:rsidTr="00DC3C4A">
        <w:trPr>
          <w:cantSplit/>
          <w:trHeight w:val="164"/>
        </w:trPr>
        <w:tc>
          <w:tcPr>
            <w:tcW w:w="3870" w:type="dxa"/>
          </w:tcPr>
          <w:p w14:paraId="38F39024" w14:textId="191EA08C" w:rsidR="00EC3FD7" w:rsidRPr="0065444E" w:rsidRDefault="00EC3FD7" w:rsidP="00DC3C4A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77EF2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77EF2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7EF2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377EF2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72ED7D3B" w14:textId="77777777" w:rsidR="00EC3FD7" w:rsidRPr="0065444E" w:rsidRDefault="00EC3FD7" w:rsidP="00DC3C4A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EA3D91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55,190</w:t>
            </w:r>
          </w:p>
        </w:tc>
        <w:tc>
          <w:tcPr>
            <w:tcW w:w="180" w:type="dxa"/>
            <w:vAlign w:val="bottom"/>
          </w:tcPr>
          <w:p w14:paraId="0448A458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71D56E13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(9,511)</w:t>
            </w:r>
          </w:p>
        </w:tc>
        <w:tc>
          <w:tcPr>
            <w:tcW w:w="220" w:type="dxa"/>
          </w:tcPr>
          <w:p w14:paraId="23ECD241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4F4ACB20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61,796</w:t>
            </w:r>
          </w:p>
        </w:tc>
        <w:tc>
          <w:tcPr>
            <w:tcW w:w="180" w:type="dxa"/>
            <w:vAlign w:val="bottom"/>
          </w:tcPr>
          <w:p w14:paraId="035F575B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A6F188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14,829</w:t>
            </w:r>
          </w:p>
        </w:tc>
      </w:tr>
      <w:tr w:rsidR="00EC3FD7" w:rsidRPr="0065444E" w14:paraId="17BF82D4" w14:textId="77777777" w:rsidTr="00DC3C4A">
        <w:trPr>
          <w:cantSplit/>
          <w:trHeight w:val="164"/>
        </w:trPr>
        <w:tc>
          <w:tcPr>
            <w:tcW w:w="3870" w:type="dxa"/>
          </w:tcPr>
          <w:p w14:paraId="0E715698" w14:textId="77777777" w:rsidR="00EC3FD7" w:rsidRPr="0065444E" w:rsidRDefault="00EC3FD7" w:rsidP="00DC3C4A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2D13BB05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FA7253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6B00CD3D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8CE9D5D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977CA88" w14:textId="77777777" w:rsidR="00EC3FD7" w:rsidRPr="0065444E" w:rsidRDefault="00EC3FD7" w:rsidP="00DC3C4A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1A3C4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B14604F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FD7" w:rsidRPr="0065444E" w14:paraId="39C8AD0F" w14:textId="77777777" w:rsidTr="00DC3C4A">
        <w:trPr>
          <w:cantSplit/>
          <w:trHeight w:val="164"/>
        </w:trPr>
        <w:tc>
          <w:tcPr>
            <w:tcW w:w="3870" w:type="dxa"/>
          </w:tcPr>
          <w:p w14:paraId="290AC779" w14:textId="77777777" w:rsidR="00EC3FD7" w:rsidRPr="0065444E" w:rsidRDefault="00EC3FD7" w:rsidP="00DC3C4A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1D93393D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078931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026E0D7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8C48E3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6D4E975" w14:textId="77777777" w:rsidR="00EC3FD7" w:rsidRPr="0065444E" w:rsidRDefault="00EC3FD7" w:rsidP="00DC3C4A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D01CD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0AD637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3FD7" w:rsidRPr="0065444E" w14:paraId="4737C0F6" w14:textId="77777777" w:rsidTr="00DC3C4A">
        <w:trPr>
          <w:cantSplit/>
          <w:trHeight w:val="164"/>
        </w:trPr>
        <w:tc>
          <w:tcPr>
            <w:tcW w:w="3870" w:type="dxa"/>
          </w:tcPr>
          <w:p w14:paraId="62A3F150" w14:textId="77777777" w:rsidR="00EC3FD7" w:rsidRPr="0065444E" w:rsidRDefault="00EC3FD7" w:rsidP="00DC3C4A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544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44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  <w:vAlign w:val="bottom"/>
          </w:tcPr>
          <w:p w14:paraId="466D743C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</w:tcPr>
          <w:p w14:paraId="70110A65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8C8B469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220" w:type="dxa"/>
          </w:tcPr>
          <w:p w14:paraId="26BDF364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02F1599" w14:textId="77777777" w:rsidR="00EC3FD7" w:rsidRPr="0065444E" w:rsidRDefault="00EC3FD7" w:rsidP="00DC3C4A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  <w:vAlign w:val="bottom"/>
          </w:tcPr>
          <w:p w14:paraId="095C795C" w14:textId="77777777" w:rsidR="00EC3FD7" w:rsidRPr="0065444E" w:rsidRDefault="00EC3FD7" w:rsidP="00DC3C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A86BAE" w14:textId="77777777" w:rsidR="00EC3FD7" w:rsidRPr="0065444E" w:rsidRDefault="00EC3FD7" w:rsidP="00DC3C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1,120,000</w:t>
            </w:r>
          </w:p>
        </w:tc>
      </w:tr>
      <w:tr w:rsidR="00A8504A" w:rsidRPr="0065444E" w14:paraId="0DC178AB" w14:textId="77777777" w:rsidTr="0065444E">
        <w:trPr>
          <w:cantSplit/>
          <w:trHeight w:val="63"/>
        </w:trPr>
        <w:tc>
          <w:tcPr>
            <w:tcW w:w="3870" w:type="dxa"/>
          </w:tcPr>
          <w:p w14:paraId="40F27389" w14:textId="77777777" w:rsidR="00A8504A" w:rsidRPr="0065444E" w:rsidRDefault="00A8504A" w:rsidP="00A8504A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0472444" w14:textId="56CAFF07" w:rsidR="00A8504A" w:rsidRPr="0065444E" w:rsidRDefault="00A8504A" w:rsidP="007063D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180" w:type="dxa"/>
          </w:tcPr>
          <w:p w14:paraId="344701D8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31E9DB4" w14:textId="77777777" w:rsidR="00A8504A" w:rsidRPr="0065444E" w:rsidRDefault="00A8504A" w:rsidP="007063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6894BAE2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CD26EA8" w14:textId="2660A19B" w:rsidR="00A8504A" w:rsidRPr="0065444E" w:rsidRDefault="00A8504A" w:rsidP="007063D4">
            <w:pPr>
              <w:pStyle w:val="acctfourfigures"/>
              <w:tabs>
                <w:tab w:val="decimal" w:pos="461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180" w:type="dxa"/>
            <w:vAlign w:val="bottom"/>
          </w:tcPr>
          <w:p w14:paraId="1FEBF4DB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1D3686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504A" w:rsidRPr="0065444E" w14:paraId="4A40EE5F" w14:textId="77777777" w:rsidTr="00DC3C4A">
        <w:trPr>
          <w:cantSplit/>
          <w:trHeight w:val="164"/>
        </w:trPr>
        <w:tc>
          <w:tcPr>
            <w:tcW w:w="3870" w:type="dxa"/>
          </w:tcPr>
          <w:p w14:paraId="523EDE42" w14:textId="77777777" w:rsidR="00A8504A" w:rsidRPr="0065444E" w:rsidRDefault="00A8504A" w:rsidP="00A8504A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0E17546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1,119,922</w:t>
            </w:r>
          </w:p>
        </w:tc>
        <w:tc>
          <w:tcPr>
            <w:tcW w:w="180" w:type="dxa"/>
          </w:tcPr>
          <w:p w14:paraId="745CDC76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2982997F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220" w:type="dxa"/>
          </w:tcPr>
          <w:p w14:paraId="12477614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A89A80B" w14:textId="77777777" w:rsidR="00A8504A" w:rsidRPr="0065444E" w:rsidRDefault="00A8504A" w:rsidP="00A8504A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1,119,922</w:t>
            </w:r>
          </w:p>
        </w:tc>
        <w:tc>
          <w:tcPr>
            <w:tcW w:w="180" w:type="dxa"/>
            <w:vAlign w:val="bottom"/>
          </w:tcPr>
          <w:p w14:paraId="6E009279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001C0D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</w:tr>
      <w:tr w:rsidR="00A8504A" w:rsidRPr="0065444E" w14:paraId="20D89269" w14:textId="77777777" w:rsidTr="00DC3C4A">
        <w:trPr>
          <w:cantSplit/>
          <w:trHeight w:val="164"/>
        </w:trPr>
        <w:tc>
          <w:tcPr>
            <w:tcW w:w="3870" w:type="dxa"/>
          </w:tcPr>
          <w:p w14:paraId="38058F93" w14:textId="77777777" w:rsidR="00A8504A" w:rsidRPr="0065444E" w:rsidRDefault="00A8504A" w:rsidP="00A8504A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4861C4CE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C7FAD6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37EEC214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D98470A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5EA394E" w14:textId="77777777" w:rsidR="00A8504A" w:rsidRPr="0065444E" w:rsidRDefault="00A8504A" w:rsidP="00A8504A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523AC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B56827B" w14:textId="77777777" w:rsidR="00A8504A" w:rsidRPr="0065444E" w:rsidRDefault="00A8504A" w:rsidP="00A8504A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04A" w:rsidRPr="0065444E" w14:paraId="3BE35EC9" w14:textId="77777777" w:rsidTr="00DC3C4A">
        <w:trPr>
          <w:cantSplit/>
          <w:trHeight w:val="164"/>
        </w:trPr>
        <w:tc>
          <w:tcPr>
            <w:tcW w:w="3870" w:type="dxa"/>
          </w:tcPr>
          <w:p w14:paraId="2F7584F0" w14:textId="61D5AABF" w:rsidR="00A8504A" w:rsidRPr="0065444E" w:rsidRDefault="00A8504A" w:rsidP="00A8504A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9A6E8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0.049</w:t>
            </w:r>
          </w:p>
        </w:tc>
        <w:tc>
          <w:tcPr>
            <w:tcW w:w="180" w:type="dxa"/>
            <w:vAlign w:val="bottom"/>
          </w:tcPr>
          <w:p w14:paraId="3804E334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2E8D2253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(0.008)</w:t>
            </w:r>
          </w:p>
        </w:tc>
        <w:tc>
          <w:tcPr>
            <w:tcW w:w="220" w:type="dxa"/>
          </w:tcPr>
          <w:p w14:paraId="776A9B39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4FD1C813" w14:textId="77777777" w:rsidR="00A8504A" w:rsidRPr="0065444E" w:rsidRDefault="00A8504A" w:rsidP="00A8504A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0.055</w:t>
            </w:r>
          </w:p>
        </w:tc>
        <w:tc>
          <w:tcPr>
            <w:tcW w:w="180" w:type="dxa"/>
            <w:vAlign w:val="bottom"/>
          </w:tcPr>
          <w:p w14:paraId="3DF5702C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DD17B6" w14:textId="77777777" w:rsidR="00A8504A" w:rsidRPr="0065444E" w:rsidRDefault="00A8504A" w:rsidP="00A8504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0.013</w:t>
            </w:r>
          </w:p>
        </w:tc>
      </w:tr>
    </w:tbl>
    <w:p w14:paraId="0B83583F" w14:textId="118F939C" w:rsidR="000E30E9" w:rsidRPr="00CB4164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41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8DD2714" w14:textId="77777777" w:rsidR="000E30E9" w:rsidRPr="001B3812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711"/>
        <w:gridCol w:w="277"/>
        <w:gridCol w:w="1700"/>
      </w:tblGrid>
      <w:tr w:rsidR="000E30E9" w:rsidRPr="00424DDB" w14:paraId="095EB36B" w14:textId="77777777" w:rsidTr="00C256C0">
        <w:trPr>
          <w:tblHeader/>
        </w:trPr>
        <w:tc>
          <w:tcPr>
            <w:tcW w:w="2991" w:type="pct"/>
            <w:vAlign w:val="bottom"/>
          </w:tcPr>
          <w:p w14:paraId="6730FAF6" w14:textId="3581488E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A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232E2"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3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C256C0">
        <w:trPr>
          <w:trHeight w:val="137"/>
        </w:trPr>
        <w:tc>
          <w:tcPr>
            <w:tcW w:w="2991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9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424DDB" w14:paraId="689C05C9" w14:textId="77777777" w:rsidTr="00C256C0">
        <w:tc>
          <w:tcPr>
            <w:tcW w:w="2991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C256C0">
        <w:tc>
          <w:tcPr>
            <w:tcW w:w="2991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32" w:type="pct"/>
            <w:tcBorders>
              <w:left w:val="nil"/>
              <w:right w:val="nil"/>
            </w:tcBorders>
            <w:shd w:val="clear" w:color="auto" w:fill="auto"/>
          </w:tcPr>
          <w:p w14:paraId="69E73647" w14:textId="1F318942" w:rsidR="000E30E9" w:rsidRPr="008C5F11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51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1731F305" w14:textId="470B5305" w:rsidR="000E30E9" w:rsidRPr="008C5F11" w:rsidRDefault="00D05953" w:rsidP="0002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F96" w:rsidRPr="00424DDB" w14:paraId="4FD10E97" w14:textId="77777777" w:rsidTr="00C256C0">
        <w:tc>
          <w:tcPr>
            <w:tcW w:w="2991" w:type="pct"/>
          </w:tcPr>
          <w:p w14:paraId="05286052" w14:textId="27A7423C" w:rsidR="00CD6F96" w:rsidRPr="00424DDB" w:rsidRDefault="00D05953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5953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</w:t>
            </w:r>
            <w:r w:rsidRPr="00D0595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05953">
              <w:rPr>
                <w:rFonts w:asciiTheme="majorBidi" w:hAnsiTheme="majorBidi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932" w:type="pct"/>
            <w:tcBorders>
              <w:left w:val="nil"/>
              <w:right w:val="nil"/>
            </w:tcBorders>
            <w:shd w:val="clear" w:color="auto" w:fill="auto"/>
          </w:tcPr>
          <w:p w14:paraId="7903D7A4" w14:textId="42F68C81" w:rsidR="00CD6F96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51" w:type="pct"/>
          </w:tcPr>
          <w:p w14:paraId="2374B514" w14:textId="77777777" w:rsidR="00CD6F96" w:rsidRPr="008C5F11" w:rsidRDefault="00CD6F96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F53758A" w14:textId="187CB99D" w:rsidR="00CD6F96" w:rsidRPr="008C5F11" w:rsidRDefault="00D05953" w:rsidP="0002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4DDB" w14:paraId="1D160EA0" w14:textId="77777777" w:rsidTr="00C256C0">
        <w:tc>
          <w:tcPr>
            <w:tcW w:w="2991" w:type="pct"/>
          </w:tcPr>
          <w:p w14:paraId="53D38816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tcBorders>
              <w:left w:val="nil"/>
              <w:right w:val="nil"/>
            </w:tcBorders>
            <w:shd w:val="clear" w:color="auto" w:fill="auto"/>
          </w:tcPr>
          <w:p w14:paraId="75189BEA" w14:textId="15CC0889" w:rsidR="000E30E9" w:rsidRPr="008C5F11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0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51" w:type="pct"/>
          </w:tcPr>
          <w:p w14:paraId="4C225DB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D72EDB5" w14:textId="4AF27DAC" w:rsidR="000E30E9" w:rsidRPr="008C5F11" w:rsidRDefault="005232E2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0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0E30E9" w:rsidRPr="00424DDB" w14:paraId="4E0A8602" w14:textId="77777777" w:rsidTr="00C256C0">
        <w:tc>
          <w:tcPr>
            <w:tcW w:w="2991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A1F28" w14:textId="1FEF484E" w:rsidR="000E30E9" w:rsidRPr="008C5F11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55D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51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74B0AFDE" w:rsidR="000E30E9" w:rsidRPr="0065444E" w:rsidRDefault="005232E2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D05953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65444E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E30E9" w:rsidRPr="0042231F" w14:paraId="1237AAB7" w14:textId="77777777" w:rsidTr="00C256C0">
        <w:tc>
          <w:tcPr>
            <w:tcW w:w="2991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pct"/>
          </w:tcPr>
          <w:p w14:paraId="69D5384A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06F025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1BE731CC" w14:textId="77777777" w:rsidTr="00C256C0">
        <w:trPr>
          <w:trHeight w:val="236"/>
        </w:trPr>
        <w:tc>
          <w:tcPr>
            <w:tcW w:w="2991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2811372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78A1E2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494FFA0C" w14:textId="77777777" w:rsidTr="00C256C0">
        <w:tc>
          <w:tcPr>
            <w:tcW w:w="2991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32" w:type="pct"/>
          </w:tcPr>
          <w:p w14:paraId="0DB4ABB1" w14:textId="06316BAF" w:rsidR="000E30E9" w:rsidRPr="00577B70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51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6A028F5" w14:textId="677DD2CE" w:rsidR="000E30E9" w:rsidRPr="00577B70" w:rsidRDefault="00D2621E" w:rsidP="00D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231F" w14:paraId="0D642A6E" w14:textId="77777777" w:rsidTr="00C256C0">
        <w:tc>
          <w:tcPr>
            <w:tcW w:w="2991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32" w:type="pct"/>
          </w:tcPr>
          <w:p w14:paraId="3E2B8568" w14:textId="3307584C" w:rsidR="000E30E9" w:rsidRPr="00577B70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76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51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77DBA62" w14:textId="568C5866" w:rsidR="000E30E9" w:rsidRPr="00577B70" w:rsidRDefault="005232E2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0E30E9" w:rsidRPr="0042231F" w14:paraId="2EE29DE8" w14:textId="77777777" w:rsidTr="00C256C0">
        <w:tc>
          <w:tcPr>
            <w:tcW w:w="2991" w:type="pct"/>
          </w:tcPr>
          <w:p w14:paraId="56BC75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17023FBB" w14:textId="5A4B8C9E" w:rsidR="000E30E9" w:rsidRPr="00577B70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F76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51" w:type="pct"/>
          </w:tcPr>
          <w:p w14:paraId="4C53B55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2616EC0" w14:textId="0E5170C6" w:rsidR="000E30E9" w:rsidRPr="00577B70" w:rsidRDefault="005232E2" w:rsidP="0053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262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E30E9" w:rsidRPr="00424DDB" w14:paraId="6D7C9286" w14:textId="77777777" w:rsidTr="00C256C0">
        <w:tc>
          <w:tcPr>
            <w:tcW w:w="2991" w:type="pct"/>
          </w:tcPr>
          <w:p w14:paraId="42F0A523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C0642" w14:textId="3164B46A" w:rsidR="000E30E9" w:rsidRPr="00BF5A81" w:rsidRDefault="005232E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742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388E3F2" w14:textId="77777777" w:rsidR="000E30E9" w:rsidRPr="00BF5A81" w:rsidRDefault="000E30E9" w:rsidP="00A62D7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B02D" w14:textId="07FABB63" w:rsidR="000E30E9" w:rsidRPr="00BF5A81" w:rsidRDefault="005232E2" w:rsidP="00E00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742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</w:tr>
    </w:tbl>
    <w:p w14:paraId="6ADCE179" w14:textId="77777777" w:rsidR="0094121E" w:rsidRDefault="0094121E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p w14:paraId="340B7060" w14:textId="4590107E" w:rsidR="00724814" w:rsidRPr="00165AFC" w:rsidRDefault="00A1409E" w:rsidP="00165AFC">
      <w:pPr>
        <w:rPr>
          <w:rFonts w:cstheme="minorBidi"/>
          <w:sz w:val="30"/>
          <w:szCs w:val="30"/>
          <w:highlight w:val="yellow"/>
        </w:rPr>
      </w:pPr>
      <w:r w:rsidRPr="00724814">
        <w:rPr>
          <w:rFonts w:cs="Cordia New"/>
          <w:sz w:val="30"/>
          <w:szCs w:val="30"/>
          <w:cs/>
        </w:rPr>
        <w:t> </w:t>
      </w:r>
    </w:p>
    <w:sectPr w:rsidR="00724814" w:rsidRPr="00165AFC" w:rsidSect="0028222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F2D4" w14:textId="77777777" w:rsidR="00176A3E" w:rsidRDefault="00176A3E">
      <w:r>
        <w:separator/>
      </w:r>
    </w:p>
  </w:endnote>
  <w:endnote w:type="continuationSeparator" w:id="0">
    <w:p w14:paraId="7730C4C3" w14:textId="77777777" w:rsidR="00176A3E" w:rsidRDefault="00176A3E">
      <w:r>
        <w:continuationSeparator/>
      </w:r>
    </w:p>
  </w:endnote>
  <w:endnote w:type="continuationNotice" w:id="1">
    <w:p w14:paraId="0DA5AA18" w14:textId="77777777" w:rsidR="00176A3E" w:rsidRDefault="00176A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B1E62" w14:textId="39131E50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5232E2" w:rsidRPr="005232E2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879F" w14:textId="3E7C0B66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5232E2" w:rsidRPr="005232E2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0B0674F9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5232E2" w:rsidRPr="005232E2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1F8E47D6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C0B75">
      <w:rPr>
        <w:rFonts w:ascii="Angsana New" w:hAnsi="Angsana New"/>
        <w:noProof/>
        <w:sz w:val="30"/>
        <w:szCs w:val="30"/>
        <w:lang w:val="fr-FR"/>
      </w:rPr>
      <w:t>2025Mar_FSA_MGC_TH_Q1_Rev.2.3.docx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5232E2" w:rsidRPr="005232E2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550FD" w14:textId="77777777" w:rsidR="00176A3E" w:rsidRDefault="00176A3E">
      <w:r>
        <w:separator/>
      </w:r>
    </w:p>
  </w:footnote>
  <w:footnote w:type="continuationSeparator" w:id="0">
    <w:p w14:paraId="1205E116" w14:textId="77777777" w:rsidR="00176A3E" w:rsidRDefault="00176A3E">
      <w:r>
        <w:continuationSeparator/>
      </w:r>
    </w:p>
  </w:footnote>
  <w:footnote w:type="continuationNotice" w:id="1">
    <w:p w14:paraId="2B3B6803" w14:textId="77777777" w:rsidR="00176A3E" w:rsidRDefault="00176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AA96" w14:textId="64AAF3E8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3D44730B" w:rsidR="000E30E9" w:rsidRPr="00451B1B" w:rsidRDefault="006839A7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5232E2" w:rsidRPr="005232E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F17E8A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5232E2" w:rsidRPr="005232E2">
      <w:rPr>
        <w:rFonts w:ascii="Angsana New" w:hAnsi="Angsana New" w:cs="Angsana New"/>
        <w:b/>
        <w:bCs/>
        <w:sz w:val="32"/>
        <w:szCs w:val="32"/>
      </w:rPr>
      <w:t>2568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48EE4C" w14:textId="07520D05" w:rsidR="000E30E9" w:rsidRDefault="006839A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5232E2" w:rsidRPr="005232E2">
      <w:rPr>
        <w:rFonts w:ascii="Angsana New" w:hAnsi="Angsana New" w:cs="Angsana New"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BA3A32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="000E30E9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5232E2" w:rsidRPr="005232E2">
      <w:rPr>
        <w:rFonts w:ascii="Angsana New" w:hAnsi="Angsana New" w:cs="Angsana New"/>
        <w:bCs/>
        <w:sz w:val="32"/>
        <w:szCs w:val="32"/>
        <w:lang w:val="en-US"/>
      </w:rPr>
      <w:t>2568</w:t>
    </w:r>
    <w:r w:rsidR="000E30E9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0E30E9" w:rsidRPr="00940DC7">
      <w:rPr>
        <w:rFonts w:ascii="Angsana New" w:hAnsi="Angsana New" w:cs="Angsana New"/>
        <w:bCs/>
        <w:sz w:val="32"/>
        <w:szCs w:val="32"/>
      </w:rPr>
      <w:t>)</w:t>
    </w:r>
  </w:p>
  <w:p w14:paraId="17EACFED" w14:textId="77777777" w:rsidR="000E30E9" w:rsidRPr="00CE4223" w:rsidRDefault="000E30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0997E8E5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232E2" w:rsidRPr="005232E2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5232E2" w:rsidRPr="005232E2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760074AC" w:rsidR="00E21939" w:rsidRDefault="00A56D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5232E2" w:rsidRPr="005232E2">
      <w:rPr>
        <w:rFonts w:ascii="Angsana New" w:hAnsi="Angsana New" w:cs="Angsana New"/>
        <w:bCs/>
        <w:sz w:val="32"/>
        <w:szCs w:val="32"/>
        <w:lang w:val="en-US"/>
      </w:rPr>
      <w:t>3</w:t>
    </w:r>
    <w:r w:rsidR="005232E2" w:rsidRPr="005232E2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EA16E5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="001C7D4C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5232E2" w:rsidRPr="005232E2">
      <w:rPr>
        <w:rFonts w:ascii="Angsana New" w:hAnsi="Angsana New" w:cs="Angsana New"/>
        <w:bCs/>
        <w:sz w:val="32"/>
        <w:szCs w:val="32"/>
        <w:lang w:val="en-US"/>
      </w:rPr>
      <w:t>2568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8F5ED7" w:rsidRPr="00940DC7">
      <w:rPr>
        <w:rFonts w:ascii="Angsana New" w:hAnsi="Angsana New" w:cs="Angsana New"/>
        <w:bCs/>
        <w:sz w:val="32"/>
        <w:szCs w:val="32"/>
      </w:rPr>
      <w:t>(</w:t>
    </w:r>
    <w:r w:rsidR="008F5ED7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8F5ED7"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3"/>
  </w:num>
  <w:num w:numId="3" w16cid:durableId="42290708">
    <w:abstractNumId w:val="2"/>
  </w:num>
  <w:num w:numId="4" w16cid:durableId="326176540">
    <w:abstractNumId w:val="1"/>
  </w:num>
  <w:num w:numId="5" w16cid:durableId="142248299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760"/>
    <w:rsid w:val="00012B38"/>
    <w:rsid w:val="00012E83"/>
    <w:rsid w:val="000133B0"/>
    <w:rsid w:val="00013522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0BE"/>
    <w:rsid w:val="00015303"/>
    <w:rsid w:val="00015325"/>
    <w:rsid w:val="00015C52"/>
    <w:rsid w:val="00015D43"/>
    <w:rsid w:val="00015DCC"/>
    <w:rsid w:val="000164A5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CD1"/>
    <w:rsid w:val="00020DA9"/>
    <w:rsid w:val="00020E35"/>
    <w:rsid w:val="00020F08"/>
    <w:rsid w:val="000210A9"/>
    <w:rsid w:val="00021255"/>
    <w:rsid w:val="000212B6"/>
    <w:rsid w:val="00021763"/>
    <w:rsid w:val="00021D8B"/>
    <w:rsid w:val="00022087"/>
    <w:rsid w:val="00022177"/>
    <w:rsid w:val="00022468"/>
    <w:rsid w:val="0002289B"/>
    <w:rsid w:val="00022CE8"/>
    <w:rsid w:val="00023124"/>
    <w:rsid w:val="0002368C"/>
    <w:rsid w:val="00023CE6"/>
    <w:rsid w:val="00024275"/>
    <w:rsid w:val="00024953"/>
    <w:rsid w:val="00024F30"/>
    <w:rsid w:val="00025E42"/>
    <w:rsid w:val="000260E3"/>
    <w:rsid w:val="00026132"/>
    <w:rsid w:val="00026589"/>
    <w:rsid w:val="0002666D"/>
    <w:rsid w:val="00026A07"/>
    <w:rsid w:val="00026FCF"/>
    <w:rsid w:val="000274A2"/>
    <w:rsid w:val="00027A4F"/>
    <w:rsid w:val="00027BD5"/>
    <w:rsid w:val="00027E89"/>
    <w:rsid w:val="00030526"/>
    <w:rsid w:val="00030570"/>
    <w:rsid w:val="00031662"/>
    <w:rsid w:val="000317BD"/>
    <w:rsid w:val="00031980"/>
    <w:rsid w:val="00031A44"/>
    <w:rsid w:val="00031ADE"/>
    <w:rsid w:val="00031E29"/>
    <w:rsid w:val="0003207A"/>
    <w:rsid w:val="0003275A"/>
    <w:rsid w:val="00032801"/>
    <w:rsid w:val="0003286C"/>
    <w:rsid w:val="00032ABF"/>
    <w:rsid w:val="00032C76"/>
    <w:rsid w:val="00033141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4F20"/>
    <w:rsid w:val="000351D6"/>
    <w:rsid w:val="000352B2"/>
    <w:rsid w:val="00035878"/>
    <w:rsid w:val="00035A15"/>
    <w:rsid w:val="00035AFD"/>
    <w:rsid w:val="000369D1"/>
    <w:rsid w:val="00036C24"/>
    <w:rsid w:val="00036CFC"/>
    <w:rsid w:val="00036E95"/>
    <w:rsid w:val="00037355"/>
    <w:rsid w:val="00037979"/>
    <w:rsid w:val="00037BA7"/>
    <w:rsid w:val="00037D2E"/>
    <w:rsid w:val="000401DD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95F"/>
    <w:rsid w:val="00043DDD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8C9"/>
    <w:rsid w:val="00047179"/>
    <w:rsid w:val="000477EB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3EF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4DBF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60A2"/>
    <w:rsid w:val="00056778"/>
    <w:rsid w:val="00056D92"/>
    <w:rsid w:val="00056EC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133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D7"/>
    <w:rsid w:val="00072F3C"/>
    <w:rsid w:val="0007330D"/>
    <w:rsid w:val="00073367"/>
    <w:rsid w:val="000733C6"/>
    <w:rsid w:val="00073956"/>
    <w:rsid w:val="00073CF4"/>
    <w:rsid w:val="000742A7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470"/>
    <w:rsid w:val="00077A89"/>
    <w:rsid w:val="00077E11"/>
    <w:rsid w:val="00077F90"/>
    <w:rsid w:val="0008005E"/>
    <w:rsid w:val="00081203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3EC"/>
    <w:rsid w:val="00083CE4"/>
    <w:rsid w:val="00083DD4"/>
    <w:rsid w:val="00084299"/>
    <w:rsid w:val="00084521"/>
    <w:rsid w:val="0008475D"/>
    <w:rsid w:val="000849ED"/>
    <w:rsid w:val="00084E43"/>
    <w:rsid w:val="00084E93"/>
    <w:rsid w:val="00084FA7"/>
    <w:rsid w:val="00085378"/>
    <w:rsid w:val="0008561B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224"/>
    <w:rsid w:val="00092277"/>
    <w:rsid w:val="00092A94"/>
    <w:rsid w:val="00092B09"/>
    <w:rsid w:val="00092D3E"/>
    <w:rsid w:val="00092F3B"/>
    <w:rsid w:val="0009353D"/>
    <w:rsid w:val="000937FF"/>
    <w:rsid w:val="00093B30"/>
    <w:rsid w:val="00093D38"/>
    <w:rsid w:val="00093F3F"/>
    <w:rsid w:val="00094082"/>
    <w:rsid w:val="000941FC"/>
    <w:rsid w:val="0009440D"/>
    <w:rsid w:val="0009444D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62D"/>
    <w:rsid w:val="0009679C"/>
    <w:rsid w:val="000967D6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2A1"/>
    <w:rsid w:val="000A171A"/>
    <w:rsid w:val="000A1E4E"/>
    <w:rsid w:val="000A203A"/>
    <w:rsid w:val="000A2328"/>
    <w:rsid w:val="000A2537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23F"/>
    <w:rsid w:val="000A7470"/>
    <w:rsid w:val="000A74A7"/>
    <w:rsid w:val="000A75EC"/>
    <w:rsid w:val="000A767A"/>
    <w:rsid w:val="000A78E1"/>
    <w:rsid w:val="000B00A5"/>
    <w:rsid w:val="000B0115"/>
    <w:rsid w:val="000B0389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4D5"/>
    <w:rsid w:val="000B37FB"/>
    <w:rsid w:val="000B3A8A"/>
    <w:rsid w:val="000B3DC2"/>
    <w:rsid w:val="000B4DCE"/>
    <w:rsid w:val="000B4EDE"/>
    <w:rsid w:val="000B5201"/>
    <w:rsid w:val="000B57F9"/>
    <w:rsid w:val="000B5A36"/>
    <w:rsid w:val="000B683A"/>
    <w:rsid w:val="000B6A34"/>
    <w:rsid w:val="000B6CDD"/>
    <w:rsid w:val="000B716C"/>
    <w:rsid w:val="000B7292"/>
    <w:rsid w:val="000B7375"/>
    <w:rsid w:val="000B7743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481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26B"/>
    <w:rsid w:val="000E03DE"/>
    <w:rsid w:val="000E05C5"/>
    <w:rsid w:val="000E069E"/>
    <w:rsid w:val="000E08A6"/>
    <w:rsid w:val="000E08E2"/>
    <w:rsid w:val="000E1133"/>
    <w:rsid w:val="000E14C0"/>
    <w:rsid w:val="000E16D7"/>
    <w:rsid w:val="000E1743"/>
    <w:rsid w:val="000E28E6"/>
    <w:rsid w:val="000E2F85"/>
    <w:rsid w:val="000E3098"/>
    <w:rsid w:val="000E30E9"/>
    <w:rsid w:val="000E3742"/>
    <w:rsid w:val="000E3775"/>
    <w:rsid w:val="000E383A"/>
    <w:rsid w:val="000E3890"/>
    <w:rsid w:val="000E3A37"/>
    <w:rsid w:val="000E3DB5"/>
    <w:rsid w:val="000E42B7"/>
    <w:rsid w:val="000E479B"/>
    <w:rsid w:val="000E48D8"/>
    <w:rsid w:val="000E4BD7"/>
    <w:rsid w:val="000E550C"/>
    <w:rsid w:val="000E56AF"/>
    <w:rsid w:val="000E5B65"/>
    <w:rsid w:val="000E5F52"/>
    <w:rsid w:val="000E6216"/>
    <w:rsid w:val="000E634D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48"/>
    <w:rsid w:val="000F58A1"/>
    <w:rsid w:val="000F5D03"/>
    <w:rsid w:val="000F5D8C"/>
    <w:rsid w:val="000F5DC4"/>
    <w:rsid w:val="000F5FAA"/>
    <w:rsid w:val="000F61AB"/>
    <w:rsid w:val="000F6BA2"/>
    <w:rsid w:val="000F6F02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8C1"/>
    <w:rsid w:val="00102B65"/>
    <w:rsid w:val="00102F41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E29"/>
    <w:rsid w:val="00105EFE"/>
    <w:rsid w:val="00106242"/>
    <w:rsid w:val="00106405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2E1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77"/>
    <w:rsid w:val="0011285D"/>
    <w:rsid w:val="001131C8"/>
    <w:rsid w:val="0011338F"/>
    <w:rsid w:val="001134AD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276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2C4"/>
    <w:rsid w:val="0011761B"/>
    <w:rsid w:val="0011777C"/>
    <w:rsid w:val="00117E90"/>
    <w:rsid w:val="001201B0"/>
    <w:rsid w:val="001202FD"/>
    <w:rsid w:val="00120600"/>
    <w:rsid w:val="001209D2"/>
    <w:rsid w:val="00120B3D"/>
    <w:rsid w:val="00120C03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2F9D"/>
    <w:rsid w:val="00123587"/>
    <w:rsid w:val="0012359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0EC"/>
    <w:rsid w:val="00126183"/>
    <w:rsid w:val="001269B9"/>
    <w:rsid w:val="0012728F"/>
    <w:rsid w:val="001274BF"/>
    <w:rsid w:val="001277B2"/>
    <w:rsid w:val="0013058A"/>
    <w:rsid w:val="00131070"/>
    <w:rsid w:val="001311D3"/>
    <w:rsid w:val="001311DD"/>
    <w:rsid w:val="001312E2"/>
    <w:rsid w:val="00131892"/>
    <w:rsid w:val="00131B88"/>
    <w:rsid w:val="00131E84"/>
    <w:rsid w:val="00131EB2"/>
    <w:rsid w:val="00131ED1"/>
    <w:rsid w:val="001321D2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24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522"/>
    <w:rsid w:val="00144826"/>
    <w:rsid w:val="00144899"/>
    <w:rsid w:val="00144D9E"/>
    <w:rsid w:val="0014517B"/>
    <w:rsid w:val="001457A1"/>
    <w:rsid w:val="00145A4F"/>
    <w:rsid w:val="00145CB3"/>
    <w:rsid w:val="00145ED3"/>
    <w:rsid w:val="00145FA3"/>
    <w:rsid w:val="00146A03"/>
    <w:rsid w:val="00147244"/>
    <w:rsid w:val="0014738E"/>
    <w:rsid w:val="001476E8"/>
    <w:rsid w:val="00147A7F"/>
    <w:rsid w:val="00150273"/>
    <w:rsid w:val="00150297"/>
    <w:rsid w:val="0015076F"/>
    <w:rsid w:val="00150B8B"/>
    <w:rsid w:val="001511C0"/>
    <w:rsid w:val="001512B8"/>
    <w:rsid w:val="00151CA8"/>
    <w:rsid w:val="00151D6B"/>
    <w:rsid w:val="00151DFA"/>
    <w:rsid w:val="00151EF5"/>
    <w:rsid w:val="00152657"/>
    <w:rsid w:val="00152C5E"/>
    <w:rsid w:val="00152C72"/>
    <w:rsid w:val="00152DD3"/>
    <w:rsid w:val="00152E00"/>
    <w:rsid w:val="00153123"/>
    <w:rsid w:val="001534AF"/>
    <w:rsid w:val="001539D5"/>
    <w:rsid w:val="00153E26"/>
    <w:rsid w:val="00153E63"/>
    <w:rsid w:val="00153E7A"/>
    <w:rsid w:val="00153EA9"/>
    <w:rsid w:val="001541C3"/>
    <w:rsid w:val="00154373"/>
    <w:rsid w:val="001544E3"/>
    <w:rsid w:val="0015451C"/>
    <w:rsid w:val="00154776"/>
    <w:rsid w:val="00154841"/>
    <w:rsid w:val="001550B0"/>
    <w:rsid w:val="00155479"/>
    <w:rsid w:val="00155582"/>
    <w:rsid w:val="001557BD"/>
    <w:rsid w:val="001558B5"/>
    <w:rsid w:val="00155AF9"/>
    <w:rsid w:val="0015603C"/>
    <w:rsid w:val="00156307"/>
    <w:rsid w:val="00156582"/>
    <w:rsid w:val="001568B4"/>
    <w:rsid w:val="00156AA3"/>
    <w:rsid w:val="001573FD"/>
    <w:rsid w:val="00157BA9"/>
    <w:rsid w:val="00157C97"/>
    <w:rsid w:val="00157FD7"/>
    <w:rsid w:val="00157FED"/>
    <w:rsid w:val="001602B6"/>
    <w:rsid w:val="0016031D"/>
    <w:rsid w:val="001604BB"/>
    <w:rsid w:val="00160722"/>
    <w:rsid w:val="00160769"/>
    <w:rsid w:val="0016098E"/>
    <w:rsid w:val="00160D47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A2F"/>
    <w:rsid w:val="00162E95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FA7"/>
    <w:rsid w:val="00165516"/>
    <w:rsid w:val="001657B2"/>
    <w:rsid w:val="00165A2C"/>
    <w:rsid w:val="00165AA5"/>
    <w:rsid w:val="00165AFC"/>
    <w:rsid w:val="00165BD3"/>
    <w:rsid w:val="00165C41"/>
    <w:rsid w:val="00166027"/>
    <w:rsid w:val="001663F3"/>
    <w:rsid w:val="0016759C"/>
    <w:rsid w:val="00167728"/>
    <w:rsid w:val="001679E9"/>
    <w:rsid w:val="00167EB5"/>
    <w:rsid w:val="00167ED8"/>
    <w:rsid w:val="001700ED"/>
    <w:rsid w:val="001703B4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892"/>
    <w:rsid w:val="001719AF"/>
    <w:rsid w:val="00171A79"/>
    <w:rsid w:val="00171DA8"/>
    <w:rsid w:val="001723DF"/>
    <w:rsid w:val="00173059"/>
    <w:rsid w:val="0017348A"/>
    <w:rsid w:val="00173734"/>
    <w:rsid w:val="00174060"/>
    <w:rsid w:val="00174161"/>
    <w:rsid w:val="001741A3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A3E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1E44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C1"/>
    <w:rsid w:val="00195F5A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B3"/>
    <w:rsid w:val="00197EE5"/>
    <w:rsid w:val="00197F41"/>
    <w:rsid w:val="001A0295"/>
    <w:rsid w:val="001A03FD"/>
    <w:rsid w:val="001A0835"/>
    <w:rsid w:val="001A0B75"/>
    <w:rsid w:val="001A1C31"/>
    <w:rsid w:val="001A1EDF"/>
    <w:rsid w:val="001A289A"/>
    <w:rsid w:val="001A28B2"/>
    <w:rsid w:val="001A2ACE"/>
    <w:rsid w:val="001A304A"/>
    <w:rsid w:val="001A3186"/>
    <w:rsid w:val="001A3199"/>
    <w:rsid w:val="001A3B7C"/>
    <w:rsid w:val="001A42C7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6EC0"/>
    <w:rsid w:val="001A6EE5"/>
    <w:rsid w:val="001A7003"/>
    <w:rsid w:val="001A74B6"/>
    <w:rsid w:val="001A7C18"/>
    <w:rsid w:val="001A7C47"/>
    <w:rsid w:val="001B0538"/>
    <w:rsid w:val="001B087C"/>
    <w:rsid w:val="001B1480"/>
    <w:rsid w:val="001B15BE"/>
    <w:rsid w:val="001B1BE6"/>
    <w:rsid w:val="001B1C91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29C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9E6"/>
    <w:rsid w:val="001B4C12"/>
    <w:rsid w:val="001B4F5D"/>
    <w:rsid w:val="001B5725"/>
    <w:rsid w:val="001B5B7F"/>
    <w:rsid w:val="001B5F0C"/>
    <w:rsid w:val="001B5FAE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B66"/>
    <w:rsid w:val="001B7B73"/>
    <w:rsid w:val="001B7C18"/>
    <w:rsid w:val="001B7CF8"/>
    <w:rsid w:val="001B7D4C"/>
    <w:rsid w:val="001B7E1F"/>
    <w:rsid w:val="001C069E"/>
    <w:rsid w:val="001C0884"/>
    <w:rsid w:val="001C0A58"/>
    <w:rsid w:val="001C0CE9"/>
    <w:rsid w:val="001C0FAD"/>
    <w:rsid w:val="001C0FFF"/>
    <w:rsid w:val="001C1415"/>
    <w:rsid w:val="001C17D2"/>
    <w:rsid w:val="001C1C5B"/>
    <w:rsid w:val="001C1E81"/>
    <w:rsid w:val="001C1EC6"/>
    <w:rsid w:val="001C206E"/>
    <w:rsid w:val="001C20B9"/>
    <w:rsid w:val="001C246C"/>
    <w:rsid w:val="001C24AA"/>
    <w:rsid w:val="001C28A3"/>
    <w:rsid w:val="001C2CE9"/>
    <w:rsid w:val="001C2D50"/>
    <w:rsid w:val="001C2DA6"/>
    <w:rsid w:val="001C3357"/>
    <w:rsid w:val="001C34BC"/>
    <w:rsid w:val="001C351A"/>
    <w:rsid w:val="001C367A"/>
    <w:rsid w:val="001C3811"/>
    <w:rsid w:val="001C3B09"/>
    <w:rsid w:val="001C3EB7"/>
    <w:rsid w:val="001C42A8"/>
    <w:rsid w:val="001C4325"/>
    <w:rsid w:val="001C4844"/>
    <w:rsid w:val="001C4C63"/>
    <w:rsid w:val="001C4F5E"/>
    <w:rsid w:val="001C50F2"/>
    <w:rsid w:val="001C5175"/>
    <w:rsid w:val="001C5310"/>
    <w:rsid w:val="001C5E45"/>
    <w:rsid w:val="001C5E6C"/>
    <w:rsid w:val="001C5F32"/>
    <w:rsid w:val="001C69D8"/>
    <w:rsid w:val="001C6B2D"/>
    <w:rsid w:val="001C6BAD"/>
    <w:rsid w:val="001C6FE6"/>
    <w:rsid w:val="001C713D"/>
    <w:rsid w:val="001C728F"/>
    <w:rsid w:val="001C74C6"/>
    <w:rsid w:val="001C7D4C"/>
    <w:rsid w:val="001D0CAD"/>
    <w:rsid w:val="001D0EFA"/>
    <w:rsid w:val="001D1042"/>
    <w:rsid w:val="001D13A9"/>
    <w:rsid w:val="001D1889"/>
    <w:rsid w:val="001D2044"/>
    <w:rsid w:val="001D2160"/>
    <w:rsid w:val="001D2458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4C0E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08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C87"/>
    <w:rsid w:val="001F3EF5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79F"/>
    <w:rsid w:val="001F7C35"/>
    <w:rsid w:val="001F7CA1"/>
    <w:rsid w:val="00200135"/>
    <w:rsid w:val="002002B3"/>
    <w:rsid w:val="00200787"/>
    <w:rsid w:val="00200861"/>
    <w:rsid w:val="00200A34"/>
    <w:rsid w:val="00200A47"/>
    <w:rsid w:val="00200B17"/>
    <w:rsid w:val="00200CB6"/>
    <w:rsid w:val="002011EF"/>
    <w:rsid w:val="00201259"/>
    <w:rsid w:val="00201484"/>
    <w:rsid w:val="002014D4"/>
    <w:rsid w:val="0020157D"/>
    <w:rsid w:val="002016EA"/>
    <w:rsid w:val="00201A8D"/>
    <w:rsid w:val="00201CF8"/>
    <w:rsid w:val="0020237F"/>
    <w:rsid w:val="0020239E"/>
    <w:rsid w:val="00202B12"/>
    <w:rsid w:val="00202C13"/>
    <w:rsid w:val="00202E9D"/>
    <w:rsid w:val="002037DA"/>
    <w:rsid w:val="002037FE"/>
    <w:rsid w:val="00203B9F"/>
    <w:rsid w:val="00203E66"/>
    <w:rsid w:val="00204641"/>
    <w:rsid w:val="00204E6B"/>
    <w:rsid w:val="00204E7A"/>
    <w:rsid w:val="00204EA3"/>
    <w:rsid w:val="0020504D"/>
    <w:rsid w:val="0020537B"/>
    <w:rsid w:val="00205C5D"/>
    <w:rsid w:val="00205F14"/>
    <w:rsid w:val="002061AC"/>
    <w:rsid w:val="002061D3"/>
    <w:rsid w:val="0020690E"/>
    <w:rsid w:val="00206A7A"/>
    <w:rsid w:val="00206A95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3B69"/>
    <w:rsid w:val="00214177"/>
    <w:rsid w:val="002141F0"/>
    <w:rsid w:val="0021470E"/>
    <w:rsid w:val="002147E2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DA5"/>
    <w:rsid w:val="00217E90"/>
    <w:rsid w:val="00217EB0"/>
    <w:rsid w:val="00217F39"/>
    <w:rsid w:val="00217FC0"/>
    <w:rsid w:val="002201F7"/>
    <w:rsid w:val="0022094B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30127"/>
    <w:rsid w:val="00230246"/>
    <w:rsid w:val="002305C0"/>
    <w:rsid w:val="002306B3"/>
    <w:rsid w:val="00230AB4"/>
    <w:rsid w:val="00230D2E"/>
    <w:rsid w:val="00230DF1"/>
    <w:rsid w:val="00230E0B"/>
    <w:rsid w:val="00230FE6"/>
    <w:rsid w:val="00231565"/>
    <w:rsid w:val="00231A0C"/>
    <w:rsid w:val="00231AB2"/>
    <w:rsid w:val="00231C4B"/>
    <w:rsid w:val="0023200A"/>
    <w:rsid w:val="0023268B"/>
    <w:rsid w:val="002327EF"/>
    <w:rsid w:val="00232A65"/>
    <w:rsid w:val="002332E8"/>
    <w:rsid w:val="00233366"/>
    <w:rsid w:val="002335BC"/>
    <w:rsid w:val="002336AA"/>
    <w:rsid w:val="002338AE"/>
    <w:rsid w:val="00233F08"/>
    <w:rsid w:val="0023412E"/>
    <w:rsid w:val="00234908"/>
    <w:rsid w:val="00234B12"/>
    <w:rsid w:val="00234DEB"/>
    <w:rsid w:val="002350F1"/>
    <w:rsid w:val="0023559E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317"/>
    <w:rsid w:val="0023762A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595E"/>
    <w:rsid w:val="00245E70"/>
    <w:rsid w:val="002463AB"/>
    <w:rsid w:val="002467C5"/>
    <w:rsid w:val="00246E24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966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5B2"/>
    <w:rsid w:val="00254651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3CC"/>
    <w:rsid w:val="0025774B"/>
    <w:rsid w:val="002603B1"/>
    <w:rsid w:val="0026077C"/>
    <w:rsid w:val="0026092F"/>
    <w:rsid w:val="00260F18"/>
    <w:rsid w:val="00260FF2"/>
    <w:rsid w:val="0026103F"/>
    <w:rsid w:val="002614C7"/>
    <w:rsid w:val="002615AD"/>
    <w:rsid w:val="0026194B"/>
    <w:rsid w:val="00261A3C"/>
    <w:rsid w:val="00261D75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920"/>
    <w:rsid w:val="00264AC8"/>
    <w:rsid w:val="00264B17"/>
    <w:rsid w:val="00264B6D"/>
    <w:rsid w:val="00264DE8"/>
    <w:rsid w:val="002652D4"/>
    <w:rsid w:val="002653C1"/>
    <w:rsid w:val="00265AE1"/>
    <w:rsid w:val="00265D48"/>
    <w:rsid w:val="00265F36"/>
    <w:rsid w:val="00265F65"/>
    <w:rsid w:val="002662D6"/>
    <w:rsid w:val="00266511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355"/>
    <w:rsid w:val="00271522"/>
    <w:rsid w:val="002715A6"/>
    <w:rsid w:val="002717C9"/>
    <w:rsid w:val="0027192C"/>
    <w:rsid w:val="00271DBE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77"/>
    <w:rsid w:val="002759A8"/>
    <w:rsid w:val="00275B27"/>
    <w:rsid w:val="00275D10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682"/>
    <w:rsid w:val="00284E05"/>
    <w:rsid w:val="00284FE0"/>
    <w:rsid w:val="00284FEF"/>
    <w:rsid w:val="00285133"/>
    <w:rsid w:val="00285224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EB8"/>
    <w:rsid w:val="00291FC2"/>
    <w:rsid w:val="002921E2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3C98"/>
    <w:rsid w:val="00293DBF"/>
    <w:rsid w:val="00294763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97D8A"/>
    <w:rsid w:val="002A01C2"/>
    <w:rsid w:val="002A03F0"/>
    <w:rsid w:val="002A092F"/>
    <w:rsid w:val="002A09C2"/>
    <w:rsid w:val="002A11D5"/>
    <w:rsid w:val="002A135A"/>
    <w:rsid w:val="002A1651"/>
    <w:rsid w:val="002A1928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8AE"/>
    <w:rsid w:val="002A495F"/>
    <w:rsid w:val="002A4B3E"/>
    <w:rsid w:val="002A4C02"/>
    <w:rsid w:val="002A4F34"/>
    <w:rsid w:val="002A5E05"/>
    <w:rsid w:val="002A6251"/>
    <w:rsid w:val="002A634C"/>
    <w:rsid w:val="002A64CC"/>
    <w:rsid w:val="002A6930"/>
    <w:rsid w:val="002A6937"/>
    <w:rsid w:val="002A6C33"/>
    <w:rsid w:val="002A6D51"/>
    <w:rsid w:val="002A75D9"/>
    <w:rsid w:val="002A7BA5"/>
    <w:rsid w:val="002A7D0F"/>
    <w:rsid w:val="002A7E5D"/>
    <w:rsid w:val="002B02F7"/>
    <w:rsid w:val="002B07BE"/>
    <w:rsid w:val="002B07D8"/>
    <w:rsid w:val="002B0A60"/>
    <w:rsid w:val="002B18F8"/>
    <w:rsid w:val="002B1FAD"/>
    <w:rsid w:val="002B200D"/>
    <w:rsid w:val="002B21CF"/>
    <w:rsid w:val="002B25DE"/>
    <w:rsid w:val="002B2633"/>
    <w:rsid w:val="002B27C3"/>
    <w:rsid w:val="002B2E0A"/>
    <w:rsid w:val="002B2F47"/>
    <w:rsid w:val="002B3067"/>
    <w:rsid w:val="002B35E0"/>
    <w:rsid w:val="002B367C"/>
    <w:rsid w:val="002B36F1"/>
    <w:rsid w:val="002B3CF6"/>
    <w:rsid w:val="002B3EB3"/>
    <w:rsid w:val="002B3EC7"/>
    <w:rsid w:val="002B41AE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779"/>
    <w:rsid w:val="002C08A2"/>
    <w:rsid w:val="002C0EED"/>
    <w:rsid w:val="002C1160"/>
    <w:rsid w:val="002C1953"/>
    <w:rsid w:val="002C1DFB"/>
    <w:rsid w:val="002C26CC"/>
    <w:rsid w:val="002C3463"/>
    <w:rsid w:val="002C4AF6"/>
    <w:rsid w:val="002C5A4D"/>
    <w:rsid w:val="002C5D29"/>
    <w:rsid w:val="002C5EFD"/>
    <w:rsid w:val="002C5F88"/>
    <w:rsid w:val="002C6071"/>
    <w:rsid w:val="002C6BB0"/>
    <w:rsid w:val="002C73AD"/>
    <w:rsid w:val="002C750B"/>
    <w:rsid w:val="002C7739"/>
    <w:rsid w:val="002D0165"/>
    <w:rsid w:val="002D03EF"/>
    <w:rsid w:val="002D07C6"/>
    <w:rsid w:val="002D07E9"/>
    <w:rsid w:val="002D08FC"/>
    <w:rsid w:val="002D0D4F"/>
    <w:rsid w:val="002D0E8D"/>
    <w:rsid w:val="002D0F47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2DE7"/>
    <w:rsid w:val="002E3495"/>
    <w:rsid w:val="002E3FC1"/>
    <w:rsid w:val="002E400E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C8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A7F"/>
    <w:rsid w:val="00300EBA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368"/>
    <w:rsid w:val="00307C65"/>
    <w:rsid w:val="00310215"/>
    <w:rsid w:val="00310BAA"/>
    <w:rsid w:val="003113E2"/>
    <w:rsid w:val="003117EA"/>
    <w:rsid w:val="00311D8C"/>
    <w:rsid w:val="00312343"/>
    <w:rsid w:val="003123DB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4088"/>
    <w:rsid w:val="00314191"/>
    <w:rsid w:val="003146B8"/>
    <w:rsid w:val="00314B8A"/>
    <w:rsid w:val="00314B95"/>
    <w:rsid w:val="00314C6F"/>
    <w:rsid w:val="00314E60"/>
    <w:rsid w:val="00315358"/>
    <w:rsid w:val="00315637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133"/>
    <w:rsid w:val="00322D27"/>
    <w:rsid w:val="00322F40"/>
    <w:rsid w:val="003230B5"/>
    <w:rsid w:val="003230CE"/>
    <w:rsid w:val="0032323B"/>
    <w:rsid w:val="0032326B"/>
    <w:rsid w:val="00323925"/>
    <w:rsid w:val="00324029"/>
    <w:rsid w:val="00324055"/>
    <w:rsid w:val="003246A7"/>
    <w:rsid w:val="00324C69"/>
    <w:rsid w:val="0032529C"/>
    <w:rsid w:val="003255F5"/>
    <w:rsid w:val="0032578C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6A5"/>
    <w:rsid w:val="00335D5D"/>
    <w:rsid w:val="00335DB3"/>
    <w:rsid w:val="003363AD"/>
    <w:rsid w:val="003364F9"/>
    <w:rsid w:val="00336F79"/>
    <w:rsid w:val="00337103"/>
    <w:rsid w:val="0033781D"/>
    <w:rsid w:val="00337A62"/>
    <w:rsid w:val="00337D09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A11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F6F"/>
    <w:rsid w:val="003470F8"/>
    <w:rsid w:val="003475AD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2B6"/>
    <w:rsid w:val="00353307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18C"/>
    <w:rsid w:val="00355224"/>
    <w:rsid w:val="0035585D"/>
    <w:rsid w:val="0035592F"/>
    <w:rsid w:val="00355CA1"/>
    <w:rsid w:val="00355DAC"/>
    <w:rsid w:val="00355E9F"/>
    <w:rsid w:val="0035624B"/>
    <w:rsid w:val="00356862"/>
    <w:rsid w:val="00356F31"/>
    <w:rsid w:val="00357858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51A2"/>
    <w:rsid w:val="003651FC"/>
    <w:rsid w:val="00365305"/>
    <w:rsid w:val="00365351"/>
    <w:rsid w:val="003657EC"/>
    <w:rsid w:val="00365949"/>
    <w:rsid w:val="00365B1C"/>
    <w:rsid w:val="00365C86"/>
    <w:rsid w:val="00365EFC"/>
    <w:rsid w:val="00365F41"/>
    <w:rsid w:val="00365FB1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2BE"/>
    <w:rsid w:val="00370CD5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17A"/>
    <w:rsid w:val="003814BD"/>
    <w:rsid w:val="003823D6"/>
    <w:rsid w:val="00382906"/>
    <w:rsid w:val="00382DCB"/>
    <w:rsid w:val="00382DFD"/>
    <w:rsid w:val="003830F0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CF8"/>
    <w:rsid w:val="00385CFC"/>
    <w:rsid w:val="0038629F"/>
    <w:rsid w:val="003862BD"/>
    <w:rsid w:val="00386484"/>
    <w:rsid w:val="00386702"/>
    <w:rsid w:val="00386C1A"/>
    <w:rsid w:val="00386EFA"/>
    <w:rsid w:val="00387EF6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8C"/>
    <w:rsid w:val="003925E5"/>
    <w:rsid w:val="00392B5D"/>
    <w:rsid w:val="00392BAB"/>
    <w:rsid w:val="00392E0A"/>
    <w:rsid w:val="0039362B"/>
    <w:rsid w:val="003936CA"/>
    <w:rsid w:val="003936FB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730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B4"/>
    <w:rsid w:val="003A42B9"/>
    <w:rsid w:val="003A43F2"/>
    <w:rsid w:val="003A4470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22A"/>
    <w:rsid w:val="003A7563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1FA8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B17"/>
    <w:rsid w:val="003B5D64"/>
    <w:rsid w:val="003B5E74"/>
    <w:rsid w:val="003B6241"/>
    <w:rsid w:val="003B647E"/>
    <w:rsid w:val="003B6554"/>
    <w:rsid w:val="003B6605"/>
    <w:rsid w:val="003B66EF"/>
    <w:rsid w:val="003B6776"/>
    <w:rsid w:val="003B68CF"/>
    <w:rsid w:val="003B6DF2"/>
    <w:rsid w:val="003B6E9B"/>
    <w:rsid w:val="003B6EFD"/>
    <w:rsid w:val="003B6FE6"/>
    <w:rsid w:val="003B7253"/>
    <w:rsid w:val="003B72CE"/>
    <w:rsid w:val="003B78FE"/>
    <w:rsid w:val="003B7961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AF3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0D3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751"/>
    <w:rsid w:val="003D1AF0"/>
    <w:rsid w:val="003D1C00"/>
    <w:rsid w:val="003D1F06"/>
    <w:rsid w:val="003D1F56"/>
    <w:rsid w:val="003D214A"/>
    <w:rsid w:val="003D2458"/>
    <w:rsid w:val="003D2A86"/>
    <w:rsid w:val="003D3101"/>
    <w:rsid w:val="003D3339"/>
    <w:rsid w:val="003D36A5"/>
    <w:rsid w:val="003D36E9"/>
    <w:rsid w:val="003D3822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AD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BCC"/>
    <w:rsid w:val="003E0D4D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DC0"/>
    <w:rsid w:val="003E4E83"/>
    <w:rsid w:val="003E585A"/>
    <w:rsid w:val="003E5925"/>
    <w:rsid w:val="003E60EB"/>
    <w:rsid w:val="003E63A3"/>
    <w:rsid w:val="003E67E7"/>
    <w:rsid w:val="003E6A5C"/>
    <w:rsid w:val="003E6D58"/>
    <w:rsid w:val="003E7002"/>
    <w:rsid w:val="003E70B8"/>
    <w:rsid w:val="003E728E"/>
    <w:rsid w:val="003E7613"/>
    <w:rsid w:val="003E7B86"/>
    <w:rsid w:val="003F041E"/>
    <w:rsid w:val="003F06E0"/>
    <w:rsid w:val="003F134E"/>
    <w:rsid w:val="003F148A"/>
    <w:rsid w:val="003F1665"/>
    <w:rsid w:val="003F1EBE"/>
    <w:rsid w:val="003F226E"/>
    <w:rsid w:val="003F2371"/>
    <w:rsid w:val="003F266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A98"/>
    <w:rsid w:val="003F6CBC"/>
    <w:rsid w:val="003F6EE7"/>
    <w:rsid w:val="003F6F38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2CB2"/>
    <w:rsid w:val="00402D89"/>
    <w:rsid w:val="0040306B"/>
    <w:rsid w:val="00403A67"/>
    <w:rsid w:val="00403AD9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66B"/>
    <w:rsid w:val="00407E69"/>
    <w:rsid w:val="004102CF"/>
    <w:rsid w:val="0041047A"/>
    <w:rsid w:val="00410770"/>
    <w:rsid w:val="004107FA"/>
    <w:rsid w:val="00410B9B"/>
    <w:rsid w:val="00410E02"/>
    <w:rsid w:val="00410FDD"/>
    <w:rsid w:val="0041106F"/>
    <w:rsid w:val="004113A0"/>
    <w:rsid w:val="00411758"/>
    <w:rsid w:val="004117EE"/>
    <w:rsid w:val="00411970"/>
    <w:rsid w:val="004119BC"/>
    <w:rsid w:val="00411B15"/>
    <w:rsid w:val="00412126"/>
    <w:rsid w:val="004123F4"/>
    <w:rsid w:val="00413666"/>
    <w:rsid w:val="004136AB"/>
    <w:rsid w:val="00413749"/>
    <w:rsid w:val="0041379C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20121"/>
    <w:rsid w:val="004205D5"/>
    <w:rsid w:val="00420763"/>
    <w:rsid w:val="00420884"/>
    <w:rsid w:val="00420AD4"/>
    <w:rsid w:val="00420DC7"/>
    <w:rsid w:val="00420EDC"/>
    <w:rsid w:val="004210F2"/>
    <w:rsid w:val="0042116C"/>
    <w:rsid w:val="00421225"/>
    <w:rsid w:val="004215EC"/>
    <w:rsid w:val="0042231F"/>
    <w:rsid w:val="004223A0"/>
    <w:rsid w:val="0042290E"/>
    <w:rsid w:val="00422AAB"/>
    <w:rsid w:val="00422FF1"/>
    <w:rsid w:val="0042328A"/>
    <w:rsid w:val="00423EDC"/>
    <w:rsid w:val="00423F53"/>
    <w:rsid w:val="00424056"/>
    <w:rsid w:val="004240A9"/>
    <w:rsid w:val="00424279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611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EC7"/>
    <w:rsid w:val="004328A2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4CBD"/>
    <w:rsid w:val="004351E4"/>
    <w:rsid w:val="00435773"/>
    <w:rsid w:val="00435AB3"/>
    <w:rsid w:val="00435DC0"/>
    <w:rsid w:val="00435EFD"/>
    <w:rsid w:val="0043630F"/>
    <w:rsid w:val="00436424"/>
    <w:rsid w:val="00436FD8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0938"/>
    <w:rsid w:val="0044124A"/>
    <w:rsid w:val="004414A1"/>
    <w:rsid w:val="00441832"/>
    <w:rsid w:val="00441909"/>
    <w:rsid w:val="00441A7E"/>
    <w:rsid w:val="00441C4C"/>
    <w:rsid w:val="00441D7D"/>
    <w:rsid w:val="00441E8F"/>
    <w:rsid w:val="00442086"/>
    <w:rsid w:val="0044213B"/>
    <w:rsid w:val="004426F7"/>
    <w:rsid w:val="0044275B"/>
    <w:rsid w:val="004428E2"/>
    <w:rsid w:val="004429C7"/>
    <w:rsid w:val="00442CD9"/>
    <w:rsid w:val="00442EF0"/>
    <w:rsid w:val="0044312A"/>
    <w:rsid w:val="004434FD"/>
    <w:rsid w:val="004435BF"/>
    <w:rsid w:val="00443D7F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0EED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EC6"/>
    <w:rsid w:val="00453F18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DF9"/>
    <w:rsid w:val="004561B5"/>
    <w:rsid w:val="004562AF"/>
    <w:rsid w:val="00456D39"/>
    <w:rsid w:val="00456EA8"/>
    <w:rsid w:val="00457D26"/>
    <w:rsid w:val="00457D75"/>
    <w:rsid w:val="00457DE7"/>
    <w:rsid w:val="00457FBA"/>
    <w:rsid w:val="00460191"/>
    <w:rsid w:val="00460260"/>
    <w:rsid w:val="0046041C"/>
    <w:rsid w:val="00460722"/>
    <w:rsid w:val="00460D85"/>
    <w:rsid w:val="00460F8E"/>
    <w:rsid w:val="00461163"/>
    <w:rsid w:val="00461E18"/>
    <w:rsid w:val="00461F95"/>
    <w:rsid w:val="004620C3"/>
    <w:rsid w:val="00462725"/>
    <w:rsid w:val="00462970"/>
    <w:rsid w:val="0046332B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AEA"/>
    <w:rsid w:val="00467CF1"/>
    <w:rsid w:val="00467D5D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BDA"/>
    <w:rsid w:val="00471CDA"/>
    <w:rsid w:val="00471DC9"/>
    <w:rsid w:val="00471F0B"/>
    <w:rsid w:val="0047202B"/>
    <w:rsid w:val="00472BB2"/>
    <w:rsid w:val="00472FE4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0DC"/>
    <w:rsid w:val="00476437"/>
    <w:rsid w:val="004769AF"/>
    <w:rsid w:val="00476DA0"/>
    <w:rsid w:val="00477014"/>
    <w:rsid w:val="00477124"/>
    <w:rsid w:val="0047740C"/>
    <w:rsid w:val="00477771"/>
    <w:rsid w:val="00477844"/>
    <w:rsid w:val="00477863"/>
    <w:rsid w:val="00477D84"/>
    <w:rsid w:val="00477DC8"/>
    <w:rsid w:val="00480080"/>
    <w:rsid w:val="00480378"/>
    <w:rsid w:val="00480CB4"/>
    <w:rsid w:val="00481066"/>
    <w:rsid w:val="0048116B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BD1"/>
    <w:rsid w:val="00485DFD"/>
    <w:rsid w:val="00485F7F"/>
    <w:rsid w:val="00486056"/>
    <w:rsid w:val="00486184"/>
    <w:rsid w:val="00486557"/>
    <w:rsid w:val="004866FB"/>
    <w:rsid w:val="00486725"/>
    <w:rsid w:val="00486847"/>
    <w:rsid w:val="00486B44"/>
    <w:rsid w:val="00486B4E"/>
    <w:rsid w:val="00487011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5603"/>
    <w:rsid w:val="00496489"/>
    <w:rsid w:val="0049688E"/>
    <w:rsid w:val="00497162"/>
    <w:rsid w:val="004973AE"/>
    <w:rsid w:val="004975A6"/>
    <w:rsid w:val="00497A3E"/>
    <w:rsid w:val="00497DD5"/>
    <w:rsid w:val="00497E7B"/>
    <w:rsid w:val="004A03B5"/>
    <w:rsid w:val="004A0528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16"/>
    <w:rsid w:val="004A2683"/>
    <w:rsid w:val="004A276A"/>
    <w:rsid w:val="004A28FB"/>
    <w:rsid w:val="004A339F"/>
    <w:rsid w:val="004A3484"/>
    <w:rsid w:val="004A348C"/>
    <w:rsid w:val="004A3B48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93"/>
    <w:rsid w:val="004B1C45"/>
    <w:rsid w:val="004B226C"/>
    <w:rsid w:val="004B234C"/>
    <w:rsid w:val="004B239E"/>
    <w:rsid w:val="004B242C"/>
    <w:rsid w:val="004B3090"/>
    <w:rsid w:val="004B359E"/>
    <w:rsid w:val="004B36B2"/>
    <w:rsid w:val="004B3706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50"/>
    <w:rsid w:val="004B62CD"/>
    <w:rsid w:val="004B6B2C"/>
    <w:rsid w:val="004B6B46"/>
    <w:rsid w:val="004B6BB8"/>
    <w:rsid w:val="004B6CF0"/>
    <w:rsid w:val="004B6DD6"/>
    <w:rsid w:val="004B7FEF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469"/>
    <w:rsid w:val="004C1499"/>
    <w:rsid w:val="004C1586"/>
    <w:rsid w:val="004C1CDC"/>
    <w:rsid w:val="004C218D"/>
    <w:rsid w:val="004C2700"/>
    <w:rsid w:val="004C2BB0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B22"/>
    <w:rsid w:val="004D1C8E"/>
    <w:rsid w:val="004D1D52"/>
    <w:rsid w:val="004D1E33"/>
    <w:rsid w:val="004D2397"/>
    <w:rsid w:val="004D28AB"/>
    <w:rsid w:val="004D2F54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1ADD"/>
    <w:rsid w:val="004E267B"/>
    <w:rsid w:val="004E27A4"/>
    <w:rsid w:val="004E29DC"/>
    <w:rsid w:val="004E2B41"/>
    <w:rsid w:val="004E2FA7"/>
    <w:rsid w:val="004E31A6"/>
    <w:rsid w:val="004E32B2"/>
    <w:rsid w:val="004E353C"/>
    <w:rsid w:val="004E35CD"/>
    <w:rsid w:val="004E390B"/>
    <w:rsid w:val="004E3A1B"/>
    <w:rsid w:val="004E3DFD"/>
    <w:rsid w:val="004E41E4"/>
    <w:rsid w:val="004E478A"/>
    <w:rsid w:val="004E4A39"/>
    <w:rsid w:val="004E5383"/>
    <w:rsid w:val="004E5C13"/>
    <w:rsid w:val="004E61EA"/>
    <w:rsid w:val="004E676B"/>
    <w:rsid w:val="004E6848"/>
    <w:rsid w:val="004E69B8"/>
    <w:rsid w:val="004E704D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1F75"/>
    <w:rsid w:val="004F27EE"/>
    <w:rsid w:val="004F2A35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885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0C6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CDA"/>
    <w:rsid w:val="00503F43"/>
    <w:rsid w:val="005042C7"/>
    <w:rsid w:val="00504739"/>
    <w:rsid w:val="00504918"/>
    <w:rsid w:val="00504DC5"/>
    <w:rsid w:val="00505041"/>
    <w:rsid w:val="005053B2"/>
    <w:rsid w:val="005053C7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3E7"/>
    <w:rsid w:val="005114D7"/>
    <w:rsid w:val="005118B3"/>
    <w:rsid w:val="005127AB"/>
    <w:rsid w:val="00512B03"/>
    <w:rsid w:val="00512BB5"/>
    <w:rsid w:val="00512FED"/>
    <w:rsid w:val="00513618"/>
    <w:rsid w:val="00513669"/>
    <w:rsid w:val="005136AE"/>
    <w:rsid w:val="005137DC"/>
    <w:rsid w:val="00513E37"/>
    <w:rsid w:val="00514088"/>
    <w:rsid w:val="0051428D"/>
    <w:rsid w:val="005148FB"/>
    <w:rsid w:val="00514E2A"/>
    <w:rsid w:val="005151A3"/>
    <w:rsid w:val="00515D06"/>
    <w:rsid w:val="005163DE"/>
    <w:rsid w:val="005166E8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B48"/>
    <w:rsid w:val="00522BB3"/>
    <w:rsid w:val="00522F35"/>
    <w:rsid w:val="00522FB2"/>
    <w:rsid w:val="005232E2"/>
    <w:rsid w:val="005236D0"/>
    <w:rsid w:val="005238ED"/>
    <w:rsid w:val="00523C4F"/>
    <w:rsid w:val="00523D79"/>
    <w:rsid w:val="005240BF"/>
    <w:rsid w:val="00524531"/>
    <w:rsid w:val="005248C1"/>
    <w:rsid w:val="00524CC1"/>
    <w:rsid w:val="00524E45"/>
    <w:rsid w:val="005250BE"/>
    <w:rsid w:val="005256C9"/>
    <w:rsid w:val="005259FE"/>
    <w:rsid w:val="00525AF9"/>
    <w:rsid w:val="00525F17"/>
    <w:rsid w:val="005262E5"/>
    <w:rsid w:val="0052679B"/>
    <w:rsid w:val="00526E2D"/>
    <w:rsid w:val="005271FB"/>
    <w:rsid w:val="00527212"/>
    <w:rsid w:val="00527A78"/>
    <w:rsid w:val="00527A9C"/>
    <w:rsid w:val="0053002F"/>
    <w:rsid w:val="0053058F"/>
    <w:rsid w:val="00530A22"/>
    <w:rsid w:val="005319BC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4EB"/>
    <w:rsid w:val="005348B0"/>
    <w:rsid w:val="00534CB5"/>
    <w:rsid w:val="005353D4"/>
    <w:rsid w:val="005356E4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9EF"/>
    <w:rsid w:val="00544B13"/>
    <w:rsid w:val="00544C99"/>
    <w:rsid w:val="00544F15"/>
    <w:rsid w:val="00544FFF"/>
    <w:rsid w:val="00545A25"/>
    <w:rsid w:val="00545A49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2023"/>
    <w:rsid w:val="00552066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750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0BD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C11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710"/>
    <w:rsid w:val="0057683B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9F"/>
    <w:rsid w:val="005804B6"/>
    <w:rsid w:val="005809DA"/>
    <w:rsid w:val="00580C31"/>
    <w:rsid w:val="00580D6D"/>
    <w:rsid w:val="00580E68"/>
    <w:rsid w:val="00580F9E"/>
    <w:rsid w:val="00581152"/>
    <w:rsid w:val="0058129A"/>
    <w:rsid w:val="00581302"/>
    <w:rsid w:val="0058150B"/>
    <w:rsid w:val="00581A14"/>
    <w:rsid w:val="00581AAF"/>
    <w:rsid w:val="005822F1"/>
    <w:rsid w:val="00582335"/>
    <w:rsid w:val="00582EDF"/>
    <w:rsid w:val="005832F1"/>
    <w:rsid w:val="0058337B"/>
    <w:rsid w:val="0058357B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B85"/>
    <w:rsid w:val="00587E6F"/>
    <w:rsid w:val="005900A1"/>
    <w:rsid w:val="00590260"/>
    <w:rsid w:val="00590B9A"/>
    <w:rsid w:val="00590C55"/>
    <w:rsid w:val="005915C8"/>
    <w:rsid w:val="0059177E"/>
    <w:rsid w:val="0059192C"/>
    <w:rsid w:val="00591A5F"/>
    <w:rsid w:val="00591A8D"/>
    <w:rsid w:val="00592425"/>
    <w:rsid w:val="00592427"/>
    <w:rsid w:val="0059292F"/>
    <w:rsid w:val="00592E4C"/>
    <w:rsid w:val="00593106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A4E"/>
    <w:rsid w:val="00594D33"/>
    <w:rsid w:val="00595304"/>
    <w:rsid w:val="0059566E"/>
    <w:rsid w:val="00595B45"/>
    <w:rsid w:val="00596317"/>
    <w:rsid w:val="005966EB"/>
    <w:rsid w:val="00596934"/>
    <w:rsid w:val="005969EC"/>
    <w:rsid w:val="00596AB2"/>
    <w:rsid w:val="00596EDC"/>
    <w:rsid w:val="00597128"/>
    <w:rsid w:val="005972A6"/>
    <w:rsid w:val="005972B5"/>
    <w:rsid w:val="00597359"/>
    <w:rsid w:val="005976F0"/>
    <w:rsid w:val="00597F53"/>
    <w:rsid w:val="005A0990"/>
    <w:rsid w:val="005A0C5A"/>
    <w:rsid w:val="005A1437"/>
    <w:rsid w:val="005A1EF9"/>
    <w:rsid w:val="005A22E6"/>
    <w:rsid w:val="005A2674"/>
    <w:rsid w:val="005A297B"/>
    <w:rsid w:val="005A2C97"/>
    <w:rsid w:val="005A325E"/>
    <w:rsid w:val="005A32F8"/>
    <w:rsid w:val="005A356F"/>
    <w:rsid w:val="005A37CC"/>
    <w:rsid w:val="005A3B86"/>
    <w:rsid w:val="005A3C42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6E9"/>
    <w:rsid w:val="005A5810"/>
    <w:rsid w:val="005A58B4"/>
    <w:rsid w:val="005A5C15"/>
    <w:rsid w:val="005A5C95"/>
    <w:rsid w:val="005A5E5D"/>
    <w:rsid w:val="005A685C"/>
    <w:rsid w:val="005A69DD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514"/>
    <w:rsid w:val="005B0669"/>
    <w:rsid w:val="005B0924"/>
    <w:rsid w:val="005B092F"/>
    <w:rsid w:val="005B0A35"/>
    <w:rsid w:val="005B0AC1"/>
    <w:rsid w:val="005B0F57"/>
    <w:rsid w:val="005B0F95"/>
    <w:rsid w:val="005B125A"/>
    <w:rsid w:val="005B1578"/>
    <w:rsid w:val="005B16DD"/>
    <w:rsid w:val="005B17A9"/>
    <w:rsid w:val="005B1971"/>
    <w:rsid w:val="005B1CB7"/>
    <w:rsid w:val="005B2004"/>
    <w:rsid w:val="005B216D"/>
    <w:rsid w:val="005B2313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5E00"/>
    <w:rsid w:val="005B5EDD"/>
    <w:rsid w:val="005B60DC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1DE7"/>
    <w:rsid w:val="005C21FC"/>
    <w:rsid w:val="005C22EB"/>
    <w:rsid w:val="005C238A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0AC"/>
    <w:rsid w:val="005C6125"/>
    <w:rsid w:val="005C64F3"/>
    <w:rsid w:val="005C65DC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D3E"/>
    <w:rsid w:val="005D2E2B"/>
    <w:rsid w:val="005D2E54"/>
    <w:rsid w:val="005D345E"/>
    <w:rsid w:val="005D35BF"/>
    <w:rsid w:val="005D372C"/>
    <w:rsid w:val="005D38FC"/>
    <w:rsid w:val="005D438D"/>
    <w:rsid w:val="005D4981"/>
    <w:rsid w:val="005D4A87"/>
    <w:rsid w:val="005D4BDE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6BBA"/>
    <w:rsid w:val="005D745B"/>
    <w:rsid w:val="005D7520"/>
    <w:rsid w:val="005D76C2"/>
    <w:rsid w:val="005D7B87"/>
    <w:rsid w:val="005D7C25"/>
    <w:rsid w:val="005E0544"/>
    <w:rsid w:val="005E0720"/>
    <w:rsid w:val="005E07A3"/>
    <w:rsid w:val="005E10C0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3E83"/>
    <w:rsid w:val="005E4BF0"/>
    <w:rsid w:val="005E4E3F"/>
    <w:rsid w:val="005E5694"/>
    <w:rsid w:val="005E59E1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7FA"/>
    <w:rsid w:val="005F0A15"/>
    <w:rsid w:val="005F0F8E"/>
    <w:rsid w:val="005F1348"/>
    <w:rsid w:val="005F14E1"/>
    <w:rsid w:val="005F17FF"/>
    <w:rsid w:val="005F1A71"/>
    <w:rsid w:val="005F2244"/>
    <w:rsid w:val="005F22D6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488"/>
    <w:rsid w:val="005F6721"/>
    <w:rsid w:val="005F6B83"/>
    <w:rsid w:val="005F7038"/>
    <w:rsid w:val="005F70F2"/>
    <w:rsid w:val="005F779A"/>
    <w:rsid w:val="005F7D2A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38E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5DA3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CE5"/>
    <w:rsid w:val="006141B5"/>
    <w:rsid w:val="00614896"/>
    <w:rsid w:val="006149EF"/>
    <w:rsid w:val="00614B75"/>
    <w:rsid w:val="006151A2"/>
    <w:rsid w:val="00615541"/>
    <w:rsid w:val="006156CC"/>
    <w:rsid w:val="00615D6B"/>
    <w:rsid w:val="00615F52"/>
    <w:rsid w:val="0061632E"/>
    <w:rsid w:val="00616581"/>
    <w:rsid w:val="006166E7"/>
    <w:rsid w:val="00616C70"/>
    <w:rsid w:val="00616DE1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A08"/>
    <w:rsid w:val="00623781"/>
    <w:rsid w:val="006238E5"/>
    <w:rsid w:val="00623E8F"/>
    <w:rsid w:val="00623F2D"/>
    <w:rsid w:val="00623F9C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527"/>
    <w:rsid w:val="006266E9"/>
    <w:rsid w:val="00626FBA"/>
    <w:rsid w:val="00626FDA"/>
    <w:rsid w:val="0062705B"/>
    <w:rsid w:val="0062761F"/>
    <w:rsid w:val="00627C7B"/>
    <w:rsid w:val="00627E26"/>
    <w:rsid w:val="00630655"/>
    <w:rsid w:val="00630795"/>
    <w:rsid w:val="00630CCC"/>
    <w:rsid w:val="00630F0B"/>
    <w:rsid w:val="00631000"/>
    <w:rsid w:val="0063134C"/>
    <w:rsid w:val="00631B03"/>
    <w:rsid w:val="00631FB3"/>
    <w:rsid w:val="006323A3"/>
    <w:rsid w:val="006323E4"/>
    <w:rsid w:val="006325DD"/>
    <w:rsid w:val="00632956"/>
    <w:rsid w:val="00632AC6"/>
    <w:rsid w:val="00632B03"/>
    <w:rsid w:val="00633BCB"/>
    <w:rsid w:val="00633D78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1FB"/>
    <w:rsid w:val="0063658E"/>
    <w:rsid w:val="006366C3"/>
    <w:rsid w:val="00636BA7"/>
    <w:rsid w:val="00636DD8"/>
    <w:rsid w:val="0063767F"/>
    <w:rsid w:val="006376AD"/>
    <w:rsid w:val="00637766"/>
    <w:rsid w:val="006378D3"/>
    <w:rsid w:val="00637D2D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A3D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6B7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561"/>
    <w:rsid w:val="0065296E"/>
    <w:rsid w:val="006529A5"/>
    <w:rsid w:val="0065301E"/>
    <w:rsid w:val="00653284"/>
    <w:rsid w:val="00653395"/>
    <w:rsid w:val="006534A3"/>
    <w:rsid w:val="0065382F"/>
    <w:rsid w:val="00653E2E"/>
    <w:rsid w:val="0065444E"/>
    <w:rsid w:val="00654A8B"/>
    <w:rsid w:val="00654B78"/>
    <w:rsid w:val="006550F8"/>
    <w:rsid w:val="00655428"/>
    <w:rsid w:val="00655503"/>
    <w:rsid w:val="006557A3"/>
    <w:rsid w:val="006564E9"/>
    <w:rsid w:val="0065654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29B"/>
    <w:rsid w:val="00661421"/>
    <w:rsid w:val="00661542"/>
    <w:rsid w:val="006619C5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00E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775"/>
    <w:rsid w:val="00670818"/>
    <w:rsid w:val="00670838"/>
    <w:rsid w:val="00670FD4"/>
    <w:rsid w:val="0067166A"/>
    <w:rsid w:val="006719FD"/>
    <w:rsid w:val="00671CC2"/>
    <w:rsid w:val="00671D9D"/>
    <w:rsid w:val="00672289"/>
    <w:rsid w:val="006723E0"/>
    <w:rsid w:val="00672897"/>
    <w:rsid w:val="00672BA8"/>
    <w:rsid w:val="00672EB3"/>
    <w:rsid w:val="006730E9"/>
    <w:rsid w:val="006737C8"/>
    <w:rsid w:val="00673A83"/>
    <w:rsid w:val="00673B17"/>
    <w:rsid w:val="00673B5D"/>
    <w:rsid w:val="00673E28"/>
    <w:rsid w:val="00674334"/>
    <w:rsid w:val="00674633"/>
    <w:rsid w:val="00674962"/>
    <w:rsid w:val="00674C4F"/>
    <w:rsid w:val="00674C8B"/>
    <w:rsid w:val="00674CFB"/>
    <w:rsid w:val="00674E6D"/>
    <w:rsid w:val="00675193"/>
    <w:rsid w:val="0067536C"/>
    <w:rsid w:val="0067542F"/>
    <w:rsid w:val="006755BA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918"/>
    <w:rsid w:val="00677A94"/>
    <w:rsid w:val="00677C9B"/>
    <w:rsid w:val="00677F93"/>
    <w:rsid w:val="0068049D"/>
    <w:rsid w:val="00680623"/>
    <w:rsid w:val="00680712"/>
    <w:rsid w:val="006807C8"/>
    <w:rsid w:val="00680F6D"/>
    <w:rsid w:val="006811A7"/>
    <w:rsid w:val="00681C3A"/>
    <w:rsid w:val="00682A48"/>
    <w:rsid w:val="00682B0F"/>
    <w:rsid w:val="0068342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4F5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2C"/>
    <w:rsid w:val="006948E8"/>
    <w:rsid w:val="00694B55"/>
    <w:rsid w:val="00694B77"/>
    <w:rsid w:val="00694C6A"/>
    <w:rsid w:val="00694CC3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A00"/>
    <w:rsid w:val="00696A32"/>
    <w:rsid w:val="0069701E"/>
    <w:rsid w:val="00697BA3"/>
    <w:rsid w:val="00697C22"/>
    <w:rsid w:val="00697CD9"/>
    <w:rsid w:val="006A0094"/>
    <w:rsid w:val="006A0271"/>
    <w:rsid w:val="006A0451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45F"/>
    <w:rsid w:val="006A548D"/>
    <w:rsid w:val="006A56EC"/>
    <w:rsid w:val="006A58E6"/>
    <w:rsid w:val="006A593C"/>
    <w:rsid w:val="006A5B86"/>
    <w:rsid w:val="006A5D79"/>
    <w:rsid w:val="006A5DD2"/>
    <w:rsid w:val="006A614E"/>
    <w:rsid w:val="006A6384"/>
    <w:rsid w:val="006A643D"/>
    <w:rsid w:val="006A6460"/>
    <w:rsid w:val="006A65E1"/>
    <w:rsid w:val="006A6D47"/>
    <w:rsid w:val="006A6D48"/>
    <w:rsid w:val="006A708F"/>
    <w:rsid w:val="006A7843"/>
    <w:rsid w:val="006B06B0"/>
    <w:rsid w:val="006B0DB0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754"/>
    <w:rsid w:val="006B3B4D"/>
    <w:rsid w:val="006B3D42"/>
    <w:rsid w:val="006B3E7C"/>
    <w:rsid w:val="006B40DC"/>
    <w:rsid w:val="006B4130"/>
    <w:rsid w:val="006B429E"/>
    <w:rsid w:val="006B43DE"/>
    <w:rsid w:val="006B46CA"/>
    <w:rsid w:val="006B48B8"/>
    <w:rsid w:val="006B4A32"/>
    <w:rsid w:val="006B50B4"/>
    <w:rsid w:val="006B52D2"/>
    <w:rsid w:val="006B5D4C"/>
    <w:rsid w:val="006B62BA"/>
    <w:rsid w:val="006B6396"/>
    <w:rsid w:val="006B640E"/>
    <w:rsid w:val="006B68BA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F56"/>
    <w:rsid w:val="006C68AC"/>
    <w:rsid w:val="006C6BB4"/>
    <w:rsid w:val="006C7009"/>
    <w:rsid w:val="006C726A"/>
    <w:rsid w:val="006D03D2"/>
    <w:rsid w:val="006D0C4B"/>
    <w:rsid w:val="006D0D44"/>
    <w:rsid w:val="006D142E"/>
    <w:rsid w:val="006D1512"/>
    <w:rsid w:val="006D16C4"/>
    <w:rsid w:val="006D1761"/>
    <w:rsid w:val="006D17AE"/>
    <w:rsid w:val="006D1D17"/>
    <w:rsid w:val="006D21AA"/>
    <w:rsid w:val="006D255D"/>
    <w:rsid w:val="006D25B9"/>
    <w:rsid w:val="006D25EE"/>
    <w:rsid w:val="006D28A1"/>
    <w:rsid w:val="006D2BEB"/>
    <w:rsid w:val="006D2F1D"/>
    <w:rsid w:val="006D2FA8"/>
    <w:rsid w:val="006D302D"/>
    <w:rsid w:val="006D32CA"/>
    <w:rsid w:val="006D32E8"/>
    <w:rsid w:val="006D33A7"/>
    <w:rsid w:val="006D376F"/>
    <w:rsid w:val="006D379F"/>
    <w:rsid w:val="006D3A3B"/>
    <w:rsid w:val="006D3AA0"/>
    <w:rsid w:val="006D3EFC"/>
    <w:rsid w:val="006D43EF"/>
    <w:rsid w:val="006D4582"/>
    <w:rsid w:val="006D4923"/>
    <w:rsid w:val="006D4C39"/>
    <w:rsid w:val="006D4D90"/>
    <w:rsid w:val="006D508A"/>
    <w:rsid w:val="006D55E7"/>
    <w:rsid w:val="006D5691"/>
    <w:rsid w:val="006D5822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4AE"/>
    <w:rsid w:val="006E47ED"/>
    <w:rsid w:val="006E49BF"/>
    <w:rsid w:val="006E4AA6"/>
    <w:rsid w:val="006E4D3B"/>
    <w:rsid w:val="006E4D69"/>
    <w:rsid w:val="006E4E4B"/>
    <w:rsid w:val="006E5898"/>
    <w:rsid w:val="006E5961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F03F0"/>
    <w:rsid w:val="006F05E2"/>
    <w:rsid w:val="006F08E1"/>
    <w:rsid w:val="006F13C0"/>
    <w:rsid w:val="006F14C8"/>
    <w:rsid w:val="006F1B26"/>
    <w:rsid w:val="006F1BB5"/>
    <w:rsid w:val="006F1C8E"/>
    <w:rsid w:val="006F2471"/>
    <w:rsid w:val="006F2E17"/>
    <w:rsid w:val="006F30BF"/>
    <w:rsid w:val="006F347C"/>
    <w:rsid w:val="006F35B6"/>
    <w:rsid w:val="006F37A3"/>
    <w:rsid w:val="006F3FF6"/>
    <w:rsid w:val="006F438E"/>
    <w:rsid w:val="006F52FA"/>
    <w:rsid w:val="006F5506"/>
    <w:rsid w:val="006F5D80"/>
    <w:rsid w:val="006F6266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EEC"/>
    <w:rsid w:val="0070239C"/>
    <w:rsid w:val="00702A9F"/>
    <w:rsid w:val="00702BDA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3D4"/>
    <w:rsid w:val="00706682"/>
    <w:rsid w:val="00706E8A"/>
    <w:rsid w:val="00706F36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119A"/>
    <w:rsid w:val="00711215"/>
    <w:rsid w:val="00711316"/>
    <w:rsid w:val="00711B32"/>
    <w:rsid w:val="00711CA0"/>
    <w:rsid w:val="0071242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AA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645D"/>
    <w:rsid w:val="007164E0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289"/>
    <w:rsid w:val="0071734E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440E"/>
    <w:rsid w:val="007244D1"/>
    <w:rsid w:val="00724814"/>
    <w:rsid w:val="00724F2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3C3"/>
    <w:rsid w:val="00730432"/>
    <w:rsid w:val="0073065A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271B"/>
    <w:rsid w:val="00733200"/>
    <w:rsid w:val="0073320F"/>
    <w:rsid w:val="0073350B"/>
    <w:rsid w:val="00733542"/>
    <w:rsid w:val="007335EE"/>
    <w:rsid w:val="007336CD"/>
    <w:rsid w:val="0073370B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C58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B0A"/>
    <w:rsid w:val="00741CEC"/>
    <w:rsid w:val="007421D5"/>
    <w:rsid w:val="0074235F"/>
    <w:rsid w:val="007423B1"/>
    <w:rsid w:val="007423C7"/>
    <w:rsid w:val="00742A44"/>
    <w:rsid w:val="00742AD9"/>
    <w:rsid w:val="00742C89"/>
    <w:rsid w:val="007436C9"/>
    <w:rsid w:val="007436D2"/>
    <w:rsid w:val="007438C1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B6A"/>
    <w:rsid w:val="00746CA5"/>
    <w:rsid w:val="00746D72"/>
    <w:rsid w:val="00747053"/>
    <w:rsid w:val="00747354"/>
    <w:rsid w:val="007477A3"/>
    <w:rsid w:val="0074786B"/>
    <w:rsid w:val="007478A1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1A2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799"/>
    <w:rsid w:val="00761B52"/>
    <w:rsid w:val="00761FCA"/>
    <w:rsid w:val="00762034"/>
    <w:rsid w:val="007625CA"/>
    <w:rsid w:val="00762B22"/>
    <w:rsid w:val="00762CF6"/>
    <w:rsid w:val="00762D0F"/>
    <w:rsid w:val="00763F20"/>
    <w:rsid w:val="007644B1"/>
    <w:rsid w:val="007645BA"/>
    <w:rsid w:val="007646CE"/>
    <w:rsid w:val="007647FE"/>
    <w:rsid w:val="00764CFD"/>
    <w:rsid w:val="00765145"/>
    <w:rsid w:val="0076595B"/>
    <w:rsid w:val="00766131"/>
    <w:rsid w:val="007661A9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22D"/>
    <w:rsid w:val="00773428"/>
    <w:rsid w:val="0077432E"/>
    <w:rsid w:val="00774752"/>
    <w:rsid w:val="007748C5"/>
    <w:rsid w:val="00774E89"/>
    <w:rsid w:val="00774EBA"/>
    <w:rsid w:val="00775007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3F4D"/>
    <w:rsid w:val="007840E5"/>
    <w:rsid w:val="0078419C"/>
    <w:rsid w:val="00784597"/>
    <w:rsid w:val="007848C2"/>
    <w:rsid w:val="00784D15"/>
    <w:rsid w:val="0078540E"/>
    <w:rsid w:val="0078614E"/>
    <w:rsid w:val="007861B0"/>
    <w:rsid w:val="007863D2"/>
    <w:rsid w:val="00786729"/>
    <w:rsid w:val="00786DA0"/>
    <w:rsid w:val="00786FD4"/>
    <w:rsid w:val="00787066"/>
    <w:rsid w:val="007872C6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75B"/>
    <w:rsid w:val="00792C45"/>
    <w:rsid w:val="00793293"/>
    <w:rsid w:val="00793447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871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5F1"/>
    <w:rsid w:val="007A68AA"/>
    <w:rsid w:val="007A6D0E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20EE"/>
    <w:rsid w:val="007B26E4"/>
    <w:rsid w:val="007B27E4"/>
    <w:rsid w:val="007B2BF0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3D3"/>
    <w:rsid w:val="007C0CD7"/>
    <w:rsid w:val="007C0E60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871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D29"/>
    <w:rsid w:val="007C656E"/>
    <w:rsid w:val="007C65D6"/>
    <w:rsid w:val="007C6EFD"/>
    <w:rsid w:val="007C70D3"/>
    <w:rsid w:val="007C7693"/>
    <w:rsid w:val="007C76DC"/>
    <w:rsid w:val="007C793A"/>
    <w:rsid w:val="007C7B25"/>
    <w:rsid w:val="007C7D99"/>
    <w:rsid w:val="007C7FB5"/>
    <w:rsid w:val="007D0001"/>
    <w:rsid w:val="007D0090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899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ACC"/>
    <w:rsid w:val="007D2B7F"/>
    <w:rsid w:val="007D2CD4"/>
    <w:rsid w:val="007D2F8A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FB9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93A"/>
    <w:rsid w:val="007E4A65"/>
    <w:rsid w:val="007E4D71"/>
    <w:rsid w:val="007E5029"/>
    <w:rsid w:val="007E5500"/>
    <w:rsid w:val="007E5962"/>
    <w:rsid w:val="007E63AD"/>
    <w:rsid w:val="007E6CC7"/>
    <w:rsid w:val="007E6F26"/>
    <w:rsid w:val="007E6FA2"/>
    <w:rsid w:val="007E751C"/>
    <w:rsid w:val="007E7559"/>
    <w:rsid w:val="007E7E60"/>
    <w:rsid w:val="007F010C"/>
    <w:rsid w:val="007F0262"/>
    <w:rsid w:val="007F081C"/>
    <w:rsid w:val="007F0D66"/>
    <w:rsid w:val="007F0FCC"/>
    <w:rsid w:val="007F1003"/>
    <w:rsid w:val="007F121A"/>
    <w:rsid w:val="007F1943"/>
    <w:rsid w:val="007F1990"/>
    <w:rsid w:val="007F1BE9"/>
    <w:rsid w:val="007F1BEB"/>
    <w:rsid w:val="007F1C60"/>
    <w:rsid w:val="007F1C6C"/>
    <w:rsid w:val="007F2166"/>
    <w:rsid w:val="007F2875"/>
    <w:rsid w:val="007F298E"/>
    <w:rsid w:val="007F2B55"/>
    <w:rsid w:val="007F2CE8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71DC"/>
    <w:rsid w:val="007F741B"/>
    <w:rsid w:val="007F7652"/>
    <w:rsid w:val="007F79C5"/>
    <w:rsid w:val="007F7D46"/>
    <w:rsid w:val="007F7F3D"/>
    <w:rsid w:val="00800048"/>
    <w:rsid w:val="008001A2"/>
    <w:rsid w:val="00800DF3"/>
    <w:rsid w:val="00801445"/>
    <w:rsid w:val="00801840"/>
    <w:rsid w:val="00801B46"/>
    <w:rsid w:val="0080226D"/>
    <w:rsid w:val="0080231E"/>
    <w:rsid w:val="00802769"/>
    <w:rsid w:val="008027F0"/>
    <w:rsid w:val="00802978"/>
    <w:rsid w:val="00802A49"/>
    <w:rsid w:val="00802BA3"/>
    <w:rsid w:val="00802E05"/>
    <w:rsid w:val="0080342D"/>
    <w:rsid w:val="00803609"/>
    <w:rsid w:val="00803A47"/>
    <w:rsid w:val="00803E91"/>
    <w:rsid w:val="008040D3"/>
    <w:rsid w:val="00804175"/>
    <w:rsid w:val="00804D3A"/>
    <w:rsid w:val="00804E07"/>
    <w:rsid w:val="00805160"/>
    <w:rsid w:val="008052CB"/>
    <w:rsid w:val="0080555C"/>
    <w:rsid w:val="00805D1D"/>
    <w:rsid w:val="00805E90"/>
    <w:rsid w:val="00805EE9"/>
    <w:rsid w:val="00806129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2CB4"/>
    <w:rsid w:val="008130B2"/>
    <w:rsid w:val="00814209"/>
    <w:rsid w:val="008147F2"/>
    <w:rsid w:val="00814806"/>
    <w:rsid w:val="00814B6B"/>
    <w:rsid w:val="00814D89"/>
    <w:rsid w:val="00815005"/>
    <w:rsid w:val="00815438"/>
    <w:rsid w:val="008158A5"/>
    <w:rsid w:val="008158AF"/>
    <w:rsid w:val="00815BE1"/>
    <w:rsid w:val="0081645B"/>
    <w:rsid w:val="00816692"/>
    <w:rsid w:val="00816947"/>
    <w:rsid w:val="00816D69"/>
    <w:rsid w:val="008173D6"/>
    <w:rsid w:val="008176A3"/>
    <w:rsid w:val="00817895"/>
    <w:rsid w:val="00817B17"/>
    <w:rsid w:val="00817BEF"/>
    <w:rsid w:val="00820180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6001"/>
    <w:rsid w:val="008261E4"/>
    <w:rsid w:val="00826633"/>
    <w:rsid w:val="00826D36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38AD"/>
    <w:rsid w:val="0083414C"/>
    <w:rsid w:val="00834307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27B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6DD"/>
    <w:rsid w:val="00843A0B"/>
    <w:rsid w:val="00843A81"/>
    <w:rsid w:val="00843ADB"/>
    <w:rsid w:val="00844579"/>
    <w:rsid w:val="00844B29"/>
    <w:rsid w:val="00844F6D"/>
    <w:rsid w:val="008451A7"/>
    <w:rsid w:val="008455C5"/>
    <w:rsid w:val="00845684"/>
    <w:rsid w:val="008456F6"/>
    <w:rsid w:val="00845EF1"/>
    <w:rsid w:val="00846243"/>
    <w:rsid w:val="00846506"/>
    <w:rsid w:val="008468BC"/>
    <w:rsid w:val="00846948"/>
    <w:rsid w:val="00846D11"/>
    <w:rsid w:val="0084749C"/>
    <w:rsid w:val="00847836"/>
    <w:rsid w:val="008478B4"/>
    <w:rsid w:val="00847B2A"/>
    <w:rsid w:val="00847EA7"/>
    <w:rsid w:val="008501C9"/>
    <w:rsid w:val="008504CC"/>
    <w:rsid w:val="00850982"/>
    <w:rsid w:val="00850D3B"/>
    <w:rsid w:val="00850D53"/>
    <w:rsid w:val="0085102F"/>
    <w:rsid w:val="00851069"/>
    <w:rsid w:val="0085182B"/>
    <w:rsid w:val="008518DF"/>
    <w:rsid w:val="00851AAD"/>
    <w:rsid w:val="008520C6"/>
    <w:rsid w:val="008524F0"/>
    <w:rsid w:val="008525A4"/>
    <w:rsid w:val="00853011"/>
    <w:rsid w:val="008534B3"/>
    <w:rsid w:val="0085380B"/>
    <w:rsid w:val="00853D16"/>
    <w:rsid w:val="00853EA9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6C9"/>
    <w:rsid w:val="00862777"/>
    <w:rsid w:val="00862878"/>
    <w:rsid w:val="008628AB"/>
    <w:rsid w:val="00862A8A"/>
    <w:rsid w:val="00862C5F"/>
    <w:rsid w:val="008634FC"/>
    <w:rsid w:val="008639E1"/>
    <w:rsid w:val="00863C19"/>
    <w:rsid w:val="0086418B"/>
    <w:rsid w:val="008643AA"/>
    <w:rsid w:val="0086481B"/>
    <w:rsid w:val="00864E28"/>
    <w:rsid w:val="00864E4E"/>
    <w:rsid w:val="0086573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E0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4F84"/>
    <w:rsid w:val="008753BF"/>
    <w:rsid w:val="008759DD"/>
    <w:rsid w:val="00875B21"/>
    <w:rsid w:val="00876500"/>
    <w:rsid w:val="0087672C"/>
    <w:rsid w:val="0087677E"/>
    <w:rsid w:val="00876AD1"/>
    <w:rsid w:val="008774D1"/>
    <w:rsid w:val="008779E7"/>
    <w:rsid w:val="00877DE9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2DC6"/>
    <w:rsid w:val="00882E8D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591"/>
    <w:rsid w:val="00886691"/>
    <w:rsid w:val="00887967"/>
    <w:rsid w:val="00887A9B"/>
    <w:rsid w:val="00887B31"/>
    <w:rsid w:val="00887B46"/>
    <w:rsid w:val="00887C1A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462"/>
    <w:rsid w:val="008947D1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797"/>
    <w:rsid w:val="008A0843"/>
    <w:rsid w:val="008A0A0A"/>
    <w:rsid w:val="008A0B10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850"/>
    <w:rsid w:val="008A3A37"/>
    <w:rsid w:val="008A3BFB"/>
    <w:rsid w:val="008A3F84"/>
    <w:rsid w:val="008A4423"/>
    <w:rsid w:val="008A4604"/>
    <w:rsid w:val="008A4B60"/>
    <w:rsid w:val="008A4E61"/>
    <w:rsid w:val="008A529D"/>
    <w:rsid w:val="008A54D4"/>
    <w:rsid w:val="008A553A"/>
    <w:rsid w:val="008A55BE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9EC"/>
    <w:rsid w:val="008B5F75"/>
    <w:rsid w:val="008B5FBC"/>
    <w:rsid w:val="008B63BD"/>
    <w:rsid w:val="008B6514"/>
    <w:rsid w:val="008B664E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A65"/>
    <w:rsid w:val="008C1AE2"/>
    <w:rsid w:val="008C1D9F"/>
    <w:rsid w:val="008C2C97"/>
    <w:rsid w:val="008C2EA1"/>
    <w:rsid w:val="008C3571"/>
    <w:rsid w:val="008C3634"/>
    <w:rsid w:val="008C374C"/>
    <w:rsid w:val="008C39D1"/>
    <w:rsid w:val="008C41AB"/>
    <w:rsid w:val="008C486D"/>
    <w:rsid w:val="008C4A02"/>
    <w:rsid w:val="008C4BD5"/>
    <w:rsid w:val="008C4BEF"/>
    <w:rsid w:val="008C51BE"/>
    <w:rsid w:val="008C5682"/>
    <w:rsid w:val="008C5930"/>
    <w:rsid w:val="008C5C1B"/>
    <w:rsid w:val="008C5E39"/>
    <w:rsid w:val="008C5F11"/>
    <w:rsid w:val="008C5F8C"/>
    <w:rsid w:val="008C6383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A16"/>
    <w:rsid w:val="008D2ACC"/>
    <w:rsid w:val="008D2E11"/>
    <w:rsid w:val="008D2EFB"/>
    <w:rsid w:val="008D3706"/>
    <w:rsid w:val="008D376A"/>
    <w:rsid w:val="008D3B4A"/>
    <w:rsid w:val="008D3F39"/>
    <w:rsid w:val="008D3FF7"/>
    <w:rsid w:val="008D41DA"/>
    <w:rsid w:val="008D420E"/>
    <w:rsid w:val="008D4409"/>
    <w:rsid w:val="008D472F"/>
    <w:rsid w:val="008D4CC0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656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D4B"/>
    <w:rsid w:val="008E0E17"/>
    <w:rsid w:val="008E1301"/>
    <w:rsid w:val="008E134C"/>
    <w:rsid w:val="008E158B"/>
    <w:rsid w:val="008E168C"/>
    <w:rsid w:val="008E19FB"/>
    <w:rsid w:val="008E1E2D"/>
    <w:rsid w:val="008E2151"/>
    <w:rsid w:val="008E2361"/>
    <w:rsid w:val="008E2469"/>
    <w:rsid w:val="008E3C1A"/>
    <w:rsid w:val="008E418E"/>
    <w:rsid w:val="008E43F9"/>
    <w:rsid w:val="008E443A"/>
    <w:rsid w:val="008E4806"/>
    <w:rsid w:val="008E49FF"/>
    <w:rsid w:val="008E4A62"/>
    <w:rsid w:val="008E4BB0"/>
    <w:rsid w:val="008E4E00"/>
    <w:rsid w:val="008E518E"/>
    <w:rsid w:val="008E550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1E99"/>
    <w:rsid w:val="008F206C"/>
    <w:rsid w:val="008F22A0"/>
    <w:rsid w:val="008F237E"/>
    <w:rsid w:val="008F25D5"/>
    <w:rsid w:val="008F268C"/>
    <w:rsid w:val="008F26C0"/>
    <w:rsid w:val="008F3229"/>
    <w:rsid w:val="008F365E"/>
    <w:rsid w:val="008F383A"/>
    <w:rsid w:val="008F3EA8"/>
    <w:rsid w:val="008F3F48"/>
    <w:rsid w:val="008F4A98"/>
    <w:rsid w:val="008F515A"/>
    <w:rsid w:val="008F55E1"/>
    <w:rsid w:val="008F5ED7"/>
    <w:rsid w:val="008F5F92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319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A30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44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EF0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3E9"/>
    <w:rsid w:val="00912524"/>
    <w:rsid w:val="00912570"/>
    <w:rsid w:val="0091257F"/>
    <w:rsid w:val="00912A1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E0"/>
    <w:rsid w:val="00916274"/>
    <w:rsid w:val="00916B48"/>
    <w:rsid w:val="00916F3D"/>
    <w:rsid w:val="00917460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499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A5"/>
    <w:rsid w:val="009334D2"/>
    <w:rsid w:val="00933858"/>
    <w:rsid w:val="00933AA4"/>
    <w:rsid w:val="00933CF9"/>
    <w:rsid w:val="009347B1"/>
    <w:rsid w:val="00934DC3"/>
    <w:rsid w:val="00935029"/>
    <w:rsid w:val="009350C9"/>
    <w:rsid w:val="009353C3"/>
    <w:rsid w:val="009353F4"/>
    <w:rsid w:val="0093559D"/>
    <w:rsid w:val="00935D1B"/>
    <w:rsid w:val="00935F61"/>
    <w:rsid w:val="00935FF1"/>
    <w:rsid w:val="00936066"/>
    <w:rsid w:val="0093631F"/>
    <w:rsid w:val="0093647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6EF"/>
    <w:rsid w:val="009437FD"/>
    <w:rsid w:val="00943CCF"/>
    <w:rsid w:val="00943CFC"/>
    <w:rsid w:val="00943D26"/>
    <w:rsid w:val="00943E4C"/>
    <w:rsid w:val="00943FF9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64"/>
    <w:rsid w:val="00951957"/>
    <w:rsid w:val="00951BB4"/>
    <w:rsid w:val="00951CE8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DF9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3B22"/>
    <w:rsid w:val="00965151"/>
    <w:rsid w:val="00965220"/>
    <w:rsid w:val="00965279"/>
    <w:rsid w:val="009654B8"/>
    <w:rsid w:val="00965548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6A9"/>
    <w:rsid w:val="00967886"/>
    <w:rsid w:val="009704F5"/>
    <w:rsid w:val="009707CC"/>
    <w:rsid w:val="009709E9"/>
    <w:rsid w:val="00970A14"/>
    <w:rsid w:val="00970B73"/>
    <w:rsid w:val="00970BB9"/>
    <w:rsid w:val="00970C8C"/>
    <w:rsid w:val="00970EFB"/>
    <w:rsid w:val="00971175"/>
    <w:rsid w:val="009714A3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4D98"/>
    <w:rsid w:val="0097506E"/>
    <w:rsid w:val="009755D9"/>
    <w:rsid w:val="00975943"/>
    <w:rsid w:val="00975A50"/>
    <w:rsid w:val="00975FF7"/>
    <w:rsid w:val="009761D4"/>
    <w:rsid w:val="009763C3"/>
    <w:rsid w:val="00976D1E"/>
    <w:rsid w:val="00976FDC"/>
    <w:rsid w:val="0097710D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734"/>
    <w:rsid w:val="00981394"/>
    <w:rsid w:val="00981408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323"/>
    <w:rsid w:val="009857EB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146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6BC"/>
    <w:rsid w:val="009936F4"/>
    <w:rsid w:val="00993F9E"/>
    <w:rsid w:val="00994554"/>
    <w:rsid w:val="00994646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97AC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7DD"/>
    <w:rsid w:val="009A2B14"/>
    <w:rsid w:val="009A2DD5"/>
    <w:rsid w:val="009A329D"/>
    <w:rsid w:val="009A3330"/>
    <w:rsid w:val="009A3B8B"/>
    <w:rsid w:val="009A3BFC"/>
    <w:rsid w:val="009A3C7B"/>
    <w:rsid w:val="009A4328"/>
    <w:rsid w:val="009A4B3C"/>
    <w:rsid w:val="009A4CD3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F27"/>
    <w:rsid w:val="009B108B"/>
    <w:rsid w:val="009B122B"/>
    <w:rsid w:val="009B13BD"/>
    <w:rsid w:val="009B1559"/>
    <w:rsid w:val="009B196F"/>
    <w:rsid w:val="009B1B7A"/>
    <w:rsid w:val="009B1BFF"/>
    <w:rsid w:val="009B1C08"/>
    <w:rsid w:val="009B1DC7"/>
    <w:rsid w:val="009B1F56"/>
    <w:rsid w:val="009B1FCD"/>
    <w:rsid w:val="009B202B"/>
    <w:rsid w:val="009B20BA"/>
    <w:rsid w:val="009B224C"/>
    <w:rsid w:val="009B34D6"/>
    <w:rsid w:val="009B3693"/>
    <w:rsid w:val="009B3F9C"/>
    <w:rsid w:val="009B41C5"/>
    <w:rsid w:val="009B4212"/>
    <w:rsid w:val="009B4213"/>
    <w:rsid w:val="009B4B10"/>
    <w:rsid w:val="009B4B74"/>
    <w:rsid w:val="009B4CFE"/>
    <w:rsid w:val="009B4FAC"/>
    <w:rsid w:val="009B50AA"/>
    <w:rsid w:val="009B534D"/>
    <w:rsid w:val="009B58AF"/>
    <w:rsid w:val="009B58E0"/>
    <w:rsid w:val="009B5D72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70F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191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FB6"/>
    <w:rsid w:val="009D1594"/>
    <w:rsid w:val="009D1614"/>
    <w:rsid w:val="009D16A3"/>
    <w:rsid w:val="009D16D0"/>
    <w:rsid w:val="009D170B"/>
    <w:rsid w:val="009D182E"/>
    <w:rsid w:val="009D1C63"/>
    <w:rsid w:val="009D1C9E"/>
    <w:rsid w:val="009D2335"/>
    <w:rsid w:val="009D29D7"/>
    <w:rsid w:val="009D2A49"/>
    <w:rsid w:val="009D2E49"/>
    <w:rsid w:val="009D3069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A2"/>
    <w:rsid w:val="009D6ECB"/>
    <w:rsid w:val="009D7190"/>
    <w:rsid w:val="009D72B1"/>
    <w:rsid w:val="009D72D0"/>
    <w:rsid w:val="009D7C53"/>
    <w:rsid w:val="009E0434"/>
    <w:rsid w:val="009E0946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146"/>
    <w:rsid w:val="009E36BF"/>
    <w:rsid w:val="009E39ED"/>
    <w:rsid w:val="009E404B"/>
    <w:rsid w:val="009E406A"/>
    <w:rsid w:val="009E407E"/>
    <w:rsid w:val="009E4186"/>
    <w:rsid w:val="009E4441"/>
    <w:rsid w:val="009E44D6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276"/>
    <w:rsid w:val="009E7762"/>
    <w:rsid w:val="009E79B5"/>
    <w:rsid w:val="009F03A8"/>
    <w:rsid w:val="009F0516"/>
    <w:rsid w:val="009F0990"/>
    <w:rsid w:val="009F0BC1"/>
    <w:rsid w:val="009F0D2E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27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1C4"/>
    <w:rsid w:val="009F72DC"/>
    <w:rsid w:val="009F76F1"/>
    <w:rsid w:val="009F77AF"/>
    <w:rsid w:val="009F7B63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2BE4"/>
    <w:rsid w:val="00A03181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D3C"/>
    <w:rsid w:val="00A04F74"/>
    <w:rsid w:val="00A051FD"/>
    <w:rsid w:val="00A0526D"/>
    <w:rsid w:val="00A05905"/>
    <w:rsid w:val="00A059B7"/>
    <w:rsid w:val="00A05A2F"/>
    <w:rsid w:val="00A05B57"/>
    <w:rsid w:val="00A05DAB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74E"/>
    <w:rsid w:val="00A12961"/>
    <w:rsid w:val="00A12B5B"/>
    <w:rsid w:val="00A12E89"/>
    <w:rsid w:val="00A12FF0"/>
    <w:rsid w:val="00A131BD"/>
    <w:rsid w:val="00A133F5"/>
    <w:rsid w:val="00A13ECA"/>
    <w:rsid w:val="00A13F8F"/>
    <w:rsid w:val="00A1409E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238"/>
    <w:rsid w:val="00A2030E"/>
    <w:rsid w:val="00A203B3"/>
    <w:rsid w:val="00A20844"/>
    <w:rsid w:val="00A20D0F"/>
    <w:rsid w:val="00A20E40"/>
    <w:rsid w:val="00A21078"/>
    <w:rsid w:val="00A214FC"/>
    <w:rsid w:val="00A21721"/>
    <w:rsid w:val="00A21843"/>
    <w:rsid w:val="00A218FA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C4E"/>
    <w:rsid w:val="00A24C81"/>
    <w:rsid w:val="00A255FB"/>
    <w:rsid w:val="00A256BB"/>
    <w:rsid w:val="00A258F6"/>
    <w:rsid w:val="00A25A1B"/>
    <w:rsid w:val="00A2633B"/>
    <w:rsid w:val="00A265E6"/>
    <w:rsid w:val="00A2678B"/>
    <w:rsid w:val="00A267B9"/>
    <w:rsid w:val="00A268B2"/>
    <w:rsid w:val="00A26975"/>
    <w:rsid w:val="00A26DD3"/>
    <w:rsid w:val="00A27424"/>
    <w:rsid w:val="00A30160"/>
    <w:rsid w:val="00A3017D"/>
    <w:rsid w:val="00A301AA"/>
    <w:rsid w:val="00A308B0"/>
    <w:rsid w:val="00A31289"/>
    <w:rsid w:val="00A3156B"/>
    <w:rsid w:val="00A31842"/>
    <w:rsid w:val="00A318FD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DC5"/>
    <w:rsid w:val="00A33E19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1074"/>
    <w:rsid w:val="00A419D7"/>
    <w:rsid w:val="00A41F91"/>
    <w:rsid w:val="00A420C2"/>
    <w:rsid w:val="00A4230F"/>
    <w:rsid w:val="00A42AB4"/>
    <w:rsid w:val="00A42E6D"/>
    <w:rsid w:val="00A42E96"/>
    <w:rsid w:val="00A43035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AA2"/>
    <w:rsid w:val="00A44E04"/>
    <w:rsid w:val="00A45DAE"/>
    <w:rsid w:val="00A461F7"/>
    <w:rsid w:val="00A4649A"/>
    <w:rsid w:val="00A46657"/>
    <w:rsid w:val="00A46A81"/>
    <w:rsid w:val="00A46EC5"/>
    <w:rsid w:val="00A46F83"/>
    <w:rsid w:val="00A47199"/>
    <w:rsid w:val="00A471F1"/>
    <w:rsid w:val="00A479C9"/>
    <w:rsid w:val="00A47DB0"/>
    <w:rsid w:val="00A50766"/>
    <w:rsid w:val="00A50FBD"/>
    <w:rsid w:val="00A516A2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5922"/>
    <w:rsid w:val="00A55AA7"/>
    <w:rsid w:val="00A5632B"/>
    <w:rsid w:val="00A56448"/>
    <w:rsid w:val="00A56D00"/>
    <w:rsid w:val="00A575B9"/>
    <w:rsid w:val="00A576F2"/>
    <w:rsid w:val="00A57DD7"/>
    <w:rsid w:val="00A60A0E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94"/>
    <w:rsid w:val="00A638B9"/>
    <w:rsid w:val="00A639E2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341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8BB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257"/>
    <w:rsid w:val="00A764D0"/>
    <w:rsid w:val="00A76AC5"/>
    <w:rsid w:val="00A76FEC"/>
    <w:rsid w:val="00A77374"/>
    <w:rsid w:val="00A77807"/>
    <w:rsid w:val="00A77B4C"/>
    <w:rsid w:val="00A77B4E"/>
    <w:rsid w:val="00A77E88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2F29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954"/>
    <w:rsid w:val="00A91D6F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2A0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DF7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D6C"/>
    <w:rsid w:val="00AA3F8B"/>
    <w:rsid w:val="00AA4199"/>
    <w:rsid w:val="00AA421A"/>
    <w:rsid w:val="00AA43EE"/>
    <w:rsid w:val="00AA47E3"/>
    <w:rsid w:val="00AA4AFC"/>
    <w:rsid w:val="00AA4FE4"/>
    <w:rsid w:val="00AA54FA"/>
    <w:rsid w:val="00AA55C4"/>
    <w:rsid w:val="00AA575D"/>
    <w:rsid w:val="00AA57CB"/>
    <w:rsid w:val="00AA5E1D"/>
    <w:rsid w:val="00AA6287"/>
    <w:rsid w:val="00AA6B6C"/>
    <w:rsid w:val="00AA706A"/>
    <w:rsid w:val="00AA7325"/>
    <w:rsid w:val="00AA789F"/>
    <w:rsid w:val="00AB0233"/>
    <w:rsid w:val="00AB02A6"/>
    <w:rsid w:val="00AB0319"/>
    <w:rsid w:val="00AB08D7"/>
    <w:rsid w:val="00AB0A34"/>
    <w:rsid w:val="00AB0B69"/>
    <w:rsid w:val="00AB0F6C"/>
    <w:rsid w:val="00AB1885"/>
    <w:rsid w:val="00AB231E"/>
    <w:rsid w:val="00AB244B"/>
    <w:rsid w:val="00AB25ED"/>
    <w:rsid w:val="00AB266B"/>
    <w:rsid w:val="00AB29B0"/>
    <w:rsid w:val="00AB29F5"/>
    <w:rsid w:val="00AB2CD7"/>
    <w:rsid w:val="00AB2E32"/>
    <w:rsid w:val="00AB336D"/>
    <w:rsid w:val="00AB39E4"/>
    <w:rsid w:val="00AB3C9D"/>
    <w:rsid w:val="00AB3CED"/>
    <w:rsid w:val="00AB3FD1"/>
    <w:rsid w:val="00AB4004"/>
    <w:rsid w:val="00AB4279"/>
    <w:rsid w:val="00AB46FA"/>
    <w:rsid w:val="00AB4BDB"/>
    <w:rsid w:val="00AB4E80"/>
    <w:rsid w:val="00AB5300"/>
    <w:rsid w:val="00AB543B"/>
    <w:rsid w:val="00AB549B"/>
    <w:rsid w:val="00AB5A85"/>
    <w:rsid w:val="00AB5DDD"/>
    <w:rsid w:val="00AB5EC2"/>
    <w:rsid w:val="00AB62B1"/>
    <w:rsid w:val="00AB6398"/>
    <w:rsid w:val="00AB7410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0C92"/>
    <w:rsid w:val="00AC1151"/>
    <w:rsid w:val="00AC16D0"/>
    <w:rsid w:val="00AC18E6"/>
    <w:rsid w:val="00AC195A"/>
    <w:rsid w:val="00AC1B19"/>
    <w:rsid w:val="00AC2050"/>
    <w:rsid w:val="00AC223F"/>
    <w:rsid w:val="00AC2428"/>
    <w:rsid w:val="00AC26A6"/>
    <w:rsid w:val="00AC2A3E"/>
    <w:rsid w:val="00AC2CD9"/>
    <w:rsid w:val="00AC2CFA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698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E87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51E"/>
    <w:rsid w:val="00AE074A"/>
    <w:rsid w:val="00AE079E"/>
    <w:rsid w:val="00AE0866"/>
    <w:rsid w:val="00AE0975"/>
    <w:rsid w:val="00AE0C50"/>
    <w:rsid w:val="00AE0C81"/>
    <w:rsid w:val="00AE12E3"/>
    <w:rsid w:val="00AE1860"/>
    <w:rsid w:val="00AE187D"/>
    <w:rsid w:val="00AE1B0E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A08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2F7"/>
    <w:rsid w:val="00AF766F"/>
    <w:rsid w:val="00AF77C9"/>
    <w:rsid w:val="00AF7853"/>
    <w:rsid w:val="00AF7D14"/>
    <w:rsid w:val="00B001DF"/>
    <w:rsid w:val="00B00667"/>
    <w:rsid w:val="00B007E4"/>
    <w:rsid w:val="00B0099A"/>
    <w:rsid w:val="00B00A3E"/>
    <w:rsid w:val="00B00C33"/>
    <w:rsid w:val="00B00DC6"/>
    <w:rsid w:val="00B00E8F"/>
    <w:rsid w:val="00B0101B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8B7"/>
    <w:rsid w:val="00B06411"/>
    <w:rsid w:val="00B06733"/>
    <w:rsid w:val="00B067CA"/>
    <w:rsid w:val="00B067CF"/>
    <w:rsid w:val="00B072BA"/>
    <w:rsid w:val="00B072D2"/>
    <w:rsid w:val="00B07A27"/>
    <w:rsid w:val="00B07C45"/>
    <w:rsid w:val="00B07D9F"/>
    <w:rsid w:val="00B07FCE"/>
    <w:rsid w:val="00B102FA"/>
    <w:rsid w:val="00B1071D"/>
    <w:rsid w:val="00B10C6C"/>
    <w:rsid w:val="00B10F4D"/>
    <w:rsid w:val="00B112AC"/>
    <w:rsid w:val="00B1168F"/>
    <w:rsid w:val="00B1199B"/>
    <w:rsid w:val="00B11AB0"/>
    <w:rsid w:val="00B11DBB"/>
    <w:rsid w:val="00B12319"/>
    <w:rsid w:val="00B1235F"/>
    <w:rsid w:val="00B12775"/>
    <w:rsid w:val="00B127CE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17F44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72"/>
    <w:rsid w:val="00B21CD3"/>
    <w:rsid w:val="00B222A9"/>
    <w:rsid w:val="00B22555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D16"/>
    <w:rsid w:val="00B24E50"/>
    <w:rsid w:val="00B24EF6"/>
    <w:rsid w:val="00B25468"/>
    <w:rsid w:val="00B259A4"/>
    <w:rsid w:val="00B26927"/>
    <w:rsid w:val="00B26AA1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4BFE"/>
    <w:rsid w:val="00B3503C"/>
    <w:rsid w:val="00B3506D"/>
    <w:rsid w:val="00B35619"/>
    <w:rsid w:val="00B36387"/>
    <w:rsid w:val="00B36414"/>
    <w:rsid w:val="00B36AD2"/>
    <w:rsid w:val="00B36BF8"/>
    <w:rsid w:val="00B36D62"/>
    <w:rsid w:val="00B36F11"/>
    <w:rsid w:val="00B40120"/>
    <w:rsid w:val="00B40667"/>
    <w:rsid w:val="00B408A9"/>
    <w:rsid w:val="00B40D57"/>
    <w:rsid w:val="00B40FB3"/>
    <w:rsid w:val="00B414F2"/>
    <w:rsid w:val="00B41660"/>
    <w:rsid w:val="00B41CBD"/>
    <w:rsid w:val="00B42252"/>
    <w:rsid w:val="00B422F9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6264"/>
    <w:rsid w:val="00B4633E"/>
    <w:rsid w:val="00B46596"/>
    <w:rsid w:val="00B471D7"/>
    <w:rsid w:val="00B47395"/>
    <w:rsid w:val="00B475D8"/>
    <w:rsid w:val="00B478CB"/>
    <w:rsid w:val="00B47F31"/>
    <w:rsid w:val="00B50225"/>
    <w:rsid w:val="00B505C1"/>
    <w:rsid w:val="00B50693"/>
    <w:rsid w:val="00B50718"/>
    <w:rsid w:val="00B50922"/>
    <w:rsid w:val="00B50D2D"/>
    <w:rsid w:val="00B515CB"/>
    <w:rsid w:val="00B51F86"/>
    <w:rsid w:val="00B5223B"/>
    <w:rsid w:val="00B523C8"/>
    <w:rsid w:val="00B525C2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11D"/>
    <w:rsid w:val="00B6126D"/>
    <w:rsid w:val="00B61941"/>
    <w:rsid w:val="00B62027"/>
    <w:rsid w:val="00B6234C"/>
    <w:rsid w:val="00B62698"/>
    <w:rsid w:val="00B626DE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5B0"/>
    <w:rsid w:val="00B756D0"/>
    <w:rsid w:val="00B759C8"/>
    <w:rsid w:val="00B767DF"/>
    <w:rsid w:val="00B76C91"/>
    <w:rsid w:val="00B76CD9"/>
    <w:rsid w:val="00B770B1"/>
    <w:rsid w:val="00B7767A"/>
    <w:rsid w:val="00B77800"/>
    <w:rsid w:val="00B77901"/>
    <w:rsid w:val="00B77939"/>
    <w:rsid w:val="00B77A87"/>
    <w:rsid w:val="00B77D9B"/>
    <w:rsid w:val="00B803C7"/>
    <w:rsid w:val="00B80454"/>
    <w:rsid w:val="00B8058C"/>
    <w:rsid w:val="00B8071F"/>
    <w:rsid w:val="00B81546"/>
    <w:rsid w:val="00B81A03"/>
    <w:rsid w:val="00B81A8D"/>
    <w:rsid w:val="00B81C39"/>
    <w:rsid w:val="00B81C5A"/>
    <w:rsid w:val="00B81DA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671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8C2"/>
    <w:rsid w:val="00B869F1"/>
    <w:rsid w:val="00B87056"/>
    <w:rsid w:val="00B872C3"/>
    <w:rsid w:val="00B87313"/>
    <w:rsid w:val="00B874B0"/>
    <w:rsid w:val="00B87645"/>
    <w:rsid w:val="00B87E2B"/>
    <w:rsid w:val="00B90092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B66"/>
    <w:rsid w:val="00B933F6"/>
    <w:rsid w:val="00B939B8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8DC"/>
    <w:rsid w:val="00B95A25"/>
    <w:rsid w:val="00B95BBF"/>
    <w:rsid w:val="00B95D4B"/>
    <w:rsid w:val="00B96488"/>
    <w:rsid w:val="00B9656D"/>
    <w:rsid w:val="00B9674A"/>
    <w:rsid w:val="00B96A3E"/>
    <w:rsid w:val="00B96E6D"/>
    <w:rsid w:val="00B970FF"/>
    <w:rsid w:val="00B97568"/>
    <w:rsid w:val="00B97777"/>
    <w:rsid w:val="00B97BEA"/>
    <w:rsid w:val="00B97D59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82A"/>
    <w:rsid w:val="00BA397B"/>
    <w:rsid w:val="00BA3A32"/>
    <w:rsid w:val="00BA404C"/>
    <w:rsid w:val="00BA40BD"/>
    <w:rsid w:val="00BA434C"/>
    <w:rsid w:val="00BA4398"/>
    <w:rsid w:val="00BA46B6"/>
    <w:rsid w:val="00BA4871"/>
    <w:rsid w:val="00BA48A8"/>
    <w:rsid w:val="00BA4A81"/>
    <w:rsid w:val="00BA5406"/>
    <w:rsid w:val="00BA54A3"/>
    <w:rsid w:val="00BA55E0"/>
    <w:rsid w:val="00BA567C"/>
    <w:rsid w:val="00BA568F"/>
    <w:rsid w:val="00BA5701"/>
    <w:rsid w:val="00BA57D9"/>
    <w:rsid w:val="00BA588A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D33"/>
    <w:rsid w:val="00BA7663"/>
    <w:rsid w:val="00BB0308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B8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4F34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31F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445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E47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26A2"/>
    <w:rsid w:val="00BD3166"/>
    <w:rsid w:val="00BD3376"/>
    <w:rsid w:val="00BD361B"/>
    <w:rsid w:val="00BD3741"/>
    <w:rsid w:val="00BD3C8F"/>
    <w:rsid w:val="00BD3F3D"/>
    <w:rsid w:val="00BD40D2"/>
    <w:rsid w:val="00BD43E0"/>
    <w:rsid w:val="00BD442A"/>
    <w:rsid w:val="00BD4A82"/>
    <w:rsid w:val="00BD4B0B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0A31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B16"/>
    <w:rsid w:val="00BE2C6C"/>
    <w:rsid w:val="00BE391C"/>
    <w:rsid w:val="00BE3A5D"/>
    <w:rsid w:val="00BE3D37"/>
    <w:rsid w:val="00BE43DC"/>
    <w:rsid w:val="00BE4622"/>
    <w:rsid w:val="00BE48F9"/>
    <w:rsid w:val="00BE4F1F"/>
    <w:rsid w:val="00BE508C"/>
    <w:rsid w:val="00BE554B"/>
    <w:rsid w:val="00BE564D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3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342"/>
    <w:rsid w:val="00BF664A"/>
    <w:rsid w:val="00BF6680"/>
    <w:rsid w:val="00BF695F"/>
    <w:rsid w:val="00BF69EF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3C3E"/>
    <w:rsid w:val="00C04390"/>
    <w:rsid w:val="00C044F9"/>
    <w:rsid w:val="00C046C6"/>
    <w:rsid w:val="00C04DE0"/>
    <w:rsid w:val="00C04E73"/>
    <w:rsid w:val="00C050D6"/>
    <w:rsid w:val="00C05553"/>
    <w:rsid w:val="00C0555D"/>
    <w:rsid w:val="00C05999"/>
    <w:rsid w:val="00C05F91"/>
    <w:rsid w:val="00C06094"/>
    <w:rsid w:val="00C06397"/>
    <w:rsid w:val="00C0656C"/>
    <w:rsid w:val="00C0671C"/>
    <w:rsid w:val="00C067D0"/>
    <w:rsid w:val="00C06E92"/>
    <w:rsid w:val="00C07225"/>
    <w:rsid w:val="00C076C3"/>
    <w:rsid w:val="00C078C9"/>
    <w:rsid w:val="00C07B49"/>
    <w:rsid w:val="00C07E97"/>
    <w:rsid w:val="00C07F3A"/>
    <w:rsid w:val="00C10519"/>
    <w:rsid w:val="00C10889"/>
    <w:rsid w:val="00C1090B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872"/>
    <w:rsid w:val="00C17FDF"/>
    <w:rsid w:val="00C204F0"/>
    <w:rsid w:val="00C20592"/>
    <w:rsid w:val="00C207F4"/>
    <w:rsid w:val="00C20925"/>
    <w:rsid w:val="00C20B3A"/>
    <w:rsid w:val="00C20B81"/>
    <w:rsid w:val="00C20C5A"/>
    <w:rsid w:val="00C20D58"/>
    <w:rsid w:val="00C21314"/>
    <w:rsid w:val="00C21752"/>
    <w:rsid w:val="00C21B4B"/>
    <w:rsid w:val="00C21B64"/>
    <w:rsid w:val="00C22F7A"/>
    <w:rsid w:val="00C23145"/>
    <w:rsid w:val="00C233B4"/>
    <w:rsid w:val="00C234A6"/>
    <w:rsid w:val="00C23679"/>
    <w:rsid w:val="00C23789"/>
    <w:rsid w:val="00C237B9"/>
    <w:rsid w:val="00C23998"/>
    <w:rsid w:val="00C23C09"/>
    <w:rsid w:val="00C23CAB"/>
    <w:rsid w:val="00C23E44"/>
    <w:rsid w:val="00C23EC5"/>
    <w:rsid w:val="00C241AE"/>
    <w:rsid w:val="00C243D7"/>
    <w:rsid w:val="00C2453A"/>
    <w:rsid w:val="00C24C78"/>
    <w:rsid w:val="00C24ED8"/>
    <w:rsid w:val="00C24FDA"/>
    <w:rsid w:val="00C253C3"/>
    <w:rsid w:val="00C25595"/>
    <w:rsid w:val="00C256C0"/>
    <w:rsid w:val="00C25ECD"/>
    <w:rsid w:val="00C2641B"/>
    <w:rsid w:val="00C264DC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7F2"/>
    <w:rsid w:val="00C30E85"/>
    <w:rsid w:val="00C3124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470"/>
    <w:rsid w:val="00C329CF"/>
    <w:rsid w:val="00C332BD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47D8A"/>
    <w:rsid w:val="00C50364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06B"/>
    <w:rsid w:val="00C606D9"/>
    <w:rsid w:val="00C60942"/>
    <w:rsid w:val="00C609B3"/>
    <w:rsid w:val="00C61339"/>
    <w:rsid w:val="00C613B1"/>
    <w:rsid w:val="00C615A4"/>
    <w:rsid w:val="00C615F7"/>
    <w:rsid w:val="00C61646"/>
    <w:rsid w:val="00C619E2"/>
    <w:rsid w:val="00C61B87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15"/>
    <w:rsid w:val="00C71D20"/>
    <w:rsid w:val="00C71EEF"/>
    <w:rsid w:val="00C72135"/>
    <w:rsid w:val="00C7215C"/>
    <w:rsid w:val="00C72299"/>
    <w:rsid w:val="00C72497"/>
    <w:rsid w:val="00C72518"/>
    <w:rsid w:val="00C72545"/>
    <w:rsid w:val="00C7267E"/>
    <w:rsid w:val="00C73393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62DF"/>
    <w:rsid w:val="00C763ED"/>
    <w:rsid w:val="00C764B1"/>
    <w:rsid w:val="00C77218"/>
    <w:rsid w:val="00C774EB"/>
    <w:rsid w:val="00C77B1D"/>
    <w:rsid w:val="00C77D6C"/>
    <w:rsid w:val="00C804FA"/>
    <w:rsid w:val="00C80570"/>
    <w:rsid w:val="00C80B91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C1A"/>
    <w:rsid w:val="00C91D85"/>
    <w:rsid w:val="00C91E98"/>
    <w:rsid w:val="00C91F50"/>
    <w:rsid w:val="00C92971"/>
    <w:rsid w:val="00C92C5D"/>
    <w:rsid w:val="00C92D8E"/>
    <w:rsid w:val="00C92DDE"/>
    <w:rsid w:val="00C931A6"/>
    <w:rsid w:val="00C93203"/>
    <w:rsid w:val="00C932AB"/>
    <w:rsid w:val="00C933A7"/>
    <w:rsid w:val="00C934D5"/>
    <w:rsid w:val="00C937BB"/>
    <w:rsid w:val="00C9387D"/>
    <w:rsid w:val="00C9390B"/>
    <w:rsid w:val="00C93BB1"/>
    <w:rsid w:val="00C9428C"/>
    <w:rsid w:val="00C942A6"/>
    <w:rsid w:val="00C949AA"/>
    <w:rsid w:val="00C94E58"/>
    <w:rsid w:val="00C94F03"/>
    <w:rsid w:val="00C94F19"/>
    <w:rsid w:val="00C954C7"/>
    <w:rsid w:val="00C95ECD"/>
    <w:rsid w:val="00C960C1"/>
    <w:rsid w:val="00C96258"/>
    <w:rsid w:val="00C9625B"/>
    <w:rsid w:val="00C96320"/>
    <w:rsid w:val="00C963BD"/>
    <w:rsid w:val="00C963E3"/>
    <w:rsid w:val="00C9663F"/>
    <w:rsid w:val="00C972F4"/>
    <w:rsid w:val="00C978DE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60A6"/>
    <w:rsid w:val="00CA64C0"/>
    <w:rsid w:val="00CA6C20"/>
    <w:rsid w:val="00CA6EB5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7C6"/>
    <w:rsid w:val="00CB287F"/>
    <w:rsid w:val="00CB2922"/>
    <w:rsid w:val="00CB2A62"/>
    <w:rsid w:val="00CB2D54"/>
    <w:rsid w:val="00CB30A1"/>
    <w:rsid w:val="00CB320B"/>
    <w:rsid w:val="00CB3422"/>
    <w:rsid w:val="00CB373A"/>
    <w:rsid w:val="00CB3761"/>
    <w:rsid w:val="00CB37D6"/>
    <w:rsid w:val="00CB3913"/>
    <w:rsid w:val="00CB4164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C66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B97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A3"/>
    <w:rsid w:val="00CD4FFC"/>
    <w:rsid w:val="00CD50B1"/>
    <w:rsid w:val="00CD5209"/>
    <w:rsid w:val="00CD52F3"/>
    <w:rsid w:val="00CD54F6"/>
    <w:rsid w:val="00CD5B56"/>
    <w:rsid w:val="00CD6087"/>
    <w:rsid w:val="00CD6357"/>
    <w:rsid w:val="00CD6577"/>
    <w:rsid w:val="00CD6C61"/>
    <w:rsid w:val="00CD6E4B"/>
    <w:rsid w:val="00CD6F96"/>
    <w:rsid w:val="00CD75EE"/>
    <w:rsid w:val="00CD7C35"/>
    <w:rsid w:val="00CD7D52"/>
    <w:rsid w:val="00CE0B27"/>
    <w:rsid w:val="00CE118C"/>
    <w:rsid w:val="00CE1345"/>
    <w:rsid w:val="00CE1899"/>
    <w:rsid w:val="00CE1910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583D"/>
    <w:rsid w:val="00CE5FE2"/>
    <w:rsid w:val="00CE657B"/>
    <w:rsid w:val="00CE6901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4F5"/>
    <w:rsid w:val="00CF062F"/>
    <w:rsid w:val="00CF0846"/>
    <w:rsid w:val="00CF0A20"/>
    <w:rsid w:val="00CF0B85"/>
    <w:rsid w:val="00CF11D0"/>
    <w:rsid w:val="00CF1240"/>
    <w:rsid w:val="00CF1494"/>
    <w:rsid w:val="00CF15D4"/>
    <w:rsid w:val="00CF1605"/>
    <w:rsid w:val="00CF16D8"/>
    <w:rsid w:val="00CF17B8"/>
    <w:rsid w:val="00CF1802"/>
    <w:rsid w:val="00CF1AB3"/>
    <w:rsid w:val="00CF1C01"/>
    <w:rsid w:val="00CF1C39"/>
    <w:rsid w:val="00CF1C4C"/>
    <w:rsid w:val="00CF1E84"/>
    <w:rsid w:val="00CF20E8"/>
    <w:rsid w:val="00CF22BB"/>
    <w:rsid w:val="00CF2331"/>
    <w:rsid w:val="00CF2332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702"/>
    <w:rsid w:val="00CF4DBD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42"/>
    <w:rsid w:val="00D01312"/>
    <w:rsid w:val="00D01367"/>
    <w:rsid w:val="00D014CB"/>
    <w:rsid w:val="00D01665"/>
    <w:rsid w:val="00D023CD"/>
    <w:rsid w:val="00D0246B"/>
    <w:rsid w:val="00D026E6"/>
    <w:rsid w:val="00D02C05"/>
    <w:rsid w:val="00D02FD4"/>
    <w:rsid w:val="00D03126"/>
    <w:rsid w:val="00D0315E"/>
    <w:rsid w:val="00D0378A"/>
    <w:rsid w:val="00D0397F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76"/>
    <w:rsid w:val="00D058C0"/>
    <w:rsid w:val="00D05953"/>
    <w:rsid w:val="00D059EC"/>
    <w:rsid w:val="00D05F03"/>
    <w:rsid w:val="00D062A0"/>
    <w:rsid w:val="00D06AF5"/>
    <w:rsid w:val="00D0771F"/>
    <w:rsid w:val="00D0795E"/>
    <w:rsid w:val="00D07D5D"/>
    <w:rsid w:val="00D07E34"/>
    <w:rsid w:val="00D10176"/>
    <w:rsid w:val="00D10296"/>
    <w:rsid w:val="00D104D0"/>
    <w:rsid w:val="00D108FB"/>
    <w:rsid w:val="00D10BFF"/>
    <w:rsid w:val="00D10CFF"/>
    <w:rsid w:val="00D112E0"/>
    <w:rsid w:val="00D11329"/>
    <w:rsid w:val="00D11816"/>
    <w:rsid w:val="00D11972"/>
    <w:rsid w:val="00D11A32"/>
    <w:rsid w:val="00D12372"/>
    <w:rsid w:val="00D123FC"/>
    <w:rsid w:val="00D127F4"/>
    <w:rsid w:val="00D132DA"/>
    <w:rsid w:val="00D135FA"/>
    <w:rsid w:val="00D136E9"/>
    <w:rsid w:val="00D139B1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3BD"/>
    <w:rsid w:val="00D20891"/>
    <w:rsid w:val="00D20D54"/>
    <w:rsid w:val="00D20ECA"/>
    <w:rsid w:val="00D20EE7"/>
    <w:rsid w:val="00D20F9C"/>
    <w:rsid w:val="00D2141C"/>
    <w:rsid w:val="00D215AC"/>
    <w:rsid w:val="00D218A4"/>
    <w:rsid w:val="00D218C1"/>
    <w:rsid w:val="00D219DD"/>
    <w:rsid w:val="00D21AFE"/>
    <w:rsid w:val="00D21C0A"/>
    <w:rsid w:val="00D22556"/>
    <w:rsid w:val="00D227A4"/>
    <w:rsid w:val="00D22A79"/>
    <w:rsid w:val="00D2310C"/>
    <w:rsid w:val="00D232C7"/>
    <w:rsid w:val="00D2346E"/>
    <w:rsid w:val="00D2363F"/>
    <w:rsid w:val="00D239E0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1E"/>
    <w:rsid w:val="00D262A5"/>
    <w:rsid w:val="00D26494"/>
    <w:rsid w:val="00D26B78"/>
    <w:rsid w:val="00D26D5C"/>
    <w:rsid w:val="00D26D8C"/>
    <w:rsid w:val="00D26E77"/>
    <w:rsid w:val="00D27009"/>
    <w:rsid w:val="00D2722D"/>
    <w:rsid w:val="00D272E6"/>
    <w:rsid w:val="00D276C4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3E3"/>
    <w:rsid w:val="00D34449"/>
    <w:rsid w:val="00D3456C"/>
    <w:rsid w:val="00D345D8"/>
    <w:rsid w:val="00D346EF"/>
    <w:rsid w:val="00D34734"/>
    <w:rsid w:val="00D34B3E"/>
    <w:rsid w:val="00D34EF7"/>
    <w:rsid w:val="00D363D4"/>
    <w:rsid w:val="00D36ADE"/>
    <w:rsid w:val="00D36BE2"/>
    <w:rsid w:val="00D37032"/>
    <w:rsid w:val="00D37160"/>
    <w:rsid w:val="00D40381"/>
    <w:rsid w:val="00D410FC"/>
    <w:rsid w:val="00D41B50"/>
    <w:rsid w:val="00D41E75"/>
    <w:rsid w:val="00D42506"/>
    <w:rsid w:val="00D42A4E"/>
    <w:rsid w:val="00D42C39"/>
    <w:rsid w:val="00D43179"/>
    <w:rsid w:val="00D4318E"/>
    <w:rsid w:val="00D4323C"/>
    <w:rsid w:val="00D4338C"/>
    <w:rsid w:val="00D4362E"/>
    <w:rsid w:val="00D43654"/>
    <w:rsid w:val="00D4386A"/>
    <w:rsid w:val="00D4394A"/>
    <w:rsid w:val="00D43A2E"/>
    <w:rsid w:val="00D43CDF"/>
    <w:rsid w:val="00D43EDC"/>
    <w:rsid w:val="00D4435B"/>
    <w:rsid w:val="00D445A4"/>
    <w:rsid w:val="00D4490E"/>
    <w:rsid w:val="00D45577"/>
    <w:rsid w:val="00D455EC"/>
    <w:rsid w:val="00D45A4B"/>
    <w:rsid w:val="00D45B20"/>
    <w:rsid w:val="00D45C47"/>
    <w:rsid w:val="00D461FE"/>
    <w:rsid w:val="00D46367"/>
    <w:rsid w:val="00D464B9"/>
    <w:rsid w:val="00D468B4"/>
    <w:rsid w:val="00D468DB"/>
    <w:rsid w:val="00D46C92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9C2"/>
    <w:rsid w:val="00D51E4F"/>
    <w:rsid w:val="00D51FFA"/>
    <w:rsid w:val="00D520EE"/>
    <w:rsid w:val="00D52B87"/>
    <w:rsid w:val="00D5322D"/>
    <w:rsid w:val="00D53235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0FFB"/>
    <w:rsid w:val="00D61728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F3A"/>
    <w:rsid w:val="00D6616F"/>
    <w:rsid w:val="00D66192"/>
    <w:rsid w:val="00D662A5"/>
    <w:rsid w:val="00D662B3"/>
    <w:rsid w:val="00D66606"/>
    <w:rsid w:val="00D66621"/>
    <w:rsid w:val="00D66C15"/>
    <w:rsid w:val="00D66D9A"/>
    <w:rsid w:val="00D66E09"/>
    <w:rsid w:val="00D679E5"/>
    <w:rsid w:val="00D703E6"/>
    <w:rsid w:val="00D70447"/>
    <w:rsid w:val="00D70494"/>
    <w:rsid w:val="00D704CA"/>
    <w:rsid w:val="00D7055E"/>
    <w:rsid w:val="00D7057B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46EE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6B8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40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082"/>
    <w:rsid w:val="00D913A3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6302"/>
    <w:rsid w:val="00D96CDF"/>
    <w:rsid w:val="00D97790"/>
    <w:rsid w:val="00D97808"/>
    <w:rsid w:val="00D97AD0"/>
    <w:rsid w:val="00D97AD3"/>
    <w:rsid w:val="00D97D5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5DCF"/>
    <w:rsid w:val="00DA6AEC"/>
    <w:rsid w:val="00DA6F76"/>
    <w:rsid w:val="00DA793E"/>
    <w:rsid w:val="00DA7CF9"/>
    <w:rsid w:val="00DA7EDD"/>
    <w:rsid w:val="00DB008F"/>
    <w:rsid w:val="00DB0120"/>
    <w:rsid w:val="00DB02D5"/>
    <w:rsid w:val="00DB0AF6"/>
    <w:rsid w:val="00DB0E76"/>
    <w:rsid w:val="00DB1138"/>
    <w:rsid w:val="00DB1165"/>
    <w:rsid w:val="00DB1267"/>
    <w:rsid w:val="00DB167A"/>
    <w:rsid w:val="00DB1D21"/>
    <w:rsid w:val="00DB1D49"/>
    <w:rsid w:val="00DB1D5E"/>
    <w:rsid w:val="00DB2227"/>
    <w:rsid w:val="00DB2378"/>
    <w:rsid w:val="00DB27C3"/>
    <w:rsid w:val="00DB27D9"/>
    <w:rsid w:val="00DB2BFB"/>
    <w:rsid w:val="00DB2D51"/>
    <w:rsid w:val="00DB2DE5"/>
    <w:rsid w:val="00DB3617"/>
    <w:rsid w:val="00DB38DB"/>
    <w:rsid w:val="00DB4340"/>
    <w:rsid w:val="00DB44F0"/>
    <w:rsid w:val="00DB4651"/>
    <w:rsid w:val="00DB49B6"/>
    <w:rsid w:val="00DB4AA1"/>
    <w:rsid w:val="00DB5327"/>
    <w:rsid w:val="00DB5591"/>
    <w:rsid w:val="00DB57A5"/>
    <w:rsid w:val="00DB591A"/>
    <w:rsid w:val="00DB6234"/>
    <w:rsid w:val="00DB6426"/>
    <w:rsid w:val="00DB649A"/>
    <w:rsid w:val="00DB678D"/>
    <w:rsid w:val="00DB6AC3"/>
    <w:rsid w:val="00DB6B97"/>
    <w:rsid w:val="00DB7080"/>
    <w:rsid w:val="00DB7BEE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665"/>
    <w:rsid w:val="00DD06CB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969"/>
    <w:rsid w:val="00DD2993"/>
    <w:rsid w:val="00DD2C06"/>
    <w:rsid w:val="00DD2E04"/>
    <w:rsid w:val="00DD34A6"/>
    <w:rsid w:val="00DD3F6E"/>
    <w:rsid w:val="00DD44E3"/>
    <w:rsid w:val="00DD48EA"/>
    <w:rsid w:val="00DD4B04"/>
    <w:rsid w:val="00DD4B89"/>
    <w:rsid w:val="00DD4B90"/>
    <w:rsid w:val="00DD4DE0"/>
    <w:rsid w:val="00DD4F54"/>
    <w:rsid w:val="00DD50E2"/>
    <w:rsid w:val="00DD5272"/>
    <w:rsid w:val="00DD5427"/>
    <w:rsid w:val="00DD5564"/>
    <w:rsid w:val="00DD5626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10C7"/>
    <w:rsid w:val="00DE15A8"/>
    <w:rsid w:val="00DE187F"/>
    <w:rsid w:val="00DE1975"/>
    <w:rsid w:val="00DE1CE0"/>
    <w:rsid w:val="00DE2111"/>
    <w:rsid w:val="00DE25FA"/>
    <w:rsid w:val="00DE26C2"/>
    <w:rsid w:val="00DE2C5A"/>
    <w:rsid w:val="00DE31C8"/>
    <w:rsid w:val="00DE3256"/>
    <w:rsid w:val="00DE3298"/>
    <w:rsid w:val="00DE3723"/>
    <w:rsid w:val="00DE376B"/>
    <w:rsid w:val="00DE38B4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79"/>
    <w:rsid w:val="00DE728D"/>
    <w:rsid w:val="00DE73B2"/>
    <w:rsid w:val="00DE74BA"/>
    <w:rsid w:val="00DE7709"/>
    <w:rsid w:val="00DE7CC9"/>
    <w:rsid w:val="00DF0071"/>
    <w:rsid w:val="00DF05B8"/>
    <w:rsid w:val="00DF09DF"/>
    <w:rsid w:val="00DF0D4B"/>
    <w:rsid w:val="00DF0F7B"/>
    <w:rsid w:val="00DF1271"/>
    <w:rsid w:val="00DF1350"/>
    <w:rsid w:val="00DF153A"/>
    <w:rsid w:val="00DF1952"/>
    <w:rsid w:val="00DF1AA0"/>
    <w:rsid w:val="00DF1F57"/>
    <w:rsid w:val="00DF1FF5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1FB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5AA"/>
    <w:rsid w:val="00E0168C"/>
    <w:rsid w:val="00E0195F"/>
    <w:rsid w:val="00E01A8D"/>
    <w:rsid w:val="00E01E6D"/>
    <w:rsid w:val="00E022F8"/>
    <w:rsid w:val="00E02432"/>
    <w:rsid w:val="00E02748"/>
    <w:rsid w:val="00E0283A"/>
    <w:rsid w:val="00E028CD"/>
    <w:rsid w:val="00E02A7B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C20"/>
    <w:rsid w:val="00E1742A"/>
    <w:rsid w:val="00E176F8"/>
    <w:rsid w:val="00E179E5"/>
    <w:rsid w:val="00E20279"/>
    <w:rsid w:val="00E2093A"/>
    <w:rsid w:val="00E20F15"/>
    <w:rsid w:val="00E214D9"/>
    <w:rsid w:val="00E21939"/>
    <w:rsid w:val="00E21961"/>
    <w:rsid w:val="00E21985"/>
    <w:rsid w:val="00E21AB3"/>
    <w:rsid w:val="00E22522"/>
    <w:rsid w:val="00E22B7D"/>
    <w:rsid w:val="00E22D21"/>
    <w:rsid w:val="00E23654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9E1"/>
    <w:rsid w:val="00E25A73"/>
    <w:rsid w:val="00E25E93"/>
    <w:rsid w:val="00E2642A"/>
    <w:rsid w:val="00E2695B"/>
    <w:rsid w:val="00E26BAF"/>
    <w:rsid w:val="00E27029"/>
    <w:rsid w:val="00E2717E"/>
    <w:rsid w:val="00E27514"/>
    <w:rsid w:val="00E2770A"/>
    <w:rsid w:val="00E27CBD"/>
    <w:rsid w:val="00E304B2"/>
    <w:rsid w:val="00E3055E"/>
    <w:rsid w:val="00E30671"/>
    <w:rsid w:val="00E30759"/>
    <w:rsid w:val="00E30DF2"/>
    <w:rsid w:val="00E31446"/>
    <w:rsid w:val="00E319FF"/>
    <w:rsid w:val="00E31B95"/>
    <w:rsid w:val="00E31E34"/>
    <w:rsid w:val="00E32E5D"/>
    <w:rsid w:val="00E33634"/>
    <w:rsid w:val="00E33781"/>
    <w:rsid w:val="00E338FD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6C66"/>
    <w:rsid w:val="00E3728E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A17"/>
    <w:rsid w:val="00E46B66"/>
    <w:rsid w:val="00E46D91"/>
    <w:rsid w:val="00E47B42"/>
    <w:rsid w:val="00E47C69"/>
    <w:rsid w:val="00E47ED5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10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C6"/>
    <w:rsid w:val="00E60D30"/>
    <w:rsid w:val="00E60FCA"/>
    <w:rsid w:val="00E61211"/>
    <w:rsid w:val="00E6153C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1ED"/>
    <w:rsid w:val="00E64538"/>
    <w:rsid w:val="00E64874"/>
    <w:rsid w:val="00E64A86"/>
    <w:rsid w:val="00E64C06"/>
    <w:rsid w:val="00E64C49"/>
    <w:rsid w:val="00E65334"/>
    <w:rsid w:val="00E65337"/>
    <w:rsid w:val="00E65BFC"/>
    <w:rsid w:val="00E663C7"/>
    <w:rsid w:val="00E6651F"/>
    <w:rsid w:val="00E66827"/>
    <w:rsid w:val="00E66985"/>
    <w:rsid w:val="00E66BBB"/>
    <w:rsid w:val="00E66C24"/>
    <w:rsid w:val="00E671C5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23E1"/>
    <w:rsid w:val="00E725D4"/>
    <w:rsid w:val="00E72864"/>
    <w:rsid w:val="00E72901"/>
    <w:rsid w:val="00E72F0D"/>
    <w:rsid w:val="00E7301E"/>
    <w:rsid w:val="00E732BB"/>
    <w:rsid w:val="00E736D8"/>
    <w:rsid w:val="00E73B26"/>
    <w:rsid w:val="00E73E72"/>
    <w:rsid w:val="00E73EEC"/>
    <w:rsid w:val="00E74163"/>
    <w:rsid w:val="00E7431D"/>
    <w:rsid w:val="00E74D66"/>
    <w:rsid w:val="00E75511"/>
    <w:rsid w:val="00E7569F"/>
    <w:rsid w:val="00E75B2D"/>
    <w:rsid w:val="00E76079"/>
    <w:rsid w:val="00E76089"/>
    <w:rsid w:val="00E76C4A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0D11"/>
    <w:rsid w:val="00E919AB"/>
    <w:rsid w:val="00E92448"/>
    <w:rsid w:val="00E928A0"/>
    <w:rsid w:val="00E929FD"/>
    <w:rsid w:val="00E92A27"/>
    <w:rsid w:val="00E92A7C"/>
    <w:rsid w:val="00E92CDC"/>
    <w:rsid w:val="00E92E2D"/>
    <w:rsid w:val="00E92FD6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608"/>
    <w:rsid w:val="00E96623"/>
    <w:rsid w:val="00E969F7"/>
    <w:rsid w:val="00E96FE6"/>
    <w:rsid w:val="00E9717B"/>
    <w:rsid w:val="00E97356"/>
    <w:rsid w:val="00E97D0A"/>
    <w:rsid w:val="00EA02F7"/>
    <w:rsid w:val="00EA0499"/>
    <w:rsid w:val="00EA08AF"/>
    <w:rsid w:val="00EA0C4C"/>
    <w:rsid w:val="00EA1112"/>
    <w:rsid w:val="00EA12B8"/>
    <w:rsid w:val="00EA13BC"/>
    <w:rsid w:val="00EA142C"/>
    <w:rsid w:val="00EA168F"/>
    <w:rsid w:val="00EA16E5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466"/>
    <w:rsid w:val="00EA557B"/>
    <w:rsid w:val="00EA5836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241"/>
    <w:rsid w:val="00EB1470"/>
    <w:rsid w:val="00EB160B"/>
    <w:rsid w:val="00EB1C5B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BB8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5E7C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92E"/>
    <w:rsid w:val="00EC4998"/>
    <w:rsid w:val="00EC4B6E"/>
    <w:rsid w:val="00EC4C50"/>
    <w:rsid w:val="00EC4F67"/>
    <w:rsid w:val="00EC50BD"/>
    <w:rsid w:val="00EC5226"/>
    <w:rsid w:val="00EC535E"/>
    <w:rsid w:val="00EC5428"/>
    <w:rsid w:val="00EC5622"/>
    <w:rsid w:val="00EC5856"/>
    <w:rsid w:val="00EC5D4A"/>
    <w:rsid w:val="00EC5DA4"/>
    <w:rsid w:val="00EC62F8"/>
    <w:rsid w:val="00EC680F"/>
    <w:rsid w:val="00EC6D07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B9C"/>
    <w:rsid w:val="00ED6C27"/>
    <w:rsid w:val="00ED6EB2"/>
    <w:rsid w:val="00ED6ED6"/>
    <w:rsid w:val="00ED717A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648"/>
    <w:rsid w:val="00EE47CE"/>
    <w:rsid w:val="00EE4C20"/>
    <w:rsid w:val="00EE4CC9"/>
    <w:rsid w:val="00EE563D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E7D77"/>
    <w:rsid w:val="00EF0138"/>
    <w:rsid w:val="00EF01A2"/>
    <w:rsid w:val="00EF097C"/>
    <w:rsid w:val="00EF0D0D"/>
    <w:rsid w:val="00EF1319"/>
    <w:rsid w:val="00EF134A"/>
    <w:rsid w:val="00EF1895"/>
    <w:rsid w:val="00EF19C0"/>
    <w:rsid w:val="00EF1B04"/>
    <w:rsid w:val="00EF1B52"/>
    <w:rsid w:val="00EF2C6C"/>
    <w:rsid w:val="00EF2F1E"/>
    <w:rsid w:val="00EF306B"/>
    <w:rsid w:val="00EF3109"/>
    <w:rsid w:val="00EF322D"/>
    <w:rsid w:val="00EF36AD"/>
    <w:rsid w:val="00EF40B1"/>
    <w:rsid w:val="00EF416F"/>
    <w:rsid w:val="00EF427A"/>
    <w:rsid w:val="00EF4D74"/>
    <w:rsid w:val="00EF4E88"/>
    <w:rsid w:val="00EF50A3"/>
    <w:rsid w:val="00EF53F2"/>
    <w:rsid w:val="00EF58AA"/>
    <w:rsid w:val="00EF63B2"/>
    <w:rsid w:val="00EF64C0"/>
    <w:rsid w:val="00EF64CF"/>
    <w:rsid w:val="00EF65A5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CF4"/>
    <w:rsid w:val="00F13E03"/>
    <w:rsid w:val="00F13E85"/>
    <w:rsid w:val="00F13F27"/>
    <w:rsid w:val="00F141D9"/>
    <w:rsid w:val="00F1445E"/>
    <w:rsid w:val="00F149FF"/>
    <w:rsid w:val="00F14A83"/>
    <w:rsid w:val="00F14AD7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E8A"/>
    <w:rsid w:val="00F17FB3"/>
    <w:rsid w:val="00F2000C"/>
    <w:rsid w:val="00F2044D"/>
    <w:rsid w:val="00F20AD5"/>
    <w:rsid w:val="00F20B0B"/>
    <w:rsid w:val="00F21054"/>
    <w:rsid w:val="00F211BC"/>
    <w:rsid w:val="00F2179A"/>
    <w:rsid w:val="00F21C1C"/>
    <w:rsid w:val="00F21DFE"/>
    <w:rsid w:val="00F21E89"/>
    <w:rsid w:val="00F22239"/>
    <w:rsid w:val="00F222F5"/>
    <w:rsid w:val="00F22479"/>
    <w:rsid w:val="00F2267D"/>
    <w:rsid w:val="00F2327A"/>
    <w:rsid w:val="00F23411"/>
    <w:rsid w:val="00F2365A"/>
    <w:rsid w:val="00F239CD"/>
    <w:rsid w:val="00F239CE"/>
    <w:rsid w:val="00F23C82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5DC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2746"/>
    <w:rsid w:val="00F33157"/>
    <w:rsid w:val="00F3326B"/>
    <w:rsid w:val="00F338D3"/>
    <w:rsid w:val="00F34238"/>
    <w:rsid w:val="00F348AD"/>
    <w:rsid w:val="00F34953"/>
    <w:rsid w:val="00F34A9C"/>
    <w:rsid w:val="00F34C80"/>
    <w:rsid w:val="00F34C85"/>
    <w:rsid w:val="00F34F0B"/>
    <w:rsid w:val="00F3533B"/>
    <w:rsid w:val="00F35AB9"/>
    <w:rsid w:val="00F35DC3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162"/>
    <w:rsid w:val="00F40376"/>
    <w:rsid w:val="00F404A1"/>
    <w:rsid w:val="00F41928"/>
    <w:rsid w:val="00F4278E"/>
    <w:rsid w:val="00F42A27"/>
    <w:rsid w:val="00F430EB"/>
    <w:rsid w:val="00F4311B"/>
    <w:rsid w:val="00F4323B"/>
    <w:rsid w:val="00F43669"/>
    <w:rsid w:val="00F438EF"/>
    <w:rsid w:val="00F43EB3"/>
    <w:rsid w:val="00F43FD6"/>
    <w:rsid w:val="00F44030"/>
    <w:rsid w:val="00F44465"/>
    <w:rsid w:val="00F44705"/>
    <w:rsid w:val="00F4520B"/>
    <w:rsid w:val="00F45374"/>
    <w:rsid w:val="00F45819"/>
    <w:rsid w:val="00F45B53"/>
    <w:rsid w:val="00F45E3D"/>
    <w:rsid w:val="00F461A1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9CD"/>
    <w:rsid w:val="00F55A0C"/>
    <w:rsid w:val="00F55BB7"/>
    <w:rsid w:val="00F55F39"/>
    <w:rsid w:val="00F56AF0"/>
    <w:rsid w:val="00F57024"/>
    <w:rsid w:val="00F570AD"/>
    <w:rsid w:val="00F57151"/>
    <w:rsid w:val="00F574A7"/>
    <w:rsid w:val="00F60016"/>
    <w:rsid w:val="00F6029F"/>
    <w:rsid w:val="00F60634"/>
    <w:rsid w:val="00F609DA"/>
    <w:rsid w:val="00F60E59"/>
    <w:rsid w:val="00F61A43"/>
    <w:rsid w:val="00F6202D"/>
    <w:rsid w:val="00F623BE"/>
    <w:rsid w:val="00F6242C"/>
    <w:rsid w:val="00F624C6"/>
    <w:rsid w:val="00F624D1"/>
    <w:rsid w:val="00F625FD"/>
    <w:rsid w:val="00F63389"/>
    <w:rsid w:val="00F63BF7"/>
    <w:rsid w:val="00F63E2A"/>
    <w:rsid w:val="00F6400D"/>
    <w:rsid w:val="00F6401D"/>
    <w:rsid w:val="00F6413B"/>
    <w:rsid w:val="00F6422F"/>
    <w:rsid w:val="00F6475A"/>
    <w:rsid w:val="00F6478A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875"/>
    <w:rsid w:val="00F73946"/>
    <w:rsid w:val="00F73B34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6E41"/>
    <w:rsid w:val="00F778D9"/>
    <w:rsid w:val="00F779C3"/>
    <w:rsid w:val="00F77B2E"/>
    <w:rsid w:val="00F804D7"/>
    <w:rsid w:val="00F80843"/>
    <w:rsid w:val="00F80FBA"/>
    <w:rsid w:val="00F81225"/>
    <w:rsid w:val="00F8145B"/>
    <w:rsid w:val="00F81536"/>
    <w:rsid w:val="00F8206E"/>
    <w:rsid w:val="00F823A9"/>
    <w:rsid w:val="00F8269D"/>
    <w:rsid w:val="00F8282A"/>
    <w:rsid w:val="00F8288F"/>
    <w:rsid w:val="00F82AE6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0DB9"/>
    <w:rsid w:val="00F90DD2"/>
    <w:rsid w:val="00F91527"/>
    <w:rsid w:val="00F9187C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738"/>
    <w:rsid w:val="00F9390D"/>
    <w:rsid w:val="00F93AC6"/>
    <w:rsid w:val="00F93BF8"/>
    <w:rsid w:val="00F93D5B"/>
    <w:rsid w:val="00F93EA0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A06F8"/>
    <w:rsid w:val="00FA0D15"/>
    <w:rsid w:val="00FA22D3"/>
    <w:rsid w:val="00FA2377"/>
    <w:rsid w:val="00FA25A3"/>
    <w:rsid w:val="00FA26F4"/>
    <w:rsid w:val="00FA35C3"/>
    <w:rsid w:val="00FA416A"/>
    <w:rsid w:val="00FA4439"/>
    <w:rsid w:val="00FA47D8"/>
    <w:rsid w:val="00FA4F14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860"/>
    <w:rsid w:val="00FB1BC5"/>
    <w:rsid w:val="00FB1C2B"/>
    <w:rsid w:val="00FB1CD0"/>
    <w:rsid w:val="00FB1FC8"/>
    <w:rsid w:val="00FB26DC"/>
    <w:rsid w:val="00FB2913"/>
    <w:rsid w:val="00FB2B60"/>
    <w:rsid w:val="00FB2CA1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915"/>
    <w:rsid w:val="00FB6F33"/>
    <w:rsid w:val="00FB6F8C"/>
    <w:rsid w:val="00FB766C"/>
    <w:rsid w:val="00FB7876"/>
    <w:rsid w:val="00FB7BBF"/>
    <w:rsid w:val="00FB7FAF"/>
    <w:rsid w:val="00FC0078"/>
    <w:rsid w:val="00FC00C8"/>
    <w:rsid w:val="00FC012A"/>
    <w:rsid w:val="00FC0B75"/>
    <w:rsid w:val="00FC0CB0"/>
    <w:rsid w:val="00FC0D4C"/>
    <w:rsid w:val="00FC0EFB"/>
    <w:rsid w:val="00FC1680"/>
    <w:rsid w:val="00FC1C44"/>
    <w:rsid w:val="00FC1EAB"/>
    <w:rsid w:val="00FC206E"/>
    <w:rsid w:val="00FC2112"/>
    <w:rsid w:val="00FC22BB"/>
    <w:rsid w:val="00FC2365"/>
    <w:rsid w:val="00FC26F3"/>
    <w:rsid w:val="00FC2B76"/>
    <w:rsid w:val="00FC314A"/>
    <w:rsid w:val="00FC34BD"/>
    <w:rsid w:val="00FC37DD"/>
    <w:rsid w:val="00FC39B3"/>
    <w:rsid w:val="00FC3A9C"/>
    <w:rsid w:val="00FC3CA0"/>
    <w:rsid w:val="00FC4169"/>
    <w:rsid w:val="00FC449E"/>
    <w:rsid w:val="00FC46FF"/>
    <w:rsid w:val="00FC49C5"/>
    <w:rsid w:val="00FC4DAF"/>
    <w:rsid w:val="00FC4F50"/>
    <w:rsid w:val="00FC5182"/>
    <w:rsid w:val="00FC56CA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61F"/>
    <w:rsid w:val="00FD56F0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664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6E45"/>
    <w:rsid w:val="00FE7009"/>
    <w:rsid w:val="00FE75F6"/>
    <w:rsid w:val="00FE7B3F"/>
    <w:rsid w:val="00FF0135"/>
    <w:rsid w:val="00FF0216"/>
    <w:rsid w:val="00FF0324"/>
    <w:rsid w:val="00FF032C"/>
    <w:rsid w:val="00FF07AF"/>
    <w:rsid w:val="00FF09E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5C2209BC-6D93-492C-86FE-EF97646DF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5CD45E3A29A479A24E9A3E1066894" ma:contentTypeVersion="3" ma:contentTypeDescription="Create a new document." ma:contentTypeScope="" ma:versionID="924dff19ded55457cb84198d3bc96f68">
  <xsd:schema xmlns:xsd="http://www.w3.org/2001/XMLSchema" xmlns:xs="http://www.w3.org/2001/XMLSchema" xmlns:p="http://schemas.microsoft.com/office/2006/metadata/properties" xmlns:ns2="56080084-450f-4abe-95a7-11f78d0e3fa6" targetNamespace="http://schemas.microsoft.com/office/2006/metadata/properties" ma:root="true" ma:fieldsID="bfa2cd08eb7fa186c6637af8d5a8ceff" ns2:_="">
    <xsd:import namespace="56080084-450f-4abe-95a7-11f78d0e3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80084-450f-4abe-95a7-11f78d0e3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DC5376-96BB-4E4D-9E8B-E7803253D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80084-450f-4abe-95a7-11f78d0e3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69</TotalTime>
  <Pages>17</Pages>
  <Words>2885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19298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22</cp:revision>
  <cp:lastPrinted>2025-05-09T04:04:00Z</cp:lastPrinted>
  <dcterms:created xsi:type="dcterms:W3CDTF">2025-05-12T04:58:00Z</dcterms:created>
  <dcterms:modified xsi:type="dcterms:W3CDTF">2025-05-13T09:01:00Z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0x01010019A5CD45E3A29A479A24E9A3E1066894</vt:lpwstr>
  </property>
</Properties>
</file>