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C9416" w14:textId="77777777" w:rsidR="00A44EE0" w:rsidRDefault="00984B90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 xml:space="preserve"> </w:t>
      </w:r>
      <w:r w:rsidR="00E80278" w:rsidRPr="009721F5">
        <w:rPr>
          <w:rFonts w:ascii="Angsana New" w:hAnsi="Angsana New" w:cs="Angsana New" w:hint="cs"/>
          <w:sz w:val="52"/>
          <w:szCs w:val="52"/>
          <w:cs/>
        </w:rPr>
        <w:t>บริษัท บางกอกแล็ป แอนด์ คอสเมติค จำกัด</w:t>
      </w:r>
      <w:r w:rsidR="00503D06" w:rsidRPr="009721F5">
        <w:rPr>
          <w:rFonts w:ascii="Angsana New" w:hAnsi="Angsana New" w:cs="Angsana New" w:hint="cs"/>
          <w:sz w:val="52"/>
          <w:szCs w:val="52"/>
        </w:rPr>
        <w:t xml:space="preserve"> (</w:t>
      </w:r>
      <w:r w:rsidR="00503D06" w:rsidRPr="009721F5">
        <w:rPr>
          <w:rFonts w:ascii="Angsana New" w:hAnsi="Angsana New" w:cs="Angsana New" w:hint="cs"/>
          <w:sz w:val="52"/>
          <w:szCs w:val="52"/>
          <w:cs/>
        </w:rPr>
        <w:t>มหาชน)</w:t>
      </w:r>
      <w:r w:rsidR="007C21BC" w:rsidRPr="009721F5">
        <w:rPr>
          <w:rFonts w:ascii="Angsana New" w:hAnsi="Angsana New" w:cs="Angsana New" w:hint="cs"/>
          <w:sz w:val="52"/>
          <w:szCs w:val="52"/>
        </w:rPr>
        <w:t xml:space="preserve"> </w:t>
      </w:r>
    </w:p>
    <w:p w14:paraId="4AC1E99B" w14:textId="1EA6E06E" w:rsidR="005A01D2" w:rsidRPr="009721F5" w:rsidRDefault="007C21BC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52"/>
          <w:szCs w:val="52"/>
          <w:cs/>
        </w:rPr>
      </w:pPr>
      <w:r w:rsidRPr="009721F5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0C2BA97E" w14:textId="77777777" w:rsidR="00E80278" w:rsidRPr="009721F5" w:rsidRDefault="00E80278" w:rsidP="00A4567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sz w:val="32"/>
          <w:szCs w:val="32"/>
        </w:rPr>
      </w:pPr>
    </w:p>
    <w:p w14:paraId="681BCA15" w14:textId="77777777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0D2463CB" w14:textId="1FE83BCC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CF69F1" w:rsidRPr="00CF69F1">
        <w:rPr>
          <w:rFonts w:ascii="Angsana New" w:hAnsi="Angsana New" w:hint="cs"/>
          <w:sz w:val="32"/>
          <w:szCs w:val="32"/>
        </w:rPr>
        <w:t>3</w:t>
      </w:r>
      <w:r w:rsidR="00CF69F1" w:rsidRPr="00CF69F1">
        <w:rPr>
          <w:rFonts w:ascii="Angsana New" w:hAnsi="Angsana New"/>
          <w:sz w:val="32"/>
          <w:szCs w:val="32"/>
        </w:rPr>
        <w:t xml:space="preserve">1 </w:t>
      </w:r>
      <w:r w:rsidR="00CF69F1" w:rsidRPr="00CF69F1">
        <w:rPr>
          <w:rFonts w:ascii="Angsana New" w:hAnsi="Angsana New" w:hint="cs"/>
          <w:sz w:val="32"/>
          <w:szCs w:val="32"/>
          <w:cs/>
        </w:rPr>
        <w:t>มีนาคม</w:t>
      </w:r>
      <w:r w:rsidRPr="009721F5">
        <w:rPr>
          <w:rFonts w:ascii="Angsana New" w:hAnsi="Angsana New" w:hint="cs"/>
          <w:sz w:val="32"/>
          <w:szCs w:val="32"/>
          <w:cs/>
        </w:rPr>
        <w:t xml:space="preserve"> </w:t>
      </w:r>
      <w:r w:rsidR="00073374" w:rsidRPr="00073374">
        <w:rPr>
          <w:rFonts w:ascii="Angsana New" w:hAnsi="Angsana New" w:hint="cs"/>
          <w:sz w:val="32"/>
          <w:szCs w:val="32"/>
        </w:rPr>
        <w:t>256</w:t>
      </w:r>
      <w:r w:rsidR="00CF69F1">
        <w:rPr>
          <w:rFonts w:ascii="Angsana New" w:hAnsi="Angsana New"/>
          <w:sz w:val="32"/>
          <w:szCs w:val="32"/>
        </w:rPr>
        <w:t>8</w:t>
      </w:r>
    </w:p>
    <w:p w14:paraId="48152642" w14:textId="77777777" w:rsidR="00AE2613" w:rsidRPr="009721F5" w:rsidRDefault="00AE2613" w:rsidP="00AE2613">
      <w:pPr>
        <w:pStyle w:val="BodyText"/>
        <w:spacing w:after="0" w:line="240" w:lineRule="auto"/>
        <w:ind w:right="-10"/>
        <w:jc w:val="center"/>
        <w:rPr>
          <w:rFonts w:ascii="Angsana New" w:hAnsi="Angsana New"/>
          <w:sz w:val="32"/>
          <w:szCs w:val="32"/>
        </w:rPr>
      </w:pPr>
      <w:r w:rsidRPr="009721F5">
        <w:rPr>
          <w:rFonts w:ascii="Angsana New" w:hAnsi="Angsana New" w:hint="cs"/>
          <w:sz w:val="32"/>
          <w:szCs w:val="32"/>
          <w:cs/>
        </w:rPr>
        <w:t>และ</w:t>
      </w:r>
    </w:p>
    <w:p w14:paraId="05F50399" w14:textId="6E697EB3" w:rsidR="002D75D2" w:rsidRPr="009721F5" w:rsidRDefault="00AE2613" w:rsidP="00AE261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2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9721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397C21A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  <w:cs/>
        </w:rPr>
      </w:pPr>
    </w:p>
    <w:p w14:paraId="0FFE17CB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</w:rPr>
      </w:pPr>
    </w:p>
    <w:p w14:paraId="21E39101" w14:textId="77777777" w:rsidR="00BD6992" w:rsidRPr="009721F5" w:rsidRDefault="00BD6992" w:rsidP="00A45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both"/>
        <w:rPr>
          <w:rFonts w:ascii="Angsana New" w:hAnsi="Angsana New"/>
          <w:sz w:val="22"/>
          <w:szCs w:val="22"/>
          <w:cs/>
        </w:rPr>
        <w:sectPr w:rsidR="00BD6992" w:rsidRPr="009721F5" w:rsidSect="00CC24F6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691" w:left="1152" w:header="720" w:footer="720" w:gutter="0"/>
          <w:pgNumType w:start="0"/>
          <w:cols w:space="720"/>
          <w:titlePg/>
          <w:docGrid w:linePitch="245"/>
        </w:sectPr>
      </w:pPr>
    </w:p>
    <w:p w14:paraId="02914B71" w14:textId="5DE15591" w:rsidR="004C042B" w:rsidRPr="009721F5" w:rsidRDefault="007251E0" w:rsidP="00C77298">
      <w:pPr>
        <w:pStyle w:val="Heading1"/>
      </w:pPr>
      <w:r w:rsidRPr="009721F5">
        <w:rPr>
          <w:rFonts w:hint="cs"/>
          <w:cs/>
        </w:rPr>
        <w:lastRenderedPageBreak/>
        <w:t>รายงาน</w:t>
      </w:r>
      <w:r w:rsidR="00604214" w:rsidRPr="009721F5">
        <w:rPr>
          <w:rFonts w:hint="cs"/>
          <w:cs/>
        </w:rPr>
        <w:t>การสอบทานข้อมูลทางการเงินระหว่างกาลโดย</w:t>
      </w:r>
      <w:r w:rsidRPr="009721F5">
        <w:rPr>
          <w:rFonts w:hint="cs"/>
          <w:cs/>
        </w:rPr>
        <w:t>ผู้สอบบัญชีรับอนุญาต</w:t>
      </w:r>
    </w:p>
    <w:p w14:paraId="1B07E7D3" w14:textId="77777777" w:rsidR="00DD7354" w:rsidRPr="009721F5" w:rsidRDefault="00DD7354" w:rsidP="00161CB0">
      <w:pPr>
        <w:jc w:val="thaiDistribute"/>
        <w:rPr>
          <w:rFonts w:ascii="Angsana New" w:hAnsi="Angsana New"/>
          <w:sz w:val="30"/>
          <w:szCs w:val="30"/>
        </w:rPr>
      </w:pPr>
    </w:p>
    <w:p w14:paraId="19553EDB" w14:textId="5ED0ADFB" w:rsidR="00DD7354" w:rsidRPr="009721F5" w:rsidRDefault="007251E0" w:rsidP="00C772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b/>
          <w:bCs/>
          <w:sz w:val="30"/>
          <w:szCs w:val="30"/>
        </w:rPr>
      </w:pPr>
      <w:r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เสนอ </w:t>
      </w:r>
      <w:r w:rsidR="00CF320C" w:rsidRPr="009721F5">
        <w:rPr>
          <w:rFonts w:ascii="Angsana New" w:hAnsi="Angsana New" w:hint="cs"/>
          <w:b/>
          <w:bCs/>
          <w:sz w:val="30"/>
          <w:szCs w:val="30"/>
          <w:cs/>
        </w:rPr>
        <w:t>คณะกรรมการบริษัท</w:t>
      </w:r>
      <w:r w:rsidR="00E80278"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 บางกอกแล็ป แอนด์ คอสเมติค จำกัด</w:t>
      </w:r>
      <w:r w:rsidR="002D4BC2" w:rsidRPr="009721F5">
        <w:rPr>
          <w:rFonts w:ascii="Angsana New" w:hAnsi="Angsana New" w:hint="cs"/>
          <w:b/>
          <w:bCs/>
          <w:sz w:val="30"/>
          <w:szCs w:val="30"/>
          <w:cs/>
        </w:rPr>
        <w:t xml:space="preserve"> (มหาชน)</w:t>
      </w:r>
    </w:p>
    <w:p w14:paraId="765920B0" w14:textId="77777777" w:rsidR="008C6716" w:rsidRPr="009721F5" w:rsidRDefault="008C6716" w:rsidP="00161CB0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01691FA" w14:textId="2B34D01C" w:rsidR="00AE2613" w:rsidRPr="009721F5" w:rsidRDefault="00F90E76" w:rsidP="00F90E76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F90E76">
        <w:rPr>
          <w:rFonts w:ascii="Angsana New" w:hAnsi="Angsana New" w:hint="cs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F90E76">
        <w:rPr>
          <w:rFonts w:ascii="Angsana New" w:hAnsi="Angsana New" w:hint="cs"/>
          <w:sz w:val="30"/>
          <w:szCs w:val="30"/>
        </w:rPr>
        <w:t>3</w:t>
      </w:r>
      <w:r w:rsidRPr="00F90E76">
        <w:rPr>
          <w:rFonts w:ascii="Angsana New" w:hAnsi="Angsana New"/>
          <w:sz w:val="30"/>
          <w:szCs w:val="30"/>
        </w:rPr>
        <w:t>1</w:t>
      </w:r>
      <w:r w:rsidRPr="00F90E76">
        <w:rPr>
          <w:rFonts w:ascii="Angsana New" w:hAnsi="Angsana New" w:hint="cs"/>
          <w:sz w:val="30"/>
          <w:szCs w:val="30"/>
        </w:rPr>
        <w:t xml:space="preserve"> </w:t>
      </w:r>
      <w:r w:rsidRPr="00F90E7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F90E76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F90E76">
        <w:rPr>
          <w:rFonts w:ascii="Angsana New" w:hAnsi="Angsana New" w:hint="cs"/>
          <w:sz w:val="30"/>
          <w:szCs w:val="30"/>
        </w:rPr>
        <w:t xml:space="preserve"> </w:t>
      </w:r>
      <w:r w:rsidRPr="00F90E76">
        <w:rPr>
          <w:rFonts w:ascii="Angsana New" w:hAnsi="Angsana New"/>
          <w:sz w:val="30"/>
          <w:szCs w:val="30"/>
          <w:cs/>
        </w:rPr>
        <w:t xml:space="preserve"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 w:rsidRPr="00F90E76">
        <w:rPr>
          <w:rFonts w:ascii="Angsana New" w:hAnsi="Angsana New"/>
          <w:sz w:val="30"/>
          <w:szCs w:val="30"/>
        </w:rPr>
        <w:t>31</w:t>
      </w:r>
      <w:r w:rsidRPr="00F90E76">
        <w:rPr>
          <w:rFonts w:ascii="Angsana New" w:hAnsi="Angsana New"/>
          <w:sz w:val="30"/>
          <w:szCs w:val="30"/>
          <w:cs/>
        </w:rPr>
        <w:t xml:space="preserve"> มีนาคม</w:t>
      </w:r>
      <w:r w:rsidRPr="00F90E76">
        <w:rPr>
          <w:rFonts w:ascii="Angsana New" w:hAnsi="Angsana New"/>
          <w:sz w:val="30"/>
          <w:szCs w:val="30"/>
        </w:rPr>
        <w:t xml:space="preserve"> 256</w:t>
      </w:r>
      <w:r>
        <w:rPr>
          <w:rFonts w:ascii="Angsana New" w:hAnsi="Angsana New"/>
          <w:sz w:val="30"/>
          <w:szCs w:val="30"/>
        </w:rPr>
        <w:t>8</w:t>
      </w:r>
      <w:r w:rsidRPr="00F90E76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</w:t>
      </w:r>
      <w:r w:rsidRPr="00F90E76">
        <w:rPr>
          <w:rFonts w:ascii="Angsana New" w:hAnsi="Angsana New"/>
          <w:sz w:val="30"/>
          <w:szCs w:val="30"/>
        </w:rPr>
        <w:t xml:space="preserve"> </w:t>
      </w:r>
      <w:r w:rsidRPr="00F90E76">
        <w:rPr>
          <w:rFonts w:ascii="Angsana New" w:hAnsi="Angsana New" w:hint="cs"/>
          <w:sz w:val="30"/>
          <w:szCs w:val="30"/>
          <w:cs/>
        </w:rPr>
        <w:t>(ข้อมูลทางการเงินระหว่างกาล) ของบริษัท บางกอกแล็ป แอนด์ คอสเมติค จำกัด (มหาชน</w:t>
      </w:r>
      <w:r w:rsidRPr="00F90E76">
        <w:rPr>
          <w:rFonts w:ascii="Angsana New" w:hAnsi="Angsana New"/>
          <w:sz w:val="30"/>
          <w:szCs w:val="30"/>
        </w:rPr>
        <w:t xml:space="preserve">) </w:t>
      </w:r>
      <w:r w:rsidRPr="00F90E76">
        <w:rPr>
          <w:rFonts w:ascii="Angsana New" w:hAnsi="Angsana New" w:hint="cs"/>
          <w:sz w:val="30"/>
          <w:szCs w:val="30"/>
          <w:cs/>
        </w:rPr>
        <w:t>และบริษัทย่อย และของเฉพาะบริษัท บางกอกแล็ป แอนด์ คอสเมติค จำกัด</w:t>
      </w:r>
      <w:r w:rsidRPr="00F90E76">
        <w:rPr>
          <w:rFonts w:ascii="Angsana New" w:hAnsi="Angsana New"/>
          <w:sz w:val="30"/>
          <w:szCs w:val="30"/>
        </w:rPr>
        <w:t xml:space="preserve"> (</w:t>
      </w:r>
      <w:r w:rsidRPr="00F90E76">
        <w:rPr>
          <w:rFonts w:ascii="Angsana New" w:hAnsi="Angsana New" w:hint="cs"/>
          <w:sz w:val="30"/>
          <w:szCs w:val="30"/>
          <w:cs/>
        </w:rPr>
        <w:t>มหาชน</w:t>
      </w:r>
      <w:r w:rsidRPr="00F90E76">
        <w:rPr>
          <w:rFonts w:ascii="Angsana New" w:hAnsi="Angsana New"/>
          <w:sz w:val="30"/>
          <w:szCs w:val="30"/>
        </w:rPr>
        <w:t>)</w:t>
      </w:r>
      <w:r w:rsidRPr="00F90E76">
        <w:rPr>
          <w:rFonts w:ascii="Angsana New" w:hAnsi="Angsana New" w:hint="cs"/>
          <w:sz w:val="30"/>
          <w:szCs w:val="30"/>
        </w:rPr>
        <w:t xml:space="preserve"> </w:t>
      </w:r>
      <w:r w:rsidRPr="00F90E76"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90E76">
        <w:rPr>
          <w:rFonts w:ascii="Angsana New" w:hAnsi="Angsana New" w:hint="cs"/>
          <w:sz w:val="30"/>
          <w:szCs w:val="30"/>
        </w:rPr>
        <w:t>34</w:t>
      </w:r>
      <w:r w:rsidRPr="00F90E76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0CEE3AD" w14:textId="77777777" w:rsidR="00B12FAA" w:rsidRPr="009721F5" w:rsidRDefault="00B12FAA" w:rsidP="00B12FAA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0124E3" w14:textId="205F4AD7" w:rsidR="00B12FAA" w:rsidRPr="009721F5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  <w:r w:rsidR="005B3945" w:rsidRPr="009721F5">
        <w:rPr>
          <w:rFonts w:ascii="Angsana New" w:hAnsi="Angsana New" w:hint="cs"/>
          <w:i/>
          <w:iCs/>
          <w:sz w:val="30"/>
          <w:szCs w:val="30"/>
          <w:cs/>
        </w:rPr>
        <w:tab/>
      </w:r>
    </w:p>
    <w:p w14:paraId="12F0E56B" w14:textId="77777777" w:rsidR="00B12FAA" w:rsidRPr="009721F5" w:rsidRDefault="00B12FAA" w:rsidP="00B12FAA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3E9E0241" w14:textId="4CE01923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073374" w:rsidRPr="00073374">
        <w:rPr>
          <w:rFonts w:ascii="Angsana New" w:hAnsi="Angsana New" w:hint="cs"/>
          <w:sz w:val="30"/>
          <w:szCs w:val="30"/>
        </w:rPr>
        <w:t>2410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</w:rPr>
        <w:t>“</w:t>
      </w:r>
      <w:r w:rsidRPr="009721F5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</w:t>
      </w:r>
      <w:r w:rsidR="00DA58DC">
        <w:rPr>
          <w:rFonts w:ascii="Angsana New" w:hAnsi="Angsana New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โดยผู้สอบบัญชีรับอนุญาตของกิจการ</w:t>
      </w:r>
      <w:r w:rsidRPr="009721F5">
        <w:rPr>
          <w:rFonts w:ascii="Angsana New" w:hAnsi="Angsana New" w:hint="cs"/>
          <w:sz w:val="30"/>
          <w:szCs w:val="30"/>
        </w:rPr>
        <w:t>”</w:t>
      </w:r>
      <w:r w:rsidRPr="009721F5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2212B" w:rsidRPr="009721F5">
        <w:rPr>
          <w:rFonts w:ascii="Angsana New" w:hAnsi="Angsana New" w:hint="cs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>ซึ่งอาจพบได้จากการตรวจสอบ</w:t>
      </w:r>
      <w:r w:rsidR="005A1CE6"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D5FF07F" w14:textId="77777777" w:rsidR="00B12FAA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77F40AC" w14:textId="77777777" w:rsidR="0035525D" w:rsidRDefault="0035525D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4EC93CEC" w14:textId="249A1E0B" w:rsidR="0035525D" w:rsidRPr="009721F5" w:rsidRDefault="0035525D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  <w:cs/>
        </w:rPr>
        <w:sectPr w:rsidR="0035525D" w:rsidRPr="009721F5" w:rsidSect="003223CC"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9330440" w14:textId="531C33DF" w:rsidR="00B12FAA" w:rsidRPr="009721F5" w:rsidRDefault="00B12FAA" w:rsidP="00B12FAA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5536CEE9" w14:textId="77777777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2AC9B4F" w14:textId="17A19BC2" w:rsidR="00B12FAA" w:rsidRPr="009721F5" w:rsidRDefault="00B12FAA" w:rsidP="00B12FA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9721F5">
        <w:rPr>
          <w:rFonts w:ascii="Angsana New" w:hAnsi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  <w:r w:rsidR="00073374" w:rsidRPr="00073374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2CEF74C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78F1F107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14:paraId="74B89240" w14:textId="77777777" w:rsidR="00B12FAA" w:rsidRPr="009721F5" w:rsidRDefault="00B12FAA" w:rsidP="00B12FAA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</w:rPr>
      </w:pPr>
    </w:p>
    <w:p w14:paraId="39CCDF58" w14:textId="77777777" w:rsidR="0035525D" w:rsidRDefault="0035525D" w:rsidP="00B12FAA">
      <w:pPr>
        <w:pStyle w:val="T0"/>
        <w:ind w:left="0" w:right="0"/>
        <w:jc w:val="both"/>
        <w:rPr>
          <w:rFonts w:ascii="Angsana New" w:hAnsi="Angsana New" w:cs="Angsana New"/>
        </w:rPr>
      </w:pPr>
    </w:p>
    <w:p w14:paraId="2149C9B8" w14:textId="7C148204" w:rsidR="00B12FAA" w:rsidRPr="009721F5" w:rsidRDefault="00B12FAA" w:rsidP="00B12FAA">
      <w:pPr>
        <w:pStyle w:val="T0"/>
        <w:ind w:left="0" w:right="0"/>
        <w:jc w:val="both"/>
        <w:rPr>
          <w:rFonts w:ascii="Angsana New" w:hAnsi="Angsana New" w:cs="Angsana New"/>
          <w:cs/>
        </w:rPr>
      </w:pPr>
      <w:r w:rsidRPr="009721F5">
        <w:rPr>
          <w:rFonts w:ascii="Angsana New" w:hAnsi="Angsana New" w:cs="Angsana New" w:hint="cs"/>
          <w:cs/>
        </w:rPr>
        <w:t>(</w:t>
      </w:r>
      <w:r w:rsidRPr="009721F5">
        <w:rPr>
          <w:rFonts w:ascii="Angsana New" w:hAnsi="Angsana New" w:cs="Angsana New" w:hint="cs"/>
          <w:cs/>
          <w:lang w:val="en-US"/>
        </w:rPr>
        <w:t>บุญญฤทธิ์ ถนอมเจริญ</w:t>
      </w:r>
      <w:r w:rsidRPr="009721F5">
        <w:rPr>
          <w:rFonts w:ascii="Angsana New" w:hAnsi="Angsana New" w:cs="Angsana New" w:hint="cs"/>
          <w:cs/>
        </w:rPr>
        <w:t>)</w:t>
      </w:r>
    </w:p>
    <w:p w14:paraId="26CC69D1" w14:textId="77777777" w:rsidR="00B12FAA" w:rsidRPr="009721F5" w:rsidRDefault="00B12FAA" w:rsidP="00B12FAA">
      <w:pPr>
        <w:pStyle w:val="T0"/>
        <w:ind w:left="0" w:right="0"/>
        <w:jc w:val="both"/>
        <w:rPr>
          <w:rFonts w:ascii="Angsana New" w:hAnsi="Angsana New" w:cs="Angsana New"/>
          <w:cs/>
        </w:rPr>
      </w:pPr>
      <w:r w:rsidRPr="009721F5">
        <w:rPr>
          <w:rFonts w:ascii="Angsana New" w:hAnsi="Angsana New" w:cs="Angsana New" w:hint="cs"/>
          <w:cs/>
        </w:rPr>
        <w:t>ผู้สอบบัญชีรับอนุญาต</w:t>
      </w:r>
    </w:p>
    <w:p w14:paraId="0B0445D4" w14:textId="2FDDCB21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  <w:lang w:val="th-TH"/>
        </w:rPr>
        <w:t xml:space="preserve">เลขทะเบียน </w:t>
      </w:r>
      <w:r w:rsidR="00073374" w:rsidRPr="00073374">
        <w:rPr>
          <w:rFonts w:ascii="Angsana New" w:hAnsi="Angsana New" w:hint="cs"/>
          <w:sz w:val="30"/>
          <w:szCs w:val="30"/>
        </w:rPr>
        <w:t>7900</w:t>
      </w:r>
    </w:p>
    <w:p w14:paraId="3DF793C2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5DEC46BA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4C6231D3" w14:textId="77777777" w:rsidR="00B12FAA" w:rsidRPr="009721F5" w:rsidRDefault="00B12FAA" w:rsidP="00B12FAA">
      <w:pPr>
        <w:tabs>
          <w:tab w:val="clear" w:pos="6322"/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9721F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6E1E46D6" w14:textId="23AF0FCB" w:rsidR="00B12FAA" w:rsidRPr="009721F5" w:rsidRDefault="00E47439" w:rsidP="00B12FAA">
      <w:pPr>
        <w:pStyle w:val="IndexHeading1"/>
        <w:spacing w:after="0" w:line="240" w:lineRule="auto"/>
        <w:outlineLvl w:val="0"/>
        <w:rPr>
          <w:rFonts w:ascii="Angsana New" w:hAnsi="Angsana New"/>
          <w:b w:val="0"/>
          <w:sz w:val="30"/>
          <w:szCs w:val="30"/>
          <w:lang w:val="th-TH" w:bidi="th-TH"/>
        </w:rPr>
      </w:pPr>
      <w:r>
        <w:rPr>
          <w:rFonts w:ascii="Angsana New" w:hAnsi="Angsana New"/>
          <w:b w:val="0"/>
          <w:sz w:val="30"/>
          <w:szCs w:val="30"/>
          <w:lang w:val="en-US" w:bidi="th-TH"/>
        </w:rPr>
        <w:t>13</w:t>
      </w:r>
      <w:r w:rsidR="004040BD">
        <w:rPr>
          <w:rFonts w:ascii="Angsana New" w:hAnsi="Angsana New"/>
          <w:b w:val="0"/>
          <w:sz w:val="30"/>
          <w:szCs w:val="30"/>
          <w:lang w:val="en-US" w:bidi="th-TH"/>
        </w:rPr>
        <w:t xml:space="preserve"> </w:t>
      </w:r>
      <w:r w:rsidR="00AB7EF0" w:rsidRPr="00AB7EF0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>พฤษภาคม</w:t>
      </w:r>
      <w:r w:rsidR="004040BD">
        <w:rPr>
          <w:rFonts w:ascii="Angsana New" w:hAnsi="Angsana New" w:hint="cs"/>
          <w:b w:val="0"/>
          <w:sz w:val="30"/>
          <w:szCs w:val="30"/>
          <w:cs/>
          <w:lang w:val="en-US" w:bidi="th-TH"/>
        </w:rPr>
        <w:t xml:space="preserve"> </w:t>
      </w:r>
      <w:r w:rsidR="00073374" w:rsidRPr="00073374">
        <w:rPr>
          <w:rFonts w:ascii="Angsana New" w:hAnsi="Angsana New"/>
          <w:b w:val="0"/>
          <w:sz w:val="30"/>
          <w:szCs w:val="30"/>
          <w:lang w:val="en-US" w:bidi="th-TH"/>
        </w:rPr>
        <w:t>256</w:t>
      </w:r>
      <w:r w:rsidR="00AB7EF0">
        <w:rPr>
          <w:rFonts w:ascii="Angsana New" w:hAnsi="Angsana New"/>
          <w:b w:val="0"/>
          <w:sz w:val="30"/>
          <w:szCs w:val="30"/>
          <w:lang w:val="en-US" w:bidi="th-TH"/>
        </w:rPr>
        <w:t>8</w:t>
      </w:r>
    </w:p>
    <w:p w14:paraId="3A94567A" w14:textId="77777777" w:rsidR="005B6A13" w:rsidRPr="009721F5" w:rsidRDefault="005B6A13" w:rsidP="005B6A13">
      <w:pPr>
        <w:rPr>
          <w:rFonts w:ascii="Angsana New" w:hAnsi="Angsana New"/>
          <w:sz w:val="30"/>
          <w:szCs w:val="30"/>
        </w:rPr>
      </w:pPr>
    </w:p>
    <w:p w14:paraId="71C4374B" w14:textId="0F8A1C0E" w:rsidR="00CB6AC8" w:rsidRPr="009721F5" w:rsidRDefault="00CB6AC8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9DA7831" w14:textId="338F850A" w:rsidR="00AB3EB3" w:rsidRDefault="00AB3EB3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2499B8E" w14:textId="77777777" w:rsidR="00060D67" w:rsidRPr="009721F5" w:rsidRDefault="00060D67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060D67" w:rsidRPr="009721F5" w:rsidSect="00F853DF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D207A" w14:textId="77777777" w:rsidR="00B457F5" w:rsidRDefault="00B457F5" w:rsidP="004956B4">
      <w:r>
        <w:separator/>
      </w:r>
    </w:p>
  </w:endnote>
  <w:endnote w:type="continuationSeparator" w:id="0">
    <w:p w14:paraId="676C1365" w14:textId="77777777" w:rsidR="00B457F5" w:rsidRDefault="00B457F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5ADBA" w14:textId="183E73E2" w:rsidR="00B12FAA" w:rsidRDefault="00B12FAA" w:rsidP="001F5A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 w:rsidR="00073374" w:rsidRPr="00073374">
      <w:rPr>
        <w:rStyle w:val="PageNumber"/>
        <w:rFonts w:ascii="Angsana New" w:hAnsi="Angsana New"/>
        <w:noProof/>
        <w:szCs w:val="30"/>
      </w:rPr>
      <w:t>1</w:t>
    </w:r>
    <w:r>
      <w:rPr>
        <w:rStyle w:val="PageNumber"/>
      </w:rPr>
      <w:fldChar w:fldCharType="end"/>
    </w:r>
  </w:p>
  <w:p w14:paraId="7266691F" w14:textId="77777777" w:rsidR="00B12FAA" w:rsidRDefault="00B12FAA" w:rsidP="006E56B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E1CA2" w14:textId="457A825E" w:rsidR="00B12FAA" w:rsidRPr="002A3393" w:rsidRDefault="00073374" w:rsidP="002A3393">
    <w:pPr>
      <w:pStyle w:val="Footer"/>
      <w:jc w:val="center"/>
      <w:rPr>
        <w:rFonts w:ascii="Angsana New" w:hAnsi="Angsana New"/>
        <w:sz w:val="30"/>
        <w:szCs w:val="30"/>
      </w:rPr>
    </w:pPr>
    <w:r w:rsidRPr="00073374">
      <w:rPr>
        <w:rFonts w:ascii="Angsana New" w:hAnsi="Angsana New"/>
        <w:sz w:val="30"/>
        <w:szCs w:val="30"/>
      </w:rPr>
      <w:t>2</w:t>
    </w:r>
  </w:p>
  <w:p w14:paraId="33DD5FCC" w14:textId="77777777" w:rsidR="00B12FAA" w:rsidRDefault="00B12F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FE134" w14:textId="77777777" w:rsidR="00B12FAA" w:rsidRDefault="00B12FA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46A7FCB9" w:rsidR="00B12FAA" w:rsidRPr="00922DA7" w:rsidRDefault="00B12F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073374" w:rsidRPr="00073374">
          <w:rPr>
            <w:rFonts w:ascii="Angsana New" w:hAnsi="Angsana New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26170" w14:textId="77777777" w:rsidR="00B457F5" w:rsidRDefault="00B457F5" w:rsidP="004956B4">
      <w:r>
        <w:separator/>
      </w:r>
    </w:p>
  </w:footnote>
  <w:footnote w:type="continuationSeparator" w:id="0">
    <w:p w14:paraId="1B6AC1D7" w14:textId="77777777" w:rsidR="00B457F5" w:rsidRDefault="00B457F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789D3" w14:textId="46892CF1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78DE30F" w14:textId="394C7132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49F4E3A" w14:textId="2E88D05A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1ADD8E6" w14:textId="1566BEFB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1B96B57" w14:textId="6157BF5F" w:rsid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558663" w14:textId="77777777" w:rsidR="003223CC" w:rsidRPr="003223CC" w:rsidRDefault="003223CC" w:rsidP="003223C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0821F" w14:textId="77777777" w:rsidR="00B12FAA" w:rsidRDefault="00B12FAA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96B28D0" w14:textId="77777777" w:rsidR="0089620F" w:rsidRPr="0035525D" w:rsidRDefault="0089620F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4DC94D6" w14:textId="27E900A1" w:rsidR="00B12FAA" w:rsidRDefault="00B12FAA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0C9E31A" w14:textId="4C1A2247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1A1E2B9" w14:textId="5A83A062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6ACACE4" w14:textId="29715FC6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D740A90" w14:textId="67C63C22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AFDCE13" w14:textId="35D7940E" w:rsid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A57BF2B" w14:textId="77777777" w:rsidR="0035525D" w:rsidRPr="0035525D" w:rsidRDefault="0035525D" w:rsidP="0035525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1E3E" w14:textId="5D19551C" w:rsidR="00B12FAA" w:rsidRPr="00F853DF" w:rsidRDefault="00B12FAA" w:rsidP="00F853DF">
    <w:pPr>
      <w:pStyle w:val="Header"/>
      <w:rPr>
        <w:rFonts w:asciiTheme="majorBidi" w:hAnsiTheme="majorBidi" w:cstheme="majorBidi"/>
        <w:sz w:val="32"/>
        <w:szCs w:val="32"/>
      </w:rPr>
    </w:pPr>
  </w:p>
  <w:p w14:paraId="31466B45" w14:textId="77777777" w:rsidR="00F853DF" w:rsidRPr="00F853DF" w:rsidRDefault="00F853DF" w:rsidP="00F853DF">
    <w:pPr>
      <w:pStyle w:val="Header"/>
      <w:rPr>
        <w:rFonts w:asciiTheme="majorBidi" w:hAnsiTheme="majorBidi" w:cstheme="majorBidi"/>
        <w:sz w:val="32"/>
        <w:szCs w:val="32"/>
      </w:rPr>
    </w:pPr>
  </w:p>
  <w:p w14:paraId="63E001A7" w14:textId="77777777" w:rsidR="00F853DF" w:rsidRPr="00F853DF" w:rsidRDefault="00F853DF" w:rsidP="00F853DF">
    <w:pPr>
      <w:pStyle w:val="Header"/>
      <w:rPr>
        <w:rFonts w:asciiTheme="majorBidi" w:hAnsiTheme="majorBidi" w:cstheme="majorBidi"/>
        <w:sz w:val="32"/>
        <w:szCs w:val="32"/>
      </w:rPr>
    </w:pPr>
  </w:p>
  <w:p w14:paraId="24ABD447" w14:textId="77777777" w:rsidR="00F853DF" w:rsidRPr="00F853DF" w:rsidRDefault="00F853DF" w:rsidP="00F853D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02728466">
    <w:abstractNumId w:val="6"/>
  </w:num>
  <w:num w:numId="2" w16cid:durableId="397554690">
    <w:abstractNumId w:val="5"/>
  </w:num>
  <w:num w:numId="3" w16cid:durableId="661928518">
    <w:abstractNumId w:val="9"/>
  </w:num>
  <w:num w:numId="4" w16cid:durableId="156851607">
    <w:abstractNumId w:val="7"/>
  </w:num>
  <w:num w:numId="5" w16cid:durableId="2026127410">
    <w:abstractNumId w:val="8"/>
  </w:num>
  <w:num w:numId="6" w16cid:durableId="607274464">
    <w:abstractNumId w:val="3"/>
  </w:num>
  <w:num w:numId="7" w16cid:durableId="414713471">
    <w:abstractNumId w:val="2"/>
  </w:num>
  <w:num w:numId="8" w16cid:durableId="210271204">
    <w:abstractNumId w:val="0"/>
  </w:num>
  <w:num w:numId="9" w16cid:durableId="1851681100">
    <w:abstractNumId w:val="1"/>
  </w:num>
  <w:num w:numId="10" w16cid:durableId="1038243800">
    <w:abstractNumId w:val="4"/>
  </w:num>
  <w:num w:numId="11" w16cid:durableId="235629342">
    <w:abstractNumId w:val="15"/>
  </w:num>
  <w:num w:numId="12" w16cid:durableId="646398278">
    <w:abstractNumId w:val="11"/>
  </w:num>
  <w:num w:numId="13" w16cid:durableId="1550801884">
    <w:abstractNumId w:val="17"/>
  </w:num>
  <w:num w:numId="14" w16cid:durableId="32774152">
    <w:abstractNumId w:val="14"/>
  </w:num>
  <w:num w:numId="15" w16cid:durableId="587075752">
    <w:abstractNumId w:val="16"/>
  </w:num>
  <w:num w:numId="16" w16cid:durableId="1535775304">
    <w:abstractNumId w:val="18"/>
  </w:num>
  <w:num w:numId="17" w16cid:durableId="1667705277">
    <w:abstractNumId w:val="19"/>
  </w:num>
  <w:num w:numId="18" w16cid:durableId="1037000261">
    <w:abstractNumId w:val="12"/>
  </w:num>
  <w:num w:numId="19" w16cid:durableId="851410428">
    <w:abstractNumId w:val="10"/>
  </w:num>
  <w:num w:numId="20" w16cid:durableId="1183782345">
    <w:abstractNumId w:val="13"/>
  </w:num>
  <w:num w:numId="21" w16cid:durableId="1371221212">
    <w:abstractNumId w:val="5"/>
  </w:num>
  <w:num w:numId="22" w16cid:durableId="313534098">
    <w:abstractNumId w:val="5"/>
  </w:num>
  <w:num w:numId="23" w16cid:durableId="924848614">
    <w:abstractNumId w:val="5"/>
  </w:num>
  <w:num w:numId="24" w16cid:durableId="1678456352">
    <w:abstractNumId w:val="5"/>
  </w:num>
  <w:num w:numId="25" w16cid:durableId="1323853282">
    <w:abstractNumId w:val="5"/>
  </w:num>
  <w:num w:numId="26" w16cid:durableId="1078526789">
    <w:abstractNumId w:val="5"/>
  </w:num>
  <w:num w:numId="27" w16cid:durableId="1698386562">
    <w:abstractNumId w:val="5"/>
  </w:num>
  <w:num w:numId="28" w16cid:durableId="1491603711">
    <w:abstractNumId w:val="5"/>
  </w:num>
  <w:num w:numId="29" w16cid:durableId="665060729">
    <w:abstractNumId w:val="5"/>
  </w:num>
  <w:num w:numId="30" w16cid:durableId="181287525">
    <w:abstractNumId w:val="5"/>
  </w:num>
  <w:num w:numId="31" w16cid:durableId="1176649999">
    <w:abstractNumId w:val="5"/>
  </w:num>
  <w:num w:numId="32" w16cid:durableId="1694572862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8A"/>
    <w:rsid w:val="00000FA3"/>
    <w:rsid w:val="000011A8"/>
    <w:rsid w:val="00001857"/>
    <w:rsid w:val="000019C7"/>
    <w:rsid w:val="00002354"/>
    <w:rsid w:val="0000285A"/>
    <w:rsid w:val="00002889"/>
    <w:rsid w:val="00002AD3"/>
    <w:rsid w:val="000035D9"/>
    <w:rsid w:val="000036B5"/>
    <w:rsid w:val="00004748"/>
    <w:rsid w:val="00004766"/>
    <w:rsid w:val="00004C30"/>
    <w:rsid w:val="00004F9D"/>
    <w:rsid w:val="0000511D"/>
    <w:rsid w:val="0000568B"/>
    <w:rsid w:val="00005D1E"/>
    <w:rsid w:val="00006217"/>
    <w:rsid w:val="00006AEA"/>
    <w:rsid w:val="00006FE4"/>
    <w:rsid w:val="00007339"/>
    <w:rsid w:val="000079C9"/>
    <w:rsid w:val="000102C2"/>
    <w:rsid w:val="000103DE"/>
    <w:rsid w:val="00011D4E"/>
    <w:rsid w:val="00011F0E"/>
    <w:rsid w:val="00012A97"/>
    <w:rsid w:val="0001397F"/>
    <w:rsid w:val="00013AEB"/>
    <w:rsid w:val="00013CDA"/>
    <w:rsid w:val="0001412A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38F"/>
    <w:rsid w:val="00017712"/>
    <w:rsid w:val="00020255"/>
    <w:rsid w:val="00021759"/>
    <w:rsid w:val="0002184C"/>
    <w:rsid w:val="00021AAB"/>
    <w:rsid w:val="0002239F"/>
    <w:rsid w:val="0002264D"/>
    <w:rsid w:val="000226D4"/>
    <w:rsid w:val="000229CB"/>
    <w:rsid w:val="00023DA4"/>
    <w:rsid w:val="00023E11"/>
    <w:rsid w:val="0002407F"/>
    <w:rsid w:val="000240B5"/>
    <w:rsid w:val="00024204"/>
    <w:rsid w:val="0002461E"/>
    <w:rsid w:val="00024AF0"/>
    <w:rsid w:val="00024B16"/>
    <w:rsid w:val="00024DB2"/>
    <w:rsid w:val="00024F6C"/>
    <w:rsid w:val="000250DE"/>
    <w:rsid w:val="000254AA"/>
    <w:rsid w:val="000259DD"/>
    <w:rsid w:val="000260E9"/>
    <w:rsid w:val="000265F5"/>
    <w:rsid w:val="00026B7F"/>
    <w:rsid w:val="00026C52"/>
    <w:rsid w:val="00026CE9"/>
    <w:rsid w:val="000302A3"/>
    <w:rsid w:val="00031D34"/>
    <w:rsid w:val="00031F2F"/>
    <w:rsid w:val="0003209B"/>
    <w:rsid w:val="00032A7C"/>
    <w:rsid w:val="00032F3B"/>
    <w:rsid w:val="00032F87"/>
    <w:rsid w:val="00033661"/>
    <w:rsid w:val="000338BC"/>
    <w:rsid w:val="000339B8"/>
    <w:rsid w:val="00033E24"/>
    <w:rsid w:val="00033FFE"/>
    <w:rsid w:val="00034185"/>
    <w:rsid w:val="000347EA"/>
    <w:rsid w:val="00034A33"/>
    <w:rsid w:val="00034E66"/>
    <w:rsid w:val="00034ED8"/>
    <w:rsid w:val="0003518D"/>
    <w:rsid w:val="00035AA5"/>
    <w:rsid w:val="00036644"/>
    <w:rsid w:val="00036BBA"/>
    <w:rsid w:val="00036E0D"/>
    <w:rsid w:val="000371C1"/>
    <w:rsid w:val="00037288"/>
    <w:rsid w:val="000374C8"/>
    <w:rsid w:val="00037659"/>
    <w:rsid w:val="00037B04"/>
    <w:rsid w:val="00037CA8"/>
    <w:rsid w:val="00037FB8"/>
    <w:rsid w:val="0004113B"/>
    <w:rsid w:val="0004157C"/>
    <w:rsid w:val="00042516"/>
    <w:rsid w:val="00042E76"/>
    <w:rsid w:val="00042F5F"/>
    <w:rsid w:val="00043520"/>
    <w:rsid w:val="000441CB"/>
    <w:rsid w:val="000442E1"/>
    <w:rsid w:val="000444A2"/>
    <w:rsid w:val="0004495D"/>
    <w:rsid w:val="00045180"/>
    <w:rsid w:val="00045E99"/>
    <w:rsid w:val="00047C68"/>
    <w:rsid w:val="00047D1B"/>
    <w:rsid w:val="000501FA"/>
    <w:rsid w:val="0005080B"/>
    <w:rsid w:val="00050C1A"/>
    <w:rsid w:val="00050DC3"/>
    <w:rsid w:val="00051665"/>
    <w:rsid w:val="000517DA"/>
    <w:rsid w:val="00051C83"/>
    <w:rsid w:val="00052358"/>
    <w:rsid w:val="0005238A"/>
    <w:rsid w:val="000529C0"/>
    <w:rsid w:val="00052B4D"/>
    <w:rsid w:val="00052C07"/>
    <w:rsid w:val="00053076"/>
    <w:rsid w:val="00053885"/>
    <w:rsid w:val="00053D5D"/>
    <w:rsid w:val="0005498A"/>
    <w:rsid w:val="00055960"/>
    <w:rsid w:val="00055ABE"/>
    <w:rsid w:val="00055D63"/>
    <w:rsid w:val="00056A32"/>
    <w:rsid w:val="0005724D"/>
    <w:rsid w:val="000574A8"/>
    <w:rsid w:val="000574DA"/>
    <w:rsid w:val="00057765"/>
    <w:rsid w:val="00057952"/>
    <w:rsid w:val="00057F85"/>
    <w:rsid w:val="000606BA"/>
    <w:rsid w:val="00060808"/>
    <w:rsid w:val="0006096C"/>
    <w:rsid w:val="00060CC4"/>
    <w:rsid w:val="00060D67"/>
    <w:rsid w:val="000614BA"/>
    <w:rsid w:val="00061790"/>
    <w:rsid w:val="00061F33"/>
    <w:rsid w:val="00061FB6"/>
    <w:rsid w:val="00062089"/>
    <w:rsid w:val="000622B0"/>
    <w:rsid w:val="0006355A"/>
    <w:rsid w:val="000638A9"/>
    <w:rsid w:val="00064273"/>
    <w:rsid w:val="000646A7"/>
    <w:rsid w:val="00064A91"/>
    <w:rsid w:val="000652AB"/>
    <w:rsid w:val="0006567D"/>
    <w:rsid w:val="000656E1"/>
    <w:rsid w:val="00065947"/>
    <w:rsid w:val="00065C80"/>
    <w:rsid w:val="00066494"/>
    <w:rsid w:val="000667AC"/>
    <w:rsid w:val="00067849"/>
    <w:rsid w:val="00067D22"/>
    <w:rsid w:val="00070444"/>
    <w:rsid w:val="000705BC"/>
    <w:rsid w:val="000708B2"/>
    <w:rsid w:val="00070B6A"/>
    <w:rsid w:val="00070D2B"/>
    <w:rsid w:val="00070EA0"/>
    <w:rsid w:val="00071746"/>
    <w:rsid w:val="0007195D"/>
    <w:rsid w:val="00072B4C"/>
    <w:rsid w:val="00072D76"/>
    <w:rsid w:val="00072EE8"/>
    <w:rsid w:val="000730CF"/>
    <w:rsid w:val="00073374"/>
    <w:rsid w:val="0007428E"/>
    <w:rsid w:val="000744FA"/>
    <w:rsid w:val="00075017"/>
    <w:rsid w:val="0007509B"/>
    <w:rsid w:val="000751B4"/>
    <w:rsid w:val="000754D3"/>
    <w:rsid w:val="000754E2"/>
    <w:rsid w:val="00075730"/>
    <w:rsid w:val="00075835"/>
    <w:rsid w:val="00076874"/>
    <w:rsid w:val="00076DB6"/>
    <w:rsid w:val="00076EC4"/>
    <w:rsid w:val="0007742C"/>
    <w:rsid w:val="00077526"/>
    <w:rsid w:val="000775F1"/>
    <w:rsid w:val="00077D3C"/>
    <w:rsid w:val="0008009C"/>
    <w:rsid w:val="000800C2"/>
    <w:rsid w:val="000803D5"/>
    <w:rsid w:val="00080402"/>
    <w:rsid w:val="00080E84"/>
    <w:rsid w:val="000820D5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F9"/>
    <w:rsid w:val="000848FB"/>
    <w:rsid w:val="00084D20"/>
    <w:rsid w:val="00085479"/>
    <w:rsid w:val="000855FE"/>
    <w:rsid w:val="00085CC3"/>
    <w:rsid w:val="00085DE9"/>
    <w:rsid w:val="00085DF1"/>
    <w:rsid w:val="000868B0"/>
    <w:rsid w:val="00086931"/>
    <w:rsid w:val="00086A38"/>
    <w:rsid w:val="00086B6C"/>
    <w:rsid w:val="00086CDA"/>
    <w:rsid w:val="00087C9A"/>
    <w:rsid w:val="00087D88"/>
    <w:rsid w:val="00090D45"/>
    <w:rsid w:val="0009207A"/>
    <w:rsid w:val="000921C9"/>
    <w:rsid w:val="0009298B"/>
    <w:rsid w:val="00092BFA"/>
    <w:rsid w:val="00093476"/>
    <w:rsid w:val="000935ED"/>
    <w:rsid w:val="000938A2"/>
    <w:rsid w:val="00093B31"/>
    <w:rsid w:val="00093D43"/>
    <w:rsid w:val="00094F0F"/>
    <w:rsid w:val="0009599E"/>
    <w:rsid w:val="00095EED"/>
    <w:rsid w:val="00096205"/>
    <w:rsid w:val="0009669B"/>
    <w:rsid w:val="00096AAA"/>
    <w:rsid w:val="000973B6"/>
    <w:rsid w:val="0009756E"/>
    <w:rsid w:val="00097844"/>
    <w:rsid w:val="00097AD6"/>
    <w:rsid w:val="00097DED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4B0"/>
    <w:rsid w:val="000A2640"/>
    <w:rsid w:val="000A332E"/>
    <w:rsid w:val="000A34B2"/>
    <w:rsid w:val="000A3FF9"/>
    <w:rsid w:val="000A4EDC"/>
    <w:rsid w:val="000A50EA"/>
    <w:rsid w:val="000A53F1"/>
    <w:rsid w:val="000A5B9A"/>
    <w:rsid w:val="000A69AC"/>
    <w:rsid w:val="000A6C35"/>
    <w:rsid w:val="000A6D82"/>
    <w:rsid w:val="000A6F2B"/>
    <w:rsid w:val="000A701C"/>
    <w:rsid w:val="000A71F3"/>
    <w:rsid w:val="000A77AF"/>
    <w:rsid w:val="000B0471"/>
    <w:rsid w:val="000B0AC4"/>
    <w:rsid w:val="000B0E58"/>
    <w:rsid w:val="000B0E74"/>
    <w:rsid w:val="000B1318"/>
    <w:rsid w:val="000B1B44"/>
    <w:rsid w:val="000B1C5C"/>
    <w:rsid w:val="000B314D"/>
    <w:rsid w:val="000B34CD"/>
    <w:rsid w:val="000B36AE"/>
    <w:rsid w:val="000B3D7B"/>
    <w:rsid w:val="000B494A"/>
    <w:rsid w:val="000B4BFA"/>
    <w:rsid w:val="000B51B2"/>
    <w:rsid w:val="000B54E1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7D4"/>
    <w:rsid w:val="000C19BF"/>
    <w:rsid w:val="000C19D6"/>
    <w:rsid w:val="000C1A31"/>
    <w:rsid w:val="000C2064"/>
    <w:rsid w:val="000C2198"/>
    <w:rsid w:val="000C26EB"/>
    <w:rsid w:val="000C27C0"/>
    <w:rsid w:val="000C282B"/>
    <w:rsid w:val="000C2B81"/>
    <w:rsid w:val="000C2D72"/>
    <w:rsid w:val="000C3B20"/>
    <w:rsid w:val="000C3B93"/>
    <w:rsid w:val="000C3D60"/>
    <w:rsid w:val="000C485D"/>
    <w:rsid w:val="000C52C6"/>
    <w:rsid w:val="000C5436"/>
    <w:rsid w:val="000C55A1"/>
    <w:rsid w:val="000C5BDF"/>
    <w:rsid w:val="000C63B0"/>
    <w:rsid w:val="000C659C"/>
    <w:rsid w:val="000C6857"/>
    <w:rsid w:val="000C6C3E"/>
    <w:rsid w:val="000C6CAF"/>
    <w:rsid w:val="000C6D34"/>
    <w:rsid w:val="000C6EAF"/>
    <w:rsid w:val="000C6EB5"/>
    <w:rsid w:val="000C7AF4"/>
    <w:rsid w:val="000D10D2"/>
    <w:rsid w:val="000D1685"/>
    <w:rsid w:val="000D19D2"/>
    <w:rsid w:val="000D1AB9"/>
    <w:rsid w:val="000D2609"/>
    <w:rsid w:val="000D263E"/>
    <w:rsid w:val="000D32D3"/>
    <w:rsid w:val="000D3338"/>
    <w:rsid w:val="000D3993"/>
    <w:rsid w:val="000D3B95"/>
    <w:rsid w:val="000D3C78"/>
    <w:rsid w:val="000D41FB"/>
    <w:rsid w:val="000D41FC"/>
    <w:rsid w:val="000D4238"/>
    <w:rsid w:val="000D598F"/>
    <w:rsid w:val="000D5B82"/>
    <w:rsid w:val="000D68E4"/>
    <w:rsid w:val="000D6996"/>
    <w:rsid w:val="000D79DC"/>
    <w:rsid w:val="000D7E35"/>
    <w:rsid w:val="000D7F56"/>
    <w:rsid w:val="000E01CC"/>
    <w:rsid w:val="000E0393"/>
    <w:rsid w:val="000E07FC"/>
    <w:rsid w:val="000E0B7C"/>
    <w:rsid w:val="000E2820"/>
    <w:rsid w:val="000E28BB"/>
    <w:rsid w:val="000E2C2C"/>
    <w:rsid w:val="000E3919"/>
    <w:rsid w:val="000E3D13"/>
    <w:rsid w:val="000E3EE3"/>
    <w:rsid w:val="000E469C"/>
    <w:rsid w:val="000E4768"/>
    <w:rsid w:val="000E58AD"/>
    <w:rsid w:val="000E5F92"/>
    <w:rsid w:val="000E6119"/>
    <w:rsid w:val="000E67D7"/>
    <w:rsid w:val="000E6C84"/>
    <w:rsid w:val="000E6CEA"/>
    <w:rsid w:val="000E72EC"/>
    <w:rsid w:val="000E74E0"/>
    <w:rsid w:val="000E76DA"/>
    <w:rsid w:val="000E780C"/>
    <w:rsid w:val="000E7E13"/>
    <w:rsid w:val="000F0197"/>
    <w:rsid w:val="000F0644"/>
    <w:rsid w:val="000F156B"/>
    <w:rsid w:val="000F1AC6"/>
    <w:rsid w:val="000F21D9"/>
    <w:rsid w:val="000F25D6"/>
    <w:rsid w:val="000F460E"/>
    <w:rsid w:val="000F4F7D"/>
    <w:rsid w:val="000F5654"/>
    <w:rsid w:val="000F59A0"/>
    <w:rsid w:val="000F5B5A"/>
    <w:rsid w:val="000F63A3"/>
    <w:rsid w:val="000F6FC8"/>
    <w:rsid w:val="000F717C"/>
    <w:rsid w:val="000F719F"/>
    <w:rsid w:val="000F71CF"/>
    <w:rsid w:val="000F766D"/>
    <w:rsid w:val="000F77AF"/>
    <w:rsid w:val="00100A04"/>
    <w:rsid w:val="00100A83"/>
    <w:rsid w:val="00100BFC"/>
    <w:rsid w:val="00100C78"/>
    <w:rsid w:val="00101294"/>
    <w:rsid w:val="00101860"/>
    <w:rsid w:val="0010202E"/>
    <w:rsid w:val="0010265A"/>
    <w:rsid w:val="0010279D"/>
    <w:rsid w:val="00102DF6"/>
    <w:rsid w:val="00103934"/>
    <w:rsid w:val="001039CA"/>
    <w:rsid w:val="00104ECF"/>
    <w:rsid w:val="00105453"/>
    <w:rsid w:val="001054E9"/>
    <w:rsid w:val="00105637"/>
    <w:rsid w:val="00105CB6"/>
    <w:rsid w:val="00105E85"/>
    <w:rsid w:val="00106726"/>
    <w:rsid w:val="001077AA"/>
    <w:rsid w:val="001077C4"/>
    <w:rsid w:val="00107C7E"/>
    <w:rsid w:val="00107D5C"/>
    <w:rsid w:val="00107E38"/>
    <w:rsid w:val="00107F71"/>
    <w:rsid w:val="0011002C"/>
    <w:rsid w:val="0011081A"/>
    <w:rsid w:val="00110E2B"/>
    <w:rsid w:val="0011352C"/>
    <w:rsid w:val="00114C99"/>
    <w:rsid w:val="00114DFD"/>
    <w:rsid w:val="00115345"/>
    <w:rsid w:val="001155E9"/>
    <w:rsid w:val="00115AF2"/>
    <w:rsid w:val="00116508"/>
    <w:rsid w:val="001167FE"/>
    <w:rsid w:val="001168AA"/>
    <w:rsid w:val="00116DC2"/>
    <w:rsid w:val="00116ECB"/>
    <w:rsid w:val="001175AD"/>
    <w:rsid w:val="00120302"/>
    <w:rsid w:val="001203D0"/>
    <w:rsid w:val="00120754"/>
    <w:rsid w:val="00120843"/>
    <w:rsid w:val="00120EA5"/>
    <w:rsid w:val="00121A25"/>
    <w:rsid w:val="00121E80"/>
    <w:rsid w:val="0012212B"/>
    <w:rsid w:val="0012270F"/>
    <w:rsid w:val="0012351B"/>
    <w:rsid w:val="001237F4"/>
    <w:rsid w:val="00123C72"/>
    <w:rsid w:val="0012455D"/>
    <w:rsid w:val="00124623"/>
    <w:rsid w:val="001247BB"/>
    <w:rsid w:val="001257C3"/>
    <w:rsid w:val="00125935"/>
    <w:rsid w:val="00125E60"/>
    <w:rsid w:val="00125F9A"/>
    <w:rsid w:val="00126215"/>
    <w:rsid w:val="00126A42"/>
    <w:rsid w:val="00126C10"/>
    <w:rsid w:val="00127299"/>
    <w:rsid w:val="00130E34"/>
    <w:rsid w:val="00131020"/>
    <w:rsid w:val="001312FC"/>
    <w:rsid w:val="0013149A"/>
    <w:rsid w:val="00131B51"/>
    <w:rsid w:val="00132190"/>
    <w:rsid w:val="00132A23"/>
    <w:rsid w:val="001330AB"/>
    <w:rsid w:val="00133949"/>
    <w:rsid w:val="001339A5"/>
    <w:rsid w:val="0013445F"/>
    <w:rsid w:val="00134555"/>
    <w:rsid w:val="001348CF"/>
    <w:rsid w:val="00134DEE"/>
    <w:rsid w:val="00135461"/>
    <w:rsid w:val="00135561"/>
    <w:rsid w:val="0013577F"/>
    <w:rsid w:val="00135C65"/>
    <w:rsid w:val="00136683"/>
    <w:rsid w:val="0013709D"/>
    <w:rsid w:val="0013776A"/>
    <w:rsid w:val="0014032C"/>
    <w:rsid w:val="001409EB"/>
    <w:rsid w:val="00140FB7"/>
    <w:rsid w:val="00141EA5"/>
    <w:rsid w:val="001421BF"/>
    <w:rsid w:val="00142550"/>
    <w:rsid w:val="001431A7"/>
    <w:rsid w:val="00143735"/>
    <w:rsid w:val="00144287"/>
    <w:rsid w:val="00144704"/>
    <w:rsid w:val="00144BC0"/>
    <w:rsid w:val="001459C9"/>
    <w:rsid w:val="001462F8"/>
    <w:rsid w:val="00146429"/>
    <w:rsid w:val="001472BD"/>
    <w:rsid w:val="00147A0C"/>
    <w:rsid w:val="00147F33"/>
    <w:rsid w:val="0015018B"/>
    <w:rsid w:val="00150A2B"/>
    <w:rsid w:val="00151252"/>
    <w:rsid w:val="001515C9"/>
    <w:rsid w:val="00151622"/>
    <w:rsid w:val="00151A36"/>
    <w:rsid w:val="001522AE"/>
    <w:rsid w:val="00152B69"/>
    <w:rsid w:val="00152D09"/>
    <w:rsid w:val="00153A34"/>
    <w:rsid w:val="001549B6"/>
    <w:rsid w:val="00154C30"/>
    <w:rsid w:val="00155314"/>
    <w:rsid w:val="001559EA"/>
    <w:rsid w:val="00155C90"/>
    <w:rsid w:val="001561BD"/>
    <w:rsid w:val="0015675B"/>
    <w:rsid w:val="001569A2"/>
    <w:rsid w:val="00156FD3"/>
    <w:rsid w:val="0015711A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1C6"/>
    <w:rsid w:val="00163200"/>
    <w:rsid w:val="00163365"/>
    <w:rsid w:val="00164B8D"/>
    <w:rsid w:val="00164BB8"/>
    <w:rsid w:val="00164DD2"/>
    <w:rsid w:val="00165028"/>
    <w:rsid w:val="00165B40"/>
    <w:rsid w:val="00165C6B"/>
    <w:rsid w:val="001663B8"/>
    <w:rsid w:val="00166BFF"/>
    <w:rsid w:val="0016711F"/>
    <w:rsid w:val="00167612"/>
    <w:rsid w:val="00167812"/>
    <w:rsid w:val="00167FCA"/>
    <w:rsid w:val="0017003E"/>
    <w:rsid w:val="00170231"/>
    <w:rsid w:val="001703FE"/>
    <w:rsid w:val="001706A6"/>
    <w:rsid w:val="00170BEA"/>
    <w:rsid w:val="00170CCA"/>
    <w:rsid w:val="0017118A"/>
    <w:rsid w:val="00171314"/>
    <w:rsid w:val="00171D05"/>
    <w:rsid w:val="00172417"/>
    <w:rsid w:val="00172656"/>
    <w:rsid w:val="0017353E"/>
    <w:rsid w:val="001736EC"/>
    <w:rsid w:val="00174C19"/>
    <w:rsid w:val="00174F12"/>
    <w:rsid w:val="001762F1"/>
    <w:rsid w:val="00176339"/>
    <w:rsid w:val="00176E54"/>
    <w:rsid w:val="00176ED2"/>
    <w:rsid w:val="00177A08"/>
    <w:rsid w:val="00177DEE"/>
    <w:rsid w:val="0018003E"/>
    <w:rsid w:val="00180315"/>
    <w:rsid w:val="0018073E"/>
    <w:rsid w:val="001808C6"/>
    <w:rsid w:val="00180B2F"/>
    <w:rsid w:val="00180D23"/>
    <w:rsid w:val="0018159A"/>
    <w:rsid w:val="00182643"/>
    <w:rsid w:val="001829C5"/>
    <w:rsid w:val="00182F32"/>
    <w:rsid w:val="00183146"/>
    <w:rsid w:val="001833E7"/>
    <w:rsid w:val="001833FE"/>
    <w:rsid w:val="00183EAD"/>
    <w:rsid w:val="00184878"/>
    <w:rsid w:val="00184E13"/>
    <w:rsid w:val="00185014"/>
    <w:rsid w:val="001853F3"/>
    <w:rsid w:val="0018549E"/>
    <w:rsid w:val="00185C49"/>
    <w:rsid w:val="001861BF"/>
    <w:rsid w:val="001869D7"/>
    <w:rsid w:val="00187EF3"/>
    <w:rsid w:val="00190731"/>
    <w:rsid w:val="00190BF3"/>
    <w:rsid w:val="00190F26"/>
    <w:rsid w:val="001915C6"/>
    <w:rsid w:val="001918A6"/>
    <w:rsid w:val="00191B63"/>
    <w:rsid w:val="00192018"/>
    <w:rsid w:val="001927EE"/>
    <w:rsid w:val="001929B0"/>
    <w:rsid w:val="00192B86"/>
    <w:rsid w:val="00192D25"/>
    <w:rsid w:val="00192E77"/>
    <w:rsid w:val="00192F51"/>
    <w:rsid w:val="00193116"/>
    <w:rsid w:val="00193708"/>
    <w:rsid w:val="00193763"/>
    <w:rsid w:val="00193C3A"/>
    <w:rsid w:val="00193F5D"/>
    <w:rsid w:val="001946B1"/>
    <w:rsid w:val="00194901"/>
    <w:rsid w:val="00194BD3"/>
    <w:rsid w:val="00194D84"/>
    <w:rsid w:val="00195930"/>
    <w:rsid w:val="001959CA"/>
    <w:rsid w:val="001968D2"/>
    <w:rsid w:val="00196E01"/>
    <w:rsid w:val="00197444"/>
    <w:rsid w:val="00197EC9"/>
    <w:rsid w:val="001A0AE4"/>
    <w:rsid w:val="001A10AC"/>
    <w:rsid w:val="001A1ADB"/>
    <w:rsid w:val="001A2363"/>
    <w:rsid w:val="001A28EB"/>
    <w:rsid w:val="001A3988"/>
    <w:rsid w:val="001A470A"/>
    <w:rsid w:val="001A4AF9"/>
    <w:rsid w:val="001A4E85"/>
    <w:rsid w:val="001A5113"/>
    <w:rsid w:val="001A57E3"/>
    <w:rsid w:val="001A58A8"/>
    <w:rsid w:val="001A5B3F"/>
    <w:rsid w:val="001A61D8"/>
    <w:rsid w:val="001A6B7C"/>
    <w:rsid w:val="001A7551"/>
    <w:rsid w:val="001A7801"/>
    <w:rsid w:val="001B0271"/>
    <w:rsid w:val="001B03D7"/>
    <w:rsid w:val="001B10FE"/>
    <w:rsid w:val="001B1C98"/>
    <w:rsid w:val="001B1E7B"/>
    <w:rsid w:val="001B2C72"/>
    <w:rsid w:val="001B32CB"/>
    <w:rsid w:val="001B330F"/>
    <w:rsid w:val="001B364C"/>
    <w:rsid w:val="001B4EAC"/>
    <w:rsid w:val="001B58BD"/>
    <w:rsid w:val="001B593C"/>
    <w:rsid w:val="001B6335"/>
    <w:rsid w:val="001B651A"/>
    <w:rsid w:val="001B7A1A"/>
    <w:rsid w:val="001B7D62"/>
    <w:rsid w:val="001C0116"/>
    <w:rsid w:val="001C0711"/>
    <w:rsid w:val="001C07EB"/>
    <w:rsid w:val="001C155A"/>
    <w:rsid w:val="001C16DA"/>
    <w:rsid w:val="001C1ADE"/>
    <w:rsid w:val="001C1D16"/>
    <w:rsid w:val="001C1EC0"/>
    <w:rsid w:val="001C20A1"/>
    <w:rsid w:val="001C2217"/>
    <w:rsid w:val="001C247B"/>
    <w:rsid w:val="001C2AF1"/>
    <w:rsid w:val="001C2B0F"/>
    <w:rsid w:val="001C2B84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65DB"/>
    <w:rsid w:val="001C6A2D"/>
    <w:rsid w:val="001C6F00"/>
    <w:rsid w:val="001C7140"/>
    <w:rsid w:val="001C7291"/>
    <w:rsid w:val="001C72A0"/>
    <w:rsid w:val="001D00C2"/>
    <w:rsid w:val="001D0406"/>
    <w:rsid w:val="001D0CE5"/>
    <w:rsid w:val="001D1027"/>
    <w:rsid w:val="001D1214"/>
    <w:rsid w:val="001D13A6"/>
    <w:rsid w:val="001D1DA3"/>
    <w:rsid w:val="001D27F6"/>
    <w:rsid w:val="001D38A2"/>
    <w:rsid w:val="001D392C"/>
    <w:rsid w:val="001D4216"/>
    <w:rsid w:val="001D4459"/>
    <w:rsid w:val="001D46AC"/>
    <w:rsid w:val="001D4968"/>
    <w:rsid w:val="001D5000"/>
    <w:rsid w:val="001D558F"/>
    <w:rsid w:val="001D59E8"/>
    <w:rsid w:val="001D5A5F"/>
    <w:rsid w:val="001D5B90"/>
    <w:rsid w:val="001D5DF0"/>
    <w:rsid w:val="001D6315"/>
    <w:rsid w:val="001D6434"/>
    <w:rsid w:val="001D6603"/>
    <w:rsid w:val="001D66FB"/>
    <w:rsid w:val="001D6BEE"/>
    <w:rsid w:val="001D7310"/>
    <w:rsid w:val="001D7728"/>
    <w:rsid w:val="001E04F0"/>
    <w:rsid w:val="001E078F"/>
    <w:rsid w:val="001E0DBD"/>
    <w:rsid w:val="001E1084"/>
    <w:rsid w:val="001E10E3"/>
    <w:rsid w:val="001E18AC"/>
    <w:rsid w:val="001E1969"/>
    <w:rsid w:val="001E1C75"/>
    <w:rsid w:val="001E22CA"/>
    <w:rsid w:val="001E234B"/>
    <w:rsid w:val="001E24E4"/>
    <w:rsid w:val="001E25CC"/>
    <w:rsid w:val="001E29B0"/>
    <w:rsid w:val="001E2B5B"/>
    <w:rsid w:val="001E2EB2"/>
    <w:rsid w:val="001E33D9"/>
    <w:rsid w:val="001E3F13"/>
    <w:rsid w:val="001E68B7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39E6"/>
    <w:rsid w:val="001F3B83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2000C2"/>
    <w:rsid w:val="00200695"/>
    <w:rsid w:val="002006A9"/>
    <w:rsid w:val="00200870"/>
    <w:rsid w:val="00200E3E"/>
    <w:rsid w:val="002013BC"/>
    <w:rsid w:val="002014FE"/>
    <w:rsid w:val="0020178D"/>
    <w:rsid w:val="002019E5"/>
    <w:rsid w:val="00201DAE"/>
    <w:rsid w:val="0020241E"/>
    <w:rsid w:val="0020275F"/>
    <w:rsid w:val="00202830"/>
    <w:rsid w:val="00203384"/>
    <w:rsid w:val="00203470"/>
    <w:rsid w:val="0020358A"/>
    <w:rsid w:val="0020435D"/>
    <w:rsid w:val="00204B6D"/>
    <w:rsid w:val="00204B8E"/>
    <w:rsid w:val="00204D9D"/>
    <w:rsid w:val="00205348"/>
    <w:rsid w:val="002054D4"/>
    <w:rsid w:val="002055C1"/>
    <w:rsid w:val="002064F3"/>
    <w:rsid w:val="0020753C"/>
    <w:rsid w:val="00207BFB"/>
    <w:rsid w:val="002100D4"/>
    <w:rsid w:val="00210192"/>
    <w:rsid w:val="0021019A"/>
    <w:rsid w:val="0021056F"/>
    <w:rsid w:val="00210573"/>
    <w:rsid w:val="002109BC"/>
    <w:rsid w:val="00211981"/>
    <w:rsid w:val="00211A97"/>
    <w:rsid w:val="00211B0F"/>
    <w:rsid w:val="00211ECA"/>
    <w:rsid w:val="0021249A"/>
    <w:rsid w:val="0021375B"/>
    <w:rsid w:val="00213BF4"/>
    <w:rsid w:val="00214222"/>
    <w:rsid w:val="0021427F"/>
    <w:rsid w:val="0021438E"/>
    <w:rsid w:val="00214700"/>
    <w:rsid w:val="00214F2A"/>
    <w:rsid w:val="0021587F"/>
    <w:rsid w:val="00215B8D"/>
    <w:rsid w:val="00215D3F"/>
    <w:rsid w:val="0021658E"/>
    <w:rsid w:val="0021686A"/>
    <w:rsid w:val="00216A4C"/>
    <w:rsid w:val="002172C7"/>
    <w:rsid w:val="002177B5"/>
    <w:rsid w:val="002178F9"/>
    <w:rsid w:val="00217A89"/>
    <w:rsid w:val="00217E22"/>
    <w:rsid w:val="00220347"/>
    <w:rsid w:val="00220E32"/>
    <w:rsid w:val="00220EAB"/>
    <w:rsid w:val="00220FE0"/>
    <w:rsid w:val="002211C5"/>
    <w:rsid w:val="002217FC"/>
    <w:rsid w:val="00221929"/>
    <w:rsid w:val="002223AF"/>
    <w:rsid w:val="0022271C"/>
    <w:rsid w:val="0022293E"/>
    <w:rsid w:val="00222B19"/>
    <w:rsid w:val="00223638"/>
    <w:rsid w:val="0022512B"/>
    <w:rsid w:val="002255A6"/>
    <w:rsid w:val="00225865"/>
    <w:rsid w:val="002258CD"/>
    <w:rsid w:val="00225C9C"/>
    <w:rsid w:val="00225FD3"/>
    <w:rsid w:val="0022617A"/>
    <w:rsid w:val="002263E6"/>
    <w:rsid w:val="00226436"/>
    <w:rsid w:val="00226853"/>
    <w:rsid w:val="00226B5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24BF"/>
    <w:rsid w:val="00233203"/>
    <w:rsid w:val="00233402"/>
    <w:rsid w:val="002334F9"/>
    <w:rsid w:val="0023350A"/>
    <w:rsid w:val="00233D34"/>
    <w:rsid w:val="002341AB"/>
    <w:rsid w:val="00234567"/>
    <w:rsid w:val="00234B73"/>
    <w:rsid w:val="00234F7B"/>
    <w:rsid w:val="00235A63"/>
    <w:rsid w:val="00235BDD"/>
    <w:rsid w:val="00236200"/>
    <w:rsid w:val="002363EB"/>
    <w:rsid w:val="00236473"/>
    <w:rsid w:val="002365AE"/>
    <w:rsid w:val="00236B55"/>
    <w:rsid w:val="00237758"/>
    <w:rsid w:val="00237CDA"/>
    <w:rsid w:val="00240217"/>
    <w:rsid w:val="002403E8"/>
    <w:rsid w:val="00240402"/>
    <w:rsid w:val="00241662"/>
    <w:rsid w:val="00241682"/>
    <w:rsid w:val="002417F3"/>
    <w:rsid w:val="00241AF8"/>
    <w:rsid w:val="0024263F"/>
    <w:rsid w:val="00242FA2"/>
    <w:rsid w:val="00243427"/>
    <w:rsid w:val="002435BA"/>
    <w:rsid w:val="00243C40"/>
    <w:rsid w:val="00243EBF"/>
    <w:rsid w:val="002441D2"/>
    <w:rsid w:val="00244C57"/>
    <w:rsid w:val="00244C95"/>
    <w:rsid w:val="0024554A"/>
    <w:rsid w:val="0024624C"/>
    <w:rsid w:val="0024674B"/>
    <w:rsid w:val="0024698C"/>
    <w:rsid w:val="00246BAC"/>
    <w:rsid w:val="00247140"/>
    <w:rsid w:val="002473B8"/>
    <w:rsid w:val="002479BF"/>
    <w:rsid w:val="00247EC9"/>
    <w:rsid w:val="00250852"/>
    <w:rsid w:val="00250A93"/>
    <w:rsid w:val="0025133F"/>
    <w:rsid w:val="002513F8"/>
    <w:rsid w:val="00251C60"/>
    <w:rsid w:val="002520CD"/>
    <w:rsid w:val="00252626"/>
    <w:rsid w:val="00252AAF"/>
    <w:rsid w:val="00253237"/>
    <w:rsid w:val="002533DB"/>
    <w:rsid w:val="00254C63"/>
    <w:rsid w:val="00254FEE"/>
    <w:rsid w:val="002550EF"/>
    <w:rsid w:val="00255E84"/>
    <w:rsid w:val="002560A2"/>
    <w:rsid w:val="00256B89"/>
    <w:rsid w:val="00256C49"/>
    <w:rsid w:val="00256E93"/>
    <w:rsid w:val="00257E2F"/>
    <w:rsid w:val="00257F1A"/>
    <w:rsid w:val="0026064A"/>
    <w:rsid w:val="00260ADE"/>
    <w:rsid w:val="00260B79"/>
    <w:rsid w:val="0026104F"/>
    <w:rsid w:val="00261D03"/>
    <w:rsid w:val="00261F1B"/>
    <w:rsid w:val="00262139"/>
    <w:rsid w:val="002631A0"/>
    <w:rsid w:val="0026365B"/>
    <w:rsid w:val="00263D16"/>
    <w:rsid w:val="00263FA4"/>
    <w:rsid w:val="0026582F"/>
    <w:rsid w:val="00265A63"/>
    <w:rsid w:val="00265AEA"/>
    <w:rsid w:val="002660C5"/>
    <w:rsid w:val="002669DC"/>
    <w:rsid w:val="00266BA6"/>
    <w:rsid w:val="002674B5"/>
    <w:rsid w:val="00270C87"/>
    <w:rsid w:val="00270CFF"/>
    <w:rsid w:val="0027163A"/>
    <w:rsid w:val="002724A9"/>
    <w:rsid w:val="00273067"/>
    <w:rsid w:val="00273184"/>
    <w:rsid w:val="0027387D"/>
    <w:rsid w:val="00273948"/>
    <w:rsid w:val="00273FE3"/>
    <w:rsid w:val="002740E8"/>
    <w:rsid w:val="00274246"/>
    <w:rsid w:val="0027432A"/>
    <w:rsid w:val="00275011"/>
    <w:rsid w:val="00275509"/>
    <w:rsid w:val="00275F65"/>
    <w:rsid w:val="0027688D"/>
    <w:rsid w:val="00277A2C"/>
    <w:rsid w:val="0028005C"/>
    <w:rsid w:val="00280E61"/>
    <w:rsid w:val="00280FB2"/>
    <w:rsid w:val="002824C2"/>
    <w:rsid w:val="0028367A"/>
    <w:rsid w:val="002841FB"/>
    <w:rsid w:val="00284543"/>
    <w:rsid w:val="002850DA"/>
    <w:rsid w:val="00285618"/>
    <w:rsid w:val="002857D8"/>
    <w:rsid w:val="00285DE1"/>
    <w:rsid w:val="0028633E"/>
    <w:rsid w:val="00286556"/>
    <w:rsid w:val="00287A41"/>
    <w:rsid w:val="00287F92"/>
    <w:rsid w:val="00287FD2"/>
    <w:rsid w:val="00290639"/>
    <w:rsid w:val="00290E05"/>
    <w:rsid w:val="002914F5"/>
    <w:rsid w:val="00291A59"/>
    <w:rsid w:val="00291AA8"/>
    <w:rsid w:val="00291FAC"/>
    <w:rsid w:val="00292225"/>
    <w:rsid w:val="0029355F"/>
    <w:rsid w:val="00293C74"/>
    <w:rsid w:val="002945F2"/>
    <w:rsid w:val="00294788"/>
    <w:rsid w:val="00294BB1"/>
    <w:rsid w:val="0029548D"/>
    <w:rsid w:val="00295593"/>
    <w:rsid w:val="0029584A"/>
    <w:rsid w:val="002959A6"/>
    <w:rsid w:val="002959FD"/>
    <w:rsid w:val="00296515"/>
    <w:rsid w:val="002969CA"/>
    <w:rsid w:val="00297599"/>
    <w:rsid w:val="002976EE"/>
    <w:rsid w:val="00297AA8"/>
    <w:rsid w:val="00297D2C"/>
    <w:rsid w:val="002A1931"/>
    <w:rsid w:val="002A1C5A"/>
    <w:rsid w:val="002A1CBB"/>
    <w:rsid w:val="002A213D"/>
    <w:rsid w:val="002A3393"/>
    <w:rsid w:val="002A35CE"/>
    <w:rsid w:val="002A36E5"/>
    <w:rsid w:val="002A4903"/>
    <w:rsid w:val="002A4E1D"/>
    <w:rsid w:val="002A535A"/>
    <w:rsid w:val="002A585A"/>
    <w:rsid w:val="002A58B0"/>
    <w:rsid w:val="002A5D49"/>
    <w:rsid w:val="002A5F80"/>
    <w:rsid w:val="002A71E8"/>
    <w:rsid w:val="002A72EF"/>
    <w:rsid w:val="002A78E6"/>
    <w:rsid w:val="002A78F7"/>
    <w:rsid w:val="002B0A3F"/>
    <w:rsid w:val="002B0BAD"/>
    <w:rsid w:val="002B100C"/>
    <w:rsid w:val="002B1349"/>
    <w:rsid w:val="002B156B"/>
    <w:rsid w:val="002B1741"/>
    <w:rsid w:val="002B1761"/>
    <w:rsid w:val="002B1869"/>
    <w:rsid w:val="002B1B91"/>
    <w:rsid w:val="002B1F9B"/>
    <w:rsid w:val="002B227E"/>
    <w:rsid w:val="002B2A66"/>
    <w:rsid w:val="002B3A83"/>
    <w:rsid w:val="002B3AE1"/>
    <w:rsid w:val="002B3D30"/>
    <w:rsid w:val="002B4678"/>
    <w:rsid w:val="002B46F1"/>
    <w:rsid w:val="002B4C00"/>
    <w:rsid w:val="002B5647"/>
    <w:rsid w:val="002B56AF"/>
    <w:rsid w:val="002B5796"/>
    <w:rsid w:val="002B5CB8"/>
    <w:rsid w:val="002B6ACD"/>
    <w:rsid w:val="002B73E1"/>
    <w:rsid w:val="002B759A"/>
    <w:rsid w:val="002B7BCF"/>
    <w:rsid w:val="002C05B5"/>
    <w:rsid w:val="002C06F8"/>
    <w:rsid w:val="002C0C9C"/>
    <w:rsid w:val="002C0D86"/>
    <w:rsid w:val="002C1164"/>
    <w:rsid w:val="002C134B"/>
    <w:rsid w:val="002C13BE"/>
    <w:rsid w:val="002C19E1"/>
    <w:rsid w:val="002C2049"/>
    <w:rsid w:val="002C21F0"/>
    <w:rsid w:val="002C31B5"/>
    <w:rsid w:val="002C356C"/>
    <w:rsid w:val="002C3683"/>
    <w:rsid w:val="002C3F60"/>
    <w:rsid w:val="002C40ED"/>
    <w:rsid w:val="002C43A7"/>
    <w:rsid w:val="002C44EA"/>
    <w:rsid w:val="002C452B"/>
    <w:rsid w:val="002C4B7A"/>
    <w:rsid w:val="002C4CDA"/>
    <w:rsid w:val="002C4E90"/>
    <w:rsid w:val="002C5673"/>
    <w:rsid w:val="002C5A00"/>
    <w:rsid w:val="002C629A"/>
    <w:rsid w:val="002C6322"/>
    <w:rsid w:val="002C68D4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E7"/>
    <w:rsid w:val="002D31DD"/>
    <w:rsid w:val="002D33D8"/>
    <w:rsid w:val="002D4368"/>
    <w:rsid w:val="002D4522"/>
    <w:rsid w:val="002D4B4A"/>
    <w:rsid w:val="002D4BC2"/>
    <w:rsid w:val="002D4ED5"/>
    <w:rsid w:val="002D5013"/>
    <w:rsid w:val="002D53C5"/>
    <w:rsid w:val="002D5404"/>
    <w:rsid w:val="002D5A56"/>
    <w:rsid w:val="002D5A7D"/>
    <w:rsid w:val="002D5B97"/>
    <w:rsid w:val="002D615A"/>
    <w:rsid w:val="002D642B"/>
    <w:rsid w:val="002D64E0"/>
    <w:rsid w:val="002D6525"/>
    <w:rsid w:val="002D681F"/>
    <w:rsid w:val="002D6FE3"/>
    <w:rsid w:val="002D75D2"/>
    <w:rsid w:val="002D7AD3"/>
    <w:rsid w:val="002D7E3C"/>
    <w:rsid w:val="002E10D2"/>
    <w:rsid w:val="002E16B2"/>
    <w:rsid w:val="002E1A47"/>
    <w:rsid w:val="002E1D29"/>
    <w:rsid w:val="002E1F5B"/>
    <w:rsid w:val="002E2301"/>
    <w:rsid w:val="002E2640"/>
    <w:rsid w:val="002E2783"/>
    <w:rsid w:val="002E2AE4"/>
    <w:rsid w:val="002E30E6"/>
    <w:rsid w:val="002E3B8D"/>
    <w:rsid w:val="002E3D55"/>
    <w:rsid w:val="002E4209"/>
    <w:rsid w:val="002E4240"/>
    <w:rsid w:val="002E449B"/>
    <w:rsid w:val="002E595B"/>
    <w:rsid w:val="002E6D2E"/>
    <w:rsid w:val="002E6FC7"/>
    <w:rsid w:val="002E7028"/>
    <w:rsid w:val="002E72EE"/>
    <w:rsid w:val="002E765B"/>
    <w:rsid w:val="002E7E21"/>
    <w:rsid w:val="002E7E73"/>
    <w:rsid w:val="002F1148"/>
    <w:rsid w:val="002F1287"/>
    <w:rsid w:val="002F1485"/>
    <w:rsid w:val="002F176A"/>
    <w:rsid w:val="002F1B11"/>
    <w:rsid w:val="002F1BCD"/>
    <w:rsid w:val="002F1CD1"/>
    <w:rsid w:val="002F2267"/>
    <w:rsid w:val="002F2BE2"/>
    <w:rsid w:val="002F3B73"/>
    <w:rsid w:val="002F5305"/>
    <w:rsid w:val="002F5435"/>
    <w:rsid w:val="002F60F6"/>
    <w:rsid w:val="002F62E6"/>
    <w:rsid w:val="002F6DF5"/>
    <w:rsid w:val="002F75EF"/>
    <w:rsid w:val="002F7A0D"/>
    <w:rsid w:val="002F7FDB"/>
    <w:rsid w:val="00300121"/>
    <w:rsid w:val="003008A2"/>
    <w:rsid w:val="003008D3"/>
    <w:rsid w:val="003008D8"/>
    <w:rsid w:val="003009B4"/>
    <w:rsid w:val="00300FE9"/>
    <w:rsid w:val="003013E0"/>
    <w:rsid w:val="00301ACB"/>
    <w:rsid w:val="00302038"/>
    <w:rsid w:val="0030208F"/>
    <w:rsid w:val="003023D4"/>
    <w:rsid w:val="00302DA2"/>
    <w:rsid w:val="00303449"/>
    <w:rsid w:val="003037A6"/>
    <w:rsid w:val="00303D88"/>
    <w:rsid w:val="003047D1"/>
    <w:rsid w:val="00305033"/>
    <w:rsid w:val="0030514E"/>
    <w:rsid w:val="003052A4"/>
    <w:rsid w:val="003057D6"/>
    <w:rsid w:val="00305961"/>
    <w:rsid w:val="00306CFA"/>
    <w:rsid w:val="00307155"/>
    <w:rsid w:val="00307592"/>
    <w:rsid w:val="003077D0"/>
    <w:rsid w:val="003103DC"/>
    <w:rsid w:val="003105D5"/>
    <w:rsid w:val="00310F95"/>
    <w:rsid w:val="00311115"/>
    <w:rsid w:val="00311423"/>
    <w:rsid w:val="0031176D"/>
    <w:rsid w:val="00311BF8"/>
    <w:rsid w:val="00311E62"/>
    <w:rsid w:val="003125BD"/>
    <w:rsid w:val="00312748"/>
    <w:rsid w:val="00312827"/>
    <w:rsid w:val="003128B8"/>
    <w:rsid w:val="00313005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5A5"/>
    <w:rsid w:val="003167D9"/>
    <w:rsid w:val="003171E7"/>
    <w:rsid w:val="00317628"/>
    <w:rsid w:val="00317668"/>
    <w:rsid w:val="00320005"/>
    <w:rsid w:val="00320197"/>
    <w:rsid w:val="00320335"/>
    <w:rsid w:val="003204A5"/>
    <w:rsid w:val="00320D87"/>
    <w:rsid w:val="003223CC"/>
    <w:rsid w:val="00322FCD"/>
    <w:rsid w:val="00323E8D"/>
    <w:rsid w:val="00324B4A"/>
    <w:rsid w:val="003261B9"/>
    <w:rsid w:val="0032679C"/>
    <w:rsid w:val="003271F2"/>
    <w:rsid w:val="0032733A"/>
    <w:rsid w:val="003279C6"/>
    <w:rsid w:val="00327EB8"/>
    <w:rsid w:val="00330556"/>
    <w:rsid w:val="003306BC"/>
    <w:rsid w:val="003311E3"/>
    <w:rsid w:val="003318DF"/>
    <w:rsid w:val="00331D8D"/>
    <w:rsid w:val="00332626"/>
    <w:rsid w:val="00332813"/>
    <w:rsid w:val="00332B1B"/>
    <w:rsid w:val="00332BA1"/>
    <w:rsid w:val="0033520C"/>
    <w:rsid w:val="0033529B"/>
    <w:rsid w:val="00335C55"/>
    <w:rsid w:val="00335C78"/>
    <w:rsid w:val="003363D0"/>
    <w:rsid w:val="00336924"/>
    <w:rsid w:val="00336A4B"/>
    <w:rsid w:val="003376F3"/>
    <w:rsid w:val="003377C0"/>
    <w:rsid w:val="00337840"/>
    <w:rsid w:val="00337FD4"/>
    <w:rsid w:val="00340288"/>
    <w:rsid w:val="0034031F"/>
    <w:rsid w:val="003403CF"/>
    <w:rsid w:val="003405E4"/>
    <w:rsid w:val="00340701"/>
    <w:rsid w:val="0034081A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22"/>
    <w:rsid w:val="00344735"/>
    <w:rsid w:val="00345206"/>
    <w:rsid w:val="0034523B"/>
    <w:rsid w:val="0034538F"/>
    <w:rsid w:val="0034589B"/>
    <w:rsid w:val="003466B4"/>
    <w:rsid w:val="003467D9"/>
    <w:rsid w:val="00346B19"/>
    <w:rsid w:val="00347023"/>
    <w:rsid w:val="003470F4"/>
    <w:rsid w:val="00347686"/>
    <w:rsid w:val="003502AC"/>
    <w:rsid w:val="00350BC9"/>
    <w:rsid w:val="003517E3"/>
    <w:rsid w:val="0035193A"/>
    <w:rsid w:val="00351C28"/>
    <w:rsid w:val="0035359B"/>
    <w:rsid w:val="0035389F"/>
    <w:rsid w:val="003539F8"/>
    <w:rsid w:val="00353ED7"/>
    <w:rsid w:val="00354B6F"/>
    <w:rsid w:val="00354EA3"/>
    <w:rsid w:val="003550DB"/>
    <w:rsid w:val="0035525D"/>
    <w:rsid w:val="003557AE"/>
    <w:rsid w:val="00355F66"/>
    <w:rsid w:val="003566BB"/>
    <w:rsid w:val="00356781"/>
    <w:rsid w:val="00356906"/>
    <w:rsid w:val="00356992"/>
    <w:rsid w:val="00356A46"/>
    <w:rsid w:val="00356BB6"/>
    <w:rsid w:val="00356BF5"/>
    <w:rsid w:val="00357C07"/>
    <w:rsid w:val="003600F5"/>
    <w:rsid w:val="003606DC"/>
    <w:rsid w:val="0036085A"/>
    <w:rsid w:val="003615CA"/>
    <w:rsid w:val="0036197E"/>
    <w:rsid w:val="00361A8C"/>
    <w:rsid w:val="00361CF9"/>
    <w:rsid w:val="00362B33"/>
    <w:rsid w:val="00362D37"/>
    <w:rsid w:val="003631D9"/>
    <w:rsid w:val="003635B7"/>
    <w:rsid w:val="00363AA5"/>
    <w:rsid w:val="00363BA7"/>
    <w:rsid w:val="003642DF"/>
    <w:rsid w:val="00364755"/>
    <w:rsid w:val="00364D4F"/>
    <w:rsid w:val="00364ED8"/>
    <w:rsid w:val="00365796"/>
    <w:rsid w:val="003657CE"/>
    <w:rsid w:val="0036584A"/>
    <w:rsid w:val="003659E0"/>
    <w:rsid w:val="003663BE"/>
    <w:rsid w:val="00366780"/>
    <w:rsid w:val="00366B67"/>
    <w:rsid w:val="003702CD"/>
    <w:rsid w:val="0037092B"/>
    <w:rsid w:val="00370A28"/>
    <w:rsid w:val="00370AE7"/>
    <w:rsid w:val="003711E9"/>
    <w:rsid w:val="003712D0"/>
    <w:rsid w:val="00371E1C"/>
    <w:rsid w:val="00373D15"/>
    <w:rsid w:val="00374A94"/>
    <w:rsid w:val="00375CC1"/>
    <w:rsid w:val="00376684"/>
    <w:rsid w:val="00376D9B"/>
    <w:rsid w:val="00376F7A"/>
    <w:rsid w:val="003776D7"/>
    <w:rsid w:val="00377F73"/>
    <w:rsid w:val="0038021C"/>
    <w:rsid w:val="0038030A"/>
    <w:rsid w:val="003804AD"/>
    <w:rsid w:val="003804EB"/>
    <w:rsid w:val="00380E03"/>
    <w:rsid w:val="00381179"/>
    <w:rsid w:val="0038163B"/>
    <w:rsid w:val="00381C0D"/>
    <w:rsid w:val="003820C4"/>
    <w:rsid w:val="003821BA"/>
    <w:rsid w:val="0038280A"/>
    <w:rsid w:val="00382949"/>
    <w:rsid w:val="00382975"/>
    <w:rsid w:val="0038312A"/>
    <w:rsid w:val="003836E4"/>
    <w:rsid w:val="00383839"/>
    <w:rsid w:val="00384175"/>
    <w:rsid w:val="0038452F"/>
    <w:rsid w:val="00384884"/>
    <w:rsid w:val="00384A5C"/>
    <w:rsid w:val="0038504E"/>
    <w:rsid w:val="00385A3B"/>
    <w:rsid w:val="00385ADF"/>
    <w:rsid w:val="003860C0"/>
    <w:rsid w:val="003876B2"/>
    <w:rsid w:val="00387BDC"/>
    <w:rsid w:val="00387EF6"/>
    <w:rsid w:val="00390675"/>
    <w:rsid w:val="00390E3F"/>
    <w:rsid w:val="00391131"/>
    <w:rsid w:val="00391CFF"/>
    <w:rsid w:val="00391D76"/>
    <w:rsid w:val="00391DD2"/>
    <w:rsid w:val="00391FA3"/>
    <w:rsid w:val="00391FBA"/>
    <w:rsid w:val="0039323E"/>
    <w:rsid w:val="003937CB"/>
    <w:rsid w:val="0039415F"/>
    <w:rsid w:val="00394E13"/>
    <w:rsid w:val="00394E76"/>
    <w:rsid w:val="00394EA3"/>
    <w:rsid w:val="00395B6B"/>
    <w:rsid w:val="003968C6"/>
    <w:rsid w:val="003974D1"/>
    <w:rsid w:val="00397B46"/>
    <w:rsid w:val="00397E63"/>
    <w:rsid w:val="00397F91"/>
    <w:rsid w:val="003A04F3"/>
    <w:rsid w:val="003A0915"/>
    <w:rsid w:val="003A11C4"/>
    <w:rsid w:val="003A1EFB"/>
    <w:rsid w:val="003A2436"/>
    <w:rsid w:val="003A26E0"/>
    <w:rsid w:val="003A2A81"/>
    <w:rsid w:val="003A2B46"/>
    <w:rsid w:val="003A2C27"/>
    <w:rsid w:val="003A3BFC"/>
    <w:rsid w:val="003A3BFF"/>
    <w:rsid w:val="003A442E"/>
    <w:rsid w:val="003A44CA"/>
    <w:rsid w:val="003A456F"/>
    <w:rsid w:val="003A4D1C"/>
    <w:rsid w:val="003A54F3"/>
    <w:rsid w:val="003A60D9"/>
    <w:rsid w:val="003A61B6"/>
    <w:rsid w:val="003A6631"/>
    <w:rsid w:val="003A6F06"/>
    <w:rsid w:val="003A7034"/>
    <w:rsid w:val="003A72EA"/>
    <w:rsid w:val="003A7333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7C7"/>
    <w:rsid w:val="003B4A45"/>
    <w:rsid w:val="003B4E8C"/>
    <w:rsid w:val="003B5340"/>
    <w:rsid w:val="003B574B"/>
    <w:rsid w:val="003B6049"/>
    <w:rsid w:val="003B60F4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319"/>
    <w:rsid w:val="003C15EF"/>
    <w:rsid w:val="003C1BAA"/>
    <w:rsid w:val="003C24B4"/>
    <w:rsid w:val="003C28AB"/>
    <w:rsid w:val="003C3239"/>
    <w:rsid w:val="003C356F"/>
    <w:rsid w:val="003C37E8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46F"/>
    <w:rsid w:val="003C5746"/>
    <w:rsid w:val="003C57E9"/>
    <w:rsid w:val="003C5ABC"/>
    <w:rsid w:val="003C5D6B"/>
    <w:rsid w:val="003C626D"/>
    <w:rsid w:val="003C6BD8"/>
    <w:rsid w:val="003C6CF8"/>
    <w:rsid w:val="003C744A"/>
    <w:rsid w:val="003C7FCB"/>
    <w:rsid w:val="003D01B7"/>
    <w:rsid w:val="003D0524"/>
    <w:rsid w:val="003D0D17"/>
    <w:rsid w:val="003D1211"/>
    <w:rsid w:val="003D20F5"/>
    <w:rsid w:val="003D24C5"/>
    <w:rsid w:val="003D3099"/>
    <w:rsid w:val="003D3B93"/>
    <w:rsid w:val="003D3EAA"/>
    <w:rsid w:val="003D3F09"/>
    <w:rsid w:val="003D4101"/>
    <w:rsid w:val="003D4355"/>
    <w:rsid w:val="003D443B"/>
    <w:rsid w:val="003D46B2"/>
    <w:rsid w:val="003D46C8"/>
    <w:rsid w:val="003D4A4B"/>
    <w:rsid w:val="003D5431"/>
    <w:rsid w:val="003D55CF"/>
    <w:rsid w:val="003D57BB"/>
    <w:rsid w:val="003D57E1"/>
    <w:rsid w:val="003D5F44"/>
    <w:rsid w:val="003D60AA"/>
    <w:rsid w:val="003D6545"/>
    <w:rsid w:val="003D6EFB"/>
    <w:rsid w:val="003D73C6"/>
    <w:rsid w:val="003D7909"/>
    <w:rsid w:val="003D7D4A"/>
    <w:rsid w:val="003E038C"/>
    <w:rsid w:val="003E0B8C"/>
    <w:rsid w:val="003E0E93"/>
    <w:rsid w:val="003E0EA6"/>
    <w:rsid w:val="003E16AD"/>
    <w:rsid w:val="003E18A1"/>
    <w:rsid w:val="003E1B1F"/>
    <w:rsid w:val="003E222F"/>
    <w:rsid w:val="003E232E"/>
    <w:rsid w:val="003E23B8"/>
    <w:rsid w:val="003E2473"/>
    <w:rsid w:val="003E2A8B"/>
    <w:rsid w:val="003E362B"/>
    <w:rsid w:val="003E36BC"/>
    <w:rsid w:val="003E44BE"/>
    <w:rsid w:val="003E44C2"/>
    <w:rsid w:val="003E50E4"/>
    <w:rsid w:val="003E5129"/>
    <w:rsid w:val="003E5F4F"/>
    <w:rsid w:val="003E6528"/>
    <w:rsid w:val="003E67BA"/>
    <w:rsid w:val="003E6D54"/>
    <w:rsid w:val="003E718B"/>
    <w:rsid w:val="003E7419"/>
    <w:rsid w:val="003E759E"/>
    <w:rsid w:val="003F0D2D"/>
    <w:rsid w:val="003F1020"/>
    <w:rsid w:val="003F1420"/>
    <w:rsid w:val="003F159B"/>
    <w:rsid w:val="003F1ED3"/>
    <w:rsid w:val="003F270C"/>
    <w:rsid w:val="003F279A"/>
    <w:rsid w:val="003F288C"/>
    <w:rsid w:val="003F3AC6"/>
    <w:rsid w:val="003F42B8"/>
    <w:rsid w:val="003F4385"/>
    <w:rsid w:val="003F4403"/>
    <w:rsid w:val="003F45BF"/>
    <w:rsid w:val="003F475A"/>
    <w:rsid w:val="003F5777"/>
    <w:rsid w:val="003F5991"/>
    <w:rsid w:val="003F5993"/>
    <w:rsid w:val="003F64D0"/>
    <w:rsid w:val="003F6EF4"/>
    <w:rsid w:val="004006F3"/>
    <w:rsid w:val="00400711"/>
    <w:rsid w:val="0040125D"/>
    <w:rsid w:val="0040143C"/>
    <w:rsid w:val="00401741"/>
    <w:rsid w:val="00401AFF"/>
    <w:rsid w:val="00401EE8"/>
    <w:rsid w:val="004021B4"/>
    <w:rsid w:val="004023B1"/>
    <w:rsid w:val="004023F9"/>
    <w:rsid w:val="00402663"/>
    <w:rsid w:val="004026BB"/>
    <w:rsid w:val="00402AC1"/>
    <w:rsid w:val="00403422"/>
    <w:rsid w:val="0040353F"/>
    <w:rsid w:val="0040358A"/>
    <w:rsid w:val="00403A47"/>
    <w:rsid w:val="004040BD"/>
    <w:rsid w:val="004041A8"/>
    <w:rsid w:val="00404921"/>
    <w:rsid w:val="00404D15"/>
    <w:rsid w:val="00404F58"/>
    <w:rsid w:val="0040500C"/>
    <w:rsid w:val="004052F4"/>
    <w:rsid w:val="00405441"/>
    <w:rsid w:val="00406076"/>
    <w:rsid w:val="00406938"/>
    <w:rsid w:val="004069E4"/>
    <w:rsid w:val="00406FBE"/>
    <w:rsid w:val="00407216"/>
    <w:rsid w:val="0040734F"/>
    <w:rsid w:val="00407388"/>
    <w:rsid w:val="00407622"/>
    <w:rsid w:val="00407656"/>
    <w:rsid w:val="00407749"/>
    <w:rsid w:val="0041081B"/>
    <w:rsid w:val="00410F0B"/>
    <w:rsid w:val="00411604"/>
    <w:rsid w:val="00411D3A"/>
    <w:rsid w:val="00412477"/>
    <w:rsid w:val="004124B7"/>
    <w:rsid w:val="004130C9"/>
    <w:rsid w:val="004136B8"/>
    <w:rsid w:val="00413849"/>
    <w:rsid w:val="00413A63"/>
    <w:rsid w:val="0041449A"/>
    <w:rsid w:val="00414679"/>
    <w:rsid w:val="00414946"/>
    <w:rsid w:val="004155F0"/>
    <w:rsid w:val="004157F2"/>
    <w:rsid w:val="00415B74"/>
    <w:rsid w:val="00416409"/>
    <w:rsid w:val="004169D0"/>
    <w:rsid w:val="004171D6"/>
    <w:rsid w:val="00417B1E"/>
    <w:rsid w:val="00417F0A"/>
    <w:rsid w:val="004209C5"/>
    <w:rsid w:val="004221DD"/>
    <w:rsid w:val="004232B0"/>
    <w:rsid w:val="0042343D"/>
    <w:rsid w:val="004243B2"/>
    <w:rsid w:val="00424E61"/>
    <w:rsid w:val="0042518D"/>
    <w:rsid w:val="0042537F"/>
    <w:rsid w:val="00426500"/>
    <w:rsid w:val="00427346"/>
    <w:rsid w:val="00427503"/>
    <w:rsid w:val="004275A4"/>
    <w:rsid w:val="004303B7"/>
    <w:rsid w:val="004303EB"/>
    <w:rsid w:val="004303EC"/>
    <w:rsid w:val="00430BB2"/>
    <w:rsid w:val="00430E43"/>
    <w:rsid w:val="004311D8"/>
    <w:rsid w:val="0043201B"/>
    <w:rsid w:val="004326E5"/>
    <w:rsid w:val="0043336E"/>
    <w:rsid w:val="004344D6"/>
    <w:rsid w:val="00434C49"/>
    <w:rsid w:val="00434DCB"/>
    <w:rsid w:val="00434EAF"/>
    <w:rsid w:val="004358F5"/>
    <w:rsid w:val="0043695E"/>
    <w:rsid w:val="00436EF7"/>
    <w:rsid w:val="0043778C"/>
    <w:rsid w:val="00437B65"/>
    <w:rsid w:val="00437F4C"/>
    <w:rsid w:val="004407D8"/>
    <w:rsid w:val="0044081C"/>
    <w:rsid w:val="00440B0B"/>
    <w:rsid w:val="0044167D"/>
    <w:rsid w:val="00441ED5"/>
    <w:rsid w:val="00442447"/>
    <w:rsid w:val="004428B5"/>
    <w:rsid w:val="00442C17"/>
    <w:rsid w:val="00442CCC"/>
    <w:rsid w:val="00442E09"/>
    <w:rsid w:val="0044317E"/>
    <w:rsid w:val="00443305"/>
    <w:rsid w:val="004436D6"/>
    <w:rsid w:val="00444068"/>
    <w:rsid w:val="00445CF3"/>
    <w:rsid w:val="00445CFB"/>
    <w:rsid w:val="00446619"/>
    <w:rsid w:val="00446A66"/>
    <w:rsid w:val="00446FAC"/>
    <w:rsid w:val="0044771A"/>
    <w:rsid w:val="00447A03"/>
    <w:rsid w:val="00447A1F"/>
    <w:rsid w:val="00450141"/>
    <w:rsid w:val="00450C0D"/>
    <w:rsid w:val="004510DE"/>
    <w:rsid w:val="00451990"/>
    <w:rsid w:val="004519DF"/>
    <w:rsid w:val="00451CDE"/>
    <w:rsid w:val="00452AC9"/>
    <w:rsid w:val="00452F0E"/>
    <w:rsid w:val="00453473"/>
    <w:rsid w:val="0045378F"/>
    <w:rsid w:val="0045393F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0CA"/>
    <w:rsid w:val="00460C40"/>
    <w:rsid w:val="004613CD"/>
    <w:rsid w:val="00461EA1"/>
    <w:rsid w:val="00462282"/>
    <w:rsid w:val="0046237B"/>
    <w:rsid w:val="00462554"/>
    <w:rsid w:val="004637B6"/>
    <w:rsid w:val="004637C1"/>
    <w:rsid w:val="00463A0E"/>
    <w:rsid w:val="004642F9"/>
    <w:rsid w:val="00464EB8"/>
    <w:rsid w:val="0046545A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3100"/>
    <w:rsid w:val="00473448"/>
    <w:rsid w:val="00473618"/>
    <w:rsid w:val="004736A8"/>
    <w:rsid w:val="00474A11"/>
    <w:rsid w:val="00474B18"/>
    <w:rsid w:val="00474B36"/>
    <w:rsid w:val="00475306"/>
    <w:rsid w:val="00476B97"/>
    <w:rsid w:val="00476C9F"/>
    <w:rsid w:val="0047737D"/>
    <w:rsid w:val="004774D2"/>
    <w:rsid w:val="00477501"/>
    <w:rsid w:val="00477B8A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1FDE"/>
    <w:rsid w:val="00482D28"/>
    <w:rsid w:val="00482F3E"/>
    <w:rsid w:val="00483350"/>
    <w:rsid w:val="00483355"/>
    <w:rsid w:val="0048336F"/>
    <w:rsid w:val="0048373B"/>
    <w:rsid w:val="004839F8"/>
    <w:rsid w:val="00483A4D"/>
    <w:rsid w:val="00483DF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4E7"/>
    <w:rsid w:val="00486595"/>
    <w:rsid w:val="00486978"/>
    <w:rsid w:val="00486AB7"/>
    <w:rsid w:val="00487061"/>
    <w:rsid w:val="00487679"/>
    <w:rsid w:val="00490216"/>
    <w:rsid w:val="004906D7"/>
    <w:rsid w:val="004906F0"/>
    <w:rsid w:val="00490AE3"/>
    <w:rsid w:val="00490E8E"/>
    <w:rsid w:val="004910CD"/>
    <w:rsid w:val="0049166C"/>
    <w:rsid w:val="00492082"/>
    <w:rsid w:val="004924B1"/>
    <w:rsid w:val="0049272B"/>
    <w:rsid w:val="00492BF1"/>
    <w:rsid w:val="004932B0"/>
    <w:rsid w:val="00493E31"/>
    <w:rsid w:val="0049413B"/>
    <w:rsid w:val="00494417"/>
    <w:rsid w:val="00494571"/>
    <w:rsid w:val="00494CAB"/>
    <w:rsid w:val="004956B4"/>
    <w:rsid w:val="00495AD8"/>
    <w:rsid w:val="00495E4E"/>
    <w:rsid w:val="0049653A"/>
    <w:rsid w:val="00496B97"/>
    <w:rsid w:val="0049709D"/>
    <w:rsid w:val="004976F0"/>
    <w:rsid w:val="004A0953"/>
    <w:rsid w:val="004A117F"/>
    <w:rsid w:val="004A135C"/>
    <w:rsid w:val="004A1875"/>
    <w:rsid w:val="004A1C27"/>
    <w:rsid w:val="004A2205"/>
    <w:rsid w:val="004A228D"/>
    <w:rsid w:val="004A2648"/>
    <w:rsid w:val="004A2661"/>
    <w:rsid w:val="004A266A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DD0"/>
    <w:rsid w:val="004A5F62"/>
    <w:rsid w:val="004A6A7D"/>
    <w:rsid w:val="004A7646"/>
    <w:rsid w:val="004A7693"/>
    <w:rsid w:val="004A7A37"/>
    <w:rsid w:val="004A7E5F"/>
    <w:rsid w:val="004B0853"/>
    <w:rsid w:val="004B0A64"/>
    <w:rsid w:val="004B0DAC"/>
    <w:rsid w:val="004B10F2"/>
    <w:rsid w:val="004B1403"/>
    <w:rsid w:val="004B1F38"/>
    <w:rsid w:val="004B2EA7"/>
    <w:rsid w:val="004B3521"/>
    <w:rsid w:val="004B36F4"/>
    <w:rsid w:val="004B3A7C"/>
    <w:rsid w:val="004B3F7C"/>
    <w:rsid w:val="004B421A"/>
    <w:rsid w:val="004B439F"/>
    <w:rsid w:val="004B4ABE"/>
    <w:rsid w:val="004B573C"/>
    <w:rsid w:val="004B591B"/>
    <w:rsid w:val="004B5E2A"/>
    <w:rsid w:val="004B60B8"/>
    <w:rsid w:val="004B619D"/>
    <w:rsid w:val="004B65AF"/>
    <w:rsid w:val="004B69EC"/>
    <w:rsid w:val="004B70D7"/>
    <w:rsid w:val="004B7290"/>
    <w:rsid w:val="004B72B4"/>
    <w:rsid w:val="004C042B"/>
    <w:rsid w:val="004C0B83"/>
    <w:rsid w:val="004C0D51"/>
    <w:rsid w:val="004C0FD3"/>
    <w:rsid w:val="004C1523"/>
    <w:rsid w:val="004C1BA3"/>
    <w:rsid w:val="004C1D17"/>
    <w:rsid w:val="004C28BC"/>
    <w:rsid w:val="004C30C7"/>
    <w:rsid w:val="004C32E7"/>
    <w:rsid w:val="004C3A4A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443"/>
    <w:rsid w:val="004C6641"/>
    <w:rsid w:val="004C6EC7"/>
    <w:rsid w:val="004C7217"/>
    <w:rsid w:val="004C7D83"/>
    <w:rsid w:val="004D01BE"/>
    <w:rsid w:val="004D1200"/>
    <w:rsid w:val="004D170F"/>
    <w:rsid w:val="004D1BCE"/>
    <w:rsid w:val="004D2146"/>
    <w:rsid w:val="004D2341"/>
    <w:rsid w:val="004D24AC"/>
    <w:rsid w:val="004D2E47"/>
    <w:rsid w:val="004D2FEF"/>
    <w:rsid w:val="004D3478"/>
    <w:rsid w:val="004D3687"/>
    <w:rsid w:val="004D3B30"/>
    <w:rsid w:val="004D3F89"/>
    <w:rsid w:val="004D3FF9"/>
    <w:rsid w:val="004D4581"/>
    <w:rsid w:val="004D4877"/>
    <w:rsid w:val="004D4921"/>
    <w:rsid w:val="004D4D3C"/>
    <w:rsid w:val="004D5169"/>
    <w:rsid w:val="004D5259"/>
    <w:rsid w:val="004D5573"/>
    <w:rsid w:val="004D5C12"/>
    <w:rsid w:val="004D5C65"/>
    <w:rsid w:val="004D5FF6"/>
    <w:rsid w:val="004D6DE2"/>
    <w:rsid w:val="004D6F95"/>
    <w:rsid w:val="004E00DD"/>
    <w:rsid w:val="004E03DC"/>
    <w:rsid w:val="004E04AE"/>
    <w:rsid w:val="004E0DA8"/>
    <w:rsid w:val="004E0DF6"/>
    <w:rsid w:val="004E1564"/>
    <w:rsid w:val="004E16B7"/>
    <w:rsid w:val="004E17E1"/>
    <w:rsid w:val="004E19BE"/>
    <w:rsid w:val="004E1EE7"/>
    <w:rsid w:val="004E2633"/>
    <w:rsid w:val="004E27FA"/>
    <w:rsid w:val="004E2909"/>
    <w:rsid w:val="004E2BDA"/>
    <w:rsid w:val="004E30A8"/>
    <w:rsid w:val="004E35FA"/>
    <w:rsid w:val="004E3D6A"/>
    <w:rsid w:val="004E3E5E"/>
    <w:rsid w:val="004E4AE8"/>
    <w:rsid w:val="004E5068"/>
    <w:rsid w:val="004E51E3"/>
    <w:rsid w:val="004E5950"/>
    <w:rsid w:val="004E5A31"/>
    <w:rsid w:val="004E5EF6"/>
    <w:rsid w:val="004E62D8"/>
    <w:rsid w:val="004E6843"/>
    <w:rsid w:val="004E7390"/>
    <w:rsid w:val="004E7409"/>
    <w:rsid w:val="004E74F7"/>
    <w:rsid w:val="004E7A32"/>
    <w:rsid w:val="004E7D83"/>
    <w:rsid w:val="004F020F"/>
    <w:rsid w:val="004F03FB"/>
    <w:rsid w:val="004F040D"/>
    <w:rsid w:val="004F09DF"/>
    <w:rsid w:val="004F0F2C"/>
    <w:rsid w:val="004F26F9"/>
    <w:rsid w:val="004F2A3C"/>
    <w:rsid w:val="004F2A59"/>
    <w:rsid w:val="004F2BD0"/>
    <w:rsid w:val="004F2F31"/>
    <w:rsid w:val="004F2F59"/>
    <w:rsid w:val="004F3083"/>
    <w:rsid w:val="004F3486"/>
    <w:rsid w:val="004F3582"/>
    <w:rsid w:val="004F3A98"/>
    <w:rsid w:val="004F3EC5"/>
    <w:rsid w:val="004F4656"/>
    <w:rsid w:val="004F5498"/>
    <w:rsid w:val="004F5886"/>
    <w:rsid w:val="004F5A59"/>
    <w:rsid w:val="004F6248"/>
    <w:rsid w:val="004F6727"/>
    <w:rsid w:val="004F6902"/>
    <w:rsid w:val="004F775E"/>
    <w:rsid w:val="0050010E"/>
    <w:rsid w:val="005012F0"/>
    <w:rsid w:val="0050145F"/>
    <w:rsid w:val="00501EEF"/>
    <w:rsid w:val="005022F9"/>
    <w:rsid w:val="005023E2"/>
    <w:rsid w:val="0050256B"/>
    <w:rsid w:val="00502632"/>
    <w:rsid w:val="00502AF0"/>
    <w:rsid w:val="00503991"/>
    <w:rsid w:val="00503C4D"/>
    <w:rsid w:val="00503D06"/>
    <w:rsid w:val="00503E19"/>
    <w:rsid w:val="005052A9"/>
    <w:rsid w:val="00505327"/>
    <w:rsid w:val="0050532F"/>
    <w:rsid w:val="00505699"/>
    <w:rsid w:val="00505F8E"/>
    <w:rsid w:val="005060F7"/>
    <w:rsid w:val="005064E1"/>
    <w:rsid w:val="00506DCF"/>
    <w:rsid w:val="005071A1"/>
    <w:rsid w:val="0050746A"/>
    <w:rsid w:val="00507DA3"/>
    <w:rsid w:val="005104BB"/>
    <w:rsid w:val="0051083D"/>
    <w:rsid w:val="00510C91"/>
    <w:rsid w:val="005111B6"/>
    <w:rsid w:val="0051129B"/>
    <w:rsid w:val="00511453"/>
    <w:rsid w:val="005116F8"/>
    <w:rsid w:val="00512060"/>
    <w:rsid w:val="005124AC"/>
    <w:rsid w:val="00512C84"/>
    <w:rsid w:val="00512CA6"/>
    <w:rsid w:val="00512DE0"/>
    <w:rsid w:val="00512FD6"/>
    <w:rsid w:val="00513B6A"/>
    <w:rsid w:val="00513B83"/>
    <w:rsid w:val="00513D06"/>
    <w:rsid w:val="00513E49"/>
    <w:rsid w:val="00513EE9"/>
    <w:rsid w:val="005143A0"/>
    <w:rsid w:val="00514776"/>
    <w:rsid w:val="00514857"/>
    <w:rsid w:val="00514A7A"/>
    <w:rsid w:val="00514B91"/>
    <w:rsid w:val="0051521B"/>
    <w:rsid w:val="0051575F"/>
    <w:rsid w:val="005159DE"/>
    <w:rsid w:val="005159F2"/>
    <w:rsid w:val="00515E2B"/>
    <w:rsid w:val="005162A2"/>
    <w:rsid w:val="00516B6D"/>
    <w:rsid w:val="00517DF4"/>
    <w:rsid w:val="0052035B"/>
    <w:rsid w:val="00520466"/>
    <w:rsid w:val="0052056B"/>
    <w:rsid w:val="00520BCA"/>
    <w:rsid w:val="00520C39"/>
    <w:rsid w:val="00520D51"/>
    <w:rsid w:val="00521A66"/>
    <w:rsid w:val="00521ECE"/>
    <w:rsid w:val="00521F43"/>
    <w:rsid w:val="00521FD2"/>
    <w:rsid w:val="0052201E"/>
    <w:rsid w:val="00522576"/>
    <w:rsid w:val="0052290B"/>
    <w:rsid w:val="00522FA9"/>
    <w:rsid w:val="0052319E"/>
    <w:rsid w:val="005238A2"/>
    <w:rsid w:val="00523B28"/>
    <w:rsid w:val="00523D5E"/>
    <w:rsid w:val="00523FA6"/>
    <w:rsid w:val="0052400F"/>
    <w:rsid w:val="00524AAD"/>
    <w:rsid w:val="00524B91"/>
    <w:rsid w:val="005255AF"/>
    <w:rsid w:val="005257FE"/>
    <w:rsid w:val="0052631D"/>
    <w:rsid w:val="00526354"/>
    <w:rsid w:val="00526A7B"/>
    <w:rsid w:val="00527822"/>
    <w:rsid w:val="00527C49"/>
    <w:rsid w:val="00530330"/>
    <w:rsid w:val="005303A8"/>
    <w:rsid w:val="00531001"/>
    <w:rsid w:val="005316C6"/>
    <w:rsid w:val="005329C5"/>
    <w:rsid w:val="00533A13"/>
    <w:rsid w:val="0053478C"/>
    <w:rsid w:val="0053491F"/>
    <w:rsid w:val="005349A5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711B"/>
    <w:rsid w:val="005372F8"/>
    <w:rsid w:val="0053747E"/>
    <w:rsid w:val="00537B8B"/>
    <w:rsid w:val="00537F5F"/>
    <w:rsid w:val="0054013D"/>
    <w:rsid w:val="0054046A"/>
    <w:rsid w:val="0054062A"/>
    <w:rsid w:val="00540D86"/>
    <w:rsid w:val="00541591"/>
    <w:rsid w:val="00541D9A"/>
    <w:rsid w:val="00541E6D"/>
    <w:rsid w:val="005422EE"/>
    <w:rsid w:val="005423E3"/>
    <w:rsid w:val="00542839"/>
    <w:rsid w:val="00542C81"/>
    <w:rsid w:val="00543995"/>
    <w:rsid w:val="00544049"/>
    <w:rsid w:val="00544977"/>
    <w:rsid w:val="00544979"/>
    <w:rsid w:val="00545CAE"/>
    <w:rsid w:val="00545F61"/>
    <w:rsid w:val="00546CF6"/>
    <w:rsid w:val="00546F31"/>
    <w:rsid w:val="00547001"/>
    <w:rsid w:val="0054798B"/>
    <w:rsid w:val="00547C38"/>
    <w:rsid w:val="00550147"/>
    <w:rsid w:val="00550218"/>
    <w:rsid w:val="0055026E"/>
    <w:rsid w:val="00550875"/>
    <w:rsid w:val="005508FF"/>
    <w:rsid w:val="005509C8"/>
    <w:rsid w:val="005510C4"/>
    <w:rsid w:val="005512C2"/>
    <w:rsid w:val="005518DA"/>
    <w:rsid w:val="0055237E"/>
    <w:rsid w:val="005528B2"/>
    <w:rsid w:val="0055299C"/>
    <w:rsid w:val="00553D54"/>
    <w:rsid w:val="005551DC"/>
    <w:rsid w:val="00555491"/>
    <w:rsid w:val="0055575E"/>
    <w:rsid w:val="0055592D"/>
    <w:rsid w:val="00555B8E"/>
    <w:rsid w:val="00555C98"/>
    <w:rsid w:val="005564A0"/>
    <w:rsid w:val="00556913"/>
    <w:rsid w:val="005569ED"/>
    <w:rsid w:val="00556AA3"/>
    <w:rsid w:val="00556FB8"/>
    <w:rsid w:val="005576E8"/>
    <w:rsid w:val="005577DF"/>
    <w:rsid w:val="00557DE7"/>
    <w:rsid w:val="00561301"/>
    <w:rsid w:val="005613D8"/>
    <w:rsid w:val="00561406"/>
    <w:rsid w:val="0056152C"/>
    <w:rsid w:val="005617F1"/>
    <w:rsid w:val="005618FB"/>
    <w:rsid w:val="00561949"/>
    <w:rsid w:val="00561B56"/>
    <w:rsid w:val="00561DD1"/>
    <w:rsid w:val="005620BE"/>
    <w:rsid w:val="005623CF"/>
    <w:rsid w:val="005628B5"/>
    <w:rsid w:val="00562DA4"/>
    <w:rsid w:val="00562DD3"/>
    <w:rsid w:val="00563341"/>
    <w:rsid w:val="00563626"/>
    <w:rsid w:val="0056392D"/>
    <w:rsid w:val="00563989"/>
    <w:rsid w:val="00563FE7"/>
    <w:rsid w:val="00564554"/>
    <w:rsid w:val="0056526A"/>
    <w:rsid w:val="0056600E"/>
    <w:rsid w:val="005665CE"/>
    <w:rsid w:val="00567048"/>
    <w:rsid w:val="00567360"/>
    <w:rsid w:val="0056790C"/>
    <w:rsid w:val="00570F0B"/>
    <w:rsid w:val="00570F48"/>
    <w:rsid w:val="00571AC4"/>
    <w:rsid w:val="0057236C"/>
    <w:rsid w:val="00572695"/>
    <w:rsid w:val="005726E6"/>
    <w:rsid w:val="005735F9"/>
    <w:rsid w:val="00573977"/>
    <w:rsid w:val="00573BB2"/>
    <w:rsid w:val="00573BD4"/>
    <w:rsid w:val="00573C96"/>
    <w:rsid w:val="005740FC"/>
    <w:rsid w:val="005741F8"/>
    <w:rsid w:val="00574288"/>
    <w:rsid w:val="0057467D"/>
    <w:rsid w:val="00574D2E"/>
    <w:rsid w:val="00574E75"/>
    <w:rsid w:val="0057517E"/>
    <w:rsid w:val="0057552F"/>
    <w:rsid w:val="00575A7F"/>
    <w:rsid w:val="005760E2"/>
    <w:rsid w:val="00576C17"/>
    <w:rsid w:val="00576CD3"/>
    <w:rsid w:val="00576E3A"/>
    <w:rsid w:val="0057739D"/>
    <w:rsid w:val="005775E3"/>
    <w:rsid w:val="00577639"/>
    <w:rsid w:val="00577B4B"/>
    <w:rsid w:val="0058000D"/>
    <w:rsid w:val="005800EA"/>
    <w:rsid w:val="00580902"/>
    <w:rsid w:val="00580A4D"/>
    <w:rsid w:val="00580CD7"/>
    <w:rsid w:val="00580DBD"/>
    <w:rsid w:val="00580E6C"/>
    <w:rsid w:val="00580F65"/>
    <w:rsid w:val="00581173"/>
    <w:rsid w:val="005814C7"/>
    <w:rsid w:val="00581DE0"/>
    <w:rsid w:val="005823D9"/>
    <w:rsid w:val="005826F4"/>
    <w:rsid w:val="00582B72"/>
    <w:rsid w:val="00583C0C"/>
    <w:rsid w:val="005843F2"/>
    <w:rsid w:val="005849EC"/>
    <w:rsid w:val="00585257"/>
    <w:rsid w:val="00585347"/>
    <w:rsid w:val="00585790"/>
    <w:rsid w:val="00585C30"/>
    <w:rsid w:val="00586594"/>
    <w:rsid w:val="00586B2E"/>
    <w:rsid w:val="00586D55"/>
    <w:rsid w:val="00586D64"/>
    <w:rsid w:val="00587BFD"/>
    <w:rsid w:val="005909F3"/>
    <w:rsid w:val="00591359"/>
    <w:rsid w:val="005925D9"/>
    <w:rsid w:val="005926FC"/>
    <w:rsid w:val="00592BAC"/>
    <w:rsid w:val="005932F9"/>
    <w:rsid w:val="00593338"/>
    <w:rsid w:val="00593651"/>
    <w:rsid w:val="00593961"/>
    <w:rsid w:val="00593AE6"/>
    <w:rsid w:val="00593AF3"/>
    <w:rsid w:val="00593D9D"/>
    <w:rsid w:val="0059410D"/>
    <w:rsid w:val="00594541"/>
    <w:rsid w:val="005947FA"/>
    <w:rsid w:val="00594AAE"/>
    <w:rsid w:val="00594B98"/>
    <w:rsid w:val="00595935"/>
    <w:rsid w:val="00595A42"/>
    <w:rsid w:val="00595B19"/>
    <w:rsid w:val="00595D2B"/>
    <w:rsid w:val="005979AC"/>
    <w:rsid w:val="00597B6B"/>
    <w:rsid w:val="00597E28"/>
    <w:rsid w:val="005A0070"/>
    <w:rsid w:val="005A01D2"/>
    <w:rsid w:val="005A03C7"/>
    <w:rsid w:val="005A05CD"/>
    <w:rsid w:val="005A09C0"/>
    <w:rsid w:val="005A0CE1"/>
    <w:rsid w:val="005A0D45"/>
    <w:rsid w:val="005A0F30"/>
    <w:rsid w:val="005A0F92"/>
    <w:rsid w:val="005A18C0"/>
    <w:rsid w:val="005A1AA4"/>
    <w:rsid w:val="005A1CE6"/>
    <w:rsid w:val="005A2044"/>
    <w:rsid w:val="005A2E47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4DF9"/>
    <w:rsid w:val="005A5438"/>
    <w:rsid w:val="005A57A3"/>
    <w:rsid w:val="005A5CE6"/>
    <w:rsid w:val="005A60D7"/>
    <w:rsid w:val="005A64AA"/>
    <w:rsid w:val="005A6C51"/>
    <w:rsid w:val="005A6C83"/>
    <w:rsid w:val="005A6E10"/>
    <w:rsid w:val="005A71DB"/>
    <w:rsid w:val="005A7713"/>
    <w:rsid w:val="005A7C5A"/>
    <w:rsid w:val="005B000F"/>
    <w:rsid w:val="005B0101"/>
    <w:rsid w:val="005B03E5"/>
    <w:rsid w:val="005B0456"/>
    <w:rsid w:val="005B053E"/>
    <w:rsid w:val="005B17E1"/>
    <w:rsid w:val="005B2C20"/>
    <w:rsid w:val="005B2FC7"/>
    <w:rsid w:val="005B316E"/>
    <w:rsid w:val="005B32EE"/>
    <w:rsid w:val="005B3410"/>
    <w:rsid w:val="005B35A8"/>
    <w:rsid w:val="005B3945"/>
    <w:rsid w:val="005B444B"/>
    <w:rsid w:val="005B49C8"/>
    <w:rsid w:val="005B4A19"/>
    <w:rsid w:val="005B5109"/>
    <w:rsid w:val="005B5212"/>
    <w:rsid w:val="005B6A13"/>
    <w:rsid w:val="005B7882"/>
    <w:rsid w:val="005C060A"/>
    <w:rsid w:val="005C19B3"/>
    <w:rsid w:val="005C1BB2"/>
    <w:rsid w:val="005C1C8F"/>
    <w:rsid w:val="005C1D86"/>
    <w:rsid w:val="005C215A"/>
    <w:rsid w:val="005C21AE"/>
    <w:rsid w:val="005C31B6"/>
    <w:rsid w:val="005C471F"/>
    <w:rsid w:val="005C4AB7"/>
    <w:rsid w:val="005C4D15"/>
    <w:rsid w:val="005C4EAC"/>
    <w:rsid w:val="005C5090"/>
    <w:rsid w:val="005C5ADB"/>
    <w:rsid w:val="005C5B8B"/>
    <w:rsid w:val="005C5BF2"/>
    <w:rsid w:val="005C5EE4"/>
    <w:rsid w:val="005C5FCF"/>
    <w:rsid w:val="005C6145"/>
    <w:rsid w:val="005C630E"/>
    <w:rsid w:val="005C654C"/>
    <w:rsid w:val="005C6625"/>
    <w:rsid w:val="005C6C28"/>
    <w:rsid w:val="005C7303"/>
    <w:rsid w:val="005C7757"/>
    <w:rsid w:val="005C77C2"/>
    <w:rsid w:val="005C7D60"/>
    <w:rsid w:val="005C7FB4"/>
    <w:rsid w:val="005D00D0"/>
    <w:rsid w:val="005D011D"/>
    <w:rsid w:val="005D0E39"/>
    <w:rsid w:val="005D0F2F"/>
    <w:rsid w:val="005D216C"/>
    <w:rsid w:val="005D21F0"/>
    <w:rsid w:val="005D278E"/>
    <w:rsid w:val="005D2873"/>
    <w:rsid w:val="005D30CC"/>
    <w:rsid w:val="005D32E7"/>
    <w:rsid w:val="005D3689"/>
    <w:rsid w:val="005D3C61"/>
    <w:rsid w:val="005D418D"/>
    <w:rsid w:val="005D45C1"/>
    <w:rsid w:val="005D480D"/>
    <w:rsid w:val="005D4892"/>
    <w:rsid w:val="005D4F60"/>
    <w:rsid w:val="005D4F7F"/>
    <w:rsid w:val="005D4FD6"/>
    <w:rsid w:val="005D523F"/>
    <w:rsid w:val="005D5CB6"/>
    <w:rsid w:val="005D5D8A"/>
    <w:rsid w:val="005D5F55"/>
    <w:rsid w:val="005D61BA"/>
    <w:rsid w:val="005D6680"/>
    <w:rsid w:val="005D6843"/>
    <w:rsid w:val="005D6BE6"/>
    <w:rsid w:val="005D747E"/>
    <w:rsid w:val="005D78D0"/>
    <w:rsid w:val="005D7DC8"/>
    <w:rsid w:val="005E058B"/>
    <w:rsid w:val="005E05B9"/>
    <w:rsid w:val="005E08FB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3A51"/>
    <w:rsid w:val="005E4ADB"/>
    <w:rsid w:val="005E4CAA"/>
    <w:rsid w:val="005E4F4B"/>
    <w:rsid w:val="005E4F99"/>
    <w:rsid w:val="005E53E5"/>
    <w:rsid w:val="005E559F"/>
    <w:rsid w:val="005E569E"/>
    <w:rsid w:val="005E6366"/>
    <w:rsid w:val="005E63F7"/>
    <w:rsid w:val="005E6A54"/>
    <w:rsid w:val="005E77D6"/>
    <w:rsid w:val="005E78AA"/>
    <w:rsid w:val="005E7A89"/>
    <w:rsid w:val="005E7C1D"/>
    <w:rsid w:val="005E7CAA"/>
    <w:rsid w:val="005E7CD2"/>
    <w:rsid w:val="005F01E5"/>
    <w:rsid w:val="005F025E"/>
    <w:rsid w:val="005F0878"/>
    <w:rsid w:val="005F0EBD"/>
    <w:rsid w:val="005F187B"/>
    <w:rsid w:val="005F1BB8"/>
    <w:rsid w:val="005F1C5D"/>
    <w:rsid w:val="005F1C68"/>
    <w:rsid w:val="005F2790"/>
    <w:rsid w:val="005F3232"/>
    <w:rsid w:val="005F3363"/>
    <w:rsid w:val="005F36CF"/>
    <w:rsid w:val="005F3AF3"/>
    <w:rsid w:val="005F3AFE"/>
    <w:rsid w:val="005F3CBA"/>
    <w:rsid w:val="005F3D11"/>
    <w:rsid w:val="005F4356"/>
    <w:rsid w:val="005F460B"/>
    <w:rsid w:val="005F4784"/>
    <w:rsid w:val="005F4987"/>
    <w:rsid w:val="005F4CDA"/>
    <w:rsid w:val="005F5420"/>
    <w:rsid w:val="005F5819"/>
    <w:rsid w:val="005F5843"/>
    <w:rsid w:val="005F59E9"/>
    <w:rsid w:val="005F5B31"/>
    <w:rsid w:val="005F5BA4"/>
    <w:rsid w:val="005F5D83"/>
    <w:rsid w:val="005F60E6"/>
    <w:rsid w:val="005F6554"/>
    <w:rsid w:val="005F667F"/>
    <w:rsid w:val="005F680D"/>
    <w:rsid w:val="005F71FA"/>
    <w:rsid w:val="005F7C03"/>
    <w:rsid w:val="005F7E48"/>
    <w:rsid w:val="00600091"/>
    <w:rsid w:val="0060011D"/>
    <w:rsid w:val="00600225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3016"/>
    <w:rsid w:val="006030D0"/>
    <w:rsid w:val="0060388B"/>
    <w:rsid w:val="00604214"/>
    <w:rsid w:val="00604444"/>
    <w:rsid w:val="00605C96"/>
    <w:rsid w:val="00605DE3"/>
    <w:rsid w:val="00605EB1"/>
    <w:rsid w:val="00605FBE"/>
    <w:rsid w:val="00605FD5"/>
    <w:rsid w:val="006102F5"/>
    <w:rsid w:val="006109BD"/>
    <w:rsid w:val="00610B8B"/>
    <w:rsid w:val="0061116C"/>
    <w:rsid w:val="006115B8"/>
    <w:rsid w:val="006125D4"/>
    <w:rsid w:val="0061283E"/>
    <w:rsid w:val="00613A15"/>
    <w:rsid w:val="00614189"/>
    <w:rsid w:val="0061469F"/>
    <w:rsid w:val="00614A29"/>
    <w:rsid w:val="00614F92"/>
    <w:rsid w:val="00615591"/>
    <w:rsid w:val="00615637"/>
    <w:rsid w:val="00615D8E"/>
    <w:rsid w:val="00615F10"/>
    <w:rsid w:val="00616E7B"/>
    <w:rsid w:val="00616F06"/>
    <w:rsid w:val="006172DC"/>
    <w:rsid w:val="00617D28"/>
    <w:rsid w:val="00617E46"/>
    <w:rsid w:val="00620195"/>
    <w:rsid w:val="0062065E"/>
    <w:rsid w:val="0062080A"/>
    <w:rsid w:val="00620BFC"/>
    <w:rsid w:val="006210C2"/>
    <w:rsid w:val="006212A6"/>
    <w:rsid w:val="00621A23"/>
    <w:rsid w:val="00621BA0"/>
    <w:rsid w:val="00621F01"/>
    <w:rsid w:val="00622EF5"/>
    <w:rsid w:val="00623A3B"/>
    <w:rsid w:val="00623EA9"/>
    <w:rsid w:val="006242FF"/>
    <w:rsid w:val="006244D7"/>
    <w:rsid w:val="0062482F"/>
    <w:rsid w:val="00624EA0"/>
    <w:rsid w:val="00625351"/>
    <w:rsid w:val="00625703"/>
    <w:rsid w:val="00626EB9"/>
    <w:rsid w:val="00626EFB"/>
    <w:rsid w:val="00627491"/>
    <w:rsid w:val="00630D59"/>
    <w:rsid w:val="00630FF9"/>
    <w:rsid w:val="006310BC"/>
    <w:rsid w:val="0063144D"/>
    <w:rsid w:val="00631472"/>
    <w:rsid w:val="006314A7"/>
    <w:rsid w:val="0063195A"/>
    <w:rsid w:val="00631FD5"/>
    <w:rsid w:val="00631FDD"/>
    <w:rsid w:val="00632650"/>
    <w:rsid w:val="006327A0"/>
    <w:rsid w:val="00632A77"/>
    <w:rsid w:val="00632AB1"/>
    <w:rsid w:val="00632AE5"/>
    <w:rsid w:val="00632EE1"/>
    <w:rsid w:val="00633A42"/>
    <w:rsid w:val="00633A69"/>
    <w:rsid w:val="00634298"/>
    <w:rsid w:val="00634363"/>
    <w:rsid w:val="00634550"/>
    <w:rsid w:val="00634947"/>
    <w:rsid w:val="00634970"/>
    <w:rsid w:val="00634B22"/>
    <w:rsid w:val="00634CAD"/>
    <w:rsid w:val="00635604"/>
    <w:rsid w:val="00635733"/>
    <w:rsid w:val="0063576F"/>
    <w:rsid w:val="00635ACB"/>
    <w:rsid w:val="00635B88"/>
    <w:rsid w:val="00635D45"/>
    <w:rsid w:val="00635F59"/>
    <w:rsid w:val="0063663D"/>
    <w:rsid w:val="00640226"/>
    <w:rsid w:val="00640D1C"/>
    <w:rsid w:val="0064136A"/>
    <w:rsid w:val="00641435"/>
    <w:rsid w:val="006414D3"/>
    <w:rsid w:val="006416A6"/>
    <w:rsid w:val="00641CE3"/>
    <w:rsid w:val="00641D33"/>
    <w:rsid w:val="00641DCF"/>
    <w:rsid w:val="006422CC"/>
    <w:rsid w:val="0064236D"/>
    <w:rsid w:val="00642380"/>
    <w:rsid w:val="006433D1"/>
    <w:rsid w:val="006437F7"/>
    <w:rsid w:val="00643C88"/>
    <w:rsid w:val="00643DAE"/>
    <w:rsid w:val="00644484"/>
    <w:rsid w:val="00644C11"/>
    <w:rsid w:val="00644EE3"/>
    <w:rsid w:val="006455C4"/>
    <w:rsid w:val="00645B72"/>
    <w:rsid w:val="006460CE"/>
    <w:rsid w:val="00647B2E"/>
    <w:rsid w:val="00650986"/>
    <w:rsid w:val="00650BCF"/>
    <w:rsid w:val="00651DA4"/>
    <w:rsid w:val="0065274D"/>
    <w:rsid w:val="00652AD9"/>
    <w:rsid w:val="00652DB6"/>
    <w:rsid w:val="00653669"/>
    <w:rsid w:val="006547FE"/>
    <w:rsid w:val="00656626"/>
    <w:rsid w:val="006568F6"/>
    <w:rsid w:val="00656A75"/>
    <w:rsid w:val="00656CED"/>
    <w:rsid w:val="006578CD"/>
    <w:rsid w:val="00657948"/>
    <w:rsid w:val="00657982"/>
    <w:rsid w:val="00657D6C"/>
    <w:rsid w:val="00660373"/>
    <w:rsid w:val="00660828"/>
    <w:rsid w:val="006611BA"/>
    <w:rsid w:val="00662B22"/>
    <w:rsid w:val="00662FD8"/>
    <w:rsid w:val="006631D6"/>
    <w:rsid w:val="00663A95"/>
    <w:rsid w:val="006641BF"/>
    <w:rsid w:val="00664999"/>
    <w:rsid w:val="00664A71"/>
    <w:rsid w:val="00665778"/>
    <w:rsid w:val="00665852"/>
    <w:rsid w:val="006659EC"/>
    <w:rsid w:val="00665BA1"/>
    <w:rsid w:val="00665C1D"/>
    <w:rsid w:val="00665CA6"/>
    <w:rsid w:val="00665D4D"/>
    <w:rsid w:val="00666312"/>
    <w:rsid w:val="006665C1"/>
    <w:rsid w:val="00666AE8"/>
    <w:rsid w:val="00666C44"/>
    <w:rsid w:val="00666D6B"/>
    <w:rsid w:val="00666FC0"/>
    <w:rsid w:val="006677ED"/>
    <w:rsid w:val="00667867"/>
    <w:rsid w:val="00667AEF"/>
    <w:rsid w:val="00667EEF"/>
    <w:rsid w:val="00667F3D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E8F"/>
    <w:rsid w:val="00672197"/>
    <w:rsid w:val="006721FF"/>
    <w:rsid w:val="00672817"/>
    <w:rsid w:val="00674240"/>
    <w:rsid w:val="00675231"/>
    <w:rsid w:val="0067561D"/>
    <w:rsid w:val="00675DC5"/>
    <w:rsid w:val="006761E9"/>
    <w:rsid w:val="006762AD"/>
    <w:rsid w:val="00676529"/>
    <w:rsid w:val="00676884"/>
    <w:rsid w:val="00676A66"/>
    <w:rsid w:val="00676D13"/>
    <w:rsid w:val="00676D17"/>
    <w:rsid w:val="00677AFD"/>
    <w:rsid w:val="00677B65"/>
    <w:rsid w:val="006801A2"/>
    <w:rsid w:val="00680634"/>
    <w:rsid w:val="0068098E"/>
    <w:rsid w:val="006814D3"/>
    <w:rsid w:val="0068176E"/>
    <w:rsid w:val="00681A91"/>
    <w:rsid w:val="00681CA1"/>
    <w:rsid w:val="00683563"/>
    <w:rsid w:val="006844A5"/>
    <w:rsid w:val="00684CFE"/>
    <w:rsid w:val="006852C6"/>
    <w:rsid w:val="006852FA"/>
    <w:rsid w:val="00685353"/>
    <w:rsid w:val="00685444"/>
    <w:rsid w:val="0068555C"/>
    <w:rsid w:val="00685BB5"/>
    <w:rsid w:val="00685CA3"/>
    <w:rsid w:val="00686135"/>
    <w:rsid w:val="00686904"/>
    <w:rsid w:val="00687DE4"/>
    <w:rsid w:val="006900E4"/>
    <w:rsid w:val="0069013A"/>
    <w:rsid w:val="006903B7"/>
    <w:rsid w:val="00690595"/>
    <w:rsid w:val="00692143"/>
    <w:rsid w:val="006926DC"/>
    <w:rsid w:val="0069292F"/>
    <w:rsid w:val="00692A23"/>
    <w:rsid w:val="00692D82"/>
    <w:rsid w:val="00692EEF"/>
    <w:rsid w:val="00694C07"/>
    <w:rsid w:val="00695205"/>
    <w:rsid w:val="0069557D"/>
    <w:rsid w:val="0069570A"/>
    <w:rsid w:val="0069608E"/>
    <w:rsid w:val="006961E7"/>
    <w:rsid w:val="00696692"/>
    <w:rsid w:val="00696783"/>
    <w:rsid w:val="00697FD7"/>
    <w:rsid w:val="006A003F"/>
    <w:rsid w:val="006A0925"/>
    <w:rsid w:val="006A0AC6"/>
    <w:rsid w:val="006A1206"/>
    <w:rsid w:val="006A154A"/>
    <w:rsid w:val="006A2534"/>
    <w:rsid w:val="006A28B6"/>
    <w:rsid w:val="006A37E0"/>
    <w:rsid w:val="006A3CD8"/>
    <w:rsid w:val="006A45B1"/>
    <w:rsid w:val="006A4E47"/>
    <w:rsid w:val="006A5475"/>
    <w:rsid w:val="006A5D97"/>
    <w:rsid w:val="006A6C03"/>
    <w:rsid w:val="006A761A"/>
    <w:rsid w:val="006A79C4"/>
    <w:rsid w:val="006A7C5A"/>
    <w:rsid w:val="006B0991"/>
    <w:rsid w:val="006B0DE4"/>
    <w:rsid w:val="006B0F81"/>
    <w:rsid w:val="006B1100"/>
    <w:rsid w:val="006B11ED"/>
    <w:rsid w:val="006B134B"/>
    <w:rsid w:val="006B144D"/>
    <w:rsid w:val="006B16D5"/>
    <w:rsid w:val="006B182A"/>
    <w:rsid w:val="006B1B97"/>
    <w:rsid w:val="006B2043"/>
    <w:rsid w:val="006B2918"/>
    <w:rsid w:val="006B2B83"/>
    <w:rsid w:val="006B2DCA"/>
    <w:rsid w:val="006B2E24"/>
    <w:rsid w:val="006B3221"/>
    <w:rsid w:val="006B359A"/>
    <w:rsid w:val="006B389F"/>
    <w:rsid w:val="006B39A1"/>
    <w:rsid w:val="006B4300"/>
    <w:rsid w:val="006B5A4D"/>
    <w:rsid w:val="006B66B0"/>
    <w:rsid w:val="006B6916"/>
    <w:rsid w:val="006B6BBC"/>
    <w:rsid w:val="006B731B"/>
    <w:rsid w:val="006B75D6"/>
    <w:rsid w:val="006B7F90"/>
    <w:rsid w:val="006C0D63"/>
    <w:rsid w:val="006C13EC"/>
    <w:rsid w:val="006C16C3"/>
    <w:rsid w:val="006C1926"/>
    <w:rsid w:val="006C1AD6"/>
    <w:rsid w:val="006C2056"/>
    <w:rsid w:val="006C24D9"/>
    <w:rsid w:val="006C2B63"/>
    <w:rsid w:val="006C3431"/>
    <w:rsid w:val="006C39A3"/>
    <w:rsid w:val="006C3F46"/>
    <w:rsid w:val="006C42D4"/>
    <w:rsid w:val="006C4C91"/>
    <w:rsid w:val="006C4FA3"/>
    <w:rsid w:val="006C5395"/>
    <w:rsid w:val="006C5746"/>
    <w:rsid w:val="006C5DBA"/>
    <w:rsid w:val="006C5EAE"/>
    <w:rsid w:val="006C6A23"/>
    <w:rsid w:val="006C7B6F"/>
    <w:rsid w:val="006C7CE8"/>
    <w:rsid w:val="006D003B"/>
    <w:rsid w:val="006D0340"/>
    <w:rsid w:val="006D0433"/>
    <w:rsid w:val="006D0C29"/>
    <w:rsid w:val="006D0C5B"/>
    <w:rsid w:val="006D0E0B"/>
    <w:rsid w:val="006D10CE"/>
    <w:rsid w:val="006D1B4B"/>
    <w:rsid w:val="006D1CA1"/>
    <w:rsid w:val="006D2A11"/>
    <w:rsid w:val="006D4488"/>
    <w:rsid w:val="006D44AA"/>
    <w:rsid w:val="006D483C"/>
    <w:rsid w:val="006D4988"/>
    <w:rsid w:val="006D49CC"/>
    <w:rsid w:val="006D5945"/>
    <w:rsid w:val="006D61DB"/>
    <w:rsid w:val="006D70CC"/>
    <w:rsid w:val="006D7262"/>
    <w:rsid w:val="006D7824"/>
    <w:rsid w:val="006D782B"/>
    <w:rsid w:val="006D7A48"/>
    <w:rsid w:val="006D7FE3"/>
    <w:rsid w:val="006E003C"/>
    <w:rsid w:val="006E0211"/>
    <w:rsid w:val="006E0514"/>
    <w:rsid w:val="006E0EF5"/>
    <w:rsid w:val="006E1406"/>
    <w:rsid w:val="006E1408"/>
    <w:rsid w:val="006E18F5"/>
    <w:rsid w:val="006E1900"/>
    <w:rsid w:val="006E2078"/>
    <w:rsid w:val="006E2168"/>
    <w:rsid w:val="006E2205"/>
    <w:rsid w:val="006E2211"/>
    <w:rsid w:val="006E2858"/>
    <w:rsid w:val="006E29F9"/>
    <w:rsid w:val="006E2E57"/>
    <w:rsid w:val="006E2F63"/>
    <w:rsid w:val="006E3176"/>
    <w:rsid w:val="006E32D6"/>
    <w:rsid w:val="006E3656"/>
    <w:rsid w:val="006E3789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E9B"/>
    <w:rsid w:val="006E6F8A"/>
    <w:rsid w:val="006E7356"/>
    <w:rsid w:val="006E78DE"/>
    <w:rsid w:val="006F09F8"/>
    <w:rsid w:val="006F0B59"/>
    <w:rsid w:val="006F18E9"/>
    <w:rsid w:val="006F19E7"/>
    <w:rsid w:val="006F2075"/>
    <w:rsid w:val="006F21A4"/>
    <w:rsid w:val="006F2735"/>
    <w:rsid w:val="006F287D"/>
    <w:rsid w:val="006F2C8A"/>
    <w:rsid w:val="006F2E9C"/>
    <w:rsid w:val="006F360D"/>
    <w:rsid w:val="006F3C30"/>
    <w:rsid w:val="006F4C95"/>
    <w:rsid w:val="006F4F25"/>
    <w:rsid w:val="006F57C7"/>
    <w:rsid w:val="006F57FF"/>
    <w:rsid w:val="006F5882"/>
    <w:rsid w:val="006F5A77"/>
    <w:rsid w:val="006F6359"/>
    <w:rsid w:val="006F6586"/>
    <w:rsid w:val="006F6746"/>
    <w:rsid w:val="006F67EB"/>
    <w:rsid w:val="006F6885"/>
    <w:rsid w:val="006F68CA"/>
    <w:rsid w:val="006F6F06"/>
    <w:rsid w:val="006F6F5D"/>
    <w:rsid w:val="006F6FE8"/>
    <w:rsid w:val="006F71AE"/>
    <w:rsid w:val="006F7B62"/>
    <w:rsid w:val="006F7B6C"/>
    <w:rsid w:val="006F7D1D"/>
    <w:rsid w:val="007003A6"/>
    <w:rsid w:val="00700964"/>
    <w:rsid w:val="0070114E"/>
    <w:rsid w:val="0070131F"/>
    <w:rsid w:val="0070150F"/>
    <w:rsid w:val="00701771"/>
    <w:rsid w:val="00701E19"/>
    <w:rsid w:val="007024E1"/>
    <w:rsid w:val="00702B0F"/>
    <w:rsid w:val="00702C06"/>
    <w:rsid w:val="00702ED6"/>
    <w:rsid w:val="00703080"/>
    <w:rsid w:val="0070320A"/>
    <w:rsid w:val="0070328B"/>
    <w:rsid w:val="007034FE"/>
    <w:rsid w:val="00703843"/>
    <w:rsid w:val="00703AF7"/>
    <w:rsid w:val="00703D14"/>
    <w:rsid w:val="00704EDB"/>
    <w:rsid w:val="00704F56"/>
    <w:rsid w:val="00705109"/>
    <w:rsid w:val="00705356"/>
    <w:rsid w:val="0070574B"/>
    <w:rsid w:val="007060D9"/>
    <w:rsid w:val="007069E6"/>
    <w:rsid w:val="00706A82"/>
    <w:rsid w:val="00706DE5"/>
    <w:rsid w:val="00707324"/>
    <w:rsid w:val="007074C5"/>
    <w:rsid w:val="00707F9E"/>
    <w:rsid w:val="007102D5"/>
    <w:rsid w:val="00710587"/>
    <w:rsid w:val="00710A7B"/>
    <w:rsid w:val="00710AEA"/>
    <w:rsid w:val="00710EAC"/>
    <w:rsid w:val="007113FF"/>
    <w:rsid w:val="00711AC5"/>
    <w:rsid w:val="00711DF6"/>
    <w:rsid w:val="00712182"/>
    <w:rsid w:val="00712767"/>
    <w:rsid w:val="00713101"/>
    <w:rsid w:val="00713531"/>
    <w:rsid w:val="00713681"/>
    <w:rsid w:val="00713A3D"/>
    <w:rsid w:val="00713AE1"/>
    <w:rsid w:val="00713D77"/>
    <w:rsid w:val="007142C7"/>
    <w:rsid w:val="007147DD"/>
    <w:rsid w:val="007149F6"/>
    <w:rsid w:val="00714F25"/>
    <w:rsid w:val="007159DA"/>
    <w:rsid w:val="00715BDD"/>
    <w:rsid w:val="00715CDB"/>
    <w:rsid w:val="00716D54"/>
    <w:rsid w:val="00717001"/>
    <w:rsid w:val="007176AB"/>
    <w:rsid w:val="007176DD"/>
    <w:rsid w:val="00717E04"/>
    <w:rsid w:val="00720645"/>
    <w:rsid w:val="00720CBB"/>
    <w:rsid w:val="00721539"/>
    <w:rsid w:val="00721896"/>
    <w:rsid w:val="0072198C"/>
    <w:rsid w:val="00722194"/>
    <w:rsid w:val="007227EF"/>
    <w:rsid w:val="00722C70"/>
    <w:rsid w:val="00722C8B"/>
    <w:rsid w:val="00722CD1"/>
    <w:rsid w:val="00723233"/>
    <w:rsid w:val="00723C91"/>
    <w:rsid w:val="007241CF"/>
    <w:rsid w:val="007242C8"/>
    <w:rsid w:val="0072441D"/>
    <w:rsid w:val="00724690"/>
    <w:rsid w:val="00724849"/>
    <w:rsid w:val="00724BCE"/>
    <w:rsid w:val="00724E68"/>
    <w:rsid w:val="00724FD1"/>
    <w:rsid w:val="007251E0"/>
    <w:rsid w:val="0072527A"/>
    <w:rsid w:val="007255B8"/>
    <w:rsid w:val="007258A0"/>
    <w:rsid w:val="007258BE"/>
    <w:rsid w:val="007268DC"/>
    <w:rsid w:val="00726A97"/>
    <w:rsid w:val="00726DE9"/>
    <w:rsid w:val="007300B0"/>
    <w:rsid w:val="00730711"/>
    <w:rsid w:val="007307A8"/>
    <w:rsid w:val="0073125D"/>
    <w:rsid w:val="007312A6"/>
    <w:rsid w:val="007315DC"/>
    <w:rsid w:val="00731D02"/>
    <w:rsid w:val="007322C5"/>
    <w:rsid w:val="00732959"/>
    <w:rsid w:val="00732AB1"/>
    <w:rsid w:val="007336FD"/>
    <w:rsid w:val="007338F2"/>
    <w:rsid w:val="00733B21"/>
    <w:rsid w:val="0073401E"/>
    <w:rsid w:val="007340BD"/>
    <w:rsid w:val="00734361"/>
    <w:rsid w:val="00734476"/>
    <w:rsid w:val="0073454D"/>
    <w:rsid w:val="00734B75"/>
    <w:rsid w:val="00734F79"/>
    <w:rsid w:val="00735875"/>
    <w:rsid w:val="007359AD"/>
    <w:rsid w:val="00735B4B"/>
    <w:rsid w:val="00736476"/>
    <w:rsid w:val="00736605"/>
    <w:rsid w:val="00737136"/>
    <w:rsid w:val="0073796E"/>
    <w:rsid w:val="00737F5E"/>
    <w:rsid w:val="007404C4"/>
    <w:rsid w:val="007408D1"/>
    <w:rsid w:val="00740948"/>
    <w:rsid w:val="00741012"/>
    <w:rsid w:val="007413EB"/>
    <w:rsid w:val="0074144D"/>
    <w:rsid w:val="007416D7"/>
    <w:rsid w:val="00741907"/>
    <w:rsid w:val="00741EC5"/>
    <w:rsid w:val="00742002"/>
    <w:rsid w:val="007425C8"/>
    <w:rsid w:val="007429FC"/>
    <w:rsid w:val="00742CCF"/>
    <w:rsid w:val="00742FDF"/>
    <w:rsid w:val="0074305A"/>
    <w:rsid w:val="00743109"/>
    <w:rsid w:val="0074357D"/>
    <w:rsid w:val="007439E2"/>
    <w:rsid w:val="00743E7F"/>
    <w:rsid w:val="007442E1"/>
    <w:rsid w:val="007443E4"/>
    <w:rsid w:val="0074487E"/>
    <w:rsid w:val="00745D39"/>
    <w:rsid w:val="00746775"/>
    <w:rsid w:val="00746BE6"/>
    <w:rsid w:val="00746CE7"/>
    <w:rsid w:val="0074739B"/>
    <w:rsid w:val="00747B91"/>
    <w:rsid w:val="0075047A"/>
    <w:rsid w:val="00750D2C"/>
    <w:rsid w:val="00750F5A"/>
    <w:rsid w:val="007510F2"/>
    <w:rsid w:val="007510FB"/>
    <w:rsid w:val="007511D7"/>
    <w:rsid w:val="0075128C"/>
    <w:rsid w:val="00751946"/>
    <w:rsid w:val="00752097"/>
    <w:rsid w:val="00752D5F"/>
    <w:rsid w:val="00753578"/>
    <w:rsid w:val="00753AFE"/>
    <w:rsid w:val="00753EE3"/>
    <w:rsid w:val="00754675"/>
    <w:rsid w:val="0075469B"/>
    <w:rsid w:val="00754800"/>
    <w:rsid w:val="00755FCD"/>
    <w:rsid w:val="0075603B"/>
    <w:rsid w:val="00756484"/>
    <w:rsid w:val="00756929"/>
    <w:rsid w:val="0075698E"/>
    <w:rsid w:val="00756B3A"/>
    <w:rsid w:val="00756B44"/>
    <w:rsid w:val="00757696"/>
    <w:rsid w:val="0075787C"/>
    <w:rsid w:val="00760217"/>
    <w:rsid w:val="0076047E"/>
    <w:rsid w:val="0076089E"/>
    <w:rsid w:val="00760DA7"/>
    <w:rsid w:val="007610D8"/>
    <w:rsid w:val="00761177"/>
    <w:rsid w:val="00762BCA"/>
    <w:rsid w:val="00763230"/>
    <w:rsid w:val="0076376E"/>
    <w:rsid w:val="00763935"/>
    <w:rsid w:val="00763CF8"/>
    <w:rsid w:val="00763F81"/>
    <w:rsid w:val="007647B7"/>
    <w:rsid w:val="00764BB2"/>
    <w:rsid w:val="00764F71"/>
    <w:rsid w:val="00765168"/>
    <w:rsid w:val="007665CB"/>
    <w:rsid w:val="007667AD"/>
    <w:rsid w:val="00766960"/>
    <w:rsid w:val="007669CD"/>
    <w:rsid w:val="0076751E"/>
    <w:rsid w:val="00767985"/>
    <w:rsid w:val="00767A9C"/>
    <w:rsid w:val="00770172"/>
    <w:rsid w:val="007712C2"/>
    <w:rsid w:val="00771CDE"/>
    <w:rsid w:val="007722A4"/>
    <w:rsid w:val="007726DC"/>
    <w:rsid w:val="00772F6B"/>
    <w:rsid w:val="00773126"/>
    <w:rsid w:val="00773229"/>
    <w:rsid w:val="00773623"/>
    <w:rsid w:val="0077369B"/>
    <w:rsid w:val="007743D7"/>
    <w:rsid w:val="007746F5"/>
    <w:rsid w:val="007749A2"/>
    <w:rsid w:val="00775369"/>
    <w:rsid w:val="0077585F"/>
    <w:rsid w:val="00775BA3"/>
    <w:rsid w:val="00775BF8"/>
    <w:rsid w:val="00775CD8"/>
    <w:rsid w:val="007763C0"/>
    <w:rsid w:val="00776652"/>
    <w:rsid w:val="0077759C"/>
    <w:rsid w:val="007802F9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4E0"/>
    <w:rsid w:val="007836D5"/>
    <w:rsid w:val="007836E5"/>
    <w:rsid w:val="007840C3"/>
    <w:rsid w:val="00784122"/>
    <w:rsid w:val="00784773"/>
    <w:rsid w:val="007848ED"/>
    <w:rsid w:val="007852E8"/>
    <w:rsid w:val="00785D87"/>
    <w:rsid w:val="00787FAD"/>
    <w:rsid w:val="007904D4"/>
    <w:rsid w:val="00790DBF"/>
    <w:rsid w:val="0079107F"/>
    <w:rsid w:val="007915C9"/>
    <w:rsid w:val="0079178F"/>
    <w:rsid w:val="00791B11"/>
    <w:rsid w:val="00791BF7"/>
    <w:rsid w:val="007927E5"/>
    <w:rsid w:val="00792A38"/>
    <w:rsid w:val="00793133"/>
    <w:rsid w:val="00793201"/>
    <w:rsid w:val="007932D7"/>
    <w:rsid w:val="0079415A"/>
    <w:rsid w:val="007944B8"/>
    <w:rsid w:val="00794A76"/>
    <w:rsid w:val="0079554C"/>
    <w:rsid w:val="00795701"/>
    <w:rsid w:val="0079585F"/>
    <w:rsid w:val="00795A20"/>
    <w:rsid w:val="00795B4C"/>
    <w:rsid w:val="00795CC3"/>
    <w:rsid w:val="00796006"/>
    <w:rsid w:val="007962B1"/>
    <w:rsid w:val="007962F8"/>
    <w:rsid w:val="007969A2"/>
    <w:rsid w:val="007971BB"/>
    <w:rsid w:val="007974CE"/>
    <w:rsid w:val="007979A3"/>
    <w:rsid w:val="00797AD6"/>
    <w:rsid w:val="00797CBF"/>
    <w:rsid w:val="007A0480"/>
    <w:rsid w:val="007A17B3"/>
    <w:rsid w:val="007A25B1"/>
    <w:rsid w:val="007A2AA3"/>
    <w:rsid w:val="007A2CEF"/>
    <w:rsid w:val="007A2D1A"/>
    <w:rsid w:val="007A2D7E"/>
    <w:rsid w:val="007A324F"/>
    <w:rsid w:val="007A3776"/>
    <w:rsid w:val="007A3FE8"/>
    <w:rsid w:val="007A40D5"/>
    <w:rsid w:val="007A4251"/>
    <w:rsid w:val="007A4525"/>
    <w:rsid w:val="007A4B77"/>
    <w:rsid w:val="007A4ECA"/>
    <w:rsid w:val="007A4FC1"/>
    <w:rsid w:val="007A54D2"/>
    <w:rsid w:val="007A5F2C"/>
    <w:rsid w:val="007A61DF"/>
    <w:rsid w:val="007A63B1"/>
    <w:rsid w:val="007A6E65"/>
    <w:rsid w:val="007A717C"/>
    <w:rsid w:val="007A72BE"/>
    <w:rsid w:val="007A74E1"/>
    <w:rsid w:val="007A7883"/>
    <w:rsid w:val="007A7C2B"/>
    <w:rsid w:val="007A7CA8"/>
    <w:rsid w:val="007A7D2F"/>
    <w:rsid w:val="007A7DDC"/>
    <w:rsid w:val="007A7E94"/>
    <w:rsid w:val="007B01E6"/>
    <w:rsid w:val="007B09EE"/>
    <w:rsid w:val="007B0ED0"/>
    <w:rsid w:val="007B103B"/>
    <w:rsid w:val="007B14A1"/>
    <w:rsid w:val="007B1693"/>
    <w:rsid w:val="007B1B1A"/>
    <w:rsid w:val="007B232E"/>
    <w:rsid w:val="007B2550"/>
    <w:rsid w:val="007B2822"/>
    <w:rsid w:val="007B2AE2"/>
    <w:rsid w:val="007B2EB1"/>
    <w:rsid w:val="007B2FD8"/>
    <w:rsid w:val="007B3154"/>
    <w:rsid w:val="007B39A9"/>
    <w:rsid w:val="007B3B02"/>
    <w:rsid w:val="007B3CE9"/>
    <w:rsid w:val="007B4A2A"/>
    <w:rsid w:val="007B4D32"/>
    <w:rsid w:val="007B537F"/>
    <w:rsid w:val="007B53FE"/>
    <w:rsid w:val="007B5577"/>
    <w:rsid w:val="007B567A"/>
    <w:rsid w:val="007B5894"/>
    <w:rsid w:val="007B6258"/>
    <w:rsid w:val="007B63F4"/>
    <w:rsid w:val="007B64F1"/>
    <w:rsid w:val="007B7190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43F"/>
    <w:rsid w:val="007C2084"/>
    <w:rsid w:val="007C21BC"/>
    <w:rsid w:val="007C284A"/>
    <w:rsid w:val="007C2E4E"/>
    <w:rsid w:val="007C3158"/>
    <w:rsid w:val="007C3823"/>
    <w:rsid w:val="007C3B71"/>
    <w:rsid w:val="007C3FD8"/>
    <w:rsid w:val="007C42E5"/>
    <w:rsid w:val="007C47B8"/>
    <w:rsid w:val="007C49B5"/>
    <w:rsid w:val="007C4C62"/>
    <w:rsid w:val="007C4DD1"/>
    <w:rsid w:val="007C511D"/>
    <w:rsid w:val="007C5224"/>
    <w:rsid w:val="007C52CA"/>
    <w:rsid w:val="007C536A"/>
    <w:rsid w:val="007C58DB"/>
    <w:rsid w:val="007C59EC"/>
    <w:rsid w:val="007C61FE"/>
    <w:rsid w:val="007C6C66"/>
    <w:rsid w:val="007C74CD"/>
    <w:rsid w:val="007C776A"/>
    <w:rsid w:val="007C7E3C"/>
    <w:rsid w:val="007D0565"/>
    <w:rsid w:val="007D05C0"/>
    <w:rsid w:val="007D0895"/>
    <w:rsid w:val="007D09C5"/>
    <w:rsid w:val="007D0B98"/>
    <w:rsid w:val="007D0E6D"/>
    <w:rsid w:val="007D11BC"/>
    <w:rsid w:val="007D15F8"/>
    <w:rsid w:val="007D17AB"/>
    <w:rsid w:val="007D186F"/>
    <w:rsid w:val="007D23D0"/>
    <w:rsid w:val="007D295B"/>
    <w:rsid w:val="007D3533"/>
    <w:rsid w:val="007D35DA"/>
    <w:rsid w:val="007D3BDD"/>
    <w:rsid w:val="007D3ED1"/>
    <w:rsid w:val="007D44C4"/>
    <w:rsid w:val="007D4735"/>
    <w:rsid w:val="007D4760"/>
    <w:rsid w:val="007D4810"/>
    <w:rsid w:val="007D4C4B"/>
    <w:rsid w:val="007D5000"/>
    <w:rsid w:val="007D52F9"/>
    <w:rsid w:val="007D5B8C"/>
    <w:rsid w:val="007D6592"/>
    <w:rsid w:val="007D687B"/>
    <w:rsid w:val="007D7344"/>
    <w:rsid w:val="007D79D3"/>
    <w:rsid w:val="007D7B5C"/>
    <w:rsid w:val="007D7ED3"/>
    <w:rsid w:val="007E0247"/>
    <w:rsid w:val="007E0331"/>
    <w:rsid w:val="007E0B08"/>
    <w:rsid w:val="007E0C7A"/>
    <w:rsid w:val="007E0D35"/>
    <w:rsid w:val="007E1240"/>
    <w:rsid w:val="007E1D63"/>
    <w:rsid w:val="007E23BC"/>
    <w:rsid w:val="007E26BF"/>
    <w:rsid w:val="007E2AAC"/>
    <w:rsid w:val="007E2AED"/>
    <w:rsid w:val="007E2B23"/>
    <w:rsid w:val="007E2C8C"/>
    <w:rsid w:val="007E33C1"/>
    <w:rsid w:val="007E39C4"/>
    <w:rsid w:val="007E5226"/>
    <w:rsid w:val="007E5DE3"/>
    <w:rsid w:val="007E645A"/>
    <w:rsid w:val="007E69B3"/>
    <w:rsid w:val="007E6F45"/>
    <w:rsid w:val="007E7321"/>
    <w:rsid w:val="007E7F68"/>
    <w:rsid w:val="007F0225"/>
    <w:rsid w:val="007F038F"/>
    <w:rsid w:val="007F0CBA"/>
    <w:rsid w:val="007F1063"/>
    <w:rsid w:val="007F11B5"/>
    <w:rsid w:val="007F2B56"/>
    <w:rsid w:val="007F3615"/>
    <w:rsid w:val="007F361A"/>
    <w:rsid w:val="007F364A"/>
    <w:rsid w:val="007F4BC8"/>
    <w:rsid w:val="007F4F8A"/>
    <w:rsid w:val="007F5616"/>
    <w:rsid w:val="007F6176"/>
    <w:rsid w:val="007F63D7"/>
    <w:rsid w:val="007F6C24"/>
    <w:rsid w:val="007F6CBE"/>
    <w:rsid w:val="007F7061"/>
    <w:rsid w:val="007F7285"/>
    <w:rsid w:val="007F7299"/>
    <w:rsid w:val="007F7396"/>
    <w:rsid w:val="007F7450"/>
    <w:rsid w:val="007F75EB"/>
    <w:rsid w:val="007F767F"/>
    <w:rsid w:val="007F77D1"/>
    <w:rsid w:val="007F7828"/>
    <w:rsid w:val="007F7B05"/>
    <w:rsid w:val="00800081"/>
    <w:rsid w:val="00800293"/>
    <w:rsid w:val="00800DDB"/>
    <w:rsid w:val="00802ED5"/>
    <w:rsid w:val="00803BF9"/>
    <w:rsid w:val="00803FD8"/>
    <w:rsid w:val="00804118"/>
    <w:rsid w:val="008045BA"/>
    <w:rsid w:val="00804ABA"/>
    <w:rsid w:val="0080522B"/>
    <w:rsid w:val="008057C7"/>
    <w:rsid w:val="00805A04"/>
    <w:rsid w:val="00805A4C"/>
    <w:rsid w:val="008062D7"/>
    <w:rsid w:val="00806612"/>
    <w:rsid w:val="00806B36"/>
    <w:rsid w:val="00807011"/>
    <w:rsid w:val="00807200"/>
    <w:rsid w:val="008074E0"/>
    <w:rsid w:val="008076AE"/>
    <w:rsid w:val="00807A86"/>
    <w:rsid w:val="00807B40"/>
    <w:rsid w:val="00807BA1"/>
    <w:rsid w:val="00807C24"/>
    <w:rsid w:val="00810573"/>
    <w:rsid w:val="00810A38"/>
    <w:rsid w:val="00810F71"/>
    <w:rsid w:val="008112B4"/>
    <w:rsid w:val="00811333"/>
    <w:rsid w:val="0081136B"/>
    <w:rsid w:val="0081169D"/>
    <w:rsid w:val="00811FFD"/>
    <w:rsid w:val="00812904"/>
    <w:rsid w:val="00812B37"/>
    <w:rsid w:val="008135AA"/>
    <w:rsid w:val="008138B5"/>
    <w:rsid w:val="00814408"/>
    <w:rsid w:val="00814881"/>
    <w:rsid w:val="00814AEB"/>
    <w:rsid w:val="00815A87"/>
    <w:rsid w:val="0081609A"/>
    <w:rsid w:val="008168B8"/>
    <w:rsid w:val="008168D4"/>
    <w:rsid w:val="00816D5F"/>
    <w:rsid w:val="00817501"/>
    <w:rsid w:val="00820221"/>
    <w:rsid w:val="00820973"/>
    <w:rsid w:val="00820F2E"/>
    <w:rsid w:val="008212F0"/>
    <w:rsid w:val="00821432"/>
    <w:rsid w:val="00821567"/>
    <w:rsid w:val="00821878"/>
    <w:rsid w:val="0082279F"/>
    <w:rsid w:val="00822D16"/>
    <w:rsid w:val="008240FC"/>
    <w:rsid w:val="00824720"/>
    <w:rsid w:val="00825362"/>
    <w:rsid w:val="00825818"/>
    <w:rsid w:val="008258BE"/>
    <w:rsid w:val="00825CD2"/>
    <w:rsid w:val="00825DC6"/>
    <w:rsid w:val="0082658E"/>
    <w:rsid w:val="008300A4"/>
    <w:rsid w:val="00831C93"/>
    <w:rsid w:val="00831DC6"/>
    <w:rsid w:val="00831E40"/>
    <w:rsid w:val="00832303"/>
    <w:rsid w:val="0083246A"/>
    <w:rsid w:val="00832538"/>
    <w:rsid w:val="00832672"/>
    <w:rsid w:val="0083367A"/>
    <w:rsid w:val="00833B8C"/>
    <w:rsid w:val="00833BA3"/>
    <w:rsid w:val="00833CCF"/>
    <w:rsid w:val="00834205"/>
    <w:rsid w:val="0083461B"/>
    <w:rsid w:val="00834A41"/>
    <w:rsid w:val="00835ACB"/>
    <w:rsid w:val="008370A7"/>
    <w:rsid w:val="0084059F"/>
    <w:rsid w:val="00840695"/>
    <w:rsid w:val="0084076E"/>
    <w:rsid w:val="0084091D"/>
    <w:rsid w:val="0084167F"/>
    <w:rsid w:val="00841702"/>
    <w:rsid w:val="00842472"/>
    <w:rsid w:val="00842921"/>
    <w:rsid w:val="008431C3"/>
    <w:rsid w:val="00843724"/>
    <w:rsid w:val="00843948"/>
    <w:rsid w:val="00843C95"/>
    <w:rsid w:val="00843D4D"/>
    <w:rsid w:val="00843DEC"/>
    <w:rsid w:val="008443D9"/>
    <w:rsid w:val="0084483B"/>
    <w:rsid w:val="00844BA4"/>
    <w:rsid w:val="0084629A"/>
    <w:rsid w:val="008466F8"/>
    <w:rsid w:val="008469FC"/>
    <w:rsid w:val="008470C6"/>
    <w:rsid w:val="0084720B"/>
    <w:rsid w:val="008473F2"/>
    <w:rsid w:val="00847984"/>
    <w:rsid w:val="00847D80"/>
    <w:rsid w:val="00850ADE"/>
    <w:rsid w:val="00851788"/>
    <w:rsid w:val="00851C00"/>
    <w:rsid w:val="0085214B"/>
    <w:rsid w:val="0085218A"/>
    <w:rsid w:val="00852665"/>
    <w:rsid w:val="008527EA"/>
    <w:rsid w:val="00852E40"/>
    <w:rsid w:val="00852F1A"/>
    <w:rsid w:val="0085308E"/>
    <w:rsid w:val="00853114"/>
    <w:rsid w:val="0085336C"/>
    <w:rsid w:val="0085372A"/>
    <w:rsid w:val="00853783"/>
    <w:rsid w:val="00853DB3"/>
    <w:rsid w:val="00854216"/>
    <w:rsid w:val="00854543"/>
    <w:rsid w:val="0085460D"/>
    <w:rsid w:val="0085477F"/>
    <w:rsid w:val="00854E0B"/>
    <w:rsid w:val="008553AA"/>
    <w:rsid w:val="00855666"/>
    <w:rsid w:val="00855B72"/>
    <w:rsid w:val="00855BF2"/>
    <w:rsid w:val="00855E5C"/>
    <w:rsid w:val="0085666D"/>
    <w:rsid w:val="00857CEA"/>
    <w:rsid w:val="00860AD4"/>
    <w:rsid w:val="00861127"/>
    <w:rsid w:val="00861553"/>
    <w:rsid w:val="00861C6D"/>
    <w:rsid w:val="00861DD4"/>
    <w:rsid w:val="00861F32"/>
    <w:rsid w:val="00862397"/>
    <w:rsid w:val="00862840"/>
    <w:rsid w:val="0086307B"/>
    <w:rsid w:val="008631C3"/>
    <w:rsid w:val="00863637"/>
    <w:rsid w:val="008637D4"/>
    <w:rsid w:val="00863C16"/>
    <w:rsid w:val="00863CCE"/>
    <w:rsid w:val="00863FFA"/>
    <w:rsid w:val="00864102"/>
    <w:rsid w:val="00864130"/>
    <w:rsid w:val="00864727"/>
    <w:rsid w:val="008647A0"/>
    <w:rsid w:val="00864A7E"/>
    <w:rsid w:val="00864D5D"/>
    <w:rsid w:val="00865081"/>
    <w:rsid w:val="008655A1"/>
    <w:rsid w:val="00865BCC"/>
    <w:rsid w:val="00865C38"/>
    <w:rsid w:val="00865C5F"/>
    <w:rsid w:val="00865DF8"/>
    <w:rsid w:val="00865EFC"/>
    <w:rsid w:val="00866130"/>
    <w:rsid w:val="008664A5"/>
    <w:rsid w:val="008664A7"/>
    <w:rsid w:val="008664EA"/>
    <w:rsid w:val="00866DBA"/>
    <w:rsid w:val="00866F3C"/>
    <w:rsid w:val="00867EDD"/>
    <w:rsid w:val="00867F49"/>
    <w:rsid w:val="0087060C"/>
    <w:rsid w:val="00870726"/>
    <w:rsid w:val="00870A8E"/>
    <w:rsid w:val="0087116F"/>
    <w:rsid w:val="008716ED"/>
    <w:rsid w:val="00871E4A"/>
    <w:rsid w:val="008722D7"/>
    <w:rsid w:val="00872D9C"/>
    <w:rsid w:val="00873726"/>
    <w:rsid w:val="00874EEF"/>
    <w:rsid w:val="00875229"/>
    <w:rsid w:val="00875ABB"/>
    <w:rsid w:val="00875AC9"/>
    <w:rsid w:val="00875B27"/>
    <w:rsid w:val="00875BA5"/>
    <w:rsid w:val="00876431"/>
    <w:rsid w:val="008778D6"/>
    <w:rsid w:val="00877D23"/>
    <w:rsid w:val="00877D5C"/>
    <w:rsid w:val="00880374"/>
    <w:rsid w:val="00880646"/>
    <w:rsid w:val="00880D0C"/>
    <w:rsid w:val="00881033"/>
    <w:rsid w:val="008816A2"/>
    <w:rsid w:val="0088201B"/>
    <w:rsid w:val="0088237C"/>
    <w:rsid w:val="00882DF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A1D"/>
    <w:rsid w:val="00886F72"/>
    <w:rsid w:val="008872DB"/>
    <w:rsid w:val="008874BA"/>
    <w:rsid w:val="008877E1"/>
    <w:rsid w:val="00887AFD"/>
    <w:rsid w:val="00887EF9"/>
    <w:rsid w:val="00890487"/>
    <w:rsid w:val="00891004"/>
    <w:rsid w:val="0089129A"/>
    <w:rsid w:val="0089152C"/>
    <w:rsid w:val="00891B3A"/>
    <w:rsid w:val="00891C05"/>
    <w:rsid w:val="00892752"/>
    <w:rsid w:val="00892859"/>
    <w:rsid w:val="00892876"/>
    <w:rsid w:val="00893970"/>
    <w:rsid w:val="0089398F"/>
    <w:rsid w:val="00894120"/>
    <w:rsid w:val="00894196"/>
    <w:rsid w:val="00894DD1"/>
    <w:rsid w:val="0089581F"/>
    <w:rsid w:val="00895882"/>
    <w:rsid w:val="008959C9"/>
    <w:rsid w:val="00895DBA"/>
    <w:rsid w:val="00895ED7"/>
    <w:rsid w:val="0089620F"/>
    <w:rsid w:val="00896322"/>
    <w:rsid w:val="00896379"/>
    <w:rsid w:val="008967A4"/>
    <w:rsid w:val="008967A7"/>
    <w:rsid w:val="0089691D"/>
    <w:rsid w:val="008979C6"/>
    <w:rsid w:val="008979D9"/>
    <w:rsid w:val="00897F81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22A6"/>
    <w:rsid w:val="008A234D"/>
    <w:rsid w:val="008A27F3"/>
    <w:rsid w:val="008A2C3B"/>
    <w:rsid w:val="008A3674"/>
    <w:rsid w:val="008A3987"/>
    <w:rsid w:val="008A3A52"/>
    <w:rsid w:val="008A44D0"/>
    <w:rsid w:val="008A4AAD"/>
    <w:rsid w:val="008A4C6A"/>
    <w:rsid w:val="008A4CE3"/>
    <w:rsid w:val="008A4FC4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B96"/>
    <w:rsid w:val="008A7DE6"/>
    <w:rsid w:val="008B04B3"/>
    <w:rsid w:val="008B0BC8"/>
    <w:rsid w:val="008B0DF7"/>
    <w:rsid w:val="008B1295"/>
    <w:rsid w:val="008B2B44"/>
    <w:rsid w:val="008B35BD"/>
    <w:rsid w:val="008B35D1"/>
    <w:rsid w:val="008B4089"/>
    <w:rsid w:val="008B42B3"/>
    <w:rsid w:val="008B511E"/>
    <w:rsid w:val="008B5774"/>
    <w:rsid w:val="008B57C3"/>
    <w:rsid w:val="008B59AC"/>
    <w:rsid w:val="008B5D41"/>
    <w:rsid w:val="008B5D80"/>
    <w:rsid w:val="008B609A"/>
    <w:rsid w:val="008B649F"/>
    <w:rsid w:val="008B6C42"/>
    <w:rsid w:val="008B6D17"/>
    <w:rsid w:val="008B6E98"/>
    <w:rsid w:val="008B7CE1"/>
    <w:rsid w:val="008B7EF4"/>
    <w:rsid w:val="008C0331"/>
    <w:rsid w:val="008C06FF"/>
    <w:rsid w:val="008C0C91"/>
    <w:rsid w:val="008C1775"/>
    <w:rsid w:val="008C1A68"/>
    <w:rsid w:val="008C2B2E"/>
    <w:rsid w:val="008C2C19"/>
    <w:rsid w:val="008C3B54"/>
    <w:rsid w:val="008C3CA3"/>
    <w:rsid w:val="008C3D3F"/>
    <w:rsid w:val="008C43E0"/>
    <w:rsid w:val="008C4605"/>
    <w:rsid w:val="008C4B1A"/>
    <w:rsid w:val="008C4C73"/>
    <w:rsid w:val="008C58A2"/>
    <w:rsid w:val="008C58CD"/>
    <w:rsid w:val="008C5CC3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243B"/>
    <w:rsid w:val="008D25D1"/>
    <w:rsid w:val="008D279F"/>
    <w:rsid w:val="008D288C"/>
    <w:rsid w:val="008D2C79"/>
    <w:rsid w:val="008D3692"/>
    <w:rsid w:val="008D38D6"/>
    <w:rsid w:val="008D39FE"/>
    <w:rsid w:val="008D3AAA"/>
    <w:rsid w:val="008D45B9"/>
    <w:rsid w:val="008D46D1"/>
    <w:rsid w:val="008D4B11"/>
    <w:rsid w:val="008D4EA0"/>
    <w:rsid w:val="008D4EF7"/>
    <w:rsid w:val="008D5E4E"/>
    <w:rsid w:val="008D60A1"/>
    <w:rsid w:val="008D61A9"/>
    <w:rsid w:val="008D6219"/>
    <w:rsid w:val="008D6C71"/>
    <w:rsid w:val="008D6FE4"/>
    <w:rsid w:val="008D74DA"/>
    <w:rsid w:val="008D79E4"/>
    <w:rsid w:val="008D7F68"/>
    <w:rsid w:val="008E0789"/>
    <w:rsid w:val="008E0D0E"/>
    <w:rsid w:val="008E0D7D"/>
    <w:rsid w:val="008E0F89"/>
    <w:rsid w:val="008E186F"/>
    <w:rsid w:val="008E1936"/>
    <w:rsid w:val="008E1D6E"/>
    <w:rsid w:val="008E2734"/>
    <w:rsid w:val="008E2759"/>
    <w:rsid w:val="008E2820"/>
    <w:rsid w:val="008E350F"/>
    <w:rsid w:val="008E35DA"/>
    <w:rsid w:val="008E3932"/>
    <w:rsid w:val="008E45D8"/>
    <w:rsid w:val="008E4826"/>
    <w:rsid w:val="008E487A"/>
    <w:rsid w:val="008E489D"/>
    <w:rsid w:val="008E4D8D"/>
    <w:rsid w:val="008E5430"/>
    <w:rsid w:val="008E580F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27EF"/>
    <w:rsid w:val="008F2B69"/>
    <w:rsid w:val="008F2BE2"/>
    <w:rsid w:val="008F3335"/>
    <w:rsid w:val="008F3DD2"/>
    <w:rsid w:val="008F3DDF"/>
    <w:rsid w:val="008F4392"/>
    <w:rsid w:val="008F44AF"/>
    <w:rsid w:val="008F4676"/>
    <w:rsid w:val="008F491D"/>
    <w:rsid w:val="008F4A09"/>
    <w:rsid w:val="008F4F60"/>
    <w:rsid w:val="008F5240"/>
    <w:rsid w:val="008F5FA9"/>
    <w:rsid w:val="008F60F6"/>
    <w:rsid w:val="008F616A"/>
    <w:rsid w:val="008F62A3"/>
    <w:rsid w:val="008F705F"/>
    <w:rsid w:val="008F731A"/>
    <w:rsid w:val="008F7476"/>
    <w:rsid w:val="008F749E"/>
    <w:rsid w:val="008F74E4"/>
    <w:rsid w:val="008F752E"/>
    <w:rsid w:val="008F7781"/>
    <w:rsid w:val="008F7BD2"/>
    <w:rsid w:val="008F7DD6"/>
    <w:rsid w:val="00900157"/>
    <w:rsid w:val="009005F1"/>
    <w:rsid w:val="00900986"/>
    <w:rsid w:val="0090129E"/>
    <w:rsid w:val="00901D1B"/>
    <w:rsid w:val="00901F31"/>
    <w:rsid w:val="0090252E"/>
    <w:rsid w:val="00903836"/>
    <w:rsid w:val="00903BF2"/>
    <w:rsid w:val="00904023"/>
    <w:rsid w:val="00904A5B"/>
    <w:rsid w:val="00905357"/>
    <w:rsid w:val="00905A6C"/>
    <w:rsid w:val="00905E82"/>
    <w:rsid w:val="00906560"/>
    <w:rsid w:val="00906608"/>
    <w:rsid w:val="00906F38"/>
    <w:rsid w:val="009077EB"/>
    <w:rsid w:val="00907ED1"/>
    <w:rsid w:val="0091027C"/>
    <w:rsid w:val="00910A01"/>
    <w:rsid w:val="00910CA3"/>
    <w:rsid w:val="009116B0"/>
    <w:rsid w:val="00911950"/>
    <w:rsid w:val="00911C66"/>
    <w:rsid w:val="00911F32"/>
    <w:rsid w:val="00911F94"/>
    <w:rsid w:val="00912254"/>
    <w:rsid w:val="0091294D"/>
    <w:rsid w:val="00912B01"/>
    <w:rsid w:val="00913C4C"/>
    <w:rsid w:val="0091421D"/>
    <w:rsid w:val="0091421E"/>
    <w:rsid w:val="009142F1"/>
    <w:rsid w:val="0091496D"/>
    <w:rsid w:val="00914C2D"/>
    <w:rsid w:val="00914D33"/>
    <w:rsid w:val="009152DB"/>
    <w:rsid w:val="00915770"/>
    <w:rsid w:val="00915ABD"/>
    <w:rsid w:val="0091631A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293"/>
    <w:rsid w:val="0092035F"/>
    <w:rsid w:val="00920ADC"/>
    <w:rsid w:val="009210BB"/>
    <w:rsid w:val="009210CA"/>
    <w:rsid w:val="00921A74"/>
    <w:rsid w:val="0092223F"/>
    <w:rsid w:val="0092299C"/>
    <w:rsid w:val="00922DA7"/>
    <w:rsid w:val="00922DCB"/>
    <w:rsid w:val="00922F6E"/>
    <w:rsid w:val="00923452"/>
    <w:rsid w:val="00923A0E"/>
    <w:rsid w:val="00923EBC"/>
    <w:rsid w:val="009242CF"/>
    <w:rsid w:val="009249C1"/>
    <w:rsid w:val="00924B59"/>
    <w:rsid w:val="00925892"/>
    <w:rsid w:val="00925898"/>
    <w:rsid w:val="00925B82"/>
    <w:rsid w:val="00925BA4"/>
    <w:rsid w:val="00926B61"/>
    <w:rsid w:val="00926E1D"/>
    <w:rsid w:val="00927C35"/>
    <w:rsid w:val="00930ACA"/>
    <w:rsid w:val="00930ACF"/>
    <w:rsid w:val="009312EE"/>
    <w:rsid w:val="00931C3C"/>
    <w:rsid w:val="00932165"/>
    <w:rsid w:val="00933C26"/>
    <w:rsid w:val="00933E01"/>
    <w:rsid w:val="00933F1D"/>
    <w:rsid w:val="00934007"/>
    <w:rsid w:val="0093519D"/>
    <w:rsid w:val="009356B1"/>
    <w:rsid w:val="00935CE1"/>
    <w:rsid w:val="009369A2"/>
    <w:rsid w:val="0093724A"/>
    <w:rsid w:val="0093745A"/>
    <w:rsid w:val="00937665"/>
    <w:rsid w:val="00937BA3"/>
    <w:rsid w:val="00937C61"/>
    <w:rsid w:val="009404BC"/>
    <w:rsid w:val="009404BF"/>
    <w:rsid w:val="00940A37"/>
    <w:rsid w:val="00940A8F"/>
    <w:rsid w:val="00940AD3"/>
    <w:rsid w:val="00941855"/>
    <w:rsid w:val="009419E0"/>
    <w:rsid w:val="0094221A"/>
    <w:rsid w:val="009426BF"/>
    <w:rsid w:val="00942918"/>
    <w:rsid w:val="00942DC2"/>
    <w:rsid w:val="0094306B"/>
    <w:rsid w:val="00943311"/>
    <w:rsid w:val="00943FCE"/>
    <w:rsid w:val="009446A4"/>
    <w:rsid w:val="00944C99"/>
    <w:rsid w:val="00944DD7"/>
    <w:rsid w:val="009451C1"/>
    <w:rsid w:val="009462D5"/>
    <w:rsid w:val="00946325"/>
    <w:rsid w:val="009473DF"/>
    <w:rsid w:val="0094774F"/>
    <w:rsid w:val="00947AB9"/>
    <w:rsid w:val="00947ED6"/>
    <w:rsid w:val="0095006A"/>
    <w:rsid w:val="0095023A"/>
    <w:rsid w:val="00950471"/>
    <w:rsid w:val="009505F8"/>
    <w:rsid w:val="00950DC0"/>
    <w:rsid w:val="00950E3A"/>
    <w:rsid w:val="00952933"/>
    <w:rsid w:val="0095352C"/>
    <w:rsid w:val="00954AB5"/>
    <w:rsid w:val="00955135"/>
    <w:rsid w:val="0095520C"/>
    <w:rsid w:val="009554B7"/>
    <w:rsid w:val="00956543"/>
    <w:rsid w:val="0095655C"/>
    <w:rsid w:val="009565EC"/>
    <w:rsid w:val="00956E09"/>
    <w:rsid w:val="009573FC"/>
    <w:rsid w:val="00957582"/>
    <w:rsid w:val="0095758B"/>
    <w:rsid w:val="00960171"/>
    <w:rsid w:val="00960F14"/>
    <w:rsid w:val="00961205"/>
    <w:rsid w:val="009614D1"/>
    <w:rsid w:val="00961D52"/>
    <w:rsid w:val="00961D8F"/>
    <w:rsid w:val="009623CA"/>
    <w:rsid w:val="009623E4"/>
    <w:rsid w:val="00962537"/>
    <w:rsid w:val="00962C75"/>
    <w:rsid w:val="00962DC7"/>
    <w:rsid w:val="00962E5B"/>
    <w:rsid w:val="0096304D"/>
    <w:rsid w:val="0096393B"/>
    <w:rsid w:val="00964323"/>
    <w:rsid w:val="00964740"/>
    <w:rsid w:val="00965531"/>
    <w:rsid w:val="00965763"/>
    <w:rsid w:val="009658BF"/>
    <w:rsid w:val="009659BC"/>
    <w:rsid w:val="00965A2C"/>
    <w:rsid w:val="00965A7B"/>
    <w:rsid w:val="00965B65"/>
    <w:rsid w:val="009677C5"/>
    <w:rsid w:val="0096781A"/>
    <w:rsid w:val="00967DF3"/>
    <w:rsid w:val="00971106"/>
    <w:rsid w:val="009712E8"/>
    <w:rsid w:val="0097144B"/>
    <w:rsid w:val="009717D8"/>
    <w:rsid w:val="00971805"/>
    <w:rsid w:val="00971B70"/>
    <w:rsid w:val="00971CF3"/>
    <w:rsid w:val="00971EC3"/>
    <w:rsid w:val="00971F0C"/>
    <w:rsid w:val="009721F5"/>
    <w:rsid w:val="00972865"/>
    <w:rsid w:val="00972C1E"/>
    <w:rsid w:val="00973148"/>
    <w:rsid w:val="00973448"/>
    <w:rsid w:val="00973B72"/>
    <w:rsid w:val="0097492D"/>
    <w:rsid w:val="00974FC5"/>
    <w:rsid w:val="0097701A"/>
    <w:rsid w:val="009773BD"/>
    <w:rsid w:val="0097781A"/>
    <w:rsid w:val="009805E5"/>
    <w:rsid w:val="00980ED6"/>
    <w:rsid w:val="00980FC4"/>
    <w:rsid w:val="00981269"/>
    <w:rsid w:val="009813A6"/>
    <w:rsid w:val="009817C3"/>
    <w:rsid w:val="0098203A"/>
    <w:rsid w:val="009822EB"/>
    <w:rsid w:val="0098258F"/>
    <w:rsid w:val="0098260C"/>
    <w:rsid w:val="0098314B"/>
    <w:rsid w:val="0098367B"/>
    <w:rsid w:val="00983E2E"/>
    <w:rsid w:val="0098457C"/>
    <w:rsid w:val="009845D4"/>
    <w:rsid w:val="00984B90"/>
    <w:rsid w:val="00984CF0"/>
    <w:rsid w:val="00987018"/>
    <w:rsid w:val="00987E7B"/>
    <w:rsid w:val="00990CCD"/>
    <w:rsid w:val="00990E8B"/>
    <w:rsid w:val="00990F94"/>
    <w:rsid w:val="00991BF3"/>
    <w:rsid w:val="009928FD"/>
    <w:rsid w:val="00992BE3"/>
    <w:rsid w:val="0099413C"/>
    <w:rsid w:val="0099437D"/>
    <w:rsid w:val="0099495C"/>
    <w:rsid w:val="00994D38"/>
    <w:rsid w:val="009952E1"/>
    <w:rsid w:val="00996490"/>
    <w:rsid w:val="00996582"/>
    <w:rsid w:val="009969B2"/>
    <w:rsid w:val="00996AAD"/>
    <w:rsid w:val="00996F17"/>
    <w:rsid w:val="009971AC"/>
    <w:rsid w:val="009973A4"/>
    <w:rsid w:val="0099745B"/>
    <w:rsid w:val="00997545"/>
    <w:rsid w:val="009978CA"/>
    <w:rsid w:val="009A0A3D"/>
    <w:rsid w:val="009A0F7E"/>
    <w:rsid w:val="009A15D3"/>
    <w:rsid w:val="009A1ED0"/>
    <w:rsid w:val="009A2A5B"/>
    <w:rsid w:val="009A2C17"/>
    <w:rsid w:val="009A2FED"/>
    <w:rsid w:val="009A30FD"/>
    <w:rsid w:val="009A38A3"/>
    <w:rsid w:val="009A3A1B"/>
    <w:rsid w:val="009A3A73"/>
    <w:rsid w:val="009A4AE4"/>
    <w:rsid w:val="009A58AE"/>
    <w:rsid w:val="009A5CC1"/>
    <w:rsid w:val="009A65BB"/>
    <w:rsid w:val="009A6D32"/>
    <w:rsid w:val="009A7101"/>
    <w:rsid w:val="009A7687"/>
    <w:rsid w:val="009A7988"/>
    <w:rsid w:val="009B0483"/>
    <w:rsid w:val="009B07AC"/>
    <w:rsid w:val="009B0D36"/>
    <w:rsid w:val="009B12E3"/>
    <w:rsid w:val="009B1424"/>
    <w:rsid w:val="009B283C"/>
    <w:rsid w:val="009B2A2B"/>
    <w:rsid w:val="009B2ECE"/>
    <w:rsid w:val="009B32A7"/>
    <w:rsid w:val="009B3A6D"/>
    <w:rsid w:val="009B3DC3"/>
    <w:rsid w:val="009B4010"/>
    <w:rsid w:val="009B42D6"/>
    <w:rsid w:val="009B445D"/>
    <w:rsid w:val="009B460B"/>
    <w:rsid w:val="009B471B"/>
    <w:rsid w:val="009B5395"/>
    <w:rsid w:val="009B58CB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4E0"/>
    <w:rsid w:val="009C29A3"/>
    <w:rsid w:val="009C2E99"/>
    <w:rsid w:val="009C2EF0"/>
    <w:rsid w:val="009C3438"/>
    <w:rsid w:val="009C34AB"/>
    <w:rsid w:val="009C370E"/>
    <w:rsid w:val="009C490F"/>
    <w:rsid w:val="009C5FDC"/>
    <w:rsid w:val="009C626D"/>
    <w:rsid w:val="009C6CF7"/>
    <w:rsid w:val="009C707C"/>
    <w:rsid w:val="009C707E"/>
    <w:rsid w:val="009C72E6"/>
    <w:rsid w:val="009D0511"/>
    <w:rsid w:val="009D1BB4"/>
    <w:rsid w:val="009D2C22"/>
    <w:rsid w:val="009D2EC4"/>
    <w:rsid w:val="009D2F84"/>
    <w:rsid w:val="009D4CA6"/>
    <w:rsid w:val="009D4CF5"/>
    <w:rsid w:val="009D4D60"/>
    <w:rsid w:val="009D4DFD"/>
    <w:rsid w:val="009D4FB7"/>
    <w:rsid w:val="009D506D"/>
    <w:rsid w:val="009D5A0B"/>
    <w:rsid w:val="009D5E41"/>
    <w:rsid w:val="009D6A58"/>
    <w:rsid w:val="009D6AC7"/>
    <w:rsid w:val="009D6D7C"/>
    <w:rsid w:val="009D79B0"/>
    <w:rsid w:val="009D7C7B"/>
    <w:rsid w:val="009E0684"/>
    <w:rsid w:val="009E0D14"/>
    <w:rsid w:val="009E21E2"/>
    <w:rsid w:val="009E21E6"/>
    <w:rsid w:val="009E231D"/>
    <w:rsid w:val="009E2C72"/>
    <w:rsid w:val="009E2EFA"/>
    <w:rsid w:val="009E4A04"/>
    <w:rsid w:val="009E4AE7"/>
    <w:rsid w:val="009E4BA1"/>
    <w:rsid w:val="009E4E34"/>
    <w:rsid w:val="009E559E"/>
    <w:rsid w:val="009E57DF"/>
    <w:rsid w:val="009E656D"/>
    <w:rsid w:val="009E6657"/>
    <w:rsid w:val="009E6EC0"/>
    <w:rsid w:val="009E7327"/>
    <w:rsid w:val="009E7B91"/>
    <w:rsid w:val="009F042A"/>
    <w:rsid w:val="009F082F"/>
    <w:rsid w:val="009F08D6"/>
    <w:rsid w:val="009F0B8B"/>
    <w:rsid w:val="009F26E6"/>
    <w:rsid w:val="009F28F3"/>
    <w:rsid w:val="009F28FC"/>
    <w:rsid w:val="009F290E"/>
    <w:rsid w:val="009F33CF"/>
    <w:rsid w:val="009F36B1"/>
    <w:rsid w:val="009F3A14"/>
    <w:rsid w:val="009F3A36"/>
    <w:rsid w:val="009F40E7"/>
    <w:rsid w:val="009F47A1"/>
    <w:rsid w:val="009F47CE"/>
    <w:rsid w:val="009F5177"/>
    <w:rsid w:val="009F537A"/>
    <w:rsid w:val="009F5B93"/>
    <w:rsid w:val="009F6007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15A1"/>
    <w:rsid w:val="00A01678"/>
    <w:rsid w:val="00A01E65"/>
    <w:rsid w:val="00A0210F"/>
    <w:rsid w:val="00A0228B"/>
    <w:rsid w:val="00A02905"/>
    <w:rsid w:val="00A03123"/>
    <w:rsid w:val="00A03309"/>
    <w:rsid w:val="00A0354F"/>
    <w:rsid w:val="00A03C8D"/>
    <w:rsid w:val="00A03FCC"/>
    <w:rsid w:val="00A04BC4"/>
    <w:rsid w:val="00A04EA3"/>
    <w:rsid w:val="00A0668A"/>
    <w:rsid w:val="00A06804"/>
    <w:rsid w:val="00A068B0"/>
    <w:rsid w:val="00A06ED7"/>
    <w:rsid w:val="00A06FD3"/>
    <w:rsid w:val="00A073D3"/>
    <w:rsid w:val="00A07964"/>
    <w:rsid w:val="00A1047D"/>
    <w:rsid w:val="00A10525"/>
    <w:rsid w:val="00A10A42"/>
    <w:rsid w:val="00A10C51"/>
    <w:rsid w:val="00A10FDD"/>
    <w:rsid w:val="00A115FD"/>
    <w:rsid w:val="00A1189E"/>
    <w:rsid w:val="00A120E5"/>
    <w:rsid w:val="00A12AB4"/>
    <w:rsid w:val="00A13616"/>
    <w:rsid w:val="00A13667"/>
    <w:rsid w:val="00A1371A"/>
    <w:rsid w:val="00A13F30"/>
    <w:rsid w:val="00A14178"/>
    <w:rsid w:val="00A14B99"/>
    <w:rsid w:val="00A14DE6"/>
    <w:rsid w:val="00A14DF5"/>
    <w:rsid w:val="00A15859"/>
    <w:rsid w:val="00A15924"/>
    <w:rsid w:val="00A167CD"/>
    <w:rsid w:val="00A169DE"/>
    <w:rsid w:val="00A16D17"/>
    <w:rsid w:val="00A16F94"/>
    <w:rsid w:val="00A171C5"/>
    <w:rsid w:val="00A17506"/>
    <w:rsid w:val="00A17876"/>
    <w:rsid w:val="00A17C99"/>
    <w:rsid w:val="00A20AA0"/>
    <w:rsid w:val="00A20B3A"/>
    <w:rsid w:val="00A20DA0"/>
    <w:rsid w:val="00A21251"/>
    <w:rsid w:val="00A21275"/>
    <w:rsid w:val="00A213F4"/>
    <w:rsid w:val="00A21CDC"/>
    <w:rsid w:val="00A22355"/>
    <w:rsid w:val="00A22929"/>
    <w:rsid w:val="00A22D61"/>
    <w:rsid w:val="00A23158"/>
    <w:rsid w:val="00A23307"/>
    <w:rsid w:val="00A238D8"/>
    <w:rsid w:val="00A23EFF"/>
    <w:rsid w:val="00A2405E"/>
    <w:rsid w:val="00A24166"/>
    <w:rsid w:val="00A2445C"/>
    <w:rsid w:val="00A25833"/>
    <w:rsid w:val="00A25B26"/>
    <w:rsid w:val="00A25BFF"/>
    <w:rsid w:val="00A25F32"/>
    <w:rsid w:val="00A270CC"/>
    <w:rsid w:val="00A273F0"/>
    <w:rsid w:val="00A275A7"/>
    <w:rsid w:val="00A27AFB"/>
    <w:rsid w:val="00A3029D"/>
    <w:rsid w:val="00A30533"/>
    <w:rsid w:val="00A31113"/>
    <w:rsid w:val="00A313EB"/>
    <w:rsid w:val="00A31869"/>
    <w:rsid w:val="00A31A62"/>
    <w:rsid w:val="00A31A9F"/>
    <w:rsid w:val="00A31C68"/>
    <w:rsid w:val="00A32A4A"/>
    <w:rsid w:val="00A32BD8"/>
    <w:rsid w:val="00A3314D"/>
    <w:rsid w:val="00A337FA"/>
    <w:rsid w:val="00A33801"/>
    <w:rsid w:val="00A339BC"/>
    <w:rsid w:val="00A33ADC"/>
    <w:rsid w:val="00A34385"/>
    <w:rsid w:val="00A34446"/>
    <w:rsid w:val="00A34553"/>
    <w:rsid w:val="00A35088"/>
    <w:rsid w:val="00A35361"/>
    <w:rsid w:val="00A35CCE"/>
    <w:rsid w:val="00A35D3D"/>
    <w:rsid w:val="00A35DC8"/>
    <w:rsid w:val="00A35EFA"/>
    <w:rsid w:val="00A36083"/>
    <w:rsid w:val="00A3682E"/>
    <w:rsid w:val="00A36A4B"/>
    <w:rsid w:val="00A36BFA"/>
    <w:rsid w:val="00A36F6C"/>
    <w:rsid w:val="00A37052"/>
    <w:rsid w:val="00A375A2"/>
    <w:rsid w:val="00A4038F"/>
    <w:rsid w:val="00A403B0"/>
    <w:rsid w:val="00A40506"/>
    <w:rsid w:val="00A4071E"/>
    <w:rsid w:val="00A409A3"/>
    <w:rsid w:val="00A40E4D"/>
    <w:rsid w:val="00A4142B"/>
    <w:rsid w:val="00A41FD0"/>
    <w:rsid w:val="00A42659"/>
    <w:rsid w:val="00A42AC8"/>
    <w:rsid w:val="00A43369"/>
    <w:rsid w:val="00A4388A"/>
    <w:rsid w:val="00A43E6D"/>
    <w:rsid w:val="00A44777"/>
    <w:rsid w:val="00A44884"/>
    <w:rsid w:val="00A44B5A"/>
    <w:rsid w:val="00A44EC6"/>
    <w:rsid w:val="00A44EE0"/>
    <w:rsid w:val="00A451C7"/>
    <w:rsid w:val="00A45518"/>
    <w:rsid w:val="00A4567D"/>
    <w:rsid w:val="00A45EAD"/>
    <w:rsid w:val="00A4609F"/>
    <w:rsid w:val="00A461C0"/>
    <w:rsid w:val="00A46343"/>
    <w:rsid w:val="00A471BF"/>
    <w:rsid w:val="00A474D6"/>
    <w:rsid w:val="00A500FE"/>
    <w:rsid w:val="00A50A7D"/>
    <w:rsid w:val="00A514B4"/>
    <w:rsid w:val="00A51ABC"/>
    <w:rsid w:val="00A5280F"/>
    <w:rsid w:val="00A52E47"/>
    <w:rsid w:val="00A5322A"/>
    <w:rsid w:val="00A540C4"/>
    <w:rsid w:val="00A54DD5"/>
    <w:rsid w:val="00A54F45"/>
    <w:rsid w:val="00A55083"/>
    <w:rsid w:val="00A555A3"/>
    <w:rsid w:val="00A55C6B"/>
    <w:rsid w:val="00A563DC"/>
    <w:rsid w:val="00A564F5"/>
    <w:rsid w:val="00A565B8"/>
    <w:rsid w:val="00A56820"/>
    <w:rsid w:val="00A56BD8"/>
    <w:rsid w:val="00A57322"/>
    <w:rsid w:val="00A57475"/>
    <w:rsid w:val="00A57EA6"/>
    <w:rsid w:val="00A606DB"/>
    <w:rsid w:val="00A60A71"/>
    <w:rsid w:val="00A610EA"/>
    <w:rsid w:val="00A61B95"/>
    <w:rsid w:val="00A62669"/>
    <w:rsid w:val="00A62A33"/>
    <w:rsid w:val="00A63E5D"/>
    <w:rsid w:val="00A63E9D"/>
    <w:rsid w:val="00A641CF"/>
    <w:rsid w:val="00A64256"/>
    <w:rsid w:val="00A6433B"/>
    <w:rsid w:val="00A6442F"/>
    <w:rsid w:val="00A6445B"/>
    <w:rsid w:val="00A64BC7"/>
    <w:rsid w:val="00A64C5D"/>
    <w:rsid w:val="00A65224"/>
    <w:rsid w:val="00A6578F"/>
    <w:rsid w:val="00A6592A"/>
    <w:rsid w:val="00A6596A"/>
    <w:rsid w:val="00A66695"/>
    <w:rsid w:val="00A66B03"/>
    <w:rsid w:val="00A66F1B"/>
    <w:rsid w:val="00A674EC"/>
    <w:rsid w:val="00A6750E"/>
    <w:rsid w:val="00A675C4"/>
    <w:rsid w:val="00A67AD7"/>
    <w:rsid w:val="00A700E0"/>
    <w:rsid w:val="00A703F7"/>
    <w:rsid w:val="00A7153C"/>
    <w:rsid w:val="00A7163D"/>
    <w:rsid w:val="00A717D1"/>
    <w:rsid w:val="00A718BD"/>
    <w:rsid w:val="00A71BC3"/>
    <w:rsid w:val="00A71BFF"/>
    <w:rsid w:val="00A71E68"/>
    <w:rsid w:val="00A72061"/>
    <w:rsid w:val="00A72902"/>
    <w:rsid w:val="00A73B44"/>
    <w:rsid w:val="00A73F7C"/>
    <w:rsid w:val="00A742BE"/>
    <w:rsid w:val="00A74432"/>
    <w:rsid w:val="00A746EC"/>
    <w:rsid w:val="00A75471"/>
    <w:rsid w:val="00A76C8B"/>
    <w:rsid w:val="00A76FDB"/>
    <w:rsid w:val="00A772D8"/>
    <w:rsid w:val="00A774B5"/>
    <w:rsid w:val="00A77642"/>
    <w:rsid w:val="00A778E2"/>
    <w:rsid w:val="00A77C67"/>
    <w:rsid w:val="00A8001B"/>
    <w:rsid w:val="00A80FA7"/>
    <w:rsid w:val="00A80FC8"/>
    <w:rsid w:val="00A817E3"/>
    <w:rsid w:val="00A81CFE"/>
    <w:rsid w:val="00A82121"/>
    <w:rsid w:val="00A82134"/>
    <w:rsid w:val="00A8222F"/>
    <w:rsid w:val="00A8228D"/>
    <w:rsid w:val="00A83787"/>
    <w:rsid w:val="00A83944"/>
    <w:rsid w:val="00A84A2D"/>
    <w:rsid w:val="00A84C54"/>
    <w:rsid w:val="00A85705"/>
    <w:rsid w:val="00A85FB9"/>
    <w:rsid w:val="00A86526"/>
    <w:rsid w:val="00A87541"/>
    <w:rsid w:val="00A878F0"/>
    <w:rsid w:val="00A87EEF"/>
    <w:rsid w:val="00A90145"/>
    <w:rsid w:val="00A90192"/>
    <w:rsid w:val="00A90C8F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CB1"/>
    <w:rsid w:val="00AA0CBE"/>
    <w:rsid w:val="00AA0F72"/>
    <w:rsid w:val="00AA0FC8"/>
    <w:rsid w:val="00AA171F"/>
    <w:rsid w:val="00AA20C8"/>
    <w:rsid w:val="00AA2279"/>
    <w:rsid w:val="00AA3446"/>
    <w:rsid w:val="00AA37E7"/>
    <w:rsid w:val="00AA419C"/>
    <w:rsid w:val="00AA4E50"/>
    <w:rsid w:val="00AA4F49"/>
    <w:rsid w:val="00AA5312"/>
    <w:rsid w:val="00AA5568"/>
    <w:rsid w:val="00AA57B6"/>
    <w:rsid w:val="00AA5EEB"/>
    <w:rsid w:val="00AA67F3"/>
    <w:rsid w:val="00AA6D10"/>
    <w:rsid w:val="00AA7422"/>
    <w:rsid w:val="00AA79F3"/>
    <w:rsid w:val="00AA7CC6"/>
    <w:rsid w:val="00AA7E1B"/>
    <w:rsid w:val="00AB0137"/>
    <w:rsid w:val="00AB1102"/>
    <w:rsid w:val="00AB119A"/>
    <w:rsid w:val="00AB1565"/>
    <w:rsid w:val="00AB1B21"/>
    <w:rsid w:val="00AB1CC2"/>
    <w:rsid w:val="00AB2377"/>
    <w:rsid w:val="00AB251A"/>
    <w:rsid w:val="00AB2A6E"/>
    <w:rsid w:val="00AB2B5B"/>
    <w:rsid w:val="00AB3142"/>
    <w:rsid w:val="00AB3464"/>
    <w:rsid w:val="00AB3DA2"/>
    <w:rsid w:val="00AB3EB3"/>
    <w:rsid w:val="00AB3F43"/>
    <w:rsid w:val="00AB4097"/>
    <w:rsid w:val="00AB4465"/>
    <w:rsid w:val="00AB4719"/>
    <w:rsid w:val="00AB474C"/>
    <w:rsid w:val="00AB4FB4"/>
    <w:rsid w:val="00AB4FE1"/>
    <w:rsid w:val="00AB5471"/>
    <w:rsid w:val="00AB560F"/>
    <w:rsid w:val="00AB567E"/>
    <w:rsid w:val="00AB5D32"/>
    <w:rsid w:val="00AB62DC"/>
    <w:rsid w:val="00AB6CAE"/>
    <w:rsid w:val="00AB713D"/>
    <w:rsid w:val="00AB71BE"/>
    <w:rsid w:val="00AB71F2"/>
    <w:rsid w:val="00AB78AA"/>
    <w:rsid w:val="00AB7B44"/>
    <w:rsid w:val="00AB7EF0"/>
    <w:rsid w:val="00AC19F7"/>
    <w:rsid w:val="00AC19FE"/>
    <w:rsid w:val="00AC1B49"/>
    <w:rsid w:val="00AC1E78"/>
    <w:rsid w:val="00AC2242"/>
    <w:rsid w:val="00AC2613"/>
    <w:rsid w:val="00AC28C3"/>
    <w:rsid w:val="00AC338F"/>
    <w:rsid w:val="00AC34E4"/>
    <w:rsid w:val="00AC422D"/>
    <w:rsid w:val="00AC4230"/>
    <w:rsid w:val="00AC44C3"/>
    <w:rsid w:val="00AC4D09"/>
    <w:rsid w:val="00AC55CC"/>
    <w:rsid w:val="00AC55FD"/>
    <w:rsid w:val="00AC5843"/>
    <w:rsid w:val="00AC58D0"/>
    <w:rsid w:val="00AC5A7F"/>
    <w:rsid w:val="00AC5FD1"/>
    <w:rsid w:val="00AC61BD"/>
    <w:rsid w:val="00AC6475"/>
    <w:rsid w:val="00AC7D12"/>
    <w:rsid w:val="00AC7E7B"/>
    <w:rsid w:val="00AC7F2B"/>
    <w:rsid w:val="00AD0CD0"/>
    <w:rsid w:val="00AD1BBE"/>
    <w:rsid w:val="00AD1D4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251"/>
    <w:rsid w:val="00AD450F"/>
    <w:rsid w:val="00AD4A36"/>
    <w:rsid w:val="00AD51D6"/>
    <w:rsid w:val="00AD56B8"/>
    <w:rsid w:val="00AD7FA6"/>
    <w:rsid w:val="00AE0268"/>
    <w:rsid w:val="00AE02A9"/>
    <w:rsid w:val="00AE076B"/>
    <w:rsid w:val="00AE0778"/>
    <w:rsid w:val="00AE0B8B"/>
    <w:rsid w:val="00AE16C1"/>
    <w:rsid w:val="00AE199A"/>
    <w:rsid w:val="00AE1F00"/>
    <w:rsid w:val="00AE2613"/>
    <w:rsid w:val="00AE277D"/>
    <w:rsid w:val="00AE2DFF"/>
    <w:rsid w:val="00AE37DC"/>
    <w:rsid w:val="00AE40FC"/>
    <w:rsid w:val="00AE445F"/>
    <w:rsid w:val="00AE493F"/>
    <w:rsid w:val="00AE49F5"/>
    <w:rsid w:val="00AE4F6F"/>
    <w:rsid w:val="00AE539A"/>
    <w:rsid w:val="00AE5F48"/>
    <w:rsid w:val="00AE5FCC"/>
    <w:rsid w:val="00AE60FD"/>
    <w:rsid w:val="00AE6ACA"/>
    <w:rsid w:val="00AE7B1A"/>
    <w:rsid w:val="00AE7C5F"/>
    <w:rsid w:val="00AE7E3E"/>
    <w:rsid w:val="00AE7E4E"/>
    <w:rsid w:val="00AF0084"/>
    <w:rsid w:val="00AF022B"/>
    <w:rsid w:val="00AF1F1D"/>
    <w:rsid w:val="00AF2E31"/>
    <w:rsid w:val="00AF32CA"/>
    <w:rsid w:val="00AF34FC"/>
    <w:rsid w:val="00AF48BF"/>
    <w:rsid w:val="00AF539E"/>
    <w:rsid w:val="00AF5EF1"/>
    <w:rsid w:val="00AF676A"/>
    <w:rsid w:val="00AF68D7"/>
    <w:rsid w:val="00AF70E1"/>
    <w:rsid w:val="00AF7E61"/>
    <w:rsid w:val="00B00B46"/>
    <w:rsid w:val="00B00B95"/>
    <w:rsid w:val="00B016BC"/>
    <w:rsid w:val="00B01828"/>
    <w:rsid w:val="00B0197F"/>
    <w:rsid w:val="00B01FEF"/>
    <w:rsid w:val="00B02D62"/>
    <w:rsid w:val="00B02DD8"/>
    <w:rsid w:val="00B0319D"/>
    <w:rsid w:val="00B03387"/>
    <w:rsid w:val="00B034D6"/>
    <w:rsid w:val="00B03C82"/>
    <w:rsid w:val="00B03D67"/>
    <w:rsid w:val="00B0410D"/>
    <w:rsid w:val="00B04FD9"/>
    <w:rsid w:val="00B051FF"/>
    <w:rsid w:val="00B059F8"/>
    <w:rsid w:val="00B06463"/>
    <w:rsid w:val="00B06762"/>
    <w:rsid w:val="00B06AD9"/>
    <w:rsid w:val="00B06F85"/>
    <w:rsid w:val="00B0763E"/>
    <w:rsid w:val="00B07860"/>
    <w:rsid w:val="00B07E68"/>
    <w:rsid w:val="00B1010F"/>
    <w:rsid w:val="00B10601"/>
    <w:rsid w:val="00B1101F"/>
    <w:rsid w:val="00B112E4"/>
    <w:rsid w:val="00B11A48"/>
    <w:rsid w:val="00B11C95"/>
    <w:rsid w:val="00B11DF5"/>
    <w:rsid w:val="00B122B3"/>
    <w:rsid w:val="00B12787"/>
    <w:rsid w:val="00B12B99"/>
    <w:rsid w:val="00B12EC2"/>
    <w:rsid w:val="00B12FAA"/>
    <w:rsid w:val="00B134AF"/>
    <w:rsid w:val="00B13C06"/>
    <w:rsid w:val="00B14142"/>
    <w:rsid w:val="00B14642"/>
    <w:rsid w:val="00B14A53"/>
    <w:rsid w:val="00B14E31"/>
    <w:rsid w:val="00B154C5"/>
    <w:rsid w:val="00B155A9"/>
    <w:rsid w:val="00B15783"/>
    <w:rsid w:val="00B15AC9"/>
    <w:rsid w:val="00B15E55"/>
    <w:rsid w:val="00B15F48"/>
    <w:rsid w:val="00B16073"/>
    <w:rsid w:val="00B161FE"/>
    <w:rsid w:val="00B1632D"/>
    <w:rsid w:val="00B16968"/>
    <w:rsid w:val="00B16B7A"/>
    <w:rsid w:val="00B201CA"/>
    <w:rsid w:val="00B202A1"/>
    <w:rsid w:val="00B205B2"/>
    <w:rsid w:val="00B20EBC"/>
    <w:rsid w:val="00B20F91"/>
    <w:rsid w:val="00B210EF"/>
    <w:rsid w:val="00B2127F"/>
    <w:rsid w:val="00B21585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92F"/>
    <w:rsid w:val="00B23DD3"/>
    <w:rsid w:val="00B24673"/>
    <w:rsid w:val="00B25731"/>
    <w:rsid w:val="00B257D2"/>
    <w:rsid w:val="00B25C68"/>
    <w:rsid w:val="00B26930"/>
    <w:rsid w:val="00B26D10"/>
    <w:rsid w:val="00B27267"/>
    <w:rsid w:val="00B3027A"/>
    <w:rsid w:val="00B30AD0"/>
    <w:rsid w:val="00B31221"/>
    <w:rsid w:val="00B3151A"/>
    <w:rsid w:val="00B315BA"/>
    <w:rsid w:val="00B315DE"/>
    <w:rsid w:val="00B3171B"/>
    <w:rsid w:val="00B31981"/>
    <w:rsid w:val="00B31BDC"/>
    <w:rsid w:val="00B34264"/>
    <w:rsid w:val="00B34B24"/>
    <w:rsid w:val="00B350FC"/>
    <w:rsid w:val="00B355F8"/>
    <w:rsid w:val="00B35E74"/>
    <w:rsid w:val="00B36261"/>
    <w:rsid w:val="00B36948"/>
    <w:rsid w:val="00B36C8A"/>
    <w:rsid w:val="00B36F53"/>
    <w:rsid w:val="00B376CE"/>
    <w:rsid w:val="00B37B27"/>
    <w:rsid w:val="00B37C8E"/>
    <w:rsid w:val="00B401F0"/>
    <w:rsid w:val="00B40AD2"/>
    <w:rsid w:val="00B40C6E"/>
    <w:rsid w:val="00B4171A"/>
    <w:rsid w:val="00B417FA"/>
    <w:rsid w:val="00B41A01"/>
    <w:rsid w:val="00B41A35"/>
    <w:rsid w:val="00B41BF3"/>
    <w:rsid w:val="00B41D2F"/>
    <w:rsid w:val="00B42169"/>
    <w:rsid w:val="00B4235E"/>
    <w:rsid w:val="00B424A6"/>
    <w:rsid w:val="00B4262C"/>
    <w:rsid w:val="00B42948"/>
    <w:rsid w:val="00B429FB"/>
    <w:rsid w:val="00B42C90"/>
    <w:rsid w:val="00B42DDD"/>
    <w:rsid w:val="00B42F32"/>
    <w:rsid w:val="00B436A8"/>
    <w:rsid w:val="00B4388A"/>
    <w:rsid w:val="00B439AD"/>
    <w:rsid w:val="00B43E08"/>
    <w:rsid w:val="00B446C8"/>
    <w:rsid w:val="00B44DF5"/>
    <w:rsid w:val="00B455A6"/>
    <w:rsid w:val="00B457F5"/>
    <w:rsid w:val="00B460F9"/>
    <w:rsid w:val="00B471AB"/>
    <w:rsid w:val="00B47241"/>
    <w:rsid w:val="00B474FB"/>
    <w:rsid w:val="00B476B2"/>
    <w:rsid w:val="00B47A58"/>
    <w:rsid w:val="00B47F5A"/>
    <w:rsid w:val="00B50109"/>
    <w:rsid w:val="00B5021A"/>
    <w:rsid w:val="00B5037A"/>
    <w:rsid w:val="00B50835"/>
    <w:rsid w:val="00B50C3D"/>
    <w:rsid w:val="00B50DE3"/>
    <w:rsid w:val="00B51514"/>
    <w:rsid w:val="00B51E60"/>
    <w:rsid w:val="00B52856"/>
    <w:rsid w:val="00B52B5D"/>
    <w:rsid w:val="00B532CC"/>
    <w:rsid w:val="00B5391B"/>
    <w:rsid w:val="00B53B96"/>
    <w:rsid w:val="00B541FC"/>
    <w:rsid w:val="00B5452B"/>
    <w:rsid w:val="00B54767"/>
    <w:rsid w:val="00B54982"/>
    <w:rsid w:val="00B54D0F"/>
    <w:rsid w:val="00B5531B"/>
    <w:rsid w:val="00B5560B"/>
    <w:rsid w:val="00B5570D"/>
    <w:rsid w:val="00B55947"/>
    <w:rsid w:val="00B55B27"/>
    <w:rsid w:val="00B55D33"/>
    <w:rsid w:val="00B56FAE"/>
    <w:rsid w:val="00B56FE7"/>
    <w:rsid w:val="00B57524"/>
    <w:rsid w:val="00B5788A"/>
    <w:rsid w:val="00B57A70"/>
    <w:rsid w:val="00B57A8C"/>
    <w:rsid w:val="00B602A2"/>
    <w:rsid w:val="00B60443"/>
    <w:rsid w:val="00B60A3B"/>
    <w:rsid w:val="00B60E37"/>
    <w:rsid w:val="00B612BA"/>
    <w:rsid w:val="00B617B1"/>
    <w:rsid w:val="00B618EF"/>
    <w:rsid w:val="00B61B50"/>
    <w:rsid w:val="00B61C7E"/>
    <w:rsid w:val="00B62B78"/>
    <w:rsid w:val="00B63A3C"/>
    <w:rsid w:val="00B6443A"/>
    <w:rsid w:val="00B64C9E"/>
    <w:rsid w:val="00B64D14"/>
    <w:rsid w:val="00B64F61"/>
    <w:rsid w:val="00B65156"/>
    <w:rsid w:val="00B65450"/>
    <w:rsid w:val="00B663A8"/>
    <w:rsid w:val="00B66753"/>
    <w:rsid w:val="00B66974"/>
    <w:rsid w:val="00B66A7A"/>
    <w:rsid w:val="00B675C0"/>
    <w:rsid w:val="00B67DE0"/>
    <w:rsid w:val="00B67F07"/>
    <w:rsid w:val="00B67F67"/>
    <w:rsid w:val="00B70953"/>
    <w:rsid w:val="00B710B7"/>
    <w:rsid w:val="00B716BA"/>
    <w:rsid w:val="00B71902"/>
    <w:rsid w:val="00B72126"/>
    <w:rsid w:val="00B72E1A"/>
    <w:rsid w:val="00B73662"/>
    <w:rsid w:val="00B7402B"/>
    <w:rsid w:val="00B740C1"/>
    <w:rsid w:val="00B74BEF"/>
    <w:rsid w:val="00B74C19"/>
    <w:rsid w:val="00B74F0A"/>
    <w:rsid w:val="00B75E0D"/>
    <w:rsid w:val="00B76E19"/>
    <w:rsid w:val="00B77A20"/>
    <w:rsid w:val="00B77BA8"/>
    <w:rsid w:val="00B77DA2"/>
    <w:rsid w:val="00B77FD4"/>
    <w:rsid w:val="00B804C7"/>
    <w:rsid w:val="00B80639"/>
    <w:rsid w:val="00B80723"/>
    <w:rsid w:val="00B80B8E"/>
    <w:rsid w:val="00B80CAC"/>
    <w:rsid w:val="00B81326"/>
    <w:rsid w:val="00B8139B"/>
    <w:rsid w:val="00B817A8"/>
    <w:rsid w:val="00B817B9"/>
    <w:rsid w:val="00B82847"/>
    <w:rsid w:val="00B82967"/>
    <w:rsid w:val="00B82B21"/>
    <w:rsid w:val="00B82DF9"/>
    <w:rsid w:val="00B8391D"/>
    <w:rsid w:val="00B83A66"/>
    <w:rsid w:val="00B846B2"/>
    <w:rsid w:val="00B858A4"/>
    <w:rsid w:val="00B858B0"/>
    <w:rsid w:val="00B85DDC"/>
    <w:rsid w:val="00B85E18"/>
    <w:rsid w:val="00B862F9"/>
    <w:rsid w:val="00B86470"/>
    <w:rsid w:val="00B86A3B"/>
    <w:rsid w:val="00B870A1"/>
    <w:rsid w:val="00B874AA"/>
    <w:rsid w:val="00B878C9"/>
    <w:rsid w:val="00B90209"/>
    <w:rsid w:val="00B91101"/>
    <w:rsid w:val="00B91A94"/>
    <w:rsid w:val="00B9214F"/>
    <w:rsid w:val="00B927DB"/>
    <w:rsid w:val="00B92979"/>
    <w:rsid w:val="00B92AD7"/>
    <w:rsid w:val="00B92B71"/>
    <w:rsid w:val="00B92D69"/>
    <w:rsid w:val="00B92F5E"/>
    <w:rsid w:val="00B931C1"/>
    <w:rsid w:val="00B93D95"/>
    <w:rsid w:val="00B940DD"/>
    <w:rsid w:val="00B94262"/>
    <w:rsid w:val="00B94717"/>
    <w:rsid w:val="00B94DFE"/>
    <w:rsid w:val="00B94F91"/>
    <w:rsid w:val="00B95E16"/>
    <w:rsid w:val="00B9606E"/>
    <w:rsid w:val="00B965B8"/>
    <w:rsid w:val="00B96613"/>
    <w:rsid w:val="00B9688F"/>
    <w:rsid w:val="00B9772A"/>
    <w:rsid w:val="00B97931"/>
    <w:rsid w:val="00BA03CE"/>
    <w:rsid w:val="00BA0DE0"/>
    <w:rsid w:val="00BA0EB0"/>
    <w:rsid w:val="00BA3558"/>
    <w:rsid w:val="00BA3B56"/>
    <w:rsid w:val="00BA451D"/>
    <w:rsid w:val="00BA4F99"/>
    <w:rsid w:val="00BA5138"/>
    <w:rsid w:val="00BA6E5D"/>
    <w:rsid w:val="00BA7328"/>
    <w:rsid w:val="00BA74AB"/>
    <w:rsid w:val="00BA765B"/>
    <w:rsid w:val="00BA7775"/>
    <w:rsid w:val="00BA7813"/>
    <w:rsid w:val="00BA7C07"/>
    <w:rsid w:val="00BB030B"/>
    <w:rsid w:val="00BB06B8"/>
    <w:rsid w:val="00BB0CDE"/>
    <w:rsid w:val="00BB16C5"/>
    <w:rsid w:val="00BB17FB"/>
    <w:rsid w:val="00BB1EC9"/>
    <w:rsid w:val="00BB2045"/>
    <w:rsid w:val="00BB2BA7"/>
    <w:rsid w:val="00BB313A"/>
    <w:rsid w:val="00BB346F"/>
    <w:rsid w:val="00BB3856"/>
    <w:rsid w:val="00BB3A3B"/>
    <w:rsid w:val="00BB3C68"/>
    <w:rsid w:val="00BB3D84"/>
    <w:rsid w:val="00BB3D90"/>
    <w:rsid w:val="00BB3DFF"/>
    <w:rsid w:val="00BB40EB"/>
    <w:rsid w:val="00BB412F"/>
    <w:rsid w:val="00BB4278"/>
    <w:rsid w:val="00BB4818"/>
    <w:rsid w:val="00BB4C4A"/>
    <w:rsid w:val="00BB4D3A"/>
    <w:rsid w:val="00BB5190"/>
    <w:rsid w:val="00BB63BC"/>
    <w:rsid w:val="00BB6FF8"/>
    <w:rsid w:val="00BB7231"/>
    <w:rsid w:val="00BB790E"/>
    <w:rsid w:val="00BC09A2"/>
    <w:rsid w:val="00BC1902"/>
    <w:rsid w:val="00BC2D4B"/>
    <w:rsid w:val="00BC33DE"/>
    <w:rsid w:val="00BC3596"/>
    <w:rsid w:val="00BC4387"/>
    <w:rsid w:val="00BC440F"/>
    <w:rsid w:val="00BC44FD"/>
    <w:rsid w:val="00BC47EA"/>
    <w:rsid w:val="00BC4EB2"/>
    <w:rsid w:val="00BC5D09"/>
    <w:rsid w:val="00BC61CA"/>
    <w:rsid w:val="00BC62CB"/>
    <w:rsid w:val="00BC62DE"/>
    <w:rsid w:val="00BC6524"/>
    <w:rsid w:val="00BC6715"/>
    <w:rsid w:val="00BC69DD"/>
    <w:rsid w:val="00BC715B"/>
    <w:rsid w:val="00BC7439"/>
    <w:rsid w:val="00BC7544"/>
    <w:rsid w:val="00BC7E3E"/>
    <w:rsid w:val="00BD0300"/>
    <w:rsid w:val="00BD075C"/>
    <w:rsid w:val="00BD0848"/>
    <w:rsid w:val="00BD0A1A"/>
    <w:rsid w:val="00BD0F41"/>
    <w:rsid w:val="00BD1770"/>
    <w:rsid w:val="00BD1EDC"/>
    <w:rsid w:val="00BD21F5"/>
    <w:rsid w:val="00BD26E1"/>
    <w:rsid w:val="00BD3FD3"/>
    <w:rsid w:val="00BD414C"/>
    <w:rsid w:val="00BD47C6"/>
    <w:rsid w:val="00BD4975"/>
    <w:rsid w:val="00BD54FC"/>
    <w:rsid w:val="00BD584A"/>
    <w:rsid w:val="00BD5B1A"/>
    <w:rsid w:val="00BD6992"/>
    <w:rsid w:val="00BD71C7"/>
    <w:rsid w:val="00BD722E"/>
    <w:rsid w:val="00BD7345"/>
    <w:rsid w:val="00BD7A60"/>
    <w:rsid w:val="00BD7D5A"/>
    <w:rsid w:val="00BD7D92"/>
    <w:rsid w:val="00BE0529"/>
    <w:rsid w:val="00BE0AE7"/>
    <w:rsid w:val="00BE1560"/>
    <w:rsid w:val="00BE1573"/>
    <w:rsid w:val="00BE1590"/>
    <w:rsid w:val="00BE1E1A"/>
    <w:rsid w:val="00BE1E6B"/>
    <w:rsid w:val="00BE21CD"/>
    <w:rsid w:val="00BE23D0"/>
    <w:rsid w:val="00BE30EA"/>
    <w:rsid w:val="00BE3279"/>
    <w:rsid w:val="00BE353F"/>
    <w:rsid w:val="00BE4729"/>
    <w:rsid w:val="00BE56AA"/>
    <w:rsid w:val="00BE689A"/>
    <w:rsid w:val="00BE6DC7"/>
    <w:rsid w:val="00BE7FC8"/>
    <w:rsid w:val="00BF03CA"/>
    <w:rsid w:val="00BF076B"/>
    <w:rsid w:val="00BF1F4A"/>
    <w:rsid w:val="00BF2557"/>
    <w:rsid w:val="00BF26AC"/>
    <w:rsid w:val="00BF28EC"/>
    <w:rsid w:val="00BF2A47"/>
    <w:rsid w:val="00BF32D1"/>
    <w:rsid w:val="00BF35D5"/>
    <w:rsid w:val="00BF397C"/>
    <w:rsid w:val="00BF39E3"/>
    <w:rsid w:val="00BF3EFF"/>
    <w:rsid w:val="00BF405E"/>
    <w:rsid w:val="00BF4068"/>
    <w:rsid w:val="00BF48D4"/>
    <w:rsid w:val="00BF5175"/>
    <w:rsid w:val="00BF51AB"/>
    <w:rsid w:val="00BF5756"/>
    <w:rsid w:val="00BF5C31"/>
    <w:rsid w:val="00BF5CA8"/>
    <w:rsid w:val="00BF5E2E"/>
    <w:rsid w:val="00BF63C8"/>
    <w:rsid w:val="00BF6623"/>
    <w:rsid w:val="00BF7254"/>
    <w:rsid w:val="00BF72BE"/>
    <w:rsid w:val="00BF7922"/>
    <w:rsid w:val="00BF7BED"/>
    <w:rsid w:val="00BF7C87"/>
    <w:rsid w:val="00C000F0"/>
    <w:rsid w:val="00C00C36"/>
    <w:rsid w:val="00C016D2"/>
    <w:rsid w:val="00C01AA8"/>
    <w:rsid w:val="00C01E4F"/>
    <w:rsid w:val="00C02A06"/>
    <w:rsid w:val="00C02A5C"/>
    <w:rsid w:val="00C03215"/>
    <w:rsid w:val="00C03938"/>
    <w:rsid w:val="00C04011"/>
    <w:rsid w:val="00C0416A"/>
    <w:rsid w:val="00C0439B"/>
    <w:rsid w:val="00C04B64"/>
    <w:rsid w:val="00C04E40"/>
    <w:rsid w:val="00C0523B"/>
    <w:rsid w:val="00C054FF"/>
    <w:rsid w:val="00C05AF4"/>
    <w:rsid w:val="00C062B1"/>
    <w:rsid w:val="00C07D35"/>
    <w:rsid w:val="00C07DEA"/>
    <w:rsid w:val="00C10E62"/>
    <w:rsid w:val="00C111AA"/>
    <w:rsid w:val="00C1212B"/>
    <w:rsid w:val="00C12376"/>
    <w:rsid w:val="00C12909"/>
    <w:rsid w:val="00C12931"/>
    <w:rsid w:val="00C129AA"/>
    <w:rsid w:val="00C13C8B"/>
    <w:rsid w:val="00C15E2B"/>
    <w:rsid w:val="00C16AD9"/>
    <w:rsid w:val="00C16CEE"/>
    <w:rsid w:val="00C16E53"/>
    <w:rsid w:val="00C17526"/>
    <w:rsid w:val="00C175A9"/>
    <w:rsid w:val="00C17B86"/>
    <w:rsid w:val="00C2009D"/>
    <w:rsid w:val="00C2071D"/>
    <w:rsid w:val="00C2077E"/>
    <w:rsid w:val="00C213B4"/>
    <w:rsid w:val="00C21930"/>
    <w:rsid w:val="00C21EE4"/>
    <w:rsid w:val="00C221E1"/>
    <w:rsid w:val="00C227FC"/>
    <w:rsid w:val="00C22ECA"/>
    <w:rsid w:val="00C22FAC"/>
    <w:rsid w:val="00C237B7"/>
    <w:rsid w:val="00C23C8D"/>
    <w:rsid w:val="00C24085"/>
    <w:rsid w:val="00C242DE"/>
    <w:rsid w:val="00C24324"/>
    <w:rsid w:val="00C24D54"/>
    <w:rsid w:val="00C25490"/>
    <w:rsid w:val="00C2559D"/>
    <w:rsid w:val="00C26802"/>
    <w:rsid w:val="00C26F22"/>
    <w:rsid w:val="00C27993"/>
    <w:rsid w:val="00C30333"/>
    <w:rsid w:val="00C3063E"/>
    <w:rsid w:val="00C307A2"/>
    <w:rsid w:val="00C30809"/>
    <w:rsid w:val="00C30896"/>
    <w:rsid w:val="00C30A38"/>
    <w:rsid w:val="00C30D60"/>
    <w:rsid w:val="00C3109A"/>
    <w:rsid w:val="00C312F6"/>
    <w:rsid w:val="00C314B2"/>
    <w:rsid w:val="00C3174C"/>
    <w:rsid w:val="00C31C12"/>
    <w:rsid w:val="00C320E0"/>
    <w:rsid w:val="00C32311"/>
    <w:rsid w:val="00C32B21"/>
    <w:rsid w:val="00C32D54"/>
    <w:rsid w:val="00C33256"/>
    <w:rsid w:val="00C33A31"/>
    <w:rsid w:val="00C33FB6"/>
    <w:rsid w:val="00C34008"/>
    <w:rsid w:val="00C3423E"/>
    <w:rsid w:val="00C34A24"/>
    <w:rsid w:val="00C34CD0"/>
    <w:rsid w:val="00C36A46"/>
    <w:rsid w:val="00C36EF9"/>
    <w:rsid w:val="00C36F1F"/>
    <w:rsid w:val="00C36F74"/>
    <w:rsid w:val="00C3796C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3A1"/>
    <w:rsid w:val="00C438AF"/>
    <w:rsid w:val="00C4408F"/>
    <w:rsid w:val="00C44EA7"/>
    <w:rsid w:val="00C44F99"/>
    <w:rsid w:val="00C46539"/>
    <w:rsid w:val="00C46C00"/>
    <w:rsid w:val="00C4722F"/>
    <w:rsid w:val="00C476B0"/>
    <w:rsid w:val="00C479AA"/>
    <w:rsid w:val="00C50308"/>
    <w:rsid w:val="00C50EBE"/>
    <w:rsid w:val="00C51957"/>
    <w:rsid w:val="00C51AAC"/>
    <w:rsid w:val="00C51C0D"/>
    <w:rsid w:val="00C523AB"/>
    <w:rsid w:val="00C52F15"/>
    <w:rsid w:val="00C5325E"/>
    <w:rsid w:val="00C537FC"/>
    <w:rsid w:val="00C540D9"/>
    <w:rsid w:val="00C5435D"/>
    <w:rsid w:val="00C5526F"/>
    <w:rsid w:val="00C55841"/>
    <w:rsid w:val="00C55863"/>
    <w:rsid w:val="00C55F5A"/>
    <w:rsid w:val="00C5609C"/>
    <w:rsid w:val="00C5622B"/>
    <w:rsid w:val="00C563F6"/>
    <w:rsid w:val="00C56556"/>
    <w:rsid w:val="00C565B7"/>
    <w:rsid w:val="00C56917"/>
    <w:rsid w:val="00C56960"/>
    <w:rsid w:val="00C56B7C"/>
    <w:rsid w:val="00C5776D"/>
    <w:rsid w:val="00C5785F"/>
    <w:rsid w:val="00C57D93"/>
    <w:rsid w:val="00C57FC8"/>
    <w:rsid w:val="00C60A45"/>
    <w:rsid w:val="00C6109F"/>
    <w:rsid w:val="00C61199"/>
    <w:rsid w:val="00C616F2"/>
    <w:rsid w:val="00C61B84"/>
    <w:rsid w:val="00C61F4F"/>
    <w:rsid w:val="00C61F81"/>
    <w:rsid w:val="00C6259B"/>
    <w:rsid w:val="00C628CE"/>
    <w:rsid w:val="00C62B18"/>
    <w:rsid w:val="00C62BA4"/>
    <w:rsid w:val="00C63088"/>
    <w:rsid w:val="00C63371"/>
    <w:rsid w:val="00C635DE"/>
    <w:rsid w:val="00C63B72"/>
    <w:rsid w:val="00C63CCC"/>
    <w:rsid w:val="00C63D59"/>
    <w:rsid w:val="00C63E20"/>
    <w:rsid w:val="00C64900"/>
    <w:rsid w:val="00C64B3D"/>
    <w:rsid w:val="00C65480"/>
    <w:rsid w:val="00C654CA"/>
    <w:rsid w:val="00C6566B"/>
    <w:rsid w:val="00C65CF9"/>
    <w:rsid w:val="00C65D64"/>
    <w:rsid w:val="00C65F62"/>
    <w:rsid w:val="00C67143"/>
    <w:rsid w:val="00C671BE"/>
    <w:rsid w:val="00C6746B"/>
    <w:rsid w:val="00C67B63"/>
    <w:rsid w:val="00C67F0B"/>
    <w:rsid w:val="00C70C8A"/>
    <w:rsid w:val="00C7175B"/>
    <w:rsid w:val="00C7245A"/>
    <w:rsid w:val="00C72476"/>
    <w:rsid w:val="00C72E01"/>
    <w:rsid w:val="00C72F96"/>
    <w:rsid w:val="00C731B8"/>
    <w:rsid w:val="00C73269"/>
    <w:rsid w:val="00C73855"/>
    <w:rsid w:val="00C7400B"/>
    <w:rsid w:val="00C743C7"/>
    <w:rsid w:val="00C7552E"/>
    <w:rsid w:val="00C75808"/>
    <w:rsid w:val="00C75982"/>
    <w:rsid w:val="00C75F26"/>
    <w:rsid w:val="00C761F9"/>
    <w:rsid w:val="00C76DB6"/>
    <w:rsid w:val="00C77086"/>
    <w:rsid w:val="00C77298"/>
    <w:rsid w:val="00C774AC"/>
    <w:rsid w:val="00C77B35"/>
    <w:rsid w:val="00C77BBB"/>
    <w:rsid w:val="00C8011D"/>
    <w:rsid w:val="00C80ED9"/>
    <w:rsid w:val="00C81308"/>
    <w:rsid w:val="00C81518"/>
    <w:rsid w:val="00C81A5D"/>
    <w:rsid w:val="00C81BAE"/>
    <w:rsid w:val="00C81C56"/>
    <w:rsid w:val="00C82FA3"/>
    <w:rsid w:val="00C83084"/>
    <w:rsid w:val="00C830E4"/>
    <w:rsid w:val="00C839DB"/>
    <w:rsid w:val="00C83ED7"/>
    <w:rsid w:val="00C83FDD"/>
    <w:rsid w:val="00C84343"/>
    <w:rsid w:val="00C84478"/>
    <w:rsid w:val="00C85618"/>
    <w:rsid w:val="00C85669"/>
    <w:rsid w:val="00C856B3"/>
    <w:rsid w:val="00C85B18"/>
    <w:rsid w:val="00C85E67"/>
    <w:rsid w:val="00C86261"/>
    <w:rsid w:val="00C86B26"/>
    <w:rsid w:val="00C86BD5"/>
    <w:rsid w:val="00C86C0D"/>
    <w:rsid w:val="00C86CB5"/>
    <w:rsid w:val="00C871C5"/>
    <w:rsid w:val="00C87379"/>
    <w:rsid w:val="00C879C6"/>
    <w:rsid w:val="00C87E10"/>
    <w:rsid w:val="00C90167"/>
    <w:rsid w:val="00C90C88"/>
    <w:rsid w:val="00C919B9"/>
    <w:rsid w:val="00C91D65"/>
    <w:rsid w:val="00C91EC8"/>
    <w:rsid w:val="00C925A2"/>
    <w:rsid w:val="00C926DA"/>
    <w:rsid w:val="00C92D3B"/>
    <w:rsid w:val="00C92E69"/>
    <w:rsid w:val="00C92FFD"/>
    <w:rsid w:val="00C9332C"/>
    <w:rsid w:val="00C93772"/>
    <w:rsid w:val="00C94645"/>
    <w:rsid w:val="00C94689"/>
    <w:rsid w:val="00C9489A"/>
    <w:rsid w:val="00C96383"/>
    <w:rsid w:val="00C9690B"/>
    <w:rsid w:val="00C96E62"/>
    <w:rsid w:val="00C9761B"/>
    <w:rsid w:val="00C97851"/>
    <w:rsid w:val="00C97857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3930"/>
    <w:rsid w:val="00CA449C"/>
    <w:rsid w:val="00CA516F"/>
    <w:rsid w:val="00CA57F6"/>
    <w:rsid w:val="00CA5850"/>
    <w:rsid w:val="00CA6592"/>
    <w:rsid w:val="00CA66E9"/>
    <w:rsid w:val="00CA762D"/>
    <w:rsid w:val="00CA7C70"/>
    <w:rsid w:val="00CA7F01"/>
    <w:rsid w:val="00CA7F5B"/>
    <w:rsid w:val="00CB15E2"/>
    <w:rsid w:val="00CB1B3F"/>
    <w:rsid w:val="00CB23DE"/>
    <w:rsid w:val="00CB2A9A"/>
    <w:rsid w:val="00CB2AAD"/>
    <w:rsid w:val="00CB2C1E"/>
    <w:rsid w:val="00CB3125"/>
    <w:rsid w:val="00CB3A49"/>
    <w:rsid w:val="00CB3C29"/>
    <w:rsid w:val="00CB3FA2"/>
    <w:rsid w:val="00CB4287"/>
    <w:rsid w:val="00CB4A54"/>
    <w:rsid w:val="00CB5040"/>
    <w:rsid w:val="00CB51A6"/>
    <w:rsid w:val="00CB5CCB"/>
    <w:rsid w:val="00CB5EFE"/>
    <w:rsid w:val="00CB5F87"/>
    <w:rsid w:val="00CB646A"/>
    <w:rsid w:val="00CB6591"/>
    <w:rsid w:val="00CB6AC8"/>
    <w:rsid w:val="00CB6F3B"/>
    <w:rsid w:val="00CB7B0C"/>
    <w:rsid w:val="00CB7B5F"/>
    <w:rsid w:val="00CC007E"/>
    <w:rsid w:val="00CC0431"/>
    <w:rsid w:val="00CC0C22"/>
    <w:rsid w:val="00CC0E82"/>
    <w:rsid w:val="00CC0F44"/>
    <w:rsid w:val="00CC1118"/>
    <w:rsid w:val="00CC11AE"/>
    <w:rsid w:val="00CC12EC"/>
    <w:rsid w:val="00CC1F9C"/>
    <w:rsid w:val="00CC24F6"/>
    <w:rsid w:val="00CC272F"/>
    <w:rsid w:val="00CC29D4"/>
    <w:rsid w:val="00CC2A0F"/>
    <w:rsid w:val="00CC2BA5"/>
    <w:rsid w:val="00CC2F80"/>
    <w:rsid w:val="00CC3189"/>
    <w:rsid w:val="00CC322D"/>
    <w:rsid w:val="00CC3FFA"/>
    <w:rsid w:val="00CC4361"/>
    <w:rsid w:val="00CC44F6"/>
    <w:rsid w:val="00CC4D3B"/>
    <w:rsid w:val="00CC50CA"/>
    <w:rsid w:val="00CC5B5B"/>
    <w:rsid w:val="00CC5E7F"/>
    <w:rsid w:val="00CC6065"/>
    <w:rsid w:val="00CC72A9"/>
    <w:rsid w:val="00CC7970"/>
    <w:rsid w:val="00CD0203"/>
    <w:rsid w:val="00CD04A7"/>
    <w:rsid w:val="00CD05C1"/>
    <w:rsid w:val="00CD05E5"/>
    <w:rsid w:val="00CD1203"/>
    <w:rsid w:val="00CD141A"/>
    <w:rsid w:val="00CD16DF"/>
    <w:rsid w:val="00CD1B1A"/>
    <w:rsid w:val="00CD20E3"/>
    <w:rsid w:val="00CD2819"/>
    <w:rsid w:val="00CD2A05"/>
    <w:rsid w:val="00CD2B33"/>
    <w:rsid w:val="00CD31D0"/>
    <w:rsid w:val="00CD35B0"/>
    <w:rsid w:val="00CD37DF"/>
    <w:rsid w:val="00CD39B0"/>
    <w:rsid w:val="00CD3D31"/>
    <w:rsid w:val="00CD3F4E"/>
    <w:rsid w:val="00CD4718"/>
    <w:rsid w:val="00CD47AB"/>
    <w:rsid w:val="00CD5290"/>
    <w:rsid w:val="00CD5502"/>
    <w:rsid w:val="00CD5531"/>
    <w:rsid w:val="00CD55DD"/>
    <w:rsid w:val="00CD5CF3"/>
    <w:rsid w:val="00CD6A9B"/>
    <w:rsid w:val="00CD6BB0"/>
    <w:rsid w:val="00CD6DDE"/>
    <w:rsid w:val="00CD7122"/>
    <w:rsid w:val="00CD7154"/>
    <w:rsid w:val="00CD76FD"/>
    <w:rsid w:val="00CD7A86"/>
    <w:rsid w:val="00CD7C77"/>
    <w:rsid w:val="00CE0913"/>
    <w:rsid w:val="00CE0B24"/>
    <w:rsid w:val="00CE10BC"/>
    <w:rsid w:val="00CE1984"/>
    <w:rsid w:val="00CE1F1A"/>
    <w:rsid w:val="00CE2108"/>
    <w:rsid w:val="00CE2A81"/>
    <w:rsid w:val="00CE3772"/>
    <w:rsid w:val="00CE3F72"/>
    <w:rsid w:val="00CE404E"/>
    <w:rsid w:val="00CE417B"/>
    <w:rsid w:val="00CE4470"/>
    <w:rsid w:val="00CE4DB8"/>
    <w:rsid w:val="00CE52E4"/>
    <w:rsid w:val="00CE532E"/>
    <w:rsid w:val="00CE5956"/>
    <w:rsid w:val="00CE5FB5"/>
    <w:rsid w:val="00CE61BC"/>
    <w:rsid w:val="00CE6847"/>
    <w:rsid w:val="00CE68E6"/>
    <w:rsid w:val="00CE6EF3"/>
    <w:rsid w:val="00CE6F49"/>
    <w:rsid w:val="00CE714B"/>
    <w:rsid w:val="00CE7430"/>
    <w:rsid w:val="00CE7744"/>
    <w:rsid w:val="00CE7E18"/>
    <w:rsid w:val="00CF0253"/>
    <w:rsid w:val="00CF0254"/>
    <w:rsid w:val="00CF040F"/>
    <w:rsid w:val="00CF067F"/>
    <w:rsid w:val="00CF0BB9"/>
    <w:rsid w:val="00CF1B4D"/>
    <w:rsid w:val="00CF1F7E"/>
    <w:rsid w:val="00CF2863"/>
    <w:rsid w:val="00CF2E06"/>
    <w:rsid w:val="00CF3152"/>
    <w:rsid w:val="00CF320C"/>
    <w:rsid w:val="00CF4AB4"/>
    <w:rsid w:val="00CF4B20"/>
    <w:rsid w:val="00CF5017"/>
    <w:rsid w:val="00CF50E5"/>
    <w:rsid w:val="00CF53E4"/>
    <w:rsid w:val="00CF547C"/>
    <w:rsid w:val="00CF55DA"/>
    <w:rsid w:val="00CF5DFC"/>
    <w:rsid w:val="00CF5F30"/>
    <w:rsid w:val="00CF6757"/>
    <w:rsid w:val="00CF69F1"/>
    <w:rsid w:val="00CF6F6E"/>
    <w:rsid w:val="00CF75F8"/>
    <w:rsid w:val="00D0089A"/>
    <w:rsid w:val="00D00C23"/>
    <w:rsid w:val="00D0166C"/>
    <w:rsid w:val="00D016F9"/>
    <w:rsid w:val="00D017A9"/>
    <w:rsid w:val="00D01AFD"/>
    <w:rsid w:val="00D01D46"/>
    <w:rsid w:val="00D01F9B"/>
    <w:rsid w:val="00D026A8"/>
    <w:rsid w:val="00D02BB4"/>
    <w:rsid w:val="00D02F38"/>
    <w:rsid w:val="00D03749"/>
    <w:rsid w:val="00D03760"/>
    <w:rsid w:val="00D03936"/>
    <w:rsid w:val="00D03B47"/>
    <w:rsid w:val="00D03F38"/>
    <w:rsid w:val="00D04111"/>
    <w:rsid w:val="00D04512"/>
    <w:rsid w:val="00D04AC7"/>
    <w:rsid w:val="00D04BA3"/>
    <w:rsid w:val="00D04D4C"/>
    <w:rsid w:val="00D04EAF"/>
    <w:rsid w:val="00D05997"/>
    <w:rsid w:val="00D05A65"/>
    <w:rsid w:val="00D05F85"/>
    <w:rsid w:val="00D06176"/>
    <w:rsid w:val="00D06B93"/>
    <w:rsid w:val="00D06EFA"/>
    <w:rsid w:val="00D07482"/>
    <w:rsid w:val="00D10606"/>
    <w:rsid w:val="00D10B9A"/>
    <w:rsid w:val="00D11215"/>
    <w:rsid w:val="00D1172A"/>
    <w:rsid w:val="00D12042"/>
    <w:rsid w:val="00D1220E"/>
    <w:rsid w:val="00D1225A"/>
    <w:rsid w:val="00D12CF7"/>
    <w:rsid w:val="00D135BC"/>
    <w:rsid w:val="00D13C24"/>
    <w:rsid w:val="00D14861"/>
    <w:rsid w:val="00D14A59"/>
    <w:rsid w:val="00D15600"/>
    <w:rsid w:val="00D156FD"/>
    <w:rsid w:val="00D1572D"/>
    <w:rsid w:val="00D1592D"/>
    <w:rsid w:val="00D159B1"/>
    <w:rsid w:val="00D1667E"/>
    <w:rsid w:val="00D16ED2"/>
    <w:rsid w:val="00D1715D"/>
    <w:rsid w:val="00D1724E"/>
    <w:rsid w:val="00D1795E"/>
    <w:rsid w:val="00D17FDC"/>
    <w:rsid w:val="00D203D4"/>
    <w:rsid w:val="00D2044F"/>
    <w:rsid w:val="00D204C3"/>
    <w:rsid w:val="00D20FB4"/>
    <w:rsid w:val="00D21AFD"/>
    <w:rsid w:val="00D21D69"/>
    <w:rsid w:val="00D21E17"/>
    <w:rsid w:val="00D22438"/>
    <w:rsid w:val="00D22679"/>
    <w:rsid w:val="00D22C04"/>
    <w:rsid w:val="00D230C3"/>
    <w:rsid w:val="00D23118"/>
    <w:rsid w:val="00D23728"/>
    <w:rsid w:val="00D23A40"/>
    <w:rsid w:val="00D24E62"/>
    <w:rsid w:val="00D24ECC"/>
    <w:rsid w:val="00D24F44"/>
    <w:rsid w:val="00D24FDE"/>
    <w:rsid w:val="00D2577D"/>
    <w:rsid w:val="00D25C43"/>
    <w:rsid w:val="00D26794"/>
    <w:rsid w:val="00D27269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B7B"/>
    <w:rsid w:val="00D32FE3"/>
    <w:rsid w:val="00D33529"/>
    <w:rsid w:val="00D33B38"/>
    <w:rsid w:val="00D343F9"/>
    <w:rsid w:val="00D3469B"/>
    <w:rsid w:val="00D34F37"/>
    <w:rsid w:val="00D358BD"/>
    <w:rsid w:val="00D35D54"/>
    <w:rsid w:val="00D36744"/>
    <w:rsid w:val="00D36DDC"/>
    <w:rsid w:val="00D37BAD"/>
    <w:rsid w:val="00D37D64"/>
    <w:rsid w:val="00D37DFD"/>
    <w:rsid w:val="00D37FEB"/>
    <w:rsid w:val="00D400F3"/>
    <w:rsid w:val="00D405FC"/>
    <w:rsid w:val="00D40839"/>
    <w:rsid w:val="00D409C1"/>
    <w:rsid w:val="00D40B82"/>
    <w:rsid w:val="00D40D63"/>
    <w:rsid w:val="00D4156E"/>
    <w:rsid w:val="00D4186B"/>
    <w:rsid w:val="00D41DDC"/>
    <w:rsid w:val="00D424B7"/>
    <w:rsid w:val="00D4255D"/>
    <w:rsid w:val="00D42B10"/>
    <w:rsid w:val="00D4378F"/>
    <w:rsid w:val="00D43EC1"/>
    <w:rsid w:val="00D44179"/>
    <w:rsid w:val="00D44433"/>
    <w:rsid w:val="00D445F1"/>
    <w:rsid w:val="00D44F1E"/>
    <w:rsid w:val="00D45070"/>
    <w:rsid w:val="00D45352"/>
    <w:rsid w:val="00D454A2"/>
    <w:rsid w:val="00D456CD"/>
    <w:rsid w:val="00D456D0"/>
    <w:rsid w:val="00D457FF"/>
    <w:rsid w:val="00D462A9"/>
    <w:rsid w:val="00D46336"/>
    <w:rsid w:val="00D466F0"/>
    <w:rsid w:val="00D46902"/>
    <w:rsid w:val="00D4691E"/>
    <w:rsid w:val="00D4755A"/>
    <w:rsid w:val="00D475D3"/>
    <w:rsid w:val="00D4771F"/>
    <w:rsid w:val="00D47C20"/>
    <w:rsid w:val="00D50470"/>
    <w:rsid w:val="00D50619"/>
    <w:rsid w:val="00D51045"/>
    <w:rsid w:val="00D51060"/>
    <w:rsid w:val="00D5130F"/>
    <w:rsid w:val="00D52606"/>
    <w:rsid w:val="00D52B21"/>
    <w:rsid w:val="00D52D9C"/>
    <w:rsid w:val="00D52F92"/>
    <w:rsid w:val="00D53715"/>
    <w:rsid w:val="00D53B3F"/>
    <w:rsid w:val="00D55140"/>
    <w:rsid w:val="00D55994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57F94"/>
    <w:rsid w:val="00D6035E"/>
    <w:rsid w:val="00D603E5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952"/>
    <w:rsid w:val="00D64AFA"/>
    <w:rsid w:val="00D6502B"/>
    <w:rsid w:val="00D65407"/>
    <w:rsid w:val="00D65484"/>
    <w:rsid w:val="00D65676"/>
    <w:rsid w:val="00D665EC"/>
    <w:rsid w:val="00D66DEB"/>
    <w:rsid w:val="00D6757B"/>
    <w:rsid w:val="00D67B8F"/>
    <w:rsid w:val="00D70D07"/>
    <w:rsid w:val="00D71D97"/>
    <w:rsid w:val="00D7243E"/>
    <w:rsid w:val="00D72897"/>
    <w:rsid w:val="00D728F8"/>
    <w:rsid w:val="00D72B4B"/>
    <w:rsid w:val="00D73462"/>
    <w:rsid w:val="00D74023"/>
    <w:rsid w:val="00D74560"/>
    <w:rsid w:val="00D7476B"/>
    <w:rsid w:val="00D7527C"/>
    <w:rsid w:val="00D75405"/>
    <w:rsid w:val="00D75693"/>
    <w:rsid w:val="00D756EA"/>
    <w:rsid w:val="00D75AFB"/>
    <w:rsid w:val="00D75DBF"/>
    <w:rsid w:val="00D76890"/>
    <w:rsid w:val="00D76A36"/>
    <w:rsid w:val="00D76E14"/>
    <w:rsid w:val="00D7730D"/>
    <w:rsid w:val="00D779C1"/>
    <w:rsid w:val="00D77C35"/>
    <w:rsid w:val="00D77CCB"/>
    <w:rsid w:val="00D80026"/>
    <w:rsid w:val="00D80096"/>
    <w:rsid w:val="00D813EC"/>
    <w:rsid w:val="00D81643"/>
    <w:rsid w:val="00D8194F"/>
    <w:rsid w:val="00D81EEE"/>
    <w:rsid w:val="00D820AE"/>
    <w:rsid w:val="00D820EA"/>
    <w:rsid w:val="00D82568"/>
    <w:rsid w:val="00D82823"/>
    <w:rsid w:val="00D828CA"/>
    <w:rsid w:val="00D829B2"/>
    <w:rsid w:val="00D833AA"/>
    <w:rsid w:val="00D83FF5"/>
    <w:rsid w:val="00D85145"/>
    <w:rsid w:val="00D857DF"/>
    <w:rsid w:val="00D85ADD"/>
    <w:rsid w:val="00D85B11"/>
    <w:rsid w:val="00D8620C"/>
    <w:rsid w:val="00D86639"/>
    <w:rsid w:val="00D869EE"/>
    <w:rsid w:val="00D86A84"/>
    <w:rsid w:val="00D86AA2"/>
    <w:rsid w:val="00D86AE0"/>
    <w:rsid w:val="00D86F25"/>
    <w:rsid w:val="00D874E8"/>
    <w:rsid w:val="00D8770E"/>
    <w:rsid w:val="00D8773F"/>
    <w:rsid w:val="00D87A8F"/>
    <w:rsid w:val="00D87AC9"/>
    <w:rsid w:val="00D90055"/>
    <w:rsid w:val="00D906C0"/>
    <w:rsid w:val="00D91543"/>
    <w:rsid w:val="00D917BF"/>
    <w:rsid w:val="00D917EE"/>
    <w:rsid w:val="00D92819"/>
    <w:rsid w:val="00D92A11"/>
    <w:rsid w:val="00D92EBB"/>
    <w:rsid w:val="00D931A4"/>
    <w:rsid w:val="00D93208"/>
    <w:rsid w:val="00D9364F"/>
    <w:rsid w:val="00D938F6"/>
    <w:rsid w:val="00D93BFE"/>
    <w:rsid w:val="00D93C29"/>
    <w:rsid w:val="00D94273"/>
    <w:rsid w:val="00D945D0"/>
    <w:rsid w:val="00D94F61"/>
    <w:rsid w:val="00D95568"/>
    <w:rsid w:val="00D95598"/>
    <w:rsid w:val="00D95B5F"/>
    <w:rsid w:val="00D96302"/>
    <w:rsid w:val="00D96BF7"/>
    <w:rsid w:val="00D9725A"/>
    <w:rsid w:val="00D977A9"/>
    <w:rsid w:val="00D97BD5"/>
    <w:rsid w:val="00DA0E5B"/>
    <w:rsid w:val="00DA0FD1"/>
    <w:rsid w:val="00DA11A3"/>
    <w:rsid w:val="00DA25C9"/>
    <w:rsid w:val="00DA2927"/>
    <w:rsid w:val="00DA2B28"/>
    <w:rsid w:val="00DA3836"/>
    <w:rsid w:val="00DA41CD"/>
    <w:rsid w:val="00DA4C06"/>
    <w:rsid w:val="00DA548F"/>
    <w:rsid w:val="00DA58DC"/>
    <w:rsid w:val="00DA6DF7"/>
    <w:rsid w:val="00DA78C1"/>
    <w:rsid w:val="00DB004B"/>
    <w:rsid w:val="00DB06F2"/>
    <w:rsid w:val="00DB077B"/>
    <w:rsid w:val="00DB0C4A"/>
    <w:rsid w:val="00DB0EB9"/>
    <w:rsid w:val="00DB108E"/>
    <w:rsid w:val="00DB1506"/>
    <w:rsid w:val="00DB19C0"/>
    <w:rsid w:val="00DB1BC6"/>
    <w:rsid w:val="00DB1E70"/>
    <w:rsid w:val="00DB20D8"/>
    <w:rsid w:val="00DB291D"/>
    <w:rsid w:val="00DB2F87"/>
    <w:rsid w:val="00DB2FE9"/>
    <w:rsid w:val="00DB3363"/>
    <w:rsid w:val="00DB3CC2"/>
    <w:rsid w:val="00DB3F3B"/>
    <w:rsid w:val="00DB49DA"/>
    <w:rsid w:val="00DB4ED9"/>
    <w:rsid w:val="00DB5856"/>
    <w:rsid w:val="00DB636C"/>
    <w:rsid w:val="00DB63CE"/>
    <w:rsid w:val="00DB6585"/>
    <w:rsid w:val="00DB671E"/>
    <w:rsid w:val="00DC01A2"/>
    <w:rsid w:val="00DC06D2"/>
    <w:rsid w:val="00DC077A"/>
    <w:rsid w:val="00DC0C2A"/>
    <w:rsid w:val="00DC0CF7"/>
    <w:rsid w:val="00DC0F60"/>
    <w:rsid w:val="00DC154B"/>
    <w:rsid w:val="00DC1B2A"/>
    <w:rsid w:val="00DC1C75"/>
    <w:rsid w:val="00DC24CB"/>
    <w:rsid w:val="00DC2AE7"/>
    <w:rsid w:val="00DC2CCE"/>
    <w:rsid w:val="00DC30EB"/>
    <w:rsid w:val="00DC31D4"/>
    <w:rsid w:val="00DC3259"/>
    <w:rsid w:val="00DC32CE"/>
    <w:rsid w:val="00DC3392"/>
    <w:rsid w:val="00DC374F"/>
    <w:rsid w:val="00DC3AB6"/>
    <w:rsid w:val="00DC4E66"/>
    <w:rsid w:val="00DC4EA0"/>
    <w:rsid w:val="00DC5C4F"/>
    <w:rsid w:val="00DC68F2"/>
    <w:rsid w:val="00DC7240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527"/>
    <w:rsid w:val="00DD166F"/>
    <w:rsid w:val="00DD18F8"/>
    <w:rsid w:val="00DD1A24"/>
    <w:rsid w:val="00DD1BFB"/>
    <w:rsid w:val="00DD2267"/>
    <w:rsid w:val="00DD34EA"/>
    <w:rsid w:val="00DD3A36"/>
    <w:rsid w:val="00DD42F3"/>
    <w:rsid w:val="00DD4F59"/>
    <w:rsid w:val="00DD571C"/>
    <w:rsid w:val="00DD59A6"/>
    <w:rsid w:val="00DD6E93"/>
    <w:rsid w:val="00DD71F7"/>
    <w:rsid w:val="00DD7354"/>
    <w:rsid w:val="00DE1144"/>
    <w:rsid w:val="00DE1549"/>
    <w:rsid w:val="00DE1FDE"/>
    <w:rsid w:val="00DE2314"/>
    <w:rsid w:val="00DE2683"/>
    <w:rsid w:val="00DE3102"/>
    <w:rsid w:val="00DE35EC"/>
    <w:rsid w:val="00DE3708"/>
    <w:rsid w:val="00DE3A37"/>
    <w:rsid w:val="00DE3FAB"/>
    <w:rsid w:val="00DE4556"/>
    <w:rsid w:val="00DE48F7"/>
    <w:rsid w:val="00DE4B22"/>
    <w:rsid w:val="00DE51C3"/>
    <w:rsid w:val="00DE51F1"/>
    <w:rsid w:val="00DE530F"/>
    <w:rsid w:val="00DE552C"/>
    <w:rsid w:val="00DE58B8"/>
    <w:rsid w:val="00DE5A15"/>
    <w:rsid w:val="00DE5AAF"/>
    <w:rsid w:val="00DE6511"/>
    <w:rsid w:val="00DE6C60"/>
    <w:rsid w:val="00DE70BC"/>
    <w:rsid w:val="00DE73C9"/>
    <w:rsid w:val="00DE7B00"/>
    <w:rsid w:val="00DF07A7"/>
    <w:rsid w:val="00DF095D"/>
    <w:rsid w:val="00DF0E5E"/>
    <w:rsid w:val="00DF0EEC"/>
    <w:rsid w:val="00DF13DF"/>
    <w:rsid w:val="00DF154B"/>
    <w:rsid w:val="00DF15C9"/>
    <w:rsid w:val="00DF1872"/>
    <w:rsid w:val="00DF19BE"/>
    <w:rsid w:val="00DF1B21"/>
    <w:rsid w:val="00DF1B99"/>
    <w:rsid w:val="00DF214B"/>
    <w:rsid w:val="00DF2C3D"/>
    <w:rsid w:val="00DF3EB7"/>
    <w:rsid w:val="00DF4057"/>
    <w:rsid w:val="00DF54D1"/>
    <w:rsid w:val="00DF6877"/>
    <w:rsid w:val="00DF6B33"/>
    <w:rsid w:val="00DF73E2"/>
    <w:rsid w:val="00DF7546"/>
    <w:rsid w:val="00E00749"/>
    <w:rsid w:val="00E0096C"/>
    <w:rsid w:val="00E011FA"/>
    <w:rsid w:val="00E01770"/>
    <w:rsid w:val="00E0197F"/>
    <w:rsid w:val="00E021C3"/>
    <w:rsid w:val="00E0310E"/>
    <w:rsid w:val="00E03627"/>
    <w:rsid w:val="00E03697"/>
    <w:rsid w:val="00E05A50"/>
    <w:rsid w:val="00E06A13"/>
    <w:rsid w:val="00E06B4A"/>
    <w:rsid w:val="00E07CD6"/>
    <w:rsid w:val="00E07DD3"/>
    <w:rsid w:val="00E10172"/>
    <w:rsid w:val="00E103D2"/>
    <w:rsid w:val="00E1065A"/>
    <w:rsid w:val="00E10BF1"/>
    <w:rsid w:val="00E10CA3"/>
    <w:rsid w:val="00E111E3"/>
    <w:rsid w:val="00E112A2"/>
    <w:rsid w:val="00E118EB"/>
    <w:rsid w:val="00E11BF8"/>
    <w:rsid w:val="00E11DE4"/>
    <w:rsid w:val="00E11E6F"/>
    <w:rsid w:val="00E12416"/>
    <w:rsid w:val="00E12488"/>
    <w:rsid w:val="00E125F7"/>
    <w:rsid w:val="00E12FD2"/>
    <w:rsid w:val="00E136B4"/>
    <w:rsid w:val="00E139EE"/>
    <w:rsid w:val="00E13AA2"/>
    <w:rsid w:val="00E14236"/>
    <w:rsid w:val="00E14534"/>
    <w:rsid w:val="00E15315"/>
    <w:rsid w:val="00E153F6"/>
    <w:rsid w:val="00E156E4"/>
    <w:rsid w:val="00E15907"/>
    <w:rsid w:val="00E15A23"/>
    <w:rsid w:val="00E16212"/>
    <w:rsid w:val="00E16ABF"/>
    <w:rsid w:val="00E16B4A"/>
    <w:rsid w:val="00E17C48"/>
    <w:rsid w:val="00E204BE"/>
    <w:rsid w:val="00E204C7"/>
    <w:rsid w:val="00E20A93"/>
    <w:rsid w:val="00E211BE"/>
    <w:rsid w:val="00E21406"/>
    <w:rsid w:val="00E2141E"/>
    <w:rsid w:val="00E21FD0"/>
    <w:rsid w:val="00E21FD6"/>
    <w:rsid w:val="00E221FB"/>
    <w:rsid w:val="00E22BFC"/>
    <w:rsid w:val="00E22DE3"/>
    <w:rsid w:val="00E23698"/>
    <w:rsid w:val="00E23E5E"/>
    <w:rsid w:val="00E240CD"/>
    <w:rsid w:val="00E24170"/>
    <w:rsid w:val="00E242EF"/>
    <w:rsid w:val="00E2477D"/>
    <w:rsid w:val="00E24F26"/>
    <w:rsid w:val="00E2539C"/>
    <w:rsid w:val="00E25749"/>
    <w:rsid w:val="00E26293"/>
    <w:rsid w:val="00E26CBA"/>
    <w:rsid w:val="00E26DB8"/>
    <w:rsid w:val="00E26E78"/>
    <w:rsid w:val="00E27899"/>
    <w:rsid w:val="00E27FDE"/>
    <w:rsid w:val="00E30D08"/>
    <w:rsid w:val="00E3121F"/>
    <w:rsid w:val="00E31BB6"/>
    <w:rsid w:val="00E31EF2"/>
    <w:rsid w:val="00E327A2"/>
    <w:rsid w:val="00E3289C"/>
    <w:rsid w:val="00E32975"/>
    <w:rsid w:val="00E32C9D"/>
    <w:rsid w:val="00E32E18"/>
    <w:rsid w:val="00E3353B"/>
    <w:rsid w:val="00E337D0"/>
    <w:rsid w:val="00E33953"/>
    <w:rsid w:val="00E33980"/>
    <w:rsid w:val="00E339E7"/>
    <w:rsid w:val="00E33C79"/>
    <w:rsid w:val="00E345C5"/>
    <w:rsid w:val="00E346BB"/>
    <w:rsid w:val="00E34761"/>
    <w:rsid w:val="00E3572A"/>
    <w:rsid w:val="00E35CCE"/>
    <w:rsid w:val="00E35CD0"/>
    <w:rsid w:val="00E35F10"/>
    <w:rsid w:val="00E3660F"/>
    <w:rsid w:val="00E37133"/>
    <w:rsid w:val="00E37B10"/>
    <w:rsid w:val="00E404FE"/>
    <w:rsid w:val="00E40A5D"/>
    <w:rsid w:val="00E415EA"/>
    <w:rsid w:val="00E41B4D"/>
    <w:rsid w:val="00E41C5B"/>
    <w:rsid w:val="00E42842"/>
    <w:rsid w:val="00E42E00"/>
    <w:rsid w:val="00E42E61"/>
    <w:rsid w:val="00E4307A"/>
    <w:rsid w:val="00E44046"/>
    <w:rsid w:val="00E44248"/>
    <w:rsid w:val="00E44BC7"/>
    <w:rsid w:val="00E44DBA"/>
    <w:rsid w:val="00E44DE8"/>
    <w:rsid w:val="00E4593E"/>
    <w:rsid w:val="00E46349"/>
    <w:rsid w:val="00E46464"/>
    <w:rsid w:val="00E4672F"/>
    <w:rsid w:val="00E46EB6"/>
    <w:rsid w:val="00E46FC5"/>
    <w:rsid w:val="00E47137"/>
    <w:rsid w:val="00E47439"/>
    <w:rsid w:val="00E47673"/>
    <w:rsid w:val="00E47D0A"/>
    <w:rsid w:val="00E47D21"/>
    <w:rsid w:val="00E47D91"/>
    <w:rsid w:val="00E50618"/>
    <w:rsid w:val="00E50D2B"/>
    <w:rsid w:val="00E516A0"/>
    <w:rsid w:val="00E517B9"/>
    <w:rsid w:val="00E51C36"/>
    <w:rsid w:val="00E51D13"/>
    <w:rsid w:val="00E51FA8"/>
    <w:rsid w:val="00E52779"/>
    <w:rsid w:val="00E53251"/>
    <w:rsid w:val="00E53824"/>
    <w:rsid w:val="00E54D2E"/>
    <w:rsid w:val="00E54D97"/>
    <w:rsid w:val="00E55F1B"/>
    <w:rsid w:val="00E567B2"/>
    <w:rsid w:val="00E56B58"/>
    <w:rsid w:val="00E56BAA"/>
    <w:rsid w:val="00E5711E"/>
    <w:rsid w:val="00E571BC"/>
    <w:rsid w:val="00E573E3"/>
    <w:rsid w:val="00E57804"/>
    <w:rsid w:val="00E60372"/>
    <w:rsid w:val="00E6077C"/>
    <w:rsid w:val="00E60D7C"/>
    <w:rsid w:val="00E60D8D"/>
    <w:rsid w:val="00E6116B"/>
    <w:rsid w:val="00E616A1"/>
    <w:rsid w:val="00E619E9"/>
    <w:rsid w:val="00E61FB8"/>
    <w:rsid w:val="00E61FF8"/>
    <w:rsid w:val="00E62117"/>
    <w:rsid w:val="00E621F2"/>
    <w:rsid w:val="00E643B2"/>
    <w:rsid w:val="00E6465B"/>
    <w:rsid w:val="00E64767"/>
    <w:rsid w:val="00E64EA6"/>
    <w:rsid w:val="00E65236"/>
    <w:rsid w:val="00E65696"/>
    <w:rsid w:val="00E66DC3"/>
    <w:rsid w:val="00E67742"/>
    <w:rsid w:val="00E67ACB"/>
    <w:rsid w:val="00E67BC2"/>
    <w:rsid w:val="00E67F55"/>
    <w:rsid w:val="00E70416"/>
    <w:rsid w:val="00E70552"/>
    <w:rsid w:val="00E70710"/>
    <w:rsid w:val="00E708BD"/>
    <w:rsid w:val="00E70C0E"/>
    <w:rsid w:val="00E70F43"/>
    <w:rsid w:val="00E70FD1"/>
    <w:rsid w:val="00E71B72"/>
    <w:rsid w:val="00E7257B"/>
    <w:rsid w:val="00E745EA"/>
    <w:rsid w:val="00E74EF5"/>
    <w:rsid w:val="00E74EFE"/>
    <w:rsid w:val="00E75506"/>
    <w:rsid w:val="00E75C82"/>
    <w:rsid w:val="00E7634F"/>
    <w:rsid w:val="00E766F3"/>
    <w:rsid w:val="00E76A41"/>
    <w:rsid w:val="00E7744C"/>
    <w:rsid w:val="00E77A48"/>
    <w:rsid w:val="00E77BDC"/>
    <w:rsid w:val="00E77CD0"/>
    <w:rsid w:val="00E80278"/>
    <w:rsid w:val="00E80325"/>
    <w:rsid w:val="00E804BD"/>
    <w:rsid w:val="00E81176"/>
    <w:rsid w:val="00E811B5"/>
    <w:rsid w:val="00E81779"/>
    <w:rsid w:val="00E822B2"/>
    <w:rsid w:val="00E82637"/>
    <w:rsid w:val="00E8263F"/>
    <w:rsid w:val="00E82F13"/>
    <w:rsid w:val="00E83758"/>
    <w:rsid w:val="00E83C52"/>
    <w:rsid w:val="00E8410E"/>
    <w:rsid w:val="00E8453E"/>
    <w:rsid w:val="00E84C5D"/>
    <w:rsid w:val="00E84D55"/>
    <w:rsid w:val="00E852FF"/>
    <w:rsid w:val="00E8590C"/>
    <w:rsid w:val="00E86123"/>
    <w:rsid w:val="00E86183"/>
    <w:rsid w:val="00E862A8"/>
    <w:rsid w:val="00E87F0F"/>
    <w:rsid w:val="00E90203"/>
    <w:rsid w:val="00E90298"/>
    <w:rsid w:val="00E90477"/>
    <w:rsid w:val="00E905D6"/>
    <w:rsid w:val="00E90A43"/>
    <w:rsid w:val="00E90CB2"/>
    <w:rsid w:val="00E90D92"/>
    <w:rsid w:val="00E9114D"/>
    <w:rsid w:val="00E91873"/>
    <w:rsid w:val="00E91E2E"/>
    <w:rsid w:val="00E91EB4"/>
    <w:rsid w:val="00E91FE6"/>
    <w:rsid w:val="00E92061"/>
    <w:rsid w:val="00E92496"/>
    <w:rsid w:val="00E9249F"/>
    <w:rsid w:val="00E9253C"/>
    <w:rsid w:val="00E92552"/>
    <w:rsid w:val="00E93112"/>
    <w:rsid w:val="00E93399"/>
    <w:rsid w:val="00E935C8"/>
    <w:rsid w:val="00E936B6"/>
    <w:rsid w:val="00E947C9"/>
    <w:rsid w:val="00E95160"/>
    <w:rsid w:val="00E954B6"/>
    <w:rsid w:val="00E95A64"/>
    <w:rsid w:val="00E95DDE"/>
    <w:rsid w:val="00E95E4F"/>
    <w:rsid w:val="00E95FBE"/>
    <w:rsid w:val="00E96BEB"/>
    <w:rsid w:val="00E96C21"/>
    <w:rsid w:val="00E96C34"/>
    <w:rsid w:val="00E96F4E"/>
    <w:rsid w:val="00E97642"/>
    <w:rsid w:val="00E97EFD"/>
    <w:rsid w:val="00EA00F0"/>
    <w:rsid w:val="00EA1392"/>
    <w:rsid w:val="00EA14F4"/>
    <w:rsid w:val="00EA160A"/>
    <w:rsid w:val="00EA1DAA"/>
    <w:rsid w:val="00EA2CB1"/>
    <w:rsid w:val="00EA33C3"/>
    <w:rsid w:val="00EA49B6"/>
    <w:rsid w:val="00EA5460"/>
    <w:rsid w:val="00EA5542"/>
    <w:rsid w:val="00EA558A"/>
    <w:rsid w:val="00EA59A7"/>
    <w:rsid w:val="00EA5A3C"/>
    <w:rsid w:val="00EA5E45"/>
    <w:rsid w:val="00EA6A8C"/>
    <w:rsid w:val="00EA7B34"/>
    <w:rsid w:val="00EA7EC1"/>
    <w:rsid w:val="00EB00B4"/>
    <w:rsid w:val="00EB012F"/>
    <w:rsid w:val="00EB028A"/>
    <w:rsid w:val="00EB02C0"/>
    <w:rsid w:val="00EB1D6D"/>
    <w:rsid w:val="00EB1EA8"/>
    <w:rsid w:val="00EB2111"/>
    <w:rsid w:val="00EB2138"/>
    <w:rsid w:val="00EB2D77"/>
    <w:rsid w:val="00EB36AA"/>
    <w:rsid w:val="00EB36F1"/>
    <w:rsid w:val="00EB447E"/>
    <w:rsid w:val="00EB456C"/>
    <w:rsid w:val="00EB4594"/>
    <w:rsid w:val="00EB4E45"/>
    <w:rsid w:val="00EB4EDD"/>
    <w:rsid w:val="00EB5420"/>
    <w:rsid w:val="00EB574B"/>
    <w:rsid w:val="00EB5C28"/>
    <w:rsid w:val="00EB68D6"/>
    <w:rsid w:val="00EB7130"/>
    <w:rsid w:val="00EB7ACC"/>
    <w:rsid w:val="00EC05BA"/>
    <w:rsid w:val="00EC175B"/>
    <w:rsid w:val="00EC21FC"/>
    <w:rsid w:val="00EC2259"/>
    <w:rsid w:val="00EC23EC"/>
    <w:rsid w:val="00EC2A7F"/>
    <w:rsid w:val="00EC2C5F"/>
    <w:rsid w:val="00EC3020"/>
    <w:rsid w:val="00EC3215"/>
    <w:rsid w:val="00EC3523"/>
    <w:rsid w:val="00EC37C7"/>
    <w:rsid w:val="00EC3BCC"/>
    <w:rsid w:val="00EC43B9"/>
    <w:rsid w:val="00EC471F"/>
    <w:rsid w:val="00EC48DB"/>
    <w:rsid w:val="00EC5594"/>
    <w:rsid w:val="00EC55F5"/>
    <w:rsid w:val="00EC6864"/>
    <w:rsid w:val="00EC6936"/>
    <w:rsid w:val="00EC69CB"/>
    <w:rsid w:val="00EC7021"/>
    <w:rsid w:val="00EC70AE"/>
    <w:rsid w:val="00EC7852"/>
    <w:rsid w:val="00EC794A"/>
    <w:rsid w:val="00ED0016"/>
    <w:rsid w:val="00ED0847"/>
    <w:rsid w:val="00ED1987"/>
    <w:rsid w:val="00ED1B7F"/>
    <w:rsid w:val="00ED1BD1"/>
    <w:rsid w:val="00ED1BD8"/>
    <w:rsid w:val="00ED2358"/>
    <w:rsid w:val="00ED2401"/>
    <w:rsid w:val="00ED2928"/>
    <w:rsid w:val="00ED2AFF"/>
    <w:rsid w:val="00ED30C2"/>
    <w:rsid w:val="00ED47BD"/>
    <w:rsid w:val="00ED4F95"/>
    <w:rsid w:val="00ED50C3"/>
    <w:rsid w:val="00ED59A9"/>
    <w:rsid w:val="00ED65AC"/>
    <w:rsid w:val="00ED6AB3"/>
    <w:rsid w:val="00ED6E63"/>
    <w:rsid w:val="00ED7CC5"/>
    <w:rsid w:val="00EE0A01"/>
    <w:rsid w:val="00EE0B64"/>
    <w:rsid w:val="00EE0DDF"/>
    <w:rsid w:val="00EE1221"/>
    <w:rsid w:val="00EE2323"/>
    <w:rsid w:val="00EE2401"/>
    <w:rsid w:val="00EE244E"/>
    <w:rsid w:val="00EE2542"/>
    <w:rsid w:val="00EE39AB"/>
    <w:rsid w:val="00EE3B59"/>
    <w:rsid w:val="00EE3FC6"/>
    <w:rsid w:val="00EE421D"/>
    <w:rsid w:val="00EE43BE"/>
    <w:rsid w:val="00EE44C0"/>
    <w:rsid w:val="00EE44F9"/>
    <w:rsid w:val="00EE6698"/>
    <w:rsid w:val="00EE6868"/>
    <w:rsid w:val="00EE7285"/>
    <w:rsid w:val="00EE77C4"/>
    <w:rsid w:val="00EE7998"/>
    <w:rsid w:val="00EE7AD8"/>
    <w:rsid w:val="00EF00D2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3225"/>
    <w:rsid w:val="00EF3CAA"/>
    <w:rsid w:val="00EF41CC"/>
    <w:rsid w:val="00EF4656"/>
    <w:rsid w:val="00EF6A1D"/>
    <w:rsid w:val="00EF6AFA"/>
    <w:rsid w:val="00EF7135"/>
    <w:rsid w:val="00EF726B"/>
    <w:rsid w:val="00EF730E"/>
    <w:rsid w:val="00EF737C"/>
    <w:rsid w:val="00EF7AE0"/>
    <w:rsid w:val="00EF7B61"/>
    <w:rsid w:val="00F014E1"/>
    <w:rsid w:val="00F015B0"/>
    <w:rsid w:val="00F017B1"/>
    <w:rsid w:val="00F0234C"/>
    <w:rsid w:val="00F02656"/>
    <w:rsid w:val="00F03133"/>
    <w:rsid w:val="00F03298"/>
    <w:rsid w:val="00F032F6"/>
    <w:rsid w:val="00F03F67"/>
    <w:rsid w:val="00F03FE8"/>
    <w:rsid w:val="00F0403B"/>
    <w:rsid w:val="00F043B7"/>
    <w:rsid w:val="00F048AC"/>
    <w:rsid w:val="00F04ACF"/>
    <w:rsid w:val="00F04E15"/>
    <w:rsid w:val="00F04E27"/>
    <w:rsid w:val="00F0553A"/>
    <w:rsid w:val="00F05AE0"/>
    <w:rsid w:val="00F05D80"/>
    <w:rsid w:val="00F05EFD"/>
    <w:rsid w:val="00F06493"/>
    <w:rsid w:val="00F06552"/>
    <w:rsid w:val="00F067E2"/>
    <w:rsid w:val="00F06961"/>
    <w:rsid w:val="00F06C2F"/>
    <w:rsid w:val="00F0754E"/>
    <w:rsid w:val="00F0781A"/>
    <w:rsid w:val="00F078B2"/>
    <w:rsid w:val="00F07B9F"/>
    <w:rsid w:val="00F07C9F"/>
    <w:rsid w:val="00F07FA9"/>
    <w:rsid w:val="00F113A4"/>
    <w:rsid w:val="00F114E5"/>
    <w:rsid w:val="00F11C21"/>
    <w:rsid w:val="00F12987"/>
    <w:rsid w:val="00F1298B"/>
    <w:rsid w:val="00F13768"/>
    <w:rsid w:val="00F13AF1"/>
    <w:rsid w:val="00F13FBF"/>
    <w:rsid w:val="00F15C38"/>
    <w:rsid w:val="00F15C94"/>
    <w:rsid w:val="00F1630B"/>
    <w:rsid w:val="00F169EF"/>
    <w:rsid w:val="00F16A0F"/>
    <w:rsid w:val="00F1726F"/>
    <w:rsid w:val="00F17317"/>
    <w:rsid w:val="00F1766C"/>
    <w:rsid w:val="00F17985"/>
    <w:rsid w:val="00F200B8"/>
    <w:rsid w:val="00F20925"/>
    <w:rsid w:val="00F20BE5"/>
    <w:rsid w:val="00F20BF0"/>
    <w:rsid w:val="00F20CDB"/>
    <w:rsid w:val="00F20DAC"/>
    <w:rsid w:val="00F213EC"/>
    <w:rsid w:val="00F214B7"/>
    <w:rsid w:val="00F21672"/>
    <w:rsid w:val="00F21F46"/>
    <w:rsid w:val="00F22B83"/>
    <w:rsid w:val="00F232E8"/>
    <w:rsid w:val="00F2348B"/>
    <w:rsid w:val="00F239C7"/>
    <w:rsid w:val="00F239ED"/>
    <w:rsid w:val="00F240CA"/>
    <w:rsid w:val="00F243E9"/>
    <w:rsid w:val="00F24505"/>
    <w:rsid w:val="00F248D9"/>
    <w:rsid w:val="00F24E80"/>
    <w:rsid w:val="00F251F7"/>
    <w:rsid w:val="00F2550F"/>
    <w:rsid w:val="00F261DF"/>
    <w:rsid w:val="00F26C13"/>
    <w:rsid w:val="00F27492"/>
    <w:rsid w:val="00F2752A"/>
    <w:rsid w:val="00F2760E"/>
    <w:rsid w:val="00F27A02"/>
    <w:rsid w:val="00F27C1A"/>
    <w:rsid w:val="00F27CD0"/>
    <w:rsid w:val="00F300B0"/>
    <w:rsid w:val="00F30145"/>
    <w:rsid w:val="00F301C0"/>
    <w:rsid w:val="00F30339"/>
    <w:rsid w:val="00F30AE6"/>
    <w:rsid w:val="00F30C47"/>
    <w:rsid w:val="00F31010"/>
    <w:rsid w:val="00F314B9"/>
    <w:rsid w:val="00F31A9E"/>
    <w:rsid w:val="00F327F2"/>
    <w:rsid w:val="00F327F4"/>
    <w:rsid w:val="00F3352B"/>
    <w:rsid w:val="00F33585"/>
    <w:rsid w:val="00F336A1"/>
    <w:rsid w:val="00F348F4"/>
    <w:rsid w:val="00F34BA8"/>
    <w:rsid w:val="00F34BAD"/>
    <w:rsid w:val="00F35E3B"/>
    <w:rsid w:val="00F364CA"/>
    <w:rsid w:val="00F37714"/>
    <w:rsid w:val="00F37EDB"/>
    <w:rsid w:val="00F4077F"/>
    <w:rsid w:val="00F40A57"/>
    <w:rsid w:val="00F40D8C"/>
    <w:rsid w:val="00F410AA"/>
    <w:rsid w:val="00F4167B"/>
    <w:rsid w:val="00F417F9"/>
    <w:rsid w:val="00F4200F"/>
    <w:rsid w:val="00F42566"/>
    <w:rsid w:val="00F439E2"/>
    <w:rsid w:val="00F43D03"/>
    <w:rsid w:val="00F441CE"/>
    <w:rsid w:val="00F4462C"/>
    <w:rsid w:val="00F44652"/>
    <w:rsid w:val="00F44DAA"/>
    <w:rsid w:val="00F44DC6"/>
    <w:rsid w:val="00F44FBF"/>
    <w:rsid w:val="00F45087"/>
    <w:rsid w:val="00F45BBC"/>
    <w:rsid w:val="00F45D52"/>
    <w:rsid w:val="00F46CFD"/>
    <w:rsid w:val="00F47607"/>
    <w:rsid w:val="00F47C4F"/>
    <w:rsid w:val="00F47C5D"/>
    <w:rsid w:val="00F47F70"/>
    <w:rsid w:val="00F500AB"/>
    <w:rsid w:val="00F502C0"/>
    <w:rsid w:val="00F50592"/>
    <w:rsid w:val="00F506CE"/>
    <w:rsid w:val="00F508E5"/>
    <w:rsid w:val="00F50A8A"/>
    <w:rsid w:val="00F50CD8"/>
    <w:rsid w:val="00F50DB1"/>
    <w:rsid w:val="00F520B8"/>
    <w:rsid w:val="00F5238B"/>
    <w:rsid w:val="00F52464"/>
    <w:rsid w:val="00F53035"/>
    <w:rsid w:val="00F537D6"/>
    <w:rsid w:val="00F5430D"/>
    <w:rsid w:val="00F553CA"/>
    <w:rsid w:val="00F558F1"/>
    <w:rsid w:val="00F55C60"/>
    <w:rsid w:val="00F55DA1"/>
    <w:rsid w:val="00F5601C"/>
    <w:rsid w:val="00F5618E"/>
    <w:rsid w:val="00F56CCB"/>
    <w:rsid w:val="00F5731B"/>
    <w:rsid w:val="00F574C3"/>
    <w:rsid w:val="00F57915"/>
    <w:rsid w:val="00F57B46"/>
    <w:rsid w:val="00F60728"/>
    <w:rsid w:val="00F60744"/>
    <w:rsid w:val="00F6129B"/>
    <w:rsid w:val="00F6138A"/>
    <w:rsid w:val="00F613C0"/>
    <w:rsid w:val="00F61983"/>
    <w:rsid w:val="00F6242D"/>
    <w:rsid w:val="00F62793"/>
    <w:rsid w:val="00F62AA7"/>
    <w:rsid w:val="00F62BCB"/>
    <w:rsid w:val="00F635FE"/>
    <w:rsid w:val="00F637EE"/>
    <w:rsid w:val="00F63A00"/>
    <w:rsid w:val="00F64198"/>
    <w:rsid w:val="00F649E7"/>
    <w:rsid w:val="00F64A1C"/>
    <w:rsid w:val="00F6535C"/>
    <w:rsid w:val="00F65D1F"/>
    <w:rsid w:val="00F6675A"/>
    <w:rsid w:val="00F66968"/>
    <w:rsid w:val="00F67E41"/>
    <w:rsid w:val="00F701A2"/>
    <w:rsid w:val="00F7026C"/>
    <w:rsid w:val="00F7088C"/>
    <w:rsid w:val="00F708A0"/>
    <w:rsid w:val="00F70E5B"/>
    <w:rsid w:val="00F71D38"/>
    <w:rsid w:val="00F725AC"/>
    <w:rsid w:val="00F72E71"/>
    <w:rsid w:val="00F73203"/>
    <w:rsid w:val="00F73F50"/>
    <w:rsid w:val="00F74B94"/>
    <w:rsid w:val="00F74EDD"/>
    <w:rsid w:val="00F759BA"/>
    <w:rsid w:val="00F7658B"/>
    <w:rsid w:val="00F769F1"/>
    <w:rsid w:val="00F76EE2"/>
    <w:rsid w:val="00F76F17"/>
    <w:rsid w:val="00F76F29"/>
    <w:rsid w:val="00F77160"/>
    <w:rsid w:val="00F77801"/>
    <w:rsid w:val="00F778E3"/>
    <w:rsid w:val="00F77A47"/>
    <w:rsid w:val="00F80E8C"/>
    <w:rsid w:val="00F80EBD"/>
    <w:rsid w:val="00F80EE6"/>
    <w:rsid w:val="00F81309"/>
    <w:rsid w:val="00F81DC7"/>
    <w:rsid w:val="00F8286B"/>
    <w:rsid w:val="00F83019"/>
    <w:rsid w:val="00F8303D"/>
    <w:rsid w:val="00F831EE"/>
    <w:rsid w:val="00F8351E"/>
    <w:rsid w:val="00F83A13"/>
    <w:rsid w:val="00F84299"/>
    <w:rsid w:val="00F84531"/>
    <w:rsid w:val="00F8490C"/>
    <w:rsid w:val="00F853DF"/>
    <w:rsid w:val="00F85AE8"/>
    <w:rsid w:val="00F85D5B"/>
    <w:rsid w:val="00F862CA"/>
    <w:rsid w:val="00F865EF"/>
    <w:rsid w:val="00F8751A"/>
    <w:rsid w:val="00F87870"/>
    <w:rsid w:val="00F901B8"/>
    <w:rsid w:val="00F9020A"/>
    <w:rsid w:val="00F9023F"/>
    <w:rsid w:val="00F9037C"/>
    <w:rsid w:val="00F905BA"/>
    <w:rsid w:val="00F90A7C"/>
    <w:rsid w:val="00F90E76"/>
    <w:rsid w:val="00F911E6"/>
    <w:rsid w:val="00F920C5"/>
    <w:rsid w:val="00F9270A"/>
    <w:rsid w:val="00F93528"/>
    <w:rsid w:val="00F935AD"/>
    <w:rsid w:val="00F94673"/>
    <w:rsid w:val="00F94EF1"/>
    <w:rsid w:val="00F95B8E"/>
    <w:rsid w:val="00F96054"/>
    <w:rsid w:val="00F960E8"/>
    <w:rsid w:val="00F961D7"/>
    <w:rsid w:val="00F962E1"/>
    <w:rsid w:val="00F963A8"/>
    <w:rsid w:val="00F965F1"/>
    <w:rsid w:val="00F9677F"/>
    <w:rsid w:val="00F971E2"/>
    <w:rsid w:val="00F97240"/>
    <w:rsid w:val="00F975C6"/>
    <w:rsid w:val="00F97A9C"/>
    <w:rsid w:val="00FA0969"/>
    <w:rsid w:val="00FA0C46"/>
    <w:rsid w:val="00FA129B"/>
    <w:rsid w:val="00FA141D"/>
    <w:rsid w:val="00FA28C4"/>
    <w:rsid w:val="00FA2C3E"/>
    <w:rsid w:val="00FA34B9"/>
    <w:rsid w:val="00FA3EC4"/>
    <w:rsid w:val="00FA3FE1"/>
    <w:rsid w:val="00FA4396"/>
    <w:rsid w:val="00FA4C9E"/>
    <w:rsid w:val="00FA4E3A"/>
    <w:rsid w:val="00FA5F9F"/>
    <w:rsid w:val="00FA639F"/>
    <w:rsid w:val="00FA6474"/>
    <w:rsid w:val="00FA653D"/>
    <w:rsid w:val="00FA7ACF"/>
    <w:rsid w:val="00FA7B9E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2016"/>
    <w:rsid w:val="00FB24D7"/>
    <w:rsid w:val="00FB2B8B"/>
    <w:rsid w:val="00FB2DAC"/>
    <w:rsid w:val="00FB2EF5"/>
    <w:rsid w:val="00FB3158"/>
    <w:rsid w:val="00FB346C"/>
    <w:rsid w:val="00FB361C"/>
    <w:rsid w:val="00FB3A63"/>
    <w:rsid w:val="00FB4946"/>
    <w:rsid w:val="00FB4B64"/>
    <w:rsid w:val="00FB5947"/>
    <w:rsid w:val="00FB5B09"/>
    <w:rsid w:val="00FB5C71"/>
    <w:rsid w:val="00FB6265"/>
    <w:rsid w:val="00FB6A57"/>
    <w:rsid w:val="00FB6F17"/>
    <w:rsid w:val="00FB7462"/>
    <w:rsid w:val="00FB7534"/>
    <w:rsid w:val="00FB76BE"/>
    <w:rsid w:val="00FB773D"/>
    <w:rsid w:val="00FB7A1C"/>
    <w:rsid w:val="00FB7BCF"/>
    <w:rsid w:val="00FB7BE6"/>
    <w:rsid w:val="00FC03B2"/>
    <w:rsid w:val="00FC08FE"/>
    <w:rsid w:val="00FC0E24"/>
    <w:rsid w:val="00FC1E21"/>
    <w:rsid w:val="00FC23D1"/>
    <w:rsid w:val="00FC2CAC"/>
    <w:rsid w:val="00FC3091"/>
    <w:rsid w:val="00FC54F3"/>
    <w:rsid w:val="00FC6745"/>
    <w:rsid w:val="00FC6868"/>
    <w:rsid w:val="00FC7690"/>
    <w:rsid w:val="00FC782E"/>
    <w:rsid w:val="00FC7831"/>
    <w:rsid w:val="00FC7D00"/>
    <w:rsid w:val="00FC7D2A"/>
    <w:rsid w:val="00FC7D6C"/>
    <w:rsid w:val="00FD0226"/>
    <w:rsid w:val="00FD0752"/>
    <w:rsid w:val="00FD096D"/>
    <w:rsid w:val="00FD0CBF"/>
    <w:rsid w:val="00FD1631"/>
    <w:rsid w:val="00FD1CC5"/>
    <w:rsid w:val="00FD1E1A"/>
    <w:rsid w:val="00FD25A7"/>
    <w:rsid w:val="00FD3471"/>
    <w:rsid w:val="00FD384C"/>
    <w:rsid w:val="00FD3C17"/>
    <w:rsid w:val="00FD3C87"/>
    <w:rsid w:val="00FD41BF"/>
    <w:rsid w:val="00FD53D8"/>
    <w:rsid w:val="00FD58E6"/>
    <w:rsid w:val="00FD5B8D"/>
    <w:rsid w:val="00FD6225"/>
    <w:rsid w:val="00FD657B"/>
    <w:rsid w:val="00FD6628"/>
    <w:rsid w:val="00FD6A37"/>
    <w:rsid w:val="00FD70B4"/>
    <w:rsid w:val="00FD72A6"/>
    <w:rsid w:val="00FD7891"/>
    <w:rsid w:val="00FD7DA0"/>
    <w:rsid w:val="00FE0174"/>
    <w:rsid w:val="00FE0327"/>
    <w:rsid w:val="00FE13FE"/>
    <w:rsid w:val="00FE15EA"/>
    <w:rsid w:val="00FE18DA"/>
    <w:rsid w:val="00FE2153"/>
    <w:rsid w:val="00FE2FF4"/>
    <w:rsid w:val="00FE36C0"/>
    <w:rsid w:val="00FE390E"/>
    <w:rsid w:val="00FE399A"/>
    <w:rsid w:val="00FE58DF"/>
    <w:rsid w:val="00FE61F8"/>
    <w:rsid w:val="00FE69AF"/>
    <w:rsid w:val="00FE6A52"/>
    <w:rsid w:val="00FE7592"/>
    <w:rsid w:val="00FE7A65"/>
    <w:rsid w:val="00FF010B"/>
    <w:rsid w:val="00FF0456"/>
    <w:rsid w:val="00FF0A7D"/>
    <w:rsid w:val="00FF1238"/>
    <w:rsid w:val="00FF19AF"/>
    <w:rsid w:val="00FF1CFB"/>
    <w:rsid w:val="00FF22EC"/>
    <w:rsid w:val="00FF2396"/>
    <w:rsid w:val="00FF28BF"/>
    <w:rsid w:val="00FF33EC"/>
    <w:rsid w:val="00FF38AA"/>
    <w:rsid w:val="00FF3D25"/>
    <w:rsid w:val="00FF3F7A"/>
    <w:rsid w:val="00FF437D"/>
    <w:rsid w:val="00FF4780"/>
    <w:rsid w:val="00FF48CE"/>
    <w:rsid w:val="00FF4E48"/>
    <w:rsid w:val="00FF5CD4"/>
    <w:rsid w:val="00FF60B3"/>
    <w:rsid w:val="00FF6DAB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6FB698B3-CFF7-4EA8-9EE7-8FFC5A0D6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D1CA48-D318-4F7B-B69E-A351462B71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E925D0-F0AB-44A4-977E-87FB344EFC6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C8CF312B-5E95-4ED5-A79C-DE09E7868E5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264</TotalTime>
  <Pages>3</Pages>
  <Words>404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Patcharpar, Tedkham</cp:lastModifiedBy>
  <cp:revision>27</cp:revision>
  <cp:lastPrinted>2024-11-01T08:42:00Z</cp:lastPrinted>
  <dcterms:created xsi:type="dcterms:W3CDTF">2024-11-01T09:31:00Z</dcterms:created>
  <dcterms:modified xsi:type="dcterms:W3CDTF">2025-04-30T05:00:00Z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2022-08-05T11:59:11Z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cebebff7-649e-44de-85e4-56181428e014</vt:lpwstr>
  </property>
  <property fmtid="{D5CDD505-2E9C-101B-9397-08002B2CF9AE}" pid="9" name="MSIP_Label_4ed8881d-4062-46d6-b0ca-1cc939420954_ContentBits">
    <vt:lpwstr>0</vt:lpwstr>
  </property>
  <property fmtid="{D5CDD505-2E9C-101B-9397-08002B2CF9AE}" pid="10" name="ContentTypeId">
    <vt:lpwstr>0x010100FC3C573FF70E394A86433F5E112C33AA</vt:lpwstr>
  </property>
</Properties>
</file>