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9721F5" w14:paraId="201FF11F" w14:textId="77777777" w:rsidTr="00C27993">
        <w:tc>
          <w:tcPr>
            <w:tcW w:w="1376" w:type="dxa"/>
          </w:tcPr>
          <w:p w14:paraId="37ABF168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9721F5" w14:paraId="2410681B" w14:textId="77777777" w:rsidTr="00C27993">
        <w:tc>
          <w:tcPr>
            <w:tcW w:w="1376" w:type="dxa"/>
          </w:tcPr>
          <w:p w14:paraId="0471F181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63D" w:rsidRPr="009721F5" w14:paraId="7478106F" w14:textId="77777777" w:rsidTr="00C27993">
        <w:tc>
          <w:tcPr>
            <w:tcW w:w="1376" w:type="dxa"/>
          </w:tcPr>
          <w:p w14:paraId="1886E008" w14:textId="77777777" w:rsidR="0063663D" w:rsidRPr="009721F5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636D99F0" w:rsidR="0063663D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F50CD8" w:rsidRPr="009721F5" w14:paraId="0E3E6459" w14:textId="77777777" w:rsidTr="00C27993">
        <w:tc>
          <w:tcPr>
            <w:tcW w:w="1376" w:type="dxa"/>
          </w:tcPr>
          <w:p w14:paraId="1F2E3FA0" w14:textId="77777777" w:rsidR="00F50CD8" w:rsidRPr="009721F5" w:rsidRDefault="00F50CD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C4BAD26" w14:textId="0A954236" w:rsidR="00F50CD8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</w:tc>
      </w:tr>
      <w:tr w:rsidR="00C51C0D" w:rsidRPr="009721F5" w14:paraId="2C55819B" w14:textId="77777777" w:rsidTr="00C27993">
        <w:tc>
          <w:tcPr>
            <w:tcW w:w="1376" w:type="dxa"/>
          </w:tcPr>
          <w:p w14:paraId="77D5E99A" w14:textId="77777777" w:rsidR="00C51C0D" w:rsidRPr="009721F5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9721F5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E404E" w:rsidRPr="009721F5" w14:paraId="5971951D" w14:textId="77777777" w:rsidTr="00C27993">
        <w:tc>
          <w:tcPr>
            <w:tcW w:w="1376" w:type="dxa"/>
          </w:tcPr>
          <w:p w14:paraId="129E5895" w14:textId="77777777" w:rsidR="00CE404E" w:rsidRPr="009721F5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9721F5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53885" w:rsidRPr="009721F5" w14:paraId="0FD1207E" w14:textId="77777777" w:rsidTr="00C27993">
        <w:tc>
          <w:tcPr>
            <w:tcW w:w="1376" w:type="dxa"/>
          </w:tcPr>
          <w:p w14:paraId="5CE80CDF" w14:textId="77777777" w:rsidR="00053885" w:rsidRPr="009721F5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23BCD164" w:rsidR="00053885" w:rsidRPr="009721F5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และอุปกรณ์</w:t>
            </w:r>
            <w:r w:rsidR="00604214"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และสินทรัพย์สิทธิการใช้</w:t>
            </w:r>
          </w:p>
        </w:tc>
      </w:tr>
      <w:tr w:rsidR="005F3AF3" w:rsidRPr="009721F5" w14:paraId="59787614" w14:textId="77777777" w:rsidTr="00C27993">
        <w:tc>
          <w:tcPr>
            <w:tcW w:w="1376" w:type="dxa"/>
          </w:tcPr>
          <w:p w14:paraId="644ABB2F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9721F5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94788" w:rsidRPr="009721F5" w14:paraId="4DE0D90A" w14:textId="77777777" w:rsidTr="00C27993">
        <w:tc>
          <w:tcPr>
            <w:tcW w:w="1376" w:type="dxa"/>
          </w:tcPr>
          <w:p w14:paraId="3502F1D9" w14:textId="77777777" w:rsidR="00294788" w:rsidRPr="009721F5" w:rsidRDefault="0029478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04D80A" w14:textId="45F33391" w:rsidR="00294788" w:rsidRPr="009721F5" w:rsidRDefault="00294788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F3AF3" w:rsidRPr="009721F5" w14:paraId="274BBE1A" w14:textId="77777777" w:rsidTr="00C27993">
        <w:tc>
          <w:tcPr>
            <w:tcW w:w="1376" w:type="dxa"/>
          </w:tcPr>
          <w:p w14:paraId="1837C176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9721F5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667AD" w:rsidRPr="009721F5" w14:paraId="65385C78" w14:textId="77777777" w:rsidTr="00C27993">
        <w:tc>
          <w:tcPr>
            <w:tcW w:w="1376" w:type="dxa"/>
          </w:tcPr>
          <w:p w14:paraId="2ED15BAB" w14:textId="77777777" w:rsidR="007667AD" w:rsidRPr="009721F5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0B685D0" w14:textId="22200875" w:rsidR="007667AD" w:rsidRPr="009721F5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83355" w:rsidRPr="009721F5" w14:paraId="53E208A7" w14:textId="77777777" w:rsidTr="00C27993">
        <w:tc>
          <w:tcPr>
            <w:tcW w:w="1376" w:type="dxa"/>
          </w:tcPr>
          <w:p w14:paraId="1CF75737" w14:textId="77777777" w:rsidR="00483355" w:rsidRPr="009721F5" w:rsidRDefault="00483355" w:rsidP="00483355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D9A6D4" w14:textId="1940D8B2" w:rsidR="00483355" w:rsidRPr="009721F5" w:rsidRDefault="00BA6E5D" w:rsidP="0048335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9721F5" w14:paraId="5647E69D" w14:textId="77777777" w:rsidTr="00C27993">
        <w:tc>
          <w:tcPr>
            <w:tcW w:w="1376" w:type="dxa"/>
          </w:tcPr>
          <w:p w14:paraId="3029A995" w14:textId="77777777" w:rsidR="007667AD" w:rsidRPr="009721F5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97437957"/>
          </w:p>
        </w:tc>
        <w:tc>
          <w:tcPr>
            <w:tcW w:w="8002" w:type="dxa"/>
          </w:tcPr>
          <w:p w14:paraId="495B7FF0" w14:textId="77777777" w:rsidR="007667AD" w:rsidRPr="009721F5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bookmarkEnd w:id="0"/>
      <w:tr w:rsidR="002440B1" w:rsidRPr="009721F5" w14:paraId="29ACE04A" w14:textId="77777777" w:rsidTr="002440B1">
        <w:tc>
          <w:tcPr>
            <w:tcW w:w="1376" w:type="dxa"/>
          </w:tcPr>
          <w:p w14:paraId="53B09225" w14:textId="77777777" w:rsidR="002440B1" w:rsidRPr="009721F5" w:rsidRDefault="002440B1" w:rsidP="002440B1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37E3652A" w14:textId="05B1FA02" w:rsidR="002440B1" w:rsidRPr="009721F5" w:rsidRDefault="002440B1" w:rsidP="003F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</w:tr>
    </w:tbl>
    <w:p w14:paraId="1F66F95E" w14:textId="77777777" w:rsidR="00076874" w:rsidRPr="009721F5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3A36371" w14:textId="77777777" w:rsidR="004849A9" w:rsidRPr="009721F5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96F3B3C" w14:textId="71DD5701" w:rsidR="00076874" w:rsidRPr="009721F5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Cs w:val="22"/>
        </w:rPr>
        <w:br w:type="page"/>
      </w:r>
      <w:r w:rsidR="00193763" w:rsidRPr="009721F5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AF71BF" w14:textId="69B802DD" w:rsidR="004849A9" w:rsidRPr="009721F5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A1E0D">
        <w:rPr>
          <w:rFonts w:ascii="Angsana New" w:hAnsi="Angsana New"/>
          <w:sz w:val="30"/>
          <w:szCs w:val="30"/>
        </w:rPr>
        <w:t>13</w:t>
      </w:r>
      <w:r w:rsidR="00B52856">
        <w:rPr>
          <w:rFonts w:ascii="Angsana New" w:hAnsi="Angsana New"/>
          <w:sz w:val="30"/>
          <w:szCs w:val="30"/>
        </w:rPr>
        <w:t xml:space="preserve"> </w:t>
      </w:r>
      <w:r w:rsidR="00B26569">
        <w:rPr>
          <w:rFonts w:ascii="Angsana New" w:hAnsi="Angsana New" w:hint="cs"/>
          <w:sz w:val="30"/>
          <w:szCs w:val="30"/>
          <w:cs/>
        </w:rPr>
        <w:t>พฤษภาคม</w:t>
      </w:r>
      <w:r w:rsidR="00B52856">
        <w:rPr>
          <w:rFonts w:ascii="Angsana New" w:hAnsi="Angsana New" w:hint="cs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256</w:t>
      </w:r>
      <w:r w:rsidR="00B26569">
        <w:rPr>
          <w:rFonts w:ascii="Angsana New" w:hAnsi="Angsana New"/>
          <w:sz w:val="30"/>
          <w:szCs w:val="30"/>
        </w:rPr>
        <w:t>8</w:t>
      </w:r>
    </w:p>
    <w:p w14:paraId="7B5F5BBB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D043A64" w14:textId="2905380F" w:rsidR="009E7B91" w:rsidRDefault="009E7B91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ข้อมูลทั่วไป</w:t>
      </w:r>
    </w:p>
    <w:p w14:paraId="539325BB" w14:textId="3501CD56" w:rsid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7E677F" w14:textId="5D5FED35" w:rsidR="004E2BDA" w:rsidRPr="009E7B91" w:rsidRDefault="004E2BDA" w:rsidP="004E2BD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182A">
        <w:rPr>
          <w:rFonts w:ascii="Angsana New" w:hAnsi="Angsana New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>
        <w:rPr>
          <w:rFonts w:ascii="Angsana New" w:hAnsi="Angsana New"/>
          <w:sz w:val="30"/>
          <w:szCs w:val="30"/>
        </w:rPr>
        <w:t>(</w:t>
      </w:r>
      <w:r w:rsidRPr="006B182A">
        <w:rPr>
          <w:rFonts w:ascii="Angsana New" w:hAnsi="Angsana New"/>
          <w:sz w:val="30"/>
          <w:szCs w:val="30"/>
          <w:cs/>
        </w:rPr>
        <w:t>“บริษัท”</w:t>
      </w:r>
      <w:r>
        <w:rPr>
          <w:rFonts w:ascii="Angsana New" w:hAnsi="Angsana New"/>
          <w:sz w:val="30"/>
          <w:szCs w:val="30"/>
        </w:rPr>
        <w:t>)</w:t>
      </w:r>
      <w:r w:rsidRPr="006B182A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73374" w:rsidRPr="00073374">
        <w:rPr>
          <w:rFonts w:ascii="Angsana New" w:hAnsi="Angsana New"/>
          <w:sz w:val="30"/>
          <w:szCs w:val="30"/>
        </w:rPr>
        <w:t>21</w:t>
      </w:r>
      <w:r w:rsidRPr="004E74F7">
        <w:rPr>
          <w:rFonts w:ascii="Angsana New" w:hAnsi="Angsana New"/>
          <w:sz w:val="30"/>
          <w:szCs w:val="30"/>
        </w:rPr>
        <w:t xml:space="preserve"> </w:t>
      </w:r>
      <w:r w:rsidRPr="004E74F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73374" w:rsidRPr="00073374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EC5104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073374" w:rsidRPr="00073374">
        <w:rPr>
          <w:rFonts w:ascii="Angsana New" w:hAnsi="Angsana New"/>
          <w:sz w:val="30"/>
          <w:szCs w:val="30"/>
        </w:rPr>
        <w:t>48</w:t>
      </w:r>
      <w:r w:rsidRPr="00EC5104">
        <w:rPr>
          <w:rFonts w:ascii="Angsana New" w:hAnsi="Angsana New"/>
          <w:sz w:val="30"/>
          <w:szCs w:val="30"/>
          <w:cs/>
        </w:rPr>
        <w:t>/</w:t>
      </w:r>
      <w:r w:rsidR="00073374" w:rsidRPr="00073374">
        <w:rPr>
          <w:rFonts w:ascii="Angsana New" w:hAnsi="Angsana New"/>
          <w:sz w:val="30"/>
          <w:szCs w:val="30"/>
        </w:rPr>
        <w:t>1</w:t>
      </w:r>
      <w:r w:rsidRPr="00EC5104">
        <w:rPr>
          <w:rFonts w:ascii="Angsana New" w:hAnsi="Angsana New"/>
          <w:sz w:val="30"/>
          <w:szCs w:val="30"/>
          <w:cs/>
        </w:rPr>
        <w:t xml:space="preserve"> หมู่ที่ </w:t>
      </w:r>
      <w:r w:rsidR="00073374" w:rsidRPr="00073374">
        <w:rPr>
          <w:rFonts w:ascii="Angsana New" w:hAnsi="Angsana New"/>
          <w:sz w:val="30"/>
          <w:szCs w:val="30"/>
        </w:rPr>
        <w:t>5</w:t>
      </w:r>
      <w:r w:rsidRPr="00EC5104">
        <w:rPr>
          <w:rFonts w:ascii="Angsana New" w:hAnsi="Angsana New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6815D528" w14:textId="289F53AC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9B5CB" w14:textId="688E549C" w:rsidR="009E7B91" w:rsidRPr="009E7B91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72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72BD1" w:rsidRPr="007F7265">
        <w:rPr>
          <w:rFonts w:ascii="Angsana New" w:hAnsi="Angsana New"/>
          <w:sz w:val="30"/>
          <w:szCs w:val="30"/>
        </w:rPr>
        <w:t xml:space="preserve">31 </w:t>
      </w:r>
      <w:r w:rsidR="00B72BD1" w:rsidRPr="007F7265">
        <w:rPr>
          <w:rFonts w:ascii="Angsana New" w:hAnsi="Angsana New" w:hint="cs"/>
          <w:sz w:val="30"/>
          <w:szCs w:val="30"/>
          <w:cs/>
        </w:rPr>
        <w:t>มีนาคม</w:t>
      </w:r>
      <w:r w:rsidRPr="007F7265">
        <w:rPr>
          <w:rFonts w:ascii="Angsana New" w:hAnsi="Angsana New" w:hint="cs"/>
          <w:sz w:val="30"/>
          <w:szCs w:val="30"/>
          <w:cs/>
        </w:rPr>
        <w:t xml:space="preserve"> </w:t>
      </w:r>
      <w:r w:rsidR="00073374" w:rsidRPr="007F7265">
        <w:rPr>
          <w:rFonts w:ascii="Angsana New" w:hAnsi="Angsana New"/>
          <w:sz w:val="30"/>
          <w:szCs w:val="30"/>
        </w:rPr>
        <w:t>256</w:t>
      </w:r>
      <w:r w:rsidR="00B72BD1" w:rsidRPr="007F7265">
        <w:rPr>
          <w:rFonts w:ascii="Angsana New" w:hAnsi="Angsana New"/>
          <w:sz w:val="30"/>
          <w:szCs w:val="30"/>
        </w:rPr>
        <w:t>8</w:t>
      </w:r>
      <w:r w:rsidRPr="007F7265">
        <w:rPr>
          <w:rFonts w:ascii="Angsana New" w:hAnsi="Angsana New"/>
          <w:sz w:val="30"/>
          <w:szCs w:val="30"/>
        </w:rPr>
        <w:t xml:space="preserve"> </w:t>
      </w:r>
      <w:r w:rsidRPr="007F7265">
        <w:rPr>
          <w:rFonts w:ascii="Angsana New" w:hAnsi="Angsana New"/>
          <w:sz w:val="30"/>
          <w:szCs w:val="30"/>
          <w:cs/>
        </w:rPr>
        <w:t xml:space="preserve">ผู้ถือหุ้นรายใหญ่ได้แก่ </w:t>
      </w:r>
      <w:r w:rsidR="004E2BDA" w:rsidRPr="007F7265">
        <w:rPr>
          <w:rFonts w:ascii="Angsana New" w:hAnsi="Angsana New"/>
          <w:sz w:val="30"/>
          <w:szCs w:val="30"/>
          <w:cs/>
        </w:rPr>
        <w:t xml:space="preserve">คุณสุวิทย์ งามภูพันธ์ </w:t>
      </w:r>
      <w:r w:rsidRPr="007F7265">
        <w:rPr>
          <w:rFonts w:ascii="Angsana New" w:hAnsi="Angsana New"/>
          <w:sz w:val="30"/>
          <w:szCs w:val="30"/>
          <w:cs/>
        </w:rPr>
        <w:t>ถือหุ้น</w:t>
      </w:r>
      <w:r w:rsidRPr="007F7265"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7F7265">
        <w:rPr>
          <w:rFonts w:ascii="Angsana New" w:hAnsi="Angsana New"/>
          <w:sz w:val="30"/>
          <w:szCs w:val="30"/>
          <w:cs/>
        </w:rPr>
        <w:t xml:space="preserve">ร้อยละ </w:t>
      </w:r>
      <w:r w:rsidR="007B3CE5" w:rsidRPr="007F7265">
        <w:rPr>
          <w:rFonts w:ascii="Angsana New" w:hAnsi="Angsana New"/>
          <w:sz w:val="30"/>
          <w:szCs w:val="30"/>
        </w:rPr>
        <w:t>23.</w:t>
      </w:r>
      <w:r w:rsidR="00425F3E" w:rsidRPr="007F7265">
        <w:rPr>
          <w:rFonts w:ascii="Angsana New" w:hAnsi="Angsana New"/>
          <w:sz w:val="30"/>
          <w:szCs w:val="30"/>
        </w:rPr>
        <w:t>3</w:t>
      </w:r>
      <w:r w:rsidRPr="009D2C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256</w:t>
      </w:r>
      <w:r w:rsidR="00903DD5">
        <w:rPr>
          <w:rFonts w:ascii="Angsana New" w:hAnsi="Angsana New"/>
          <w:i/>
          <w:iCs/>
          <w:sz w:val="30"/>
          <w:szCs w:val="30"/>
        </w:rPr>
        <w:t>7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</w:t>
      </w:r>
      <w:r w:rsidR="003021A5">
        <w:rPr>
          <w:rFonts w:ascii="Angsana New" w:hAnsi="Angsana New"/>
          <w:i/>
          <w:iCs/>
          <w:sz w:val="30"/>
          <w:szCs w:val="30"/>
        </w:rPr>
        <w:t>3</w:t>
      </w:r>
      <w:r w:rsidR="004E2BDA">
        <w:rPr>
          <w:rFonts w:ascii="Angsana New" w:hAnsi="Angsana New"/>
          <w:i/>
          <w:iCs/>
          <w:sz w:val="30"/>
          <w:szCs w:val="30"/>
        </w:rPr>
        <w:t>.</w:t>
      </w:r>
      <w:r w:rsidR="003021A5">
        <w:rPr>
          <w:rFonts w:ascii="Angsana New" w:hAnsi="Angsana New"/>
          <w:i/>
          <w:iCs/>
          <w:sz w:val="30"/>
          <w:szCs w:val="30"/>
        </w:rPr>
        <w:t>2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4E2BDA" w:rsidRPr="004E2BDA">
        <w:rPr>
          <w:rFonts w:ascii="Angsana New" w:hAnsi="Angsana New"/>
          <w:sz w:val="30"/>
          <w:szCs w:val="30"/>
          <w:cs/>
        </w:rPr>
        <w:t xml:space="preserve">คุณสุณิสา มงคลอารีย์พงษ์ </w:t>
      </w:r>
      <w:r w:rsidRPr="009D2C22">
        <w:rPr>
          <w:rFonts w:ascii="Angsana New" w:hAnsi="Angsana New"/>
          <w:sz w:val="30"/>
          <w:szCs w:val="30"/>
          <w:cs/>
        </w:rPr>
        <w:t>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="00984B90">
        <w:rPr>
          <w:rFonts w:ascii="Angsana New" w:hAnsi="Angsana New"/>
          <w:sz w:val="30"/>
          <w:szCs w:val="30"/>
        </w:rPr>
        <w:t xml:space="preserve">   </w:t>
      </w:r>
      <w:r w:rsidRPr="009D2C22">
        <w:rPr>
          <w:rFonts w:ascii="Angsana New" w:hAnsi="Angsana New"/>
          <w:sz w:val="30"/>
          <w:szCs w:val="30"/>
          <w:cs/>
        </w:rPr>
        <w:t>ร้อย</w:t>
      </w:r>
      <w:r w:rsidRPr="00D64952">
        <w:rPr>
          <w:rFonts w:ascii="Angsana New" w:hAnsi="Angsana New"/>
          <w:sz w:val="30"/>
          <w:szCs w:val="30"/>
          <w:cs/>
        </w:rPr>
        <w:t>ละ</w:t>
      </w:r>
      <w:r w:rsidR="00B740C1">
        <w:rPr>
          <w:rFonts w:ascii="Angsana New" w:hAnsi="Angsana New"/>
          <w:sz w:val="30"/>
          <w:szCs w:val="30"/>
        </w:rPr>
        <w:t xml:space="preserve"> </w:t>
      </w:r>
      <w:r w:rsidR="007B3CE5">
        <w:rPr>
          <w:rFonts w:ascii="Angsana New" w:hAnsi="Angsana New"/>
          <w:sz w:val="30"/>
          <w:szCs w:val="30"/>
        </w:rPr>
        <w:t>15.8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256</w:t>
      </w:r>
      <w:r w:rsidR="00903DD5">
        <w:rPr>
          <w:rFonts w:ascii="Angsana New" w:hAnsi="Angsana New"/>
          <w:i/>
          <w:iCs/>
          <w:sz w:val="30"/>
          <w:szCs w:val="30"/>
        </w:rPr>
        <w:t>7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15</w:t>
      </w:r>
      <w:r w:rsidR="004E2BDA">
        <w:rPr>
          <w:rFonts w:ascii="Angsana New" w:hAnsi="Angsana New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8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และคุณสมชัย พิสพหุธาร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7B3CE5">
        <w:rPr>
          <w:rFonts w:ascii="Angsana New" w:hAnsi="Angsana New"/>
          <w:sz w:val="30"/>
          <w:szCs w:val="30"/>
        </w:rPr>
        <w:t>14.8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31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256</w:t>
      </w:r>
      <w:r w:rsidR="00903DD5">
        <w:rPr>
          <w:rFonts w:ascii="Angsana New" w:hAnsi="Angsana New"/>
          <w:i/>
          <w:iCs/>
          <w:sz w:val="30"/>
          <w:szCs w:val="30"/>
        </w:rPr>
        <w:t>7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021A5">
        <w:rPr>
          <w:rFonts w:ascii="Angsana New" w:hAnsi="Angsana New"/>
          <w:i/>
          <w:iCs/>
          <w:sz w:val="30"/>
          <w:szCs w:val="30"/>
        </w:rPr>
        <w:t>14</w:t>
      </w:r>
      <w:r w:rsidR="004E2BDA">
        <w:rPr>
          <w:rFonts w:ascii="Angsana New" w:hAnsi="Angsana New"/>
          <w:i/>
          <w:iCs/>
          <w:sz w:val="30"/>
          <w:szCs w:val="30"/>
        </w:rPr>
        <w:t>.</w:t>
      </w:r>
      <w:r w:rsidR="003021A5">
        <w:rPr>
          <w:rFonts w:ascii="Angsana New" w:hAnsi="Angsana New"/>
          <w:i/>
          <w:iCs/>
          <w:sz w:val="30"/>
          <w:szCs w:val="30"/>
        </w:rPr>
        <w:t>8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)</w:t>
      </w:r>
    </w:p>
    <w:p w14:paraId="490A89A0" w14:textId="344EA8C6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24B36" w14:textId="032F9E4E" w:rsidR="009E7B91" w:rsidRPr="009E7B91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182A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AAE5F2" w14:textId="33ED2DD6" w:rsidR="00076874" w:rsidRPr="009721F5" w:rsidRDefault="007251E0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เกณฑ์การจัดทำงบการเงิน</w:t>
      </w:r>
      <w:r w:rsidR="00604214" w:rsidRPr="009721F5">
        <w:rPr>
          <w:rFonts w:ascii="Angsana New" w:hAnsi="Angsana New" w:cs="Angsana New" w:hint="cs"/>
          <w:cs/>
        </w:rPr>
        <w:t>ระหว่างกาล</w:t>
      </w:r>
      <w:r w:rsidRPr="009721F5">
        <w:rPr>
          <w:rFonts w:ascii="Angsana New" w:hAnsi="Angsana New" w:cs="Angsana New" w:hint="cs"/>
          <w:cs/>
        </w:rPr>
        <w:t xml:space="preserve"> </w:t>
      </w:r>
    </w:p>
    <w:p w14:paraId="1D442A7E" w14:textId="77777777" w:rsidR="00076874" w:rsidRPr="00BD7A60" w:rsidRDefault="00076874" w:rsidP="00667EE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6FCD21" w14:textId="18C50B84" w:rsidR="00193763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66464858"/>
      <w:r w:rsidRPr="009721F5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721F5">
        <w:rPr>
          <w:rFonts w:ascii="Angsana New" w:hAnsi="Angsana New" w:hint="cs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073374" w:rsidRPr="00073374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1"/>
      <w:r w:rsidR="000973B6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721F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EC37C7" w:rsidRPr="00EC37C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 และตลาดหลักทรัพย์ที่เกี่ยวข้อง</w:t>
      </w:r>
      <w:r w:rsidR="00704F56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ธันวาคม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3021A5">
        <w:rPr>
          <w:rFonts w:ascii="Angsana New" w:hAnsi="Angsana New"/>
          <w:sz w:val="30"/>
          <w:szCs w:val="30"/>
        </w:rPr>
        <w:t>7</w:t>
      </w:r>
    </w:p>
    <w:p w14:paraId="661D3072" w14:textId="77777777" w:rsidR="00193763" w:rsidRPr="00BD7A60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4A9C4" w14:textId="4736038F" w:rsidR="00632AE5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3021A5">
        <w:rPr>
          <w:rFonts w:ascii="Angsana New" w:hAnsi="Angsana New"/>
          <w:sz w:val="30"/>
          <w:szCs w:val="30"/>
        </w:rPr>
        <w:t>7</w:t>
      </w:r>
      <w:r w:rsidR="00520BCA">
        <w:rPr>
          <w:rFonts w:ascii="Angsana New" w:hAnsi="Angsana New"/>
          <w:sz w:val="30"/>
          <w:szCs w:val="30"/>
        </w:rPr>
        <w:t xml:space="preserve"> </w:t>
      </w:r>
    </w:p>
    <w:p w14:paraId="165670BD" w14:textId="313DEDBC" w:rsidR="00671474" w:rsidRPr="00BD7A60" w:rsidRDefault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3FB45753" w14:textId="6A35A0D3" w:rsidR="00A514B4" w:rsidRPr="00D46374" w:rsidRDefault="00FC6745" w:rsidP="00AC70B5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 w:rsidRPr="00D46374">
        <w:rPr>
          <w:rFonts w:ascii="Angsana New" w:hAnsi="Angsana New"/>
          <w:cs/>
          <w:lang w:val="th-TH"/>
        </w:rPr>
        <w:br w:type="page"/>
      </w:r>
      <w:r w:rsidR="00A514B4" w:rsidRPr="00D46374">
        <w:rPr>
          <w:rFonts w:ascii="Angsana New" w:hAnsi="Angsana New" w:cs="Angsana New" w:hint="cs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968A6FF" w14:textId="6D5F20C3" w:rsidR="00AE2613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65"/>
        <w:gridCol w:w="1001"/>
        <w:gridCol w:w="265"/>
        <w:gridCol w:w="1086"/>
        <w:gridCol w:w="252"/>
        <w:gridCol w:w="1105"/>
      </w:tblGrid>
      <w:tr w:rsidR="00225FD3" w:rsidRPr="00015B82" w14:paraId="7018B480" w14:textId="77777777" w:rsidTr="008A4CE3">
        <w:trPr>
          <w:tblHeader/>
        </w:trPr>
        <w:tc>
          <w:tcPr>
            <w:tcW w:w="2278" w:type="pct"/>
          </w:tcPr>
          <w:p w14:paraId="48FFF3FC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  <w:vAlign w:val="center"/>
          </w:tcPr>
          <w:p w14:paraId="1E3FEE5B" w14:textId="77777777" w:rsidR="00225FD3" w:rsidRPr="00F124A3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A7CA7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610DF91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F6F" w:rsidRPr="00015B82" w14:paraId="383BD96C" w14:textId="77777777" w:rsidTr="000A24B0">
        <w:trPr>
          <w:tblHeader/>
        </w:trPr>
        <w:tc>
          <w:tcPr>
            <w:tcW w:w="2278" w:type="pct"/>
          </w:tcPr>
          <w:p w14:paraId="7ED17C98" w14:textId="4D03A306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55F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55F6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55F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55F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5F6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5F6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vAlign w:val="center"/>
          </w:tcPr>
          <w:p w14:paraId="45A5DB37" w14:textId="1344B23E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center"/>
          </w:tcPr>
          <w:p w14:paraId="06D79A89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8502D2C" w14:textId="5DB8A6EB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56E1BBB0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CEA2C73" w14:textId="38EBB858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  <w:vAlign w:val="center"/>
          </w:tcPr>
          <w:p w14:paraId="2EB805A1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4BCC0C3" w14:textId="4EB7CCD5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855F6F" w:rsidRPr="00015B82" w14:paraId="222E7B53" w14:textId="77777777" w:rsidTr="008A4CE3">
        <w:trPr>
          <w:tblHeader/>
        </w:trPr>
        <w:tc>
          <w:tcPr>
            <w:tcW w:w="2278" w:type="pct"/>
          </w:tcPr>
          <w:p w14:paraId="6B10E33E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01EAA7A8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F6F" w:rsidRPr="00015B82" w14:paraId="561E5BBA" w14:textId="77777777" w:rsidTr="000A24B0">
        <w:tc>
          <w:tcPr>
            <w:tcW w:w="2278" w:type="pct"/>
          </w:tcPr>
          <w:p w14:paraId="6C3DE7D5" w14:textId="77777777" w:rsidR="00855F6F" w:rsidRPr="00015B82" w:rsidRDefault="00855F6F" w:rsidP="0085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DF3CE91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4851A4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70C690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7E4ED0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FA26CDB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53711F6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B8BC57" w14:textId="77777777" w:rsidR="00855F6F" w:rsidRPr="00015B82" w:rsidRDefault="00855F6F" w:rsidP="00855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09D" w:rsidRPr="00015B82" w14:paraId="69FA4AE2" w14:textId="77777777" w:rsidTr="000A24B0">
        <w:tc>
          <w:tcPr>
            <w:tcW w:w="2278" w:type="pct"/>
          </w:tcPr>
          <w:p w14:paraId="65B1CDCD" w14:textId="77777777" w:rsidR="0048409D" w:rsidRPr="00015B82" w:rsidRDefault="0048409D" w:rsidP="0048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71312C81" w14:textId="748809EC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853472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F39BC53" w14:textId="00797D70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FA9DDC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86D55E" w14:textId="653923B3" w:rsidR="0048409D" w:rsidRPr="00015B82" w:rsidRDefault="00280B02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0B02">
              <w:rPr>
                <w:rFonts w:asciiTheme="majorBidi" w:hAnsiTheme="majorBidi" w:cstheme="majorBidi"/>
                <w:sz w:val="30"/>
                <w:szCs w:val="30"/>
              </w:rPr>
              <w:t>238,844</w:t>
            </w:r>
          </w:p>
        </w:tc>
        <w:tc>
          <w:tcPr>
            <w:tcW w:w="136" w:type="pct"/>
          </w:tcPr>
          <w:p w14:paraId="78B445D2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6E77EDA" w14:textId="487794CC" w:rsidR="0048409D" w:rsidRPr="002B7BCF" w:rsidRDefault="001B3FE9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3FE9">
              <w:rPr>
                <w:rFonts w:asciiTheme="majorBidi" w:hAnsiTheme="majorBidi" w:cstheme="majorBidi"/>
                <w:sz w:val="30"/>
                <w:szCs w:val="30"/>
              </w:rPr>
              <w:t>214,977</w:t>
            </w:r>
          </w:p>
        </w:tc>
      </w:tr>
      <w:tr w:rsidR="0048409D" w:rsidRPr="00015B82" w14:paraId="4506F345" w14:textId="77777777" w:rsidTr="000A24B0">
        <w:tc>
          <w:tcPr>
            <w:tcW w:w="2278" w:type="pct"/>
          </w:tcPr>
          <w:p w14:paraId="4217AA33" w14:textId="77777777" w:rsidR="0048409D" w:rsidRPr="00015B82" w:rsidRDefault="0048409D" w:rsidP="0048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1" w:type="pct"/>
          </w:tcPr>
          <w:p w14:paraId="20E94829" w14:textId="21F1972D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821A5F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A3A8150" w14:textId="270BA2E2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7F8287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BF2BD2" w14:textId="0C5A73E3" w:rsidR="0048409D" w:rsidRPr="00015B82" w:rsidRDefault="00280915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0915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136" w:type="pct"/>
          </w:tcPr>
          <w:p w14:paraId="2800C24D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2ACCFE" w14:textId="5749D809" w:rsidR="0048409D" w:rsidRPr="002B7BCF" w:rsidRDefault="00FB27A3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27A3">
              <w:rPr>
                <w:rFonts w:asciiTheme="majorBidi" w:hAnsiTheme="majorBidi" w:cstheme="majorBidi"/>
                <w:sz w:val="30"/>
                <w:szCs w:val="30"/>
              </w:rPr>
              <w:t>2,613</w:t>
            </w:r>
          </w:p>
        </w:tc>
      </w:tr>
      <w:tr w:rsidR="0048409D" w:rsidRPr="00015B82" w14:paraId="4870FAA7" w14:textId="77777777" w:rsidTr="000A24B0">
        <w:tc>
          <w:tcPr>
            <w:tcW w:w="2278" w:type="pct"/>
          </w:tcPr>
          <w:p w14:paraId="36AF68B2" w14:textId="226C11CC" w:rsidR="0048409D" w:rsidRPr="00015B82" w:rsidRDefault="0048409D" w:rsidP="0048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70">
              <w:rPr>
                <w:rFonts w:asciiTheme="majorBidi" w:hAnsi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1" w:type="pct"/>
          </w:tcPr>
          <w:p w14:paraId="02504B36" w14:textId="4C415750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620239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3FC39FA" w14:textId="054690CA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48DA33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E7C113" w14:textId="2D6818E3" w:rsidR="0048409D" w:rsidRPr="00015B82" w:rsidRDefault="00280915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0915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136" w:type="pct"/>
          </w:tcPr>
          <w:p w14:paraId="64E6DAFB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6BAA4D" w14:textId="6DE99023" w:rsidR="0048409D" w:rsidRPr="002B7BCF" w:rsidRDefault="00FB27A3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27A3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48409D" w:rsidRPr="00015B82" w14:paraId="17A635D7" w14:textId="77777777" w:rsidTr="000A24B0">
        <w:tc>
          <w:tcPr>
            <w:tcW w:w="2278" w:type="pct"/>
          </w:tcPr>
          <w:p w14:paraId="314CB8BA" w14:textId="77777777" w:rsidR="0048409D" w:rsidRPr="00015B82" w:rsidRDefault="0048409D" w:rsidP="0048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1" w:type="pct"/>
          </w:tcPr>
          <w:p w14:paraId="67578C2A" w14:textId="01BF7A39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A903DF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30648F9" w14:textId="07B58D12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2A2C76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F86098" w14:textId="72652F1A" w:rsidR="0048409D" w:rsidRPr="00015B82" w:rsidRDefault="00280915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0915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36" w:type="pct"/>
          </w:tcPr>
          <w:p w14:paraId="0A9E7AC4" w14:textId="77777777" w:rsidR="0048409D" w:rsidRPr="00015B82" w:rsidRDefault="0048409D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D878FB" w14:textId="2D3851A0" w:rsidR="0048409D" w:rsidRPr="002B7BCF" w:rsidRDefault="00FB27A3" w:rsidP="0048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7A3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F26DA9" w:rsidRPr="00015B82" w14:paraId="70AA8B76" w14:textId="77777777" w:rsidTr="000A24B0">
        <w:tc>
          <w:tcPr>
            <w:tcW w:w="2278" w:type="pct"/>
          </w:tcPr>
          <w:p w14:paraId="5E6C27EF" w14:textId="77777777" w:rsidR="00F26DA9" w:rsidRPr="00015B82" w:rsidRDefault="00F26DA9" w:rsidP="00F26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7644E9D1" w14:textId="06B6B5A4" w:rsidR="00F26DA9" w:rsidRPr="00015B82" w:rsidRDefault="00F26DA9" w:rsidP="00F26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CAE9A4" w14:textId="77777777" w:rsidR="00F26DA9" w:rsidRPr="00015B82" w:rsidRDefault="00F26DA9" w:rsidP="00F26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F721604" w14:textId="26996E9B" w:rsidR="00F26DA9" w:rsidRPr="00015B82" w:rsidRDefault="00F26DA9" w:rsidP="00F26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C35E55" w14:textId="77777777" w:rsidR="00F26DA9" w:rsidRPr="00015B82" w:rsidRDefault="00F26DA9" w:rsidP="00F26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06DCA3" w14:textId="68E5CF34" w:rsidR="00F26DA9" w:rsidRPr="00015B82" w:rsidRDefault="00F26DA9" w:rsidP="00F26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6DA9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6" w:type="pct"/>
          </w:tcPr>
          <w:p w14:paraId="624B397F" w14:textId="77777777" w:rsidR="00F26DA9" w:rsidRPr="00015B82" w:rsidRDefault="00F26DA9" w:rsidP="00F26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E9A6A2" w14:textId="0517EFDA" w:rsidR="00F26DA9" w:rsidRPr="002B7BCF" w:rsidRDefault="00FB27A3" w:rsidP="00F26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27A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533400" w:rsidRPr="00015B82" w14:paraId="3F89C261" w14:textId="77777777" w:rsidTr="000A24B0">
        <w:tc>
          <w:tcPr>
            <w:tcW w:w="2278" w:type="pct"/>
          </w:tcPr>
          <w:p w14:paraId="59B51C63" w14:textId="77777777" w:rsidR="00533400" w:rsidRPr="00015B82" w:rsidRDefault="00533400" w:rsidP="0053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1" w:type="pct"/>
          </w:tcPr>
          <w:p w14:paraId="140ED8CF" w14:textId="2A631518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A044AF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77ABFD" w14:textId="77ADF2AA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0DEE84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83FD1F" w14:textId="0A949A9E" w:rsidR="00533400" w:rsidRPr="00942918" w:rsidRDefault="007415BB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36" w:type="pct"/>
          </w:tcPr>
          <w:p w14:paraId="3C924675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A5D92F" w14:textId="604345E2" w:rsidR="00533400" w:rsidRPr="002B7BCF" w:rsidRDefault="00FB27A3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27A3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533400" w:rsidRPr="00015B82" w14:paraId="517A3269" w14:textId="77777777" w:rsidTr="000A24B0">
        <w:tc>
          <w:tcPr>
            <w:tcW w:w="2278" w:type="pct"/>
          </w:tcPr>
          <w:p w14:paraId="2AE25549" w14:textId="77777777" w:rsidR="00533400" w:rsidRDefault="00533400" w:rsidP="0053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7EE9F38" w14:textId="77777777" w:rsidR="00533400" w:rsidRPr="00186493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5F0F0C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1D101D2" w14:textId="77777777" w:rsidR="00533400" w:rsidRPr="00186493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3FB38D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D7EF07" w14:textId="77777777" w:rsidR="00533400" w:rsidRPr="00434EAF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EF9D255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106EB36" w14:textId="77777777" w:rsidR="00533400" w:rsidRPr="00434EAF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33400" w:rsidRPr="00015B82" w14:paraId="48B05F06" w14:textId="77777777" w:rsidTr="000A24B0">
        <w:tc>
          <w:tcPr>
            <w:tcW w:w="2278" w:type="pct"/>
            <w:shd w:val="clear" w:color="auto" w:fill="FFFFFF"/>
          </w:tcPr>
          <w:p w14:paraId="3D8C991B" w14:textId="77777777" w:rsidR="00533400" w:rsidRPr="00015B82" w:rsidRDefault="00533400" w:rsidP="0053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55DA7F84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A5ADB92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A64A1A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75AE05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5A1E936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2F7C659B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252AC7F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3400" w:rsidRPr="00015B82" w14:paraId="7792404A" w14:textId="77777777" w:rsidTr="000A24B0">
        <w:tc>
          <w:tcPr>
            <w:tcW w:w="2278" w:type="pct"/>
            <w:shd w:val="clear" w:color="auto" w:fill="FFFFFF"/>
          </w:tcPr>
          <w:p w14:paraId="313A4FAF" w14:textId="77777777" w:rsidR="00533400" w:rsidRPr="00015B82" w:rsidRDefault="00533400" w:rsidP="00533400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15B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250FB2A2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44C452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72C64F6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A3623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6BD7D2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F437DE9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B423FB1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400" w:rsidRPr="00015B82" w14:paraId="63673201" w14:textId="77777777" w:rsidTr="000A24B0">
        <w:trPr>
          <w:trHeight w:val="254"/>
        </w:trPr>
        <w:tc>
          <w:tcPr>
            <w:tcW w:w="2278" w:type="pct"/>
            <w:shd w:val="clear" w:color="auto" w:fill="FFFFFF"/>
          </w:tcPr>
          <w:p w14:paraId="40B952AA" w14:textId="77777777" w:rsidR="00533400" w:rsidRPr="00015B82" w:rsidRDefault="00533400" w:rsidP="0053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20A5204C" w14:textId="750CE0CA" w:rsidR="00533400" w:rsidRPr="007F7265" w:rsidRDefault="002D56DA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265">
              <w:rPr>
                <w:rFonts w:asciiTheme="majorBidi" w:hAnsiTheme="majorBidi" w:cstheme="majorBidi"/>
                <w:sz w:val="30"/>
                <w:szCs w:val="30"/>
              </w:rPr>
              <w:t>8,849</w:t>
            </w:r>
          </w:p>
        </w:tc>
        <w:tc>
          <w:tcPr>
            <w:tcW w:w="143" w:type="pct"/>
          </w:tcPr>
          <w:p w14:paraId="79D4C398" w14:textId="77777777" w:rsidR="00533400" w:rsidRPr="007651FE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260A310" w14:textId="6A6A1525" w:rsidR="00533400" w:rsidRPr="002B7BCF" w:rsidRDefault="002D56DA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6DA">
              <w:rPr>
                <w:rFonts w:asciiTheme="majorBidi" w:hAnsiTheme="majorBidi" w:cstheme="majorBidi"/>
                <w:sz w:val="30"/>
                <w:szCs w:val="30"/>
              </w:rPr>
              <w:t>8,244</w:t>
            </w:r>
          </w:p>
        </w:tc>
        <w:tc>
          <w:tcPr>
            <w:tcW w:w="143" w:type="pct"/>
          </w:tcPr>
          <w:p w14:paraId="005C9EF8" w14:textId="77777777" w:rsidR="00533400" w:rsidRPr="009F1B34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4B30D6" w14:textId="7391761F" w:rsidR="00533400" w:rsidRPr="009F1B34" w:rsidRDefault="00F44DB9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DB9"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  <w:tc>
          <w:tcPr>
            <w:tcW w:w="136" w:type="pct"/>
          </w:tcPr>
          <w:p w14:paraId="6B9D6A0B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FA0A3B" w14:textId="3D40ABC8" w:rsidR="00533400" w:rsidRPr="00015B82" w:rsidRDefault="00E935F9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5F9">
              <w:rPr>
                <w:rFonts w:asciiTheme="majorBidi" w:hAnsiTheme="majorBidi" w:cstheme="majorBidi"/>
                <w:sz w:val="30"/>
                <w:szCs w:val="30"/>
              </w:rPr>
              <w:t>4,385</w:t>
            </w:r>
          </w:p>
        </w:tc>
      </w:tr>
      <w:tr w:rsidR="00533400" w:rsidRPr="00015B82" w14:paraId="04E78B2F" w14:textId="77777777" w:rsidTr="000A24B0">
        <w:trPr>
          <w:trHeight w:val="119"/>
        </w:trPr>
        <w:tc>
          <w:tcPr>
            <w:tcW w:w="2278" w:type="pct"/>
            <w:shd w:val="clear" w:color="auto" w:fill="FFFFFF"/>
          </w:tcPr>
          <w:p w14:paraId="08F62F87" w14:textId="77777777" w:rsidR="00533400" w:rsidRPr="00015B82" w:rsidRDefault="00533400" w:rsidP="0053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6789F561" w14:textId="41908A05" w:rsidR="00533400" w:rsidRPr="007F7265" w:rsidRDefault="002D56DA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265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43" w:type="pct"/>
          </w:tcPr>
          <w:p w14:paraId="329771F1" w14:textId="77777777" w:rsidR="00533400" w:rsidRPr="007651FE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6FAED02" w14:textId="1C060330" w:rsidR="00533400" w:rsidRPr="002B7BCF" w:rsidRDefault="002D56DA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56DA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43" w:type="pct"/>
          </w:tcPr>
          <w:p w14:paraId="13636A5A" w14:textId="77777777" w:rsidR="00533400" w:rsidRPr="009F1B34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F3C5A6" w14:textId="22F84E51" w:rsidR="00533400" w:rsidRPr="009F1B34" w:rsidRDefault="00F44DB9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DB9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36" w:type="pct"/>
          </w:tcPr>
          <w:p w14:paraId="0DF27209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0D78FF" w14:textId="6F27EDCF" w:rsidR="00533400" w:rsidRPr="00015B82" w:rsidRDefault="00E935F9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35F9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533400" w:rsidRPr="00015B82" w14:paraId="0EDF7475" w14:textId="77777777" w:rsidTr="000A24B0">
        <w:trPr>
          <w:trHeight w:val="70"/>
        </w:trPr>
        <w:tc>
          <w:tcPr>
            <w:tcW w:w="2278" w:type="pct"/>
            <w:shd w:val="clear" w:color="auto" w:fill="FFFFFF"/>
          </w:tcPr>
          <w:p w14:paraId="41D3348F" w14:textId="77777777" w:rsidR="00533400" w:rsidRPr="00015B82" w:rsidRDefault="00533400" w:rsidP="0053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E942B69" w14:textId="4E1644BF" w:rsidR="00533400" w:rsidRPr="007F7265" w:rsidRDefault="00710134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9,24</w:t>
            </w:r>
            <w:r w:rsidR="00EC6160" w:rsidRPr="007F7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755256B3" w14:textId="77777777" w:rsidR="00533400" w:rsidRPr="007651FE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2D4FF05" w14:textId="220B06A4" w:rsidR="00533400" w:rsidRPr="002B7BCF" w:rsidRDefault="002D56DA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8,781</w:t>
            </w:r>
          </w:p>
        </w:tc>
        <w:tc>
          <w:tcPr>
            <w:tcW w:w="143" w:type="pct"/>
          </w:tcPr>
          <w:p w14:paraId="70485587" w14:textId="77777777" w:rsidR="00533400" w:rsidRPr="009F1B34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2061FD8" w14:textId="0AB531E5" w:rsidR="00533400" w:rsidRPr="009F1B34" w:rsidRDefault="005F0974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9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5,141</w:t>
            </w:r>
          </w:p>
        </w:tc>
        <w:tc>
          <w:tcPr>
            <w:tcW w:w="136" w:type="pct"/>
          </w:tcPr>
          <w:p w14:paraId="6000686D" w14:textId="77777777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AB2F7F7" w14:textId="09B517CE" w:rsidR="00533400" w:rsidRPr="00015B82" w:rsidRDefault="00533400" w:rsidP="00533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C7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</w:tr>
    </w:tbl>
    <w:p w14:paraId="1D62669B" w14:textId="63070872" w:rsidR="00225FD3" w:rsidRDefault="00225FD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67"/>
        <w:gridCol w:w="1001"/>
        <w:gridCol w:w="275"/>
        <w:gridCol w:w="1086"/>
        <w:gridCol w:w="264"/>
        <w:gridCol w:w="1083"/>
      </w:tblGrid>
      <w:tr w:rsidR="002D5A56" w:rsidRPr="007415BB" w14:paraId="2DD2BE21" w14:textId="77777777" w:rsidTr="008B35D1">
        <w:trPr>
          <w:tblHeader/>
        </w:trPr>
        <w:tc>
          <w:tcPr>
            <w:tcW w:w="2278" w:type="pct"/>
          </w:tcPr>
          <w:p w14:paraId="7202C5C2" w14:textId="60D772DB" w:rsidR="002D5A56" w:rsidRPr="007415BB" w:rsidRDefault="002D5A56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4" w:type="pct"/>
            <w:gridSpan w:val="3"/>
            <w:vAlign w:val="center"/>
          </w:tcPr>
          <w:p w14:paraId="6F698ABA" w14:textId="77777777" w:rsidR="002D5A56" w:rsidRPr="007415BB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EFBE719" w14:textId="77777777" w:rsidR="002D5A56" w:rsidRPr="007415BB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0DD88B7" w14:textId="77777777" w:rsidR="002D5A56" w:rsidRPr="007415BB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A56" w:rsidRPr="007415BB" w14:paraId="30ADAB07" w14:textId="77777777" w:rsidTr="00B740C1">
        <w:trPr>
          <w:tblHeader/>
        </w:trPr>
        <w:tc>
          <w:tcPr>
            <w:tcW w:w="2278" w:type="pct"/>
          </w:tcPr>
          <w:p w14:paraId="08D4D62D" w14:textId="445E311F" w:rsidR="002D5A56" w:rsidRPr="007415BB" w:rsidRDefault="00B75B8D" w:rsidP="00BB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1" w:type="pct"/>
            <w:vAlign w:val="center"/>
          </w:tcPr>
          <w:p w14:paraId="68293C2F" w14:textId="43927B6F" w:rsidR="002D5A56" w:rsidRPr="007415BB" w:rsidRDefault="00C8189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15B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vAlign w:val="center"/>
          </w:tcPr>
          <w:p w14:paraId="10F6CDFD" w14:textId="77777777" w:rsidR="002D5A56" w:rsidRPr="007415BB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67492080" w14:textId="62940DBA" w:rsidR="002D5A56" w:rsidRPr="007415BB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5A56" w:rsidRPr="00741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A56" w:rsidRPr="00741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B70B42D" w14:textId="77777777" w:rsidR="002D5A56" w:rsidRPr="007415BB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DBD0ED8" w14:textId="4C5643B0" w:rsidR="002D5A56" w:rsidRPr="007415BB" w:rsidRDefault="00C8189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15B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  <w:vAlign w:val="center"/>
          </w:tcPr>
          <w:p w14:paraId="48EF4EE8" w14:textId="77777777" w:rsidR="002D5A56" w:rsidRPr="007415BB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FB2FD57" w14:textId="73396442" w:rsidR="002D5A56" w:rsidRPr="007415BB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5A56" w:rsidRPr="00741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A56" w:rsidRPr="00741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81896" w:rsidRPr="007415BB" w14:paraId="1EB8E297" w14:textId="77777777" w:rsidTr="00B740C1">
        <w:trPr>
          <w:tblHeader/>
        </w:trPr>
        <w:tc>
          <w:tcPr>
            <w:tcW w:w="2278" w:type="pct"/>
          </w:tcPr>
          <w:p w14:paraId="1186FCC5" w14:textId="65571780" w:rsidR="00C81896" w:rsidRPr="007415BB" w:rsidRDefault="00B75B8D" w:rsidP="00FC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15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vAlign w:val="center"/>
          </w:tcPr>
          <w:p w14:paraId="029BC126" w14:textId="04DE6436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2C4D8F65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3682DF33" w14:textId="28C00FE8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5B97946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476E52CA" w14:textId="170AB00E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  <w:vAlign w:val="center"/>
          </w:tcPr>
          <w:p w14:paraId="6E6AD97C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4265C8A" w14:textId="6FE4B20A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C81896" w:rsidRPr="007415BB" w14:paraId="3376D86C" w14:textId="77777777" w:rsidTr="008B35D1">
        <w:trPr>
          <w:tblHeader/>
        </w:trPr>
        <w:tc>
          <w:tcPr>
            <w:tcW w:w="2278" w:type="pct"/>
          </w:tcPr>
          <w:p w14:paraId="35D98722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7521F9BE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896" w:rsidRPr="007415BB" w14:paraId="71F408D4" w14:textId="77777777" w:rsidTr="00B740C1">
        <w:tc>
          <w:tcPr>
            <w:tcW w:w="2278" w:type="pct"/>
          </w:tcPr>
          <w:p w14:paraId="71597E60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11520C3C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AC07E1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9B7116A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23DEB6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239F5E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A5BC47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C34D59E" w14:textId="77777777" w:rsidR="00C81896" w:rsidRPr="007415BB" w:rsidRDefault="00C81896" w:rsidP="00C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C54" w:rsidRPr="007415BB" w14:paraId="21A6E98F" w14:textId="77777777" w:rsidTr="00B740C1">
        <w:tc>
          <w:tcPr>
            <w:tcW w:w="2278" w:type="pct"/>
          </w:tcPr>
          <w:p w14:paraId="3A03A593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38F3DC48" w14:textId="734A66C5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5694DD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A99D2E7" w14:textId="6F81F9C9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3CC20E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7ED80A1" w14:textId="2313781D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420,066</w:t>
            </w:r>
          </w:p>
        </w:tc>
        <w:tc>
          <w:tcPr>
            <w:tcW w:w="142" w:type="pct"/>
          </w:tcPr>
          <w:p w14:paraId="1D6C8FC2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8D3D533" w14:textId="2C8B8AD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440,303</w:t>
            </w:r>
          </w:p>
        </w:tc>
      </w:tr>
      <w:tr w:rsidR="005C7C54" w:rsidRPr="007415BB" w14:paraId="4B87D63B" w14:textId="77777777" w:rsidTr="00B740C1">
        <w:tc>
          <w:tcPr>
            <w:tcW w:w="2278" w:type="pct"/>
          </w:tcPr>
          <w:p w14:paraId="1B5AD93C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74C94D0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F5A404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DA1E6A0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19524E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1774D6E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E25FA9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F7CA30B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C54" w:rsidRPr="007415BB" w14:paraId="03A5051B" w14:textId="77777777" w:rsidTr="00B740C1">
        <w:tc>
          <w:tcPr>
            <w:tcW w:w="2278" w:type="pct"/>
          </w:tcPr>
          <w:p w14:paraId="35326B3A" w14:textId="5CAB209F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415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1" w:type="pct"/>
          </w:tcPr>
          <w:p w14:paraId="6A486915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F442BC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3B12D05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18E313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8CC039A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B31185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B40EB5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C54" w:rsidRPr="007415BB" w14:paraId="67EEF345" w14:textId="77777777" w:rsidTr="00B740C1">
        <w:tc>
          <w:tcPr>
            <w:tcW w:w="2278" w:type="pct"/>
          </w:tcPr>
          <w:p w14:paraId="6CC19DFE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AD71A86" w14:textId="08558BD4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216D43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2694A00" w14:textId="7604AC85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48D7B6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118848AC" w14:textId="3061D771" w:rsidR="005C7C54" w:rsidRPr="007415BB" w:rsidRDefault="00AA39E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1,114</w:t>
            </w:r>
          </w:p>
        </w:tc>
        <w:tc>
          <w:tcPr>
            <w:tcW w:w="142" w:type="pct"/>
          </w:tcPr>
          <w:p w14:paraId="3458A329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77829F8" w14:textId="756F0CB0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4,676</w:t>
            </w:r>
          </w:p>
        </w:tc>
      </w:tr>
      <w:tr w:rsidR="005C7C54" w:rsidRPr="007415BB" w14:paraId="0FB60A5B" w14:textId="77777777" w:rsidTr="00B740C1">
        <w:tc>
          <w:tcPr>
            <w:tcW w:w="2278" w:type="pct"/>
          </w:tcPr>
          <w:p w14:paraId="54F798A6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9A7F870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F2BC3F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A2CBBBE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12B2F6F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0C76CC5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A4AB4A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14C1B09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415BB" w14:paraId="578D0EA4" w14:textId="77777777" w:rsidTr="00B740C1">
        <w:tc>
          <w:tcPr>
            <w:tcW w:w="2278" w:type="pct"/>
          </w:tcPr>
          <w:p w14:paraId="55B7EFB1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0C7340B5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860658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CAE2659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021001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2CD0F4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458EB46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2468C9C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415BB" w14:paraId="6B2F85FE" w14:textId="77777777" w:rsidTr="00B740C1">
        <w:tc>
          <w:tcPr>
            <w:tcW w:w="2278" w:type="pct"/>
          </w:tcPr>
          <w:p w14:paraId="59779ED7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D158235" w14:textId="54E20C05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311EDF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07A0EE8" w14:textId="1D4323A4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9A8F1B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570DAD2" w14:textId="69923168" w:rsidR="005C7C54" w:rsidRPr="007415BB" w:rsidRDefault="00AA39E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142" w:type="pct"/>
          </w:tcPr>
          <w:p w14:paraId="058791B2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CED0041" w14:textId="4D3A047D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5C7C54" w:rsidRPr="007415BB" w14:paraId="4C995B0D" w14:textId="77777777" w:rsidTr="00B740C1">
        <w:tc>
          <w:tcPr>
            <w:tcW w:w="2278" w:type="pct"/>
          </w:tcPr>
          <w:p w14:paraId="436C68C8" w14:textId="013EE33B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7415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415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1" w:type="pct"/>
          </w:tcPr>
          <w:p w14:paraId="30FCA822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CAF445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009E5B0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D7CFC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70A6B0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B7914A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74DBEB2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415BB" w14:paraId="71245DE4" w14:textId="77777777" w:rsidTr="00B740C1">
        <w:tc>
          <w:tcPr>
            <w:tcW w:w="2278" w:type="pct"/>
          </w:tcPr>
          <w:p w14:paraId="3246D7E4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2D51B52" w14:textId="7EF40B02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85FC4C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32CAB7A" w14:textId="6F07A92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BB462E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2802AE6" w14:textId="21FC67C5" w:rsidR="005C7C54" w:rsidRPr="007415BB" w:rsidRDefault="00AA39E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4,303</w:t>
            </w:r>
          </w:p>
        </w:tc>
        <w:tc>
          <w:tcPr>
            <w:tcW w:w="142" w:type="pct"/>
          </w:tcPr>
          <w:p w14:paraId="69FAB1BD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186FC" w14:textId="04EA3704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4,002</w:t>
            </w:r>
          </w:p>
        </w:tc>
      </w:tr>
      <w:tr w:rsidR="005C7C54" w:rsidRPr="007415BB" w14:paraId="31F61E84" w14:textId="77777777" w:rsidTr="00B740C1">
        <w:tc>
          <w:tcPr>
            <w:tcW w:w="2278" w:type="pct"/>
          </w:tcPr>
          <w:p w14:paraId="1B32E6B2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AC8FFAD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054E7C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2A0E58E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9351C1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41270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340472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9B3967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C54" w:rsidRPr="007415BB" w14:paraId="737992AA" w14:textId="77777777" w:rsidTr="00B740C1">
        <w:tc>
          <w:tcPr>
            <w:tcW w:w="2278" w:type="pct"/>
          </w:tcPr>
          <w:p w14:paraId="49FD73F0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81" w:type="pct"/>
          </w:tcPr>
          <w:p w14:paraId="1B558AB1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B66D3C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08974D5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53E7A6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EA7DBB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E65223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DE9F56F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C54" w:rsidRPr="007415BB" w14:paraId="4B894B8D" w14:textId="77777777" w:rsidTr="00B740C1">
        <w:tc>
          <w:tcPr>
            <w:tcW w:w="2278" w:type="pct"/>
          </w:tcPr>
          <w:p w14:paraId="19FC80D1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1" w:type="pct"/>
          </w:tcPr>
          <w:p w14:paraId="06E68B8D" w14:textId="532490B2" w:rsidR="005C7C54" w:rsidRPr="007415BB" w:rsidRDefault="00AA39E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5,715</w:t>
            </w:r>
          </w:p>
        </w:tc>
        <w:tc>
          <w:tcPr>
            <w:tcW w:w="144" w:type="pct"/>
          </w:tcPr>
          <w:p w14:paraId="5584477C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EB740C7" w14:textId="0EDE0B82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5</w:t>
            </w:r>
            <w:r w:rsidRPr="00741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15BB">
              <w:rPr>
                <w:rFonts w:asciiTheme="majorBidi" w:hAnsiTheme="majorBidi"/>
                <w:sz w:val="30"/>
                <w:szCs w:val="30"/>
              </w:rPr>
              <w:t>805</w:t>
            </w:r>
          </w:p>
        </w:tc>
        <w:tc>
          <w:tcPr>
            <w:tcW w:w="148" w:type="pct"/>
          </w:tcPr>
          <w:p w14:paraId="673CFF3D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18A50C" w14:textId="064A6453" w:rsidR="005C7C54" w:rsidRPr="007415BB" w:rsidRDefault="00AA39E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 w:cstheme="majorBidi"/>
                <w:sz w:val="30"/>
                <w:szCs w:val="30"/>
              </w:rPr>
              <w:t>5,715</w:t>
            </w:r>
          </w:p>
        </w:tc>
        <w:tc>
          <w:tcPr>
            <w:tcW w:w="142" w:type="pct"/>
          </w:tcPr>
          <w:p w14:paraId="0E8087B1" w14:textId="77777777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24BF7" w14:textId="2F745F18" w:rsidR="005C7C54" w:rsidRPr="007415BB" w:rsidRDefault="005C7C54" w:rsidP="005C7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15BB">
              <w:rPr>
                <w:rFonts w:asciiTheme="majorBidi" w:hAnsiTheme="majorBidi"/>
                <w:sz w:val="30"/>
                <w:szCs w:val="30"/>
              </w:rPr>
              <w:t>5</w:t>
            </w:r>
            <w:r w:rsidRPr="00741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15BB">
              <w:rPr>
                <w:rFonts w:asciiTheme="majorBidi" w:hAnsiTheme="majorBidi"/>
                <w:sz w:val="30"/>
                <w:szCs w:val="30"/>
              </w:rPr>
              <w:t>805</w:t>
            </w:r>
          </w:p>
        </w:tc>
      </w:tr>
    </w:tbl>
    <w:p w14:paraId="05084CE9" w14:textId="77777777" w:rsidR="00F12BE7" w:rsidRDefault="00F12BE7" w:rsidP="00D8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216F17" w14:textId="3C9A42FA" w:rsidR="002479BF" w:rsidRPr="009721F5" w:rsidRDefault="002479BF" w:rsidP="00D5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21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สัญญาสำคัญกับบุคคล</w:t>
      </w:r>
      <w:r w:rsidR="00B53B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</w:t>
      </w:r>
      <w:r w:rsidR="00490A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</w:t>
      </w:r>
      <w:r w:rsidRPr="009721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2D7450" w14:textId="5DD3ECAA" w:rsidR="002D4BC2" w:rsidRPr="009721F5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13ABF4" w14:textId="77777777" w:rsidR="008B35D1" w:rsidRPr="008C4408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C4408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30B8AB46" w14:textId="77777777" w:rsidR="008B35D1" w:rsidRPr="008C4408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8F6B2E" w14:textId="207CE74D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073374" w:rsidRPr="00073374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2C3680">
        <w:rPr>
          <w:rFonts w:ascii="Angsana New" w:hAnsi="Angsana New" w:hint="cs"/>
          <w:sz w:val="30"/>
          <w:szCs w:val="30"/>
          <w:cs/>
        </w:rPr>
        <w:t xml:space="preserve">โดยมีอัตราค่าเช่าตามที่ระบุไว้ในสัญญา สัญญานี้มีกำหนดระยะเวลา </w:t>
      </w:r>
      <w:r w:rsidR="00073374" w:rsidRPr="00073374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="00073374" w:rsidRPr="00073374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และสามารถต่ออายุได้คราวละ </w:t>
      </w:r>
      <w:r w:rsidR="00073374" w:rsidRPr="00073374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073374" w:rsidRPr="00073374">
        <w:rPr>
          <w:rFonts w:ascii="Angsana New" w:hAnsi="Angsana New"/>
          <w:sz w:val="30"/>
          <w:szCs w:val="30"/>
        </w:rPr>
        <w:t>1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140F99E2" w14:textId="77777777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8F223C" w14:textId="77777777" w:rsidR="008B35D1" w:rsidRPr="002C3680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2C368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4F2114F0" w14:textId="77777777" w:rsidR="008B35D1" w:rsidRPr="002C3680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32D1D6B" w14:textId="6DCD8A4F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593EC3">
        <w:rPr>
          <w:rFonts w:ascii="Angsana New" w:hAnsi="Angsana New"/>
          <w:spacing w:val="-2"/>
          <w:sz w:val="30"/>
          <w:szCs w:val="30"/>
        </w:rPr>
        <w:t>2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593EC3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073374" w:rsidRPr="00073374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593EC3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593EC3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4CE70BB" w14:textId="77777777" w:rsidR="008B35D1" w:rsidRPr="002C3680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C78E1F" w14:textId="2D48D4E7" w:rsidR="008B35D1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F50EC">
        <w:rPr>
          <w:rFonts w:ascii="Angsana New" w:hAnsi="Angsana New"/>
          <w:sz w:val="30"/>
          <w:szCs w:val="30"/>
        </w:rPr>
        <w:t>2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3F50EC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073374" w:rsidRPr="00073374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3F50EC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3F50EC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04FE3C13" w14:textId="77777777" w:rsidR="003C7C4D" w:rsidRPr="002C3680" w:rsidRDefault="003C7C4D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619D59A" w14:textId="77777777" w:rsidR="003C7C4D" w:rsidRDefault="003C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E5683BD" w14:textId="19C85962" w:rsidR="008B35D1" w:rsidRPr="002C3680" w:rsidRDefault="008B35D1" w:rsidP="006C7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z w:val="30"/>
          <w:szCs w:val="30"/>
        </w:rPr>
      </w:pPr>
      <w:r w:rsidRPr="006C7961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เมื่อวันที่ </w:t>
      </w:r>
      <w:r w:rsidR="005223BA" w:rsidRPr="006C7961">
        <w:rPr>
          <w:rFonts w:ascii="Angsana New" w:hAnsi="Angsana New"/>
          <w:spacing w:val="-2"/>
          <w:sz w:val="30"/>
          <w:szCs w:val="30"/>
        </w:rPr>
        <w:t>2</w:t>
      </w:r>
      <w:r w:rsidRPr="006C796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C7961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5223BA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073374" w:rsidRPr="00073374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5223BA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5223BA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6808D614" w14:textId="77777777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09B71A" w14:textId="16536898" w:rsidR="008B35D1" w:rsidRPr="002C3680" w:rsidRDefault="008B35D1" w:rsidP="006C7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 w:hanging="36"/>
        <w:jc w:val="thaiDistribute"/>
        <w:rPr>
          <w:rFonts w:ascii="Angsana New" w:hAnsi="Angsana New"/>
          <w:spacing w:val="-2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223BA">
        <w:rPr>
          <w:rFonts w:ascii="Angsana New" w:hAnsi="Angsana New"/>
          <w:spacing w:val="-2"/>
          <w:sz w:val="30"/>
          <w:szCs w:val="30"/>
        </w:rPr>
        <w:t>2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5223BA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5223BA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31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5223BA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10983314" w14:textId="41E71EFC" w:rsidR="008B35D1" w:rsidRDefault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0AC2C8D0" w14:textId="39EC3300" w:rsidR="00671474" w:rsidRPr="007C74CD" w:rsidRDefault="00671474" w:rsidP="005F59E9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7C74CD">
        <w:rPr>
          <w:rFonts w:ascii="Angsana New" w:hAnsi="Angsana New" w:cs="Angsana New" w:hint="cs"/>
          <w:cs/>
        </w:rPr>
        <w:t>ลูกหนี้การค้า</w:t>
      </w:r>
    </w:p>
    <w:p w14:paraId="3EF2D7C9" w14:textId="77777777" w:rsidR="00521FD2" w:rsidRPr="00407656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4D3687" w:rsidRPr="00525397" w14:paraId="52E1EAA9" w14:textId="77777777" w:rsidTr="002E72B7">
        <w:trPr>
          <w:cantSplit/>
          <w:tblHeader/>
        </w:trPr>
        <w:tc>
          <w:tcPr>
            <w:tcW w:w="3420" w:type="dxa"/>
            <w:vAlign w:val="bottom"/>
          </w:tcPr>
          <w:p w14:paraId="3CD93BB2" w14:textId="77777777" w:rsidR="004D3687" w:rsidRPr="00525397" w:rsidRDefault="004D3687" w:rsidP="002E7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4D3F3DA" w14:textId="77777777" w:rsidR="004D3687" w:rsidRPr="00525397" w:rsidRDefault="004D3687" w:rsidP="002E72B7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2539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23EEA62" w14:textId="77777777" w:rsidR="004D3687" w:rsidRPr="00525397" w:rsidRDefault="004D3687" w:rsidP="002E72B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2B27291" w14:textId="77777777" w:rsidR="004D3687" w:rsidRPr="00525397" w:rsidRDefault="004D3687" w:rsidP="002E72B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52539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3687" w:rsidRPr="00B75BF2" w14:paraId="2522E515" w14:textId="77777777" w:rsidTr="002E72B7">
        <w:trPr>
          <w:cantSplit/>
          <w:tblHeader/>
        </w:trPr>
        <w:tc>
          <w:tcPr>
            <w:tcW w:w="3420" w:type="dxa"/>
            <w:vAlign w:val="bottom"/>
          </w:tcPr>
          <w:p w14:paraId="3FF438E6" w14:textId="77777777" w:rsidR="004D3687" w:rsidRPr="00525397" w:rsidRDefault="004D3687" w:rsidP="002E7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37B1CA" w14:textId="39A91480" w:rsidR="004D3687" w:rsidRPr="00B75BF2" w:rsidRDefault="00C81896" w:rsidP="002E72B7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EAC4AE1" w14:textId="77777777" w:rsidR="004D3687" w:rsidRPr="00525397" w:rsidRDefault="004D3687" w:rsidP="002E72B7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171EE" w14:textId="01172EB3" w:rsidR="004D3687" w:rsidRPr="00B75BF2" w:rsidRDefault="00073374" w:rsidP="002E72B7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4D3687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4D3687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23C8949" w14:textId="77777777" w:rsidR="004D3687" w:rsidRPr="00525397" w:rsidRDefault="004D3687" w:rsidP="002E72B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76B767C" w14:textId="3DE72677" w:rsidR="004D3687" w:rsidRPr="00BF22EF" w:rsidRDefault="00C81896" w:rsidP="002E72B7">
            <w:pPr>
              <w:spacing w:line="240" w:lineRule="auto"/>
              <w:ind w:right="-5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F22E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BF22E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F22EF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0AD3908" w14:textId="77777777" w:rsidR="004D3687" w:rsidRPr="00525397" w:rsidRDefault="004D3687" w:rsidP="002E72B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71B46A" w14:textId="4C0428BF" w:rsidR="004D3687" w:rsidRPr="00B75BF2" w:rsidRDefault="00073374" w:rsidP="002E72B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4D3687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4D3687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14D8D" w:rsidRPr="00525397" w14:paraId="498D4577" w14:textId="77777777" w:rsidTr="002E72B7">
        <w:trPr>
          <w:cantSplit/>
          <w:tblHeader/>
        </w:trPr>
        <w:tc>
          <w:tcPr>
            <w:tcW w:w="3420" w:type="dxa"/>
            <w:vAlign w:val="bottom"/>
          </w:tcPr>
          <w:p w14:paraId="46BB0E4D" w14:textId="77777777" w:rsidR="00E14D8D" w:rsidRPr="00525397" w:rsidRDefault="00E14D8D" w:rsidP="00E14D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083BE" w14:textId="6043DA04" w:rsidR="00E14D8D" w:rsidRPr="00525397" w:rsidRDefault="00E14D8D" w:rsidP="00E14D8D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76AD110" w14:textId="77777777" w:rsidR="00E14D8D" w:rsidRPr="00525397" w:rsidRDefault="00E14D8D" w:rsidP="00E14D8D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E31FC4" w14:textId="455B50D8" w:rsidR="00E14D8D" w:rsidRPr="00525397" w:rsidRDefault="00E14D8D" w:rsidP="00E14D8D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F466A95" w14:textId="77777777" w:rsidR="00E14D8D" w:rsidRPr="00525397" w:rsidRDefault="00E14D8D" w:rsidP="00E14D8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73C1CC" w14:textId="0C6B0786" w:rsidR="00E14D8D" w:rsidRPr="00525397" w:rsidRDefault="00E14D8D" w:rsidP="00E14D8D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</w:t>
            </w:r>
            <w:r w:rsidRPr="00E14D8D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2DEB010" w14:textId="77777777" w:rsidR="00E14D8D" w:rsidRPr="00525397" w:rsidRDefault="00E14D8D" w:rsidP="00E14D8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4152084" w14:textId="53D5D50F" w:rsidR="00E14D8D" w:rsidRPr="00525397" w:rsidRDefault="00E14D8D" w:rsidP="00E14D8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E14D8D" w:rsidRPr="00525397" w14:paraId="01427681" w14:textId="77777777" w:rsidTr="002E72B7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4BAEB415" w14:textId="77777777" w:rsidR="00E14D8D" w:rsidRPr="00525397" w:rsidRDefault="00E14D8D" w:rsidP="00E14D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83F58E8" w14:textId="77777777" w:rsidR="00E14D8D" w:rsidRPr="00525397" w:rsidRDefault="00E14D8D" w:rsidP="00E14D8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253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6062" w:rsidRPr="00525397" w14:paraId="2F965122" w14:textId="77777777" w:rsidTr="002E72B7">
        <w:trPr>
          <w:cantSplit/>
        </w:trPr>
        <w:tc>
          <w:tcPr>
            <w:tcW w:w="3420" w:type="dxa"/>
            <w:hideMark/>
          </w:tcPr>
          <w:p w14:paraId="6DC8EB82" w14:textId="77777777" w:rsidR="00BE6062" w:rsidRPr="00525397" w:rsidRDefault="00BE6062" w:rsidP="00BE606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FFFC05B" w14:textId="4143A088" w:rsidR="00BE6062" w:rsidRPr="00525397" w:rsidRDefault="00A016D8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016D8">
              <w:rPr>
                <w:rFonts w:ascii="Angsana New" w:hAnsi="Angsana New"/>
                <w:sz w:val="30"/>
                <w:szCs w:val="30"/>
              </w:rPr>
              <w:t>380,635</w:t>
            </w:r>
          </w:p>
        </w:tc>
        <w:tc>
          <w:tcPr>
            <w:tcW w:w="180" w:type="dxa"/>
          </w:tcPr>
          <w:p w14:paraId="21833841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1DD3F" w14:textId="3F7AAB67" w:rsidR="00BE6062" w:rsidRPr="00525397" w:rsidRDefault="00BE606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363,706</w:t>
            </w:r>
          </w:p>
        </w:tc>
        <w:tc>
          <w:tcPr>
            <w:tcW w:w="178" w:type="dxa"/>
          </w:tcPr>
          <w:p w14:paraId="4261863D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267AF86" w14:textId="614AAAA0" w:rsidR="00BE6062" w:rsidRPr="00525397" w:rsidRDefault="00457240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240">
              <w:rPr>
                <w:rFonts w:ascii="Angsana New" w:hAnsi="Angsana New"/>
                <w:sz w:val="30"/>
                <w:szCs w:val="30"/>
                <w:lang w:val="en-US"/>
              </w:rPr>
              <w:t>316,987</w:t>
            </w:r>
          </w:p>
        </w:tc>
        <w:tc>
          <w:tcPr>
            <w:tcW w:w="180" w:type="dxa"/>
          </w:tcPr>
          <w:p w14:paraId="4EC56798" w14:textId="77777777" w:rsidR="00BE6062" w:rsidRPr="00525397" w:rsidRDefault="00BE6062" w:rsidP="00BE60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62409BD" w14:textId="0F62EF43" w:rsidR="00BE6062" w:rsidRPr="00525397" w:rsidRDefault="00BE6062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</w:tr>
      <w:tr w:rsidR="00BE6062" w:rsidRPr="00525397" w14:paraId="3B8EB2CD" w14:textId="77777777" w:rsidTr="002E72B7">
        <w:trPr>
          <w:cantSplit/>
        </w:trPr>
        <w:tc>
          <w:tcPr>
            <w:tcW w:w="3420" w:type="dxa"/>
            <w:hideMark/>
          </w:tcPr>
          <w:p w14:paraId="34B3450B" w14:textId="77777777" w:rsidR="00BE6062" w:rsidRPr="00525397" w:rsidRDefault="00BE6062" w:rsidP="00BE606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C6C799B" w14:textId="77777777" w:rsidR="00BE6062" w:rsidRPr="00525397" w:rsidRDefault="00BE6062" w:rsidP="00BE60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21B81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6608CB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6C20EC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37DB05" w14:textId="77777777" w:rsidR="00BE6062" w:rsidRPr="00525397" w:rsidRDefault="00BE6062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DA2E20" w14:textId="77777777" w:rsidR="00BE6062" w:rsidRPr="00525397" w:rsidRDefault="00BE6062" w:rsidP="00BE60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4285D44" w14:textId="77777777" w:rsidR="00BE6062" w:rsidRPr="00525397" w:rsidRDefault="00BE6062" w:rsidP="00BE606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062" w:rsidRPr="00525397" w14:paraId="0C7B1BCC" w14:textId="77777777" w:rsidTr="002E72B7">
        <w:trPr>
          <w:cantSplit/>
        </w:trPr>
        <w:tc>
          <w:tcPr>
            <w:tcW w:w="3420" w:type="dxa"/>
            <w:hideMark/>
          </w:tcPr>
          <w:p w14:paraId="6C6E25AE" w14:textId="503097E9" w:rsidR="00BE6062" w:rsidRPr="00525397" w:rsidRDefault="00BE6062" w:rsidP="00BE6062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73374">
              <w:rPr>
                <w:rFonts w:ascii="Angsana New" w:hAnsi="Angsana New"/>
                <w:sz w:val="30"/>
                <w:szCs w:val="30"/>
              </w:rPr>
              <w:t>30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8A881CA" w14:textId="4C7A9379" w:rsidR="00BE6062" w:rsidRPr="00525397" w:rsidRDefault="00A016D8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016D8">
              <w:rPr>
                <w:rFonts w:ascii="Angsana New" w:hAnsi="Angsana New"/>
                <w:sz w:val="30"/>
                <w:szCs w:val="30"/>
              </w:rPr>
              <w:t>15,744</w:t>
            </w:r>
          </w:p>
        </w:tc>
        <w:tc>
          <w:tcPr>
            <w:tcW w:w="180" w:type="dxa"/>
          </w:tcPr>
          <w:p w14:paraId="53880CB5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C4BEE" w14:textId="24917457" w:rsidR="00BE6062" w:rsidRPr="00525397" w:rsidRDefault="00BE606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178" w:type="dxa"/>
          </w:tcPr>
          <w:p w14:paraId="60D9AA92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719D53" w14:textId="0F293F06" w:rsidR="00BE6062" w:rsidRPr="00525397" w:rsidRDefault="00970494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0494">
              <w:rPr>
                <w:rFonts w:ascii="Angsana New" w:hAnsi="Angsana New"/>
                <w:sz w:val="30"/>
                <w:szCs w:val="30"/>
                <w:lang w:val="en-US" w:bidi="th-TH"/>
              </w:rPr>
              <w:t>70,922</w:t>
            </w:r>
          </w:p>
        </w:tc>
        <w:tc>
          <w:tcPr>
            <w:tcW w:w="180" w:type="dxa"/>
          </w:tcPr>
          <w:p w14:paraId="36AD3D6A" w14:textId="77777777" w:rsidR="00BE6062" w:rsidRPr="00525397" w:rsidRDefault="00BE6062" w:rsidP="00BE60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F19D131" w14:textId="42331862" w:rsidR="00BE6062" w:rsidRPr="00525397" w:rsidRDefault="00BE6062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396BC1">
              <w:rPr>
                <w:rFonts w:ascii="Angsana New" w:hAnsi="Angsana New"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849</w:t>
            </w:r>
          </w:p>
        </w:tc>
      </w:tr>
      <w:tr w:rsidR="00BE6062" w:rsidRPr="00525397" w14:paraId="5DD950B0" w14:textId="77777777" w:rsidTr="002E72B7">
        <w:trPr>
          <w:cantSplit/>
        </w:trPr>
        <w:tc>
          <w:tcPr>
            <w:tcW w:w="3420" w:type="dxa"/>
            <w:hideMark/>
          </w:tcPr>
          <w:p w14:paraId="69E6102A" w14:textId="60A51236" w:rsidR="00BE6062" w:rsidRPr="00525397" w:rsidRDefault="00BE6062" w:rsidP="00BE6062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73374">
              <w:rPr>
                <w:rFonts w:ascii="Angsana New" w:hAnsi="Angsana New"/>
                <w:sz w:val="30"/>
                <w:szCs w:val="30"/>
              </w:rPr>
              <w:t>31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73374">
              <w:rPr>
                <w:rFonts w:ascii="Angsana New" w:hAnsi="Angsana New"/>
                <w:sz w:val="30"/>
                <w:szCs w:val="30"/>
              </w:rPr>
              <w:t>60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A06F7CC" w14:textId="411E9FE7" w:rsidR="00BE6062" w:rsidRPr="00525397" w:rsidRDefault="00A016D8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016D8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180" w:type="dxa"/>
          </w:tcPr>
          <w:p w14:paraId="385D0D19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C5691" w14:textId="6BC5637C" w:rsidR="00BE6062" w:rsidRPr="00525397" w:rsidRDefault="00BE606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78" w:type="dxa"/>
          </w:tcPr>
          <w:p w14:paraId="0E21D464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DDC064" w14:textId="478CBFDC" w:rsidR="00BE6062" w:rsidRPr="00525397" w:rsidRDefault="00970494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494">
              <w:rPr>
                <w:rFonts w:ascii="Angsana New" w:hAnsi="Angsana New"/>
                <w:sz w:val="30"/>
                <w:szCs w:val="30"/>
              </w:rPr>
              <w:t>30,82</w:t>
            </w:r>
            <w:r w:rsidR="00CF23A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02AA1C8" w14:textId="77777777" w:rsidR="00BE6062" w:rsidRPr="00525397" w:rsidRDefault="00BE6062" w:rsidP="00BE60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8D4D40" w14:textId="2513C02F" w:rsidR="00BE6062" w:rsidRPr="00525397" w:rsidRDefault="00BE6062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BE60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BE6062" w:rsidRPr="00525397" w14:paraId="519E64EC" w14:textId="77777777" w:rsidTr="002E72B7">
        <w:trPr>
          <w:cantSplit/>
        </w:trPr>
        <w:tc>
          <w:tcPr>
            <w:tcW w:w="3420" w:type="dxa"/>
            <w:hideMark/>
          </w:tcPr>
          <w:p w14:paraId="74F951DE" w14:textId="78F791BC" w:rsidR="00BE6062" w:rsidRPr="00525397" w:rsidRDefault="00BE6062" w:rsidP="00BE6062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73374">
              <w:rPr>
                <w:rFonts w:ascii="Angsana New" w:hAnsi="Angsana New"/>
                <w:sz w:val="30"/>
                <w:szCs w:val="30"/>
              </w:rPr>
              <w:t>61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73374">
              <w:rPr>
                <w:rFonts w:ascii="Angsana New" w:hAnsi="Angsana New"/>
                <w:sz w:val="30"/>
                <w:szCs w:val="30"/>
              </w:rPr>
              <w:t>90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BC69B00" w14:textId="3C127A39" w:rsidR="00BE6062" w:rsidRPr="00525397" w:rsidRDefault="00A016D8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016D8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80" w:type="dxa"/>
          </w:tcPr>
          <w:p w14:paraId="2D351176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BBA20" w14:textId="5AE1C372" w:rsidR="00BE6062" w:rsidRPr="00525397" w:rsidRDefault="00BE606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78" w:type="dxa"/>
          </w:tcPr>
          <w:p w14:paraId="59504ACB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8524088" w14:textId="26602BEB" w:rsidR="00BE6062" w:rsidRPr="00525397" w:rsidRDefault="00970494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494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180" w:type="dxa"/>
          </w:tcPr>
          <w:p w14:paraId="0682AC1A" w14:textId="77777777" w:rsidR="00BE6062" w:rsidRPr="00525397" w:rsidRDefault="00BE6062" w:rsidP="00BE60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E111D50" w14:textId="50EED6F4" w:rsidR="00BE6062" w:rsidRPr="00525397" w:rsidRDefault="00BE6062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E60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BE6062" w:rsidRPr="00525397" w14:paraId="6F1AB431" w14:textId="77777777" w:rsidTr="002E72B7">
        <w:trPr>
          <w:cantSplit/>
        </w:trPr>
        <w:tc>
          <w:tcPr>
            <w:tcW w:w="3420" w:type="dxa"/>
            <w:hideMark/>
          </w:tcPr>
          <w:p w14:paraId="449289ED" w14:textId="01B23BCA" w:rsidR="00BE6062" w:rsidRPr="00525397" w:rsidRDefault="00BE6062" w:rsidP="00BE6062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073374">
              <w:rPr>
                <w:rFonts w:ascii="Angsana New" w:hAnsi="Angsana New"/>
                <w:sz w:val="30"/>
                <w:szCs w:val="30"/>
              </w:rPr>
              <w:t>90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21AEB" w14:textId="73EB067F" w:rsidR="00BE6062" w:rsidRPr="00525397" w:rsidRDefault="00A016D8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016D8">
              <w:rPr>
                <w:rFonts w:ascii="Angsana New" w:hAnsi="Angsana New"/>
                <w:sz w:val="30"/>
                <w:szCs w:val="30"/>
              </w:rPr>
              <w:t>1,234</w:t>
            </w:r>
          </w:p>
        </w:tc>
        <w:tc>
          <w:tcPr>
            <w:tcW w:w="180" w:type="dxa"/>
          </w:tcPr>
          <w:p w14:paraId="658F90B2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EE902" w14:textId="6AFA252C" w:rsidR="00BE6062" w:rsidRPr="00525397" w:rsidRDefault="00BE606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178" w:type="dxa"/>
          </w:tcPr>
          <w:p w14:paraId="042DE498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76026" w14:textId="6C383BD4" w:rsidR="00BE6062" w:rsidRPr="00525397" w:rsidRDefault="00970494" w:rsidP="0097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0494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  <w:tc>
          <w:tcPr>
            <w:tcW w:w="180" w:type="dxa"/>
          </w:tcPr>
          <w:p w14:paraId="03209635" w14:textId="77777777" w:rsidR="00BE6062" w:rsidRPr="00525397" w:rsidRDefault="00BE6062" w:rsidP="00BE606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213C" w14:textId="5D7DA666" w:rsidR="00BE6062" w:rsidRPr="00525397" w:rsidRDefault="00BE6062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</w:tr>
      <w:tr w:rsidR="00BE6062" w:rsidRPr="00525397" w14:paraId="50716A80" w14:textId="77777777" w:rsidTr="005D0354">
        <w:trPr>
          <w:cantSplit/>
        </w:trPr>
        <w:tc>
          <w:tcPr>
            <w:tcW w:w="3420" w:type="dxa"/>
            <w:hideMark/>
          </w:tcPr>
          <w:p w14:paraId="6E7FB1E3" w14:textId="77777777" w:rsidR="00BE6062" w:rsidRPr="00525397" w:rsidRDefault="00BE6062" w:rsidP="00BE606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3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8357F" w14:textId="3EFBA8EB" w:rsidR="00BE6062" w:rsidRPr="00525397" w:rsidRDefault="00DE032D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032D">
              <w:rPr>
                <w:rFonts w:ascii="Angsana New" w:hAnsi="Angsana New"/>
                <w:b/>
                <w:bCs/>
                <w:sz w:val="30"/>
                <w:szCs w:val="30"/>
              </w:rPr>
              <w:t>398,897</w:t>
            </w:r>
          </w:p>
        </w:tc>
        <w:tc>
          <w:tcPr>
            <w:tcW w:w="180" w:type="dxa"/>
          </w:tcPr>
          <w:p w14:paraId="08890F80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441F" w14:textId="1DD6C681" w:rsidR="00BE6062" w:rsidRPr="00525397" w:rsidRDefault="00BE606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381,149</w:t>
            </w:r>
          </w:p>
        </w:tc>
        <w:tc>
          <w:tcPr>
            <w:tcW w:w="178" w:type="dxa"/>
          </w:tcPr>
          <w:p w14:paraId="43560997" w14:textId="77777777" w:rsidR="00BE6062" w:rsidRPr="00525397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AC5C3" w14:textId="61DAF1AC" w:rsidR="00BE6062" w:rsidRPr="00BE0EE6" w:rsidRDefault="00970494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494">
              <w:rPr>
                <w:rFonts w:ascii="Angsana New" w:hAnsi="Angsana New"/>
                <w:b/>
                <w:bCs/>
                <w:sz w:val="30"/>
                <w:szCs w:val="30"/>
              </w:rPr>
              <w:t>420,78</w:t>
            </w:r>
            <w:r w:rsidR="00CF23A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641B6DC" w14:textId="77777777" w:rsidR="00BE6062" w:rsidRPr="00525397" w:rsidRDefault="00BE6062" w:rsidP="00BE606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10FAC7" w14:textId="26CB5150" w:rsidR="00BE6062" w:rsidRPr="00525397" w:rsidRDefault="00BE6062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  <w:tr w:rsidR="00BE6062" w:rsidRPr="00525397" w14:paraId="2AB6409D" w14:textId="77777777" w:rsidTr="005D0354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2A0F91E9" w14:textId="77777777" w:rsidR="00BE6062" w:rsidRPr="00525397" w:rsidRDefault="00BE6062" w:rsidP="00BE6062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25397">
              <w:rPr>
                <w:rFonts w:ascii="Angsana New" w:hAnsi="Angsana New"/>
                <w:sz w:val="30"/>
                <w:szCs w:val="30"/>
              </w:rPr>
              <w:br/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D5037" w14:textId="312F1938" w:rsidR="00BE6062" w:rsidRPr="009C7DC1" w:rsidRDefault="00DE032D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7DC1">
              <w:rPr>
                <w:rFonts w:ascii="Angsana New" w:hAnsi="Angsana New"/>
                <w:sz w:val="30"/>
                <w:szCs w:val="30"/>
              </w:rPr>
              <w:t>(979)</w:t>
            </w:r>
          </w:p>
        </w:tc>
        <w:tc>
          <w:tcPr>
            <w:tcW w:w="180" w:type="dxa"/>
            <w:vAlign w:val="bottom"/>
          </w:tcPr>
          <w:p w14:paraId="40DB2D24" w14:textId="77777777" w:rsidR="00BE6062" w:rsidRPr="009C7DC1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F8BC8" w14:textId="701249E3" w:rsidR="00BE6062" w:rsidRPr="009C7DC1" w:rsidRDefault="00BE606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9C7DC1">
              <w:rPr>
                <w:rFonts w:ascii="Angsana New" w:hAnsi="Angsana New"/>
                <w:sz w:val="30"/>
                <w:szCs w:val="30"/>
              </w:rPr>
              <w:t>(1,071)</w:t>
            </w:r>
          </w:p>
        </w:tc>
        <w:tc>
          <w:tcPr>
            <w:tcW w:w="178" w:type="dxa"/>
            <w:vAlign w:val="bottom"/>
          </w:tcPr>
          <w:p w14:paraId="738238FE" w14:textId="77777777" w:rsidR="00BE6062" w:rsidRPr="009C7DC1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15119" w14:textId="06166891" w:rsidR="00BE6062" w:rsidRPr="009C7DC1" w:rsidRDefault="00970494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7D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210A6B" w14:textId="77777777" w:rsidR="00BE6062" w:rsidRPr="009C7DC1" w:rsidRDefault="00BE6062" w:rsidP="00BE606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78A5" w14:textId="20AE1A82" w:rsidR="00BE6062" w:rsidRPr="009C7DC1" w:rsidRDefault="00BE6062" w:rsidP="00BE60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9C7D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062" w:rsidRPr="00525397" w14:paraId="6358817F" w14:textId="77777777" w:rsidTr="005D0354">
        <w:trPr>
          <w:cantSplit/>
        </w:trPr>
        <w:tc>
          <w:tcPr>
            <w:tcW w:w="3420" w:type="dxa"/>
            <w:hideMark/>
          </w:tcPr>
          <w:p w14:paraId="2CD98561" w14:textId="77777777" w:rsidR="00BE6062" w:rsidRPr="00525397" w:rsidRDefault="00BE6062" w:rsidP="00BE606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3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9283" w14:textId="6262FCE4" w:rsidR="00BE6062" w:rsidRPr="009C7DC1" w:rsidRDefault="00DE032D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DC1">
              <w:rPr>
                <w:rFonts w:ascii="Angsana New" w:hAnsi="Angsana New"/>
                <w:b/>
                <w:bCs/>
                <w:sz w:val="30"/>
                <w:szCs w:val="30"/>
              </w:rPr>
              <w:t>397,918</w:t>
            </w:r>
          </w:p>
        </w:tc>
        <w:tc>
          <w:tcPr>
            <w:tcW w:w="180" w:type="dxa"/>
          </w:tcPr>
          <w:p w14:paraId="08A76EE1" w14:textId="77777777" w:rsidR="00BE6062" w:rsidRPr="009C7DC1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6590" w14:textId="66814B6D" w:rsidR="00BE6062" w:rsidRPr="009C7DC1" w:rsidRDefault="00BE6062" w:rsidP="00BE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DC1">
              <w:rPr>
                <w:rFonts w:ascii="Angsana New" w:hAnsi="Angsana New"/>
                <w:b/>
                <w:bCs/>
                <w:sz w:val="30"/>
                <w:szCs w:val="30"/>
              </w:rPr>
              <w:t>380,078</w:t>
            </w:r>
          </w:p>
        </w:tc>
        <w:tc>
          <w:tcPr>
            <w:tcW w:w="178" w:type="dxa"/>
          </w:tcPr>
          <w:p w14:paraId="59260526" w14:textId="77777777" w:rsidR="00BE6062" w:rsidRPr="009C7DC1" w:rsidRDefault="00BE6062" w:rsidP="00BE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079B8" w14:textId="7BE9587E" w:rsidR="00BE6062" w:rsidRPr="009C7DC1" w:rsidRDefault="00970494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C7DC1">
              <w:rPr>
                <w:rFonts w:ascii="Angsana New" w:hAnsi="Angsana New"/>
                <w:b/>
                <w:bCs/>
                <w:sz w:val="30"/>
                <w:szCs w:val="30"/>
              </w:rPr>
              <w:t>420,78</w:t>
            </w:r>
            <w:r w:rsidR="00CF23A7" w:rsidRPr="009C7DC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16A4570" w14:textId="77777777" w:rsidR="00BE6062" w:rsidRPr="009C7DC1" w:rsidRDefault="00BE6062" w:rsidP="00BE606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F69900" w14:textId="579EC7E2" w:rsidR="00BE6062" w:rsidRPr="009C7DC1" w:rsidRDefault="00BE6062" w:rsidP="00BE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D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  <w:r w:rsidRPr="009C7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7D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</w:tbl>
    <w:p w14:paraId="50DC6212" w14:textId="77777777" w:rsidR="003C15ED" w:rsidRDefault="003C15E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6DB3AB7" w14:textId="6611B868" w:rsidR="00A63E5D" w:rsidRPr="009721F5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73374" w:rsidRPr="00073374">
        <w:rPr>
          <w:rFonts w:ascii="Angsana New" w:hAnsi="Angsana New" w:hint="cs"/>
          <w:sz w:val="30"/>
          <w:szCs w:val="30"/>
        </w:rPr>
        <w:t>30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="00073374" w:rsidRPr="00073374">
        <w:rPr>
          <w:rFonts w:ascii="Angsana New" w:hAnsi="Angsana New" w:hint="cs"/>
          <w:sz w:val="30"/>
          <w:szCs w:val="30"/>
        </w:rPr>
        <w:t>180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วัน</w:t>
      </w:r>
    </w:p>
    <w:p w14:paraId="0395A489" w14:textId="162D744B" w:rsidR="00FC2978" w:rsidRDefault="00FC2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78"/>
        <w:gridCol w:w="1262"/>
        <w:gridCol w:w="178"/>
        <w:gridCol w:w="1262"/>
        <w:gridCol w:w="178"/>
        <w:gridCol w:w="1352"/>
      </w:tblGrid>
      <w:tr w:rsidR="00225FD3" w:rsidRPr="00702C06" w14:paraId="4CFE4260" w14:textId="77777777" w:rsidTr="00A25F32">
        <w:trPr>
          <w:cantSplit/>
          <w:trHeight w:val="20"/>
        </w:trPr>
        <w:tc>
          <w:tcPr>
            <w:tcW w:w="3600" w:type="dxa"/>
          </w:tcPr>
          <w:p w14:paraId="6B6C7BB5" w14:textId="77777777" w:rsidR="00225FD3" w:rsidRPr="00702C06" w:rsidRDefault="00225FD3" w:rsidP="007A5ED9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BD2C6DD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023ECB8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D3D1FEB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D58E6" w:rsidRPr="00702C06" w14:paraId="3EC769E5" w14:textId="77777777" w:rsidTr="00A25F32">
        <w:trPr>
          <w:cantSplit/>
          <w:trHeight w:val="20"/>
        </w:trPr>
        <w:tc>
          <w:tcPr>
            <w:tcW w:w="3600" w:type="dxa"/>
          </w:tcPr>
          <w:p w14:paraId="51454C11" w14:textId="77777777" w:rsidR="00FD58E6" w:rsidRPr="00702C06" w:rsidRDefault="00FD58E6" w:rsidP="00FD58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4174B" w14:textId="006B3C1B" w:rsidR="00FD58E6" w:rsidRPr="00A63E5D" w:rsidRDefault="00073374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EE5C1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87E8065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8108EF6" w14:textId="2ADEB450" w:rsidR="00FD58E6" w:rsidRPr="00A63E5D" w:rsidRDefault="00073374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 w:rsidR="00EE5C15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0E495F44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FD87CC2" w14:textId="7F40940F" w:rsidR="00FD58E6" w:rsidRPr="00A63E5D" w:rsidRDefault="00073374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6F56D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1F36FC24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B73A681" w14:textId="70E5CECF" w:rsidR="00FD58E6" w:rsidRPr="00A63E5D" w:rsidRDefault="00073374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 w:rsidR="006F56DF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7</w:t>
            </w:r>
          </w:p>
        </w:tc>
      </w:tr>
      <w:tr w:rsidR="00225FD3" w:rsidRPr="00702C06" w14:paraId="6608A839" w14:textId="77777777" w:rsidTr="00A25F32">
        <w:trPr>
          <w:cantSplit/>
          <w:trHeight w:val="20"/>
        </w:trPr>
        <w:tc>
          <w:tcPr>
            <w:tcW w:w="3600" w:type="dxa"/>
          </w:tcPr>
          <w:p w14:paraId="03365787" w14:textId="77777777" w:rsidR="00225FD3" w:rsidRPr="00702C06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6C887A5" w14:textId="77777777" w:rsidR="00225FD3" w:rsidRPr="00702C06" w:rsidRDefault="00225FD3" w:rsidP="007A5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C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37B76" w:rsidRPr="00702C06" w14:paraId="2B589762" w14:textId="77777777" w:rsidTr="00A25F32">
        <w:trPr>
          <w:cantSplit/>
          <w:trHeight w:val="20"/>
        </w:trPr>
        <w:tc>
          <w:tcPr>
            <w:tcW w:w="3600" w:type="dxa"/>
          </w:tcPr>
          <w:p w14:paraId="752A7708" w14:textId="6E0E5ADF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925766C" w14:textId="28737FBB" w:rsidR="00C37B76" w:rsidRPr="002F2267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,071</w:t>
            </w:r>
          </w:p>
        </w:tc>
        <w:tc>
          <w:tcPr>
            <w:tcW w:w="178" w:type="dxa"/>
            <w:vAlign w:val="bottom"/>
          </w:tcPr>
          <w:p w14:paraId="2D3D0BA4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9F4568A" w14:textId="3A805825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329D">
              <w:rPr>
                <w:rFonts w:asciiTheme="majorBidi" w:hAnsiTheme="majorBidi"/>
                <w:sz w:val="30"/>
                <w:szCs w:val="30"/>
              </w:rPr>
              <w:t>1,713</w:t>
            </w:r>
          </w:p>
        </w:tc>
        <w:tc>
          <w:tcPr>
            <w:tcW w:w="178" w:type="dxa"/>
            <w:vAlign w:val="bottom"/>
          </w:tcPr>
          <w:p w14:paraId="4DA8BC4E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4CE3CF" w14:textId="58C40339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9CC767B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3EA374E" w14:textId="77777777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B76" w:rsidRPr="00702C06" w14:paraId="76BCDDA0" w14:textId="77777777" w:rsidTr="00A25F32">
        <w:trPr>
          <w:cantSplit/>
          <w:trHeight w:val="20"/>
        </w:trPr>
        <w:tc>
          <w:tcPr>
            <w:tcW w:w="3600" w:type="dxa"/>
          </w:tcPr>
          <w:p w14:paraId="00B46199" w14:textId="77777777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310D9A4" w14:textId="3543D893" w:rsidR="00C37B76" w:rsidRPr="00797CBF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2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87A1EC0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FFA9D9A" w14:textId="68866B13" w:rsidR="00C37B76" w:rsidRPr="006F5A77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78" w:type="dxa"/>
          </w:tcPr>
          <w:p w14:paraId="2C7D0A0B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F70D74" w14:textId="72BC976B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CC0397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8B299A2" w14:textId="77777777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B76" w:rsidRPr="00702C06" w14:paraId="2D97FF42" w14:textId="77777777" w:rsidTr="00A25F32">
        <w:trPr>
          <w:cantSplit/>
          <w:trHeight w:val="20"/>
        </w:trPr>
        <w:tc>
          <w:tcPr>
            <w:tcW w:w="3600" w:type="dxa"/>
          </w:tcPr>
          <w:p w14:paraId="468F340B" w14:textId="77777777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7ECC59A4" w14:textId="47AB6DDB" w:rsidR="00C37B76" w:rsidRPr="00797CBF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0312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178" w:type="dxa"/>
          </w:tcPr>
          <w:p w14:paraId="0097EC02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F45ACEA" w14:textId="6BD42986" w:rsidR="00C37B76" w:rsidRPr="006F5A77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1FA0">
              <w:rPr>
                <w:rFonts w:ascii="Angsana New" w:hAnsi="Angsana New"/>
                <w:sz w:val="30"/>
                <w:szCs w:val="30"/>
              </w:rPr>
              <w:t>(</w:t>
            </w:r>
            <w:r w:rsidRPr="009265E2">
              <w:rPr>
                <w:rFonts w:ascii="Angsana New" w:hAnsi="Angsana New"/>
                <w:sz w:val="30"/>
                <w:szCs w:val="30"/>
              </w:rPr>
              <w:t>42</w:t>
            </w:r>
            <w:r w:rsidRPr="00AF1F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F0782F3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375F79" w14:textId="4809CB6C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D566B78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7658B26" w14:textId="77777777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B76" w:rsidRPr="00702C06" w14:paraId="1B0316FB" w14:textId="77777777" w:rsidTr="00A25F32">
        <w:trPr>
          <w:cantSplit/>
          <w:trHeight w:val="20"/>
        </w:trPr>
        <w:tc>
          <w:tcPr>
            <w:tcW w:w="3600" w:type="dxa"/>
          </w:tcPr>
          <w:p w14:paraId="3B284145" w14:textId="1EDC6BA9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31 </w:t>
            </w:r>
            <w:r w:rsidRPr="00BE6062">
              <w:rPr>
                <w:rFonts w:ascii="Angsana New" w:hAnsi="Angsana New"/>
                <w:bCs/>
                <w:sz w:val="30"/>
                <w:szCs w:val="30"/>
                <w:cs/>
              </w:rPr>
              <w:t>มีนาคม</w:t>
            </w:r>
            <w:r w:rsidRPr="00BE606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CDA0C" w14:textId="057C3AEE" w:rsidR="00C37B76" w:rsidRPr="002F2267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41D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178" w:type="dxa"/>
            <w:vAlign w:val="bottom"/>
          </w:tcPr>
          <w:p w14:paraId="0F25BA01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D8252" w14:textId="618789E1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D5F">
              <w:rPr>
                <w:rFonts w:asciiTheme="majorBidi" w:hAnsiTheme="majorBidi"/>
                <w:b/>
                <w:bCs/>
                <w:sz w:val="30"/>
                <w:szCs w:val="30"/>
              </w:rPr>
              <w:t>1,790</w:t>
            </w:r>
          </w:p>
        </w:tc>
        <w:tc>
          <w:tcPr>
            <w:tcW w:w="178" w:type="dxa"/>
            <w:vAlign w:val="bottom"/>
          </w:tcPr>
          <w:p w14:paraId="5F5D41FA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90AE2" w14:textId="03AF5082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0E34BA1" w14:textId="77777777" w:rsidR="00C37B76" w:rsidRPr="00702C06" w:rsidRDefault="00C37B76" w:rsidP="00C37B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3CED" w14:textId="77777777" w:rsidR="00C37B76" w:rsidRPr="00702C06" w:rsidRDefault="00C37B76" w:rsidP="00C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78BABF2" w14:textId="77777777" w:rsidR="00407656" w:rsidRDefault="00407656" w:rsidP="00407656">
      <w:pPr>
        <w:pStyle w:val="Heading2"/>
        <w:numPr>
          <w:ilvl w:val="0"/>
          <w:numId w:val="0"/>
        </w:numPr>
        <w:ind w:left="540"/>
        <w:rPr>
          <w:rFonts w:ascii="Angsana New" w:hAnsi="Angsana New" w:cs="Angsana New"/>
        </w:rPr>
      </w:pPr>
    </w:p>
    <w:p w14:paraId="4280EE00" w14:textId="122BDB60" w:rsidR="00604214" w:rsidRPr="003062B1" w:rsidRDefault="00604214" w:rsidP="00604214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3062B1">
        <w:rPr>
          <w:rFonts w:ascii="Angsana New" w:hAnsi="Angsana New" w:cs="Angsana New" w:hint="cs"/>
          <w:cs/>
        </w:rPr>
        <w:t>ที่ดิน อาคารและอุปกรณ์และสินทรัพย์สิทธิการใช้</w:t>
      </w:r>
    </w:p>
    <w:p w14:paraId="07AE75BC" w14:textId="4AE7729B" w:rsidR="00193763" w:rsidRPr="009721F5" w:rsidRDefault="00193763" w:rsidP="00193763">
      <w:pPr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170"/>
        <w:gridCol w:w="1529"/>
        <w:gridCol w:w="181"/>
        <w:gridCol w:w="1531"/>
      </w:tblGrid>
      <w:tr w:rsidR="00603016" w:rsidRPr="009721F5" w14:paraId="086C34C8" w14:textId="77777777" w:rsidTr="008A4CE3">
        <w:trPr>
          <w:cantSplit/>
          <w:tblHeader/>
        </w:trPr>
        <w:tc>
          <w:tcPr>
            <w:tcW w:w="4860" w:type="dxa"/>
            <w:vAlign w:val="bottom"/>
          </w:tcPr>
          <w:p w14:paraId="0F222851" w14:textId="6C5E68C2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A73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C818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C818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73374" w:rsidRPr="00073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9721F5" w:rsidRDefault="00603016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9721F5" w14:paraId="3B78B6F9" w14:textId="77777777" w:rsidTr="008A4CE3">
        <w:trPr>
          <w:cantSplit/>
        </w:trPr>
        <w:tc>
          <w:tcPr>
            <w:tcW w:w="4860" w:type="dxa"/>
          </w:tcPr>
          <w:p w14:paraId="3A318844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6217" w:rsidRPr="009721F5" w14:paraId="2DB5075C" w14:textId="77777777" w:rsidTr="008A4CE3">
        <w:trPr>
          <w:cantSplit/>
        </w:trPr>
        <w:tc>
          <w:tcPr>
            <w:tcW w:w="4860" w:type="dxa"/>
          </w:tcPr>
          <w:p w14:paraId="211052B7" w14:textId="1BC4720C" w:rsidR="00006217" w:rsidRPr="009721F5" w:rsidRDefault="00006217" w:rsidP="00006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0A41EB4F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1904D0D6" w:rsidR="00006217" w:rsidRPr="009721F5" w:rsidRDefault="007D6385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385">
              <w:rPr>
                <w:rFonts w:ascii="Angsana New" w:hAnsi="Angsana New"/>
                <w:sz w:val="30"/>
                <w:szCs w:val="30"/>
                <w:lang w:val="en-US" w:bidi="th-TH"/>
              </w:rPr>
              <w:t>145,766</w:t>
            </w:r>
          </w:p>
        </w:tc>
        <w:tc>
          <w:tcPr>
            <w:tcW w:w="181" w:type="dxa"/>
          </w:tcPr>
          <w:p w14:paraId="250D9145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6D5CC1C5" w:rsidR="00006217" w:rsidRPr="009721F5" w:rsidRDefault="00465BE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65BE4">
              <w:rPr>
                <w:rFonts w:ascii="Angsana New" w:hAnsi="Angsana New"/>
                <w:sz w:val="30"/>
                <w:szCs w:val="30"/>
              </w:rPr>
              <w:t>145,104</w:t>
            </w:r>
          </w:p>
        </w:tc>
      </w:tr>
      <w:tr w:rsidR="00006217" w:rsidRPr="009721F5" w14:paraId="70D4116F" w14:textId="77777777" w:rsidTr="008A4CE3">
        <w:trPr>
          <w:cantSplit/>
        </w:trPr>
        <w:tc>
          <w:tcPr>
            <w:tcW w:w="4860" w:type="dxa"/>
          </w:tcPr>
          <w:p w14:paraId="14E82D24" w14:textId="25B5F8CB" w:rsidR="00006217" w:rsidRPr="009721F5" w:rsidRDefault="00006217" w:rsidP="00006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1E196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2A1873F4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6923A3DE" w:rsidR="00006217" w:rsidRPr="009721F5" w:rsidRDefault="00465BE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65BE4">
              <w:rPr>
                <w:rFonts w:ascii="Angsana New" w:hAnsi="Angsana New"/>
                <w:sz w:val="30"/>
                <w:szCs w:val="30"/>
                <w:lang w:bidi="th-TH"/>
              </w:rPr>
              <w:t>6,450</w:t>
            </w:r>
          </w:p>
        </w:tc>
        <w:tc>
          <w:tcPr>
            <w:tcW w:w="181" w:type="dxa"/>
          </w:tcPr>
          <w:p w14:paraId="369AC7DE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466DD44B" w:rsidR="00006217" w:rsidRPr="009721F5" w:rsidRDefault="00465BE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465BE4">
              <w:rPr>
                <w:rFonts w:ascii="Angsana New" w:hAnsi="Angsana New"/>
                <w:sz w:val="30"/>
                <w:szCs w:val="30"/>
                <w:lang w:bidi="th-TH"/>
              </w:rPr>
              <w:t>6,450</w:t>
            </w:r>
          </w:p>
        </w:tc>
      </w:tr>
      <w:tr w:rsidR="00006217" w:rsidRPr="009721F5" w14:paraId="3EE004BC" w14:textId="77777777" w:rsidTr="008A4CE3">
        <w:trPr>
          <w:cantSplit/>
        </w:trPr>
        <w:tc>
          <w:tcPr>
            <w:tcW w:w="4860" w:type="dxa"/>
          </w:tcPr>
          <w:p w14:paraId="7C5CC271" w14:textId="30D62C33" w:rsidR="00006217" w:rsidRPr="009721F5" w:rsidRDefault="00006217" w:rsidP="00006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9C5FAA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30EC4EA" w14:textId="64667B3B" w:rsidR="00006217" w:rsidRPr="009721F5" w:rsidRDefault="00465BE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65BE4">
              <w:rPr>
                <w:rFonts w:ascii="Angsana New" w:hAnsi="Angsana New"/>
                <w:sz w:val="30"/>
                <w:szCs w:val="30"/>
                <w:lang w:bidi="th-TH"/>
              </w:rPr>
              <w:t>(30)</w:t>
            </w:r>
          </w:p>
        </w:tc>
        <w:tc>
          <w:tcPr>
            <w:tcW w:w="181" w:type="dxa"/>
          </w:tcPr>
          <w:p w14:paraId="28A51BC7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12761CE" w14:textId="0B13987F" w:rsidR="00006217" w:rsidRPr="004B573C" w:rsidRDefault="00465BE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BE4">
              <w:rPr>
                <w:rFonts w:ascii="Angsana New" w:hAnsi="Angsana New"/>
                <w:sz w:val="30"/>
                <w:szCs w:val="30"/>
                <w:lang w:val="en-US" w:bidi="th-TH"/>
              </w:rPr>
              <w:t>(29)</w:t>
            </w:r>
          </w:p>
        </w:tc>
      </w:tr>
    </w:tbl>
    <w:p w14:paraId="515E261E" w14:textId="5A8C5EFD" w:rsidR="000C6EAF" w:rsidRPr="009721F5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84630C3" w14:textId="05E35F14" w:rsidR="007610D8" w:rsidRPr="009721F5" w:rsidRDefault="007610D8" w:rsidP="002440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6423C">
        <w:rPr>
          <w:rFonts w:ascii="Angsana New" w:hAnsi="Angsana New" w:hint="cs"/>
          <w:b/>
          <w:sz w:val="30"/>
          <w:szCs w:val="30"/>
          <w:cs/>
        </w:rPr>
        <w:t>ในปี</w:t>
      </w:r>
      <w:r w:rsidRPr="0048331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073374" w:rsidRPr="007F7265">
        <w:rPr>
          <w:rFonts w:ascii="Angsana New" w:hAnsi="Angsana New" w:hint="cs"/>
          <w:bCs/>
          <w:sz w:val="30"/>
          <w:szCs w:val="30"/>
        </w:rPr>
        <w:t>256</w:t>
      </w:r>
      <w:r w:rsidR="004D7777" w:rsidRPr="007F7265">
        <w:rPr>
          <w:rFonts w:ascii="Angsana New" w:hAnsi="Angsana New"/>
          <w:bCs/>
          <w:sz w:val="30"/>
          <w:szCs w:val="30"/>
        </w:rPr>
        <w:t>8</w:t>
      </w:r>
      <w:r w:rsidRPr="007F7265">
        <w:rPr>
          <w:rFonts w:ascii="Angsana New" w:hAnsi="Angsana New" w:hint="cs"/>
          <w:b/>
          <w:sz w:val="30"/>
          <w:szCs w:val="30"/>
        </w:rPr>
        <w:t xml:space="preserve"> </w:t>
      </w:r>
      <w:r w:rsidRPr="007F7265">
        <w:rPr>
          <w:rFonts w:ascii="Angsana New" w:hAnsi="Angsana New" w:hint="cs"/>
          <w:b/>
          <w:sz w:val="30"/>
          <w:szCs w:val="30"/>
          <w:cs/>
        </w:rPr>
        <w:t>บริษัทได้เข้าทำสัญญาเช่าเครื่องจักร</w:t>
      </w:r>
      <w:r w:rsidR="00D96714" w:rsidRPr="007F7265">
        <w:rPr>
          <w:rFonts w:ascii="Angsana New" w:hAnsi="Angsana New" w:hint="cs"/>
          <w:b/>
          <w:sz w:val="30"/>
          <w:szCs w:val="30"/>
          <w:cs/>
        </w:rPr>
        <w:t>และ</w:t>
      </w:r>
      <w:r w:rsidRPr="007F7265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CE714B" w:rsidRPr="007F7265">
        <w:rPr>
          <w:rFonts w:ascii="Angsana New" w:hAnsi="Angsana New"/>
          <w:b/>
          <w:sz w:val="30"/>
          <w:szCs w:val="30"/>
        </w:rPr>
        <w:t xml:space="preserve"> </w:t>
      </w:r>
      <w:r w:rsidRPr="007F7265">
        <w:rPr>
          <w:rFonts w:ascii="Angsana New" w:hAnsi="Angsana New" w:hint="cs"/>
          <w:b/>
          <w:sz w:val="30"/>
          <w:szCs w:val="30"/>
          <w:cs/>
        </w:rPr>
        <w:t>เป็น</w:t>
      </w:r>
      <w:r w:rsidRPr="009659BC">
        <w:rPr>
          <w:rFonts w:ascii="Angsana New" w:hAnsi="Angsana New" w:hint="cs"/>
          <w:b/>
          <w:sz w:val="30"/>
          <w:szCs w:val="30"/>
          <w:cs/>
        </w:rPr>
        <w:t>ระยะเวลา</w:t>
      </w:r>
      <w:r w:rsidR="00CE714B" w:rsidRPr="009659BC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487C1B">
        <w:rPr>
          <w:rFonts w:ascii="Angsana New" w:hAnsi="Angsana New"/>
          <w:bCs/>
          <w:sz w:val="30"/>
          <w:szCs w:val="30"/>
        </w:rPr>
        <w:t xml:space="preserve">3 </w:t>
      </w:r>
      <w:r w:rsidRPr="009659BC">
        <w:rPr>
          <w:rFonts w:ascii="Angsana New" w:hAnsi="Angsana New" w:hint="cs"/>
          <w:b/>
          <w:sz w:val="30"/>
          <w:szCs w:val="30"/>
          <w:cs/>
        </w:rPr>
        <w:t>ปี</w:t>
      </w:r>
      <w:r w:rsidRPr="0048331F">
        <w:rPr>
          <w:rFonts w:ascii="Angsana New" w:hAnsi="Angsana New" w:hint="cs"/>
          <w:b/>
          <w:sz w:val="30"/>
          <w:szCs w:val="30"/>
          <w:cs/>
        </w:rPr>
        <w:t xml:space="preserve"> กลุ่มบริษัทและบริษัทมีค่าเช่า</w:t>
      </w:r>
      <w:r>
        <w:rPr>
          <w:rFonts w:ascii="Angsana New" w:hAnsi="Angsana New" w:hint="cs"/>
          <w:b/>
          <w:sz w:val="30"/>
          <w:szCs w:val="30"/>
          <w:cs/>
        </w:rPr>
        <w:t>จ่ายชำระหนี้สินตามสัญญาเช่า</w:t>
      </w:r>
      <w:r w:rsidRPr="0048331F">
        <w:rPr>
          <w:rFonts w:ascii="Angsana New" w:hAnsi="Angsana New" w:hint="cs"/>
          <w:b/>
          <w:sz w:val="30"/>
          <w:szCs w:val="30"/>
          <w:cs/>
        </w:rPr>
        <w:t>เป็นจำนวน</w:t>
      </w:r>
      <w:r w:rsidR="004600CA">
        <w:rPr>
          <w:rFonts w:ascii="Angsana New" w:hAnsi="Angsana New"/>
          <w:b/>
          <w:sz w:val="30"/>
          <w:szCs w:val="30"/>
        </w:rPr>
        <w:t xml:space="preserve"> </w:t>
      </w:r>
      <w:r w:rsidR="003062B1">
        <w:rPr>
          <w:rFonts w:ascii="Angsana New" w:hAnsi="Angsana New"/>
          <w:bCs/>
          <w:sz w:val="30"/>
          <w:szCs w:val="30"/>
        </w:rPr>
        <w:t>7.1</w:t>
      </w:r>
      <w:r>
        <w:rPr>
          <w:rFonts w:ascii="Angsana New" w:hAnsi="Angsana New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ล้านบาทและ</w:t>
      </w:r>
      <w:r w:rsidR="007E2B93">
        <w:rPr>
          <w:rFonts w:ascii="Angsana New" w:hAnsi="Angsana New"/>
          <w:b/>
          <w:sz w:val="30"/>
          <w:szCs w:val="30"/>
        </w:rPr>
        <w:t xml:space="preserve"> </w:t>
      </w:r>
      <w:r w:rsidR="001442A2">
        <w:rPr>
          <w:rFonts w:ascii="Angsana New" w:hAnsi="Angsana New"/>
          <w:bCs/>
          <w:sz w:val="30"/>
          <w:szCs w:val="30"/>
        </w:rPr>
        <w:t>4.</w:t>
      </w:r>
      <w:r w:rsidR="001C2A49">
        <w:rPr>
          <w:rFonts w:ascii="Angsana New" w:hAnsi="Angsana New"/>
          <w:bCs/>
          <w:sz w:val="30"/>
          <w:szCs w:val="30"/>
        </w:rPr>
        <w:t>7</w:t>
      </w:r>
      <w:r>
        <w:rPr>
          <w:rFonts w:ascii="Angsana New" w:hAnsi="Angsana New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ล้านบาท ตามลำดับ</w:t>
      </w:r>
    </w:p>
    <w:p w14:paraId="7CA6A602" w14:textId="77777777" w:rsidR="00E81176" w:rsidRPr="009721F5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AEDF6D3" w14:textId="77777777" w:rsidR="004600CA" w:rsidRDefault="0046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0B65C54C" w14:textId="4BEAD4AE" w:rsidR="005B0456" w:rsidRPr="00FB17E0" w:rsidRDefault="005B0456" w:rsidP="005B0456">
      <w:pPr>
        <w:pStyle w:val="Heading2"/>
        <w:tabs>
          <w:tab w:val="clear" w:pos="340"/>
          <w:tab w:val="num" w:pos="540"/>
        </w:tabs>
        <w:ind w:left="540" w:hanging="540"/>
        <w:rPr>
          <w:rFonts w:ascii="Angsana New" w:hAnsi="Angsana New" w:cs="Angsana New"/>
        </w:rPr>
      </w:pPr>
      <w:r w:rsidRPr="00FB17E0">
        <w:rPr>
          <w:rFonts w:ascii="Angsana New" w:hAnsi="Angsana New" w:cs="Angsana New" w:hint="cs"/>
          <w:cs/>
        </w:rPr>
        <w:lastRenderedPageBreak/>
        <w:t>หนี้สินที่มีภาระดอกเบี้ย</w:t>
      </w:r>
    </w:p>
    <w:p w14:paraId="7A558D49" w14:textId="77777777" w:rsidR="00521FD2" w:rsidRDefault="00521FD2" w:rsidP="00521FD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979"/>
        <w:gridCol w:w="236"/>
        <w:gridCol w:w="967"/>
        <w:gridCol w:w="237"/>
        <w:gridCol w:w="977"/>
        <w:gridCol w:w="238"/>
        <w:gridCol w:w="1008"/>
        <w:gridCol w:w="236"/>
        <w:gridCol w:w="1006"/>
      </w:tblGrid>
      <w:tr w:rsidR="004026BB" w:rsidRPr="005267AD" w14:paraId="654AC634" w14:textId="77777777" w:rsidTr="002E72B7">
        <w:trPr>
          <w:tblHeader/>
        </w:trPr>
        <w:tc>
          <w:tcPr>
            <w:tcW w:w="2070" w:type="dxa"/>
          </w:tcPr>
          <w:p w14:paraId="2EDE64B1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24C99AF7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26BB" w:rsidRPr="005267AD" w14:paraId="631837D1" w14:textId="77777777" w:rsidTr="002E72B7">
        <w:trPr>
          <w:tblHeader/>
        </w:trPr>
        <w:tc>
          <w:tcPr>
            <w:tcW w:w="2070" w:type="dxa"/>
          </w:tcPr>
          <w:p w14:paraId="00A295E1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8" w:type="dxa"/>
            <w:gridSpan w:val="5"/>
          </w:tcPr>
          <w:p w14:paraId="785C9C2C" w14:textId="673B8E7B" w:rsidR="004026BB" w:rsidRPr="005267AD" w:rsidRDefault="00C81896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5267AD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  <w:r w:rsidR="004026BB" w:rsidRPr="005267AD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073374" w:rsidRPr="005267AD">
              <w:rPr>
                <w:rFonts w:asciiTheme="majorBidi" w:hAnsiTheme="majorBidi"/>
                <w:sz w:val="30"/>
                <w:szCs w:val="30"/>
              </w:rPr>
              <w:t>256</w:t>
            </w:r>
            <w:r w:rsidR="004A7329" w:rsidRPr="005267AD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3E0301C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dxa"/>
            <w:gridSpan w:val="5"/>
          </w:tcPr>
          <w:p w14:paraId="1AA26563" w14:textId="1413D1D8" w:rsidR="004026BB" w:rsidRPr="005267AD" w:rsidRDefault="00073374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/>
                <w:sz w:val="30"/>
                <w:szCs w:val="30"/>
              </w:rPr>
              <w:t>31</w:t>
            </w:r>
            <w:r w:rsidR="004026BB" w:rsidRPr="005267A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026BB" w:rsidRPr="005267AD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5267AD">
              <w:rPr>
                <w:rFonts w:asciiTheme="majorBidi" w:hAnsiTheme="majorBidi"/>
                <w:sz w:val="30"/>
                <w:szCs w:val="30"/>
              </w:rPr>
              <w:t>256</w:t>
            </w:r>
            <w:r w:rsidR="004A7329" w:rsidRPr="005267AD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4026BB" w:rsidRPr="005267AD" w14:paraId="73E058EB" w14:textId="77777777" w:rsidTr="002E72B7">
        <w:trPr>
          <w:tblHeader/>
        </w:trPr>
        <w:tc>
          <w:tcPr>
            <w:tcW w:w="2070" w:type="dxa"/>
          </w:tcPr>
          <w:p w14:paraId="33223740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AE626C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702B0B6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420A09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87E5E4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D8B47F4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0354133E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B72DC75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1080516C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5C04958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CCA75C8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E155810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26BB" w:rsidRPr="005267AD" w14:paraId="300EA3A2" w14:textId="77777777" w:rsidTr="002E72B7">
        <w:trPr>
          <w:tblHeader/>
        </w:trPr>
        <w:tc>
          <w:tcPr>
            <w:tcW w:w="2070" w:type="dxa"/>
          </w:tcPr>
          <w:p w14:paraId="00C019EC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64AF3199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26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24E00" w:rsidRPr="005267AD" w14:paraId="430CE13A" w14:textId="77777777" w:rsidTr="002E72B7">
        <w:tc>
          <w:tcPr>
            <w:tcW w:w="2070" w:type="dxa"/>
          </w:tcPr>
          <w:p w14:paraId="3CA8561E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20FC95B1" w14:textId="46138865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2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076425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799A5CC" w14:textId="36204CB3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7A7274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4085A2D5" w14:textId="7420BE9F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1C4A549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005CE8A" w14:textId="0A53DFC7" w:rsidR="00924E00" w:rsidRPr="005267AD" w:rsidRDefault="00DD2FEF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11,11</w:t>
            </w:r>
            <w:r w:rsidR="00A8063C" w:rsidRPr="005267A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09D168FD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1B5781E" w14:textId="76ECEDE2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CDF84E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DBBA746" w14:textId="5AF4DB19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11,11</w:t>
            </w:r>
            <w:r w:rsidR="0029203A" w:rsidRPr="005267A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24E00" w:rsidRPr="005267AD" w14:paraId="7616270E" w14:textId="77777777" w:rsidTr="002E72B7">
        <w:tc>
          <w:tcPr>
            <w:tcW w:w="2070" w:type="dxa"/>
          </w:tcPr>
          <w:p w14:paraId="60293BC5" w14:textId="77777777" w:rsidR="00924E00" w:rsidRPr="005267AD" w:rsidRDefault="00924E00" w:rsidP="00924E00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8E6DC45" w14:textId="65EBB6B2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35,053</w:t>
            </w:r>
          </w:p>
        </w:tc>
        <w:tc>
          <w:tcPr>
            <w:tcW w:w="236" w:type="dxa"/>
            <w:vAlign w:val="bottom"/>
          </w:tcPr>
          <w:p w14:paraId="3B9D0587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1E9EA4E" w14:textId="4A465B6F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36" w:type="dxa"/>
            <w:vAlign w:val="bottom"/>
          </w:tcPr>
          <w:p w14:paraId="55CE7924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6D0A4CDE" w14:textId="3A0D905B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37,868</w:t>
            </w:r>
          </w:p>
        </w:tc>
        <w:tc>
          <w:tcPr>
            <w:tcW w:w="237" w:type="dxa"/>
            <w:vAlign w:val="bottom"/>
          </w:tcPr>
          <w:p w14:paraId="3F33C4FA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0188D0D" w14:textId="2CE5C6DC" w:rsidR="00924E00" w:rsidRPr="005267AD" w:rsidRDefault="00761EB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70,526</w:t>
            </w:r>
          </w:p>
        </w:tc>
        <w:tc>
          <w:tcPr>
            <w:tcW w:w="238" w:type="dxa"/>
            <w:vAlign w:val="bottom"/>
          </w:tcPr>
          <w:p w14:paraId="08E80A96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8EACE52" w14:textId="5E257D54" w:rsidR="00924E00" w:rsidRPr="005267AD" w:rsidRDefault="00761EB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  <w:tc>
          <w:tcPr>
            <w:tcW w:w="236" w:type="dxa"/>
            <w:vAlign w:val="bottom"/>
          </w:tcPr>
          <w:p w14:paraId="72F9F19C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B6D4FF" w14:textId="260B9D0A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72,420</w:t>
            </w:r>
          </w:p>
        </w:tc>
      </w:tr>
      <w:tr w:rsidR="00924E00" w:rsidRPr="005267AD" w14:paraId="3D081425" w14:textId="77777777" w:rsidTr="002E72B7">
        <w:tc>
          <w:tcPr>
            <w:tcW w:w="2070" w:type="dxa"/>
          </w:tcPr>
          <w:p w14:paraId="4AE53DFE" w14:textId="77777777" w:rsidR="00924E00" w:rsidRPr="005267AD" w:rsidRDefault="00924E00" w:rsidP="00924E0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788277E" w14:textId="0323FD4B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18,607</w:t>
            </w:r>
          </w:p>
        </w:tc>
        <w:tc>
          <w:tcPr>
            <w:tcW w:w="236" w:type="dxa"/>
            <w:vAlign w:val="bottom"/>
          </w:tcPr>
          <w:p w14:paraId="1D5FEE08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43B79E8" w14:textId="0425C85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C07A51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0B2168BE" w14:textId="76465B34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18,607</w:t>
            </w:r>
          </w:p>
        </w:tc>
        <w:tc>
          <w:tcPr>
            <w:tcW w:w="237" w:type="dxa"/>
            <w:vAlign w:val="bottom"/>
          </w:tcPr>
          <w:p w14:paraId="1BBC097B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7C47FF7" w14:textId="6FB1323D" w:rsidR="00924E00" w:rsidRPr="005267AD" w:rsidRDefault="00761EB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22,700</w:t>
            </w:r>
          </w:p>
        </w:tc>
        <w:tc>
          <w:tcPr>
            <w:tcW w:w="238" w:type="dxa"/>
            <w:vAlign w:val="bottom"/>
          </w:tcPr>
          <w:p w14:paraId="686DD6C2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8D4BAE0" w14:textId="13D9E3CD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11FA84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0C47D4E" w14:textId="3C524CA3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22,700</w:t>
            </w:r>
          </w:p>
        </w:tc>
      </w:tr>
      <w:tr w:rsidR="00924E00" w:rsidRPr="005267AD" w14:paraId="770757FE" w14:textId="77777777" w:rsidTr="002E72B7">
        <w:tc>
          <w:tcPr>
            <w:tcW w:w="2070" w:type="dxa"/>
          </w:tcPr>
          <w:p w14:paraId="79F99E30" w14:textId="77777777" w:rsidR="00924E00" w:rsidRPr="005267AD" w:rsidRDefault="00924E00" w:rsidP="00924E00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83693F7" w14:textId="2F171EC0" w:rsidR="00924E00" w:rsidRPr="005267AD" w:rsidRDefault="002B3585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18,02</w:t>
            </w:r>
            <w:r w:rsidR="003A3FE6" w:rsidRPr="005267A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60D766BC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28D2BD0" w14:textId="5FB34119" w:rsidR="00924E00" w:rsidRPr="005267AD" w:rsidRDefault="003F1511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36,628</w:t>
            </w:r>
          </w:p>
        </w:tc>
        <w:tc>
          <w:tcPr>
            <w:tcW w:w="236" w:type="dxa"/>
            <w:vAlign w:val="bottom"/>
          </w:tcPr>
          <w:p w14:paraId="3CD6AB85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27EE8CF" w14:textId="2A53DAFD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54,657</w:t>
            </w:r>
          </w:p>
        </w:tc>
        <w:tc>
          <w:tcPr>
            <w:tcW w:w="237" w:type="dxa"/>
            <w:vAlign w:val="bottom"/>
          </w:tcPr>
          <w:p w14:paraId="29B5F85C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505ACE0" w14:textId="4A2A5E36" w:rsidR="00924E00" w:rsidRPr="005267AD" w:rsidRDefault="00761EB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21,592</w:t>
            </w:r>
          </w:p>
        </w:tc>
        <w:tc>
          <w:tcPr>
            <w:tcW w:w="238" w:type="dxa"/>
            <w:vAlign w:val="bottom"/>
          </w:tcPr>
          <w:p w14:paraId="05C5E3D9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3C2A07A" w14:textId="28D68CAD" w:rsidR="00924E00" w:rsidRPr="005267AD" w:rsidRDefault="00761EB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33,710</w:t>
            </w:r>
          </w:p>
        </w:tc>
        <w:tc>
          <w:tcPr>
            <w:tcW w:w="236" w:type="dxa"/>
            <w:vAlign w:val="bottom"/>
          </w:tcPr>
          <w:p w14:paraId="2C9314FB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1989E8D" w14:textId="3B278E9F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55,30</w:t>
            </w:r>
            <w:r w:rsidR="006E4911" w:rsidRPr="005267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24E00" w:rsidRPr="005267AD" w14:paraId="7D310CCF" w14:textId="77777777" w:rsidTr="002E72B7">
        <w:tc>
          <w:tcPr>
            <w:tcW w:w="2070" w:type="dxa"/>
          </w:tcPr>
          <w:p w14:paraId="6FC7A421" w14:textId="77777777" w:rsidR="00924E00" w:rsidRPr="005267AD" w:rsidRDefault="00924E00" w:rsidP="00924E0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85BD" w14:textId="3E30CD9E" w:rsidR="00924E00" w:rsidRPr="005267AD" w:rsidRDefault="002B3585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71,68</w:t>
            </w:r>
            <w:r w:rsidR="00EF02FA"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1E479853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B7AE0" w14:textId="65ACB4EA" w:rsidR="00924E00" w:rsidRPr="005267AD" w:rsidRDefault="00C521EA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39,44</w:t>
            </w:r>
            <w:r w:rsidR="003F1511"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3C95AB3B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6D7B1" w14:textId="2478A0CB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111,13</w:t>
            </w:r>
            <w:r w:rsidR="0011323A"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  <w:vAlign w:val="bottom"/>
          </w:tcPr>
          <w:p w14:paraId="511D724C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6B502" w14:textId="7955E0BB" w:rsidR="00924E00" w:rsidRPr="005267AD" w:rsidRDefault="00761EB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125,93</w:t>
            </w:r>
            <w:r w:rsidR="0029203A"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bottom"/>
          </w:tcPr>
          <w:p w14:paraId="094B010B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CB74" w14:textId="6E73C26D" w:rsidR="00924E00" w:rsidRPr="005267AD" w:rsidRDefault="00761EB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35,604</w:t>
            </w:r>
          </w:p>
        </w:tc>
        <w:tc>
          <w:tcPr>
            <w:tcW w:w="236" w:type="dxa"/>
            <w:vAlign w:val="bottom"/>
          </w:tcPr>
          <w:p w14:paraId="7E50ED6A" w14:textId="777777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F844" w14:textId="02177077" w:rsidR="00924E00" w:rsidRPr="005267AD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161,54</w:t>
            </w:r>
            <w:r w:rsidR="006E4911"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5DC565AC" w14:textId="77777777" w:rsidR="004026BB" w:rsidRPr="00332813" w:rsidRDefault="004026BB" w:rsidP="004026B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9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4026BB" w:rsidRPr="005267AD" w14:paraId="63BADCA4" w14:textId="77777777" w:rsidTr="00006217">
        <w:trPr>
          <w:tblHeader/>
        </w:trPr>
        <w:tc>
          <w:tcPr>
            <w:tcW w:w="2019" w:type="dxa"/>
          </w:tcPr>
          <w:p w14:paraId="78DA6DCB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</w:tcPr>
          <w:p w14:paraId="6EB2FDAE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607" w:rsidRPr="005267AD" w14:paraId="1A26620D" w14:textId="77777777" w:rsidTr="00006217">
        <w:trPr>
          <w:tblHeader/>
        </w:trPr>
        <w:tc>
          <w:tcPr>
            <w:tcW w:w="2019" w:type="dxa"/>
          </w:tcPr>
          <w:p w14:paraId="12AF7718" w14:textId="77777777" w:rsidR="00E56607" w:rsidRPr="005267AD" w:rsidRDefault="00E56607" w:rsidP="00E5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70787C54" w14:textId="7FB9A0F6" w:rsidR="00E56607" w:rsidRPr="005267AD" w:rsidRDefault="00E56607" w:rsidP="00E5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5267AD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  <w:r w:rsidRPr="005267AD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5267AD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33" w:type="dxa"/>
          </w:tcPr>
          <w:p w14:paraId="59468D96" w14:textId="77777777" w:rsidR="00E56607" w:rsidRPr="005267AD" w:rsidRDefault="00E56607" w:rsidP="00E5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02B2A311" w14:textId="1600E665" w:rsidR="00E56607" w:rsidRPr="005267AD" w:rsidRDefault="00E56607" w:rsidP="00E5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5267AD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5267AD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4026BB" w:rsidRPr="005267AD" w14:paraId="229ED37A" w14:textId="77777777" w:rsidTr="002E72B7">
        <w:trPr>
          <w:tblHeader/>
        </w:trPr>
        <w:tc>
          <w:tcPr>
            <w:tcW w:w="2019" w:type="dxa"/>
          </w:tcPr>
          <w:p w14:paraId="4D8C39E8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965811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DBD5565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381FFFF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D46C0AB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E5A0A3A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0F47566C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ECB30BF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1419DC1E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1E1E60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01801A8D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874640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26BB" w:rsidRPr="005267AD" w14:paraId="358A7DCD" w14:textId="77777777" w:rsidTr="00006217">
        <w:trPr>
          <w:tblHeader/>
        </w:trPr>
        <w:tc>
          <w:tcPr>
            <w:tcW w:w="2019" w:type="dxa"/>
          </w:tcPr>
          <w:p w14:paraId="4223C693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  <w:vAlign w:val="bottom"/>
          </w:tcPr>
          <w:p w14:paraId="7185D007" w14:textId="77777777" w:rsidR="004026BB" w:rsidRPr="005267AD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26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2634B" w:rsidRPr="005267AD" w14:paraId="6946948F" w14:textId="77777777" w:rsidTr="002E72B7">
        <w:tc>
          <w:tcPr>
            <w:tcW w:w="2019" w:type="dxa"/>
          </w:tcPr>
          <w:p w14:paraId="1D08F29F" w14:textId="77777777" w:rsidR="00A2634B" w:rsidRPr="005267AD" w:rsidRDefault="00A2634B" w:rsidP="00A2634B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7B508CBC" w14:textId="2E865F1C" w:rsidR="00A2634B" w:rsidRPr="005267AD" w:rsidRDefault="007156BC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  <w:tc>
          <w:tcPr>
            <w:tcW w:w="228" w:type="dxa"/>
            <w:vAlign w:val="bottom"/>
          </w:tcPr>
          <w:p w14:paraId="5C33F35E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00C4CB7" w14:textId="320D4D04" w:rsidR="00A2634B" w:rsidRPr="005267AD" w:rsidRDefault="00FB3345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28" w:type="dxa"/>
            <w:vAlign w:val="bottom"/>
          </w:tcPr>
          <w:p w14:paraId="02E7F415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78B76D0" w14:textId="5AB46372" w:rsidR="00A2634B" w:rsidRPr="005267AD" w:rsidRDefault="00FB3345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23,008</w:t>
            </w:r>
          </w:p>
        </w:tc>
        <w:tc>
          <w:tcPr>
            <w:tcW w:w="233" w:type="dxa"/>
            <w:vAlign w:val="bottom"/>
          </w:tcPr>
          <w:p w14:paraId="5C59D158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CC10E42" w14:textId="21A745E8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70,526</w:t>
            </w:r>
          </w:p>
        </w:tc>
        <w:tc>
          <w:tcPr>
            <w:tcW w:w="234" w:type="dxa"/>
            <w:vAlign w:val="bottom"/>
          </w:tcPr>
          <w:p w14:paraId="154CEC65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315A041" w14:textId="6C5E0BE3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  <w:tc>
          <w:tcPr>
            <w:tcW w:w="233" w:type="dxa"/>
            <w:vAlign w:val="bottom"/>
          </w:tcPr>
          <w:p w14:paraId="2FB1B4FB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8D314" w14:textId="2D7B17DF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72,420</w:t>
            </w:r>
          </w:p>
        </w:tc>
      </w:tr>
      <w:tr w:rsidR="00A2634B" w:rsidRPr="005267AD" w14:paraId="0B1AA868" w14:textId="77777777" w:rsidTr="002E72B7">
        <w:tc>
          <w:tcPr>
            <w:tcW w:w="2019" w:type="dxa"/>
          </w:tcPr>
          <w:p w14:paraId="53BE1A2C" w14:textId="77777777" w:rsidR="00A2634B" w:rsidRPr="005267AD" w:rsidRDefault="00A2634B" w:rsidP="00A2634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3EFEFD39" w14:textId="4A1EC0F7" w:rsidR="00A2634B" w:rsidRPr="005267AD" w:rsidRDefault="007156BC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7,310</w:t>
            </w:r>
          </w:p>
        </w:tc>
        <w:tc>
          <w:tcPr>
            <w:tcW w:w="228" w:type="dxa"/>
            <w:vAlign w:val="bottom"/>
          </w:tcPr>
          <w:p w14:paraId="57455B7B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AD36D7B" w14:textId="0BF22D49" w:rsidR="00A2634B" w:rsidRPr="005267AD" w:rsidRDefault="00FB3345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C1BBB76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EF3650D" w14:textId="78FA9CE1" w:rsidR="00A2634B" w:rsidRPr="005267AD" w:rsidRDefault="00FB3345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7,310</w:t>
            </w:r>
          </w:p>
        </w:tc>
        <w:tc>
          <w:tcPr>
            <w:tcW w:w="233" w:type="dxa"/>
            <w:vAlign w:val="bottom"/>
          </w:tcPr>
          <w:p w14:paraId="2A786CA1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EC2C36" w14:textId="1597D82F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10,833</w:t>
            </w:r>
          </w:p>
        </w:tc>
        <w:tc>
          <w:tcPr>
            <w:tcW w:w="234" w:type="dxa"/>
            <w:vAlign w:val="bottom"/>
          </w:tcPr>
          <w:p w14:paraId="4768F7A5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0F16197" w14:textId="1740C4BE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67399FDD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8B6E277" w14:textId="6389E76A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10,833</w:t>
            </w:r>
          </w:p>
        </w:tc>
      </w:tr>
      <w:tr w:rsidR="00A2634B" w:rsidRPr="005267AD" w14:paraId="06566A35" w14:textId="77777777" w:rsidTr="002E72B7">
        <w:tc>
          <w:tcPr>
            <w:tcW w:w="2019" w:type="dxa"/>
          </w:tcPr>
          <w:p w14:paraId="18BB419A" w14:textId="77777777" w:rsidR="00A2634B" w:rsidRPr="005267AD" w:rsidRDefault="00A2634B" w:rsidP="00A2634B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62D05DAD" w14:textId="438CB856" w:rsidR="00A2634B" w:rsidRPr="005267AD" w:rsidRDefault="00E01C3A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18,02</w:t>
            </w:r>
            <w:r w:rsidR="000D2BD1" w:rsidRPr="005267A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28" w:type="dxa"/>
            <w:vAlign w:val="bottom"/>
          </w:tcPr>
          <w:p w14:paraId="6EA6A08B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969E784" w14:textId="23FDC5D3" w:rsidR="00A2634B" w:rsidRPr="005267AD" w:rsidRDefault="00430926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19,14</w:t>
            </w:r>
            <w:r w:rsidR="000D2BD1" w:rsidRPr="005267A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8" w:type="dxa"/>
            <w:vAlign w:val="bottom"/>
          </w:tcPr>
          <w:p w14:paraId="3EE35F89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3D4E788" w14:textId="3FFA8BD4" w:rsidR="00A2634B" w:rsidRPr="005267AD" w:rsidRDefault="00FB3345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37,177</w:t>
            </w:r>
          </w:p>
        </w:tc>
        <w:tc>
          <w:tcPr>
            <w:tcW w:w="233" w:type="dxa"/>
            <w:vAlign w:val="bottom"/>
          </w:tcPr>
          <w:p w14:paraId="09C3214E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E15919" w14:textId="0A7C5AA8" w:rsidR="00A2634B" w:rsidRPr="005267AD" w:rsidRDefault="00ED3240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21,592</w:t>
            </w:r>
          </w:p>
        </w:tc>
        <w:tc>
          <w:tcPr>
            <w:tcW w:w="234" w:type="dxa"/>
            <w:vAlign w:val="bottom"/>
          </w:tcPr>
          <w:p w14:paraId="6923CA8D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1E8573" w14:textId="00FDF7DB" w:rsidR="00A2634B" w:rsidRPr="005267AD" w:rsidRDefault="007A092F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13,826</w:t>
            </w:r>
          </w:p>
        </w:tc>
        <w:tc>
          <w:tcPr>
            <w:tcW w:w="233" w:type="dxa"/>
            <w:vAlign w:val="bottom"/>
          </w:tcPr>
          <w:p w14:paraId="36F25AC7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A916182" w14:textId="462B854E" w:rsidR="00A2634B" w:rsidRPr="005267AD" w:rsidRDefault="007A092F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sz w:val="30"/>
                <w:szCs w:val="30"/>
              </w:rPr>
              <w:t>35,418</w:t>
            </w:r>
          </w:p>
        </w:tc>
      </w:tr>
      <w:tr w:rsidR="00A2634B" w:rsidRPr="005267AD" w14:paraId="0D43B804" w14:textId="77777777" w:rsidTr="002E72B7">
        <w:tc>
          <w:tcPr>
            <w:tcW w:w="2019" w:type="dxa"/>
          </w:tcPr>
          <w:p w14:paraId="3C352CA6" w14:textId="77777777" w:rsidR="00A2634B" w:rsidRPr="005267AD" w:rsidRDefault="00A2634B" w:rsidP="00A2634B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EBB63" w14:textId="7C2AC885" w:rsidR="00A2634B" w:rsidRPr="005267AD" w:rsidRDefault="00430926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45,53</w:t>
            </w:r>
            <w:r w:rsidR="000D2BD1"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28" w:type="dxa"/>
            <w:vAlign w:val="bottom"/>
          </w:tcPr>
          <w:p w14:paraId="6D67B20F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6D545" w14:textId="2991B1ED" w:rsidR="00A2634B" w:rsidRPr="005267AD" w:rsidRDefault="00430926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21,96</w:t>
            </w:r>
            <w:r w:rsidR="000D2BD1"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28" w:type="dxa"/>
            <w:vAlign w:val="bottom"/>
          </w:tcPr>
          <w:p w14:paraId="72D0A097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DA99B" w14:textId="595A02F0" w:rsidR="00A2634B" w:rsidRPr="005267AD" w:rsidRDefault="00FB3345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67,49</w:t>
            </w:r>
            <w:r w:rsidR="0036557B"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3" w:type="dxa"/>
            <w:vAlign w:val="bottom"/>
          </w:tcPr>
          <w:p w14:paraId="495076C0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7C9E" w14:textId="1F8A7DE1" w:rsidR="00A2634B" w:rsidRPr="005267AD" w:rsidRDefault="007A092F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102,95</w:t>
            </w:r>
            <w:r w:rsidR="00DC189C"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4" w:type="dxa"/>
            <w:vAlign w:val="bottom"/>
          </w:tcPr>
          <w:p w14:paraId="28017D36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42DA" w14:textId="185627F6" w:rsidR="00A2634B" w:rsidRPr="005267AD" w:rsidRDefault="007A092F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15,720</w:t>
            </w:r>
          </w:p>
        </w:tc>
        <w:tc>
          <w:tcPr>
            <w:tcW w:w="233" w:type="dxa"/>
            <w:vAlign w:val="bottom"/>
          </w:tcPr>
          <w:p w14:paraId="4F6A94EA" w14:textId="77777777" w:rsidR="00A2634B" w:rsidRPr="005267AD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FA82E" w14:textId="037D17DF" w:rsidR="00A2634B" w:rsidRPr="005267AD" w:rsidRDefault="007A092F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118,671</w:t>
            </w:r>
          </w:p>
        </w:tc>
      </w:tr>
    </w:tbl>
    <w:p w14:paraId="091C63CE" w14:textId="77777777" w:rsidR="004026BB" w:rsidRDefault="004026BB" w:rsidP="00521FD2">
      <w:pPr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269"/>
        <w:gridCol w:w="1261"/>
        <w:gridCol w:w="270"/>
        <w:gridCol w:w="1345"/>
        <w:gridCol w:w="270"/>
        <w:gridCol w:w="1184"/>
      </w:tblGrid>
      <w:tr w:rsidR="00225FD3" w:rsidRPr="003C4518" w14:paraId="2CDB923D" w14:textId="77777777" w:rsidTr="00984B90">
        <w:trPr>
          <w:tblHeader/>
        </w:trPr>
        <w:tc>
          <w:tcPr>
            <w:tcW w:w="3420" w:type="dxa"/>
            <w:shd w:val="clear" w:color="auto" w:fill="auto"/>
          </w:tcPr>
          <w:p w14:paraId="2FE48110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" w:name="_Hlk80228446"/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bookmarkEnd w:id="2"/>
          </w:p>
        </w:tc>
        <w:tc>
          <w:tcPr>
            <w:tcW w:w="2790" w:type="dxa"/>
            <w:gridSpan w:val="3"/>
            <w:shd w:val="clear" w:color="auto" w:fill="auto"/>
          </w:tcPr>
          <w:p w14:paraId="6C381681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EC44EF2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14:paraId="0C156BF7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34B" w:rsidRPr="003C4518" w14:paraId="3B721244" w14:textId="77777777" w:rsidTr="008A4CE3">
        <w:trPr>
          <w:tblHeader/>
        </w:trPr>
        <w:tc>
          <w:tcPr>
            <w:tcW w:w="3420" w:type="dxa"/>
          </w:tcPr>
          <w:p w14:paraId="7E85E7C7" w14:textId="0B21838B" w:rsidR="00A2634B" w:rsidRPr="003C4518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และ </w:t>
            </w:r>
            <w:r w:rsidRPr="00073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19B147" w14:textId="40C97DFF" w:rsidR="00A2634B" w:rsidRPr="003C4518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EB2F7E3" w14:textId="77777777" w:rsidR="00A2634B" w:rsidRPr="003C4518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2DCAC7D" w14:textId="7331D2DE" w:rsidR="00A2634B" w:rsidRPr="003C4518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6D1F5E7" w14:textId="77777777" w:rsidR="00A2634B" w:rsidRPr="003C4518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D36521" w14:textId="50D48135" w:rsidR="00A2634B" w:rsidRPr="003C4518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DB5E08" w14:textId="77777777" w:rsidR="00A2634B" w:rsidRPr="003C4518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9B337D8" w14:textId="24688944" w:rsidR="00A2634B" w:rsidRPr="003C4518" w:rsidRDefault="00A2634B" w:rsidP="00A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25FD3" w:rsidRPr="003C4518" w14:paraId="0724CABA" w14:textId="77777777" w:rsidTr="00984B90">
        <w:trPr>
          <w:tblHeader/>
        </w:trPr>
        <w:tc>
          <w:tcPr>
            <w:tcW w:w="3420" w:type="dxa"/>
          </w:tcPr>
          <w:p w14:paraId="22338868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859" w:type="dxa"/>
            <w:gridSpan w:val="7"/>
          </w:tcPr>
          <w:p w14:paraId="2E04BF1F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C451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2FAA" w:rsidRPr="003C4518" w14:paraId="6D1E77B1" w14:textId="77777777" w:rsidTr="001A31A0">
        <w:tc>
          <w:tcPr>
            <w:tcW w:w="3420" w:type="dxa"/>
          </w:tcPr>
          <w:p w14:paraId="2981F978" w14:textId="77777777" w:rsidR="00B72FAA" w:rsidRPr="003C4518" w:rsidRDefault="00B72FAA" w:rsidP="00B72FAA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  <w:vAlign w:val="center"/>
          </w:tcPr>
          <w:p w14:paraId="258C574A" w14:textId="77777777" w:rsidR="00B72FAA" w:rsidRDefault="00B72FAA" w:rsidP="00B72FA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  <w:p w14:paraId="58F636D8" w14:textId="22BAC3B0" w:rsidR="00DA3C74" w:rsidRPr="00D03B47" w:rsidRDefault="00D14696" w:rsidP="00B72FA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D14696">
              <w:rPr>
                <w:rFonts w:ascii="Angsana New" w:hAnsi="Angsana New"/>
                <w:sz w:val="30"/>
                <w:szCs w:val="30"/>
                <w:lang w:val="en-US" w:bidi="th-TH"/>
              </w:rPr>
              <w:t>20,88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vAlign w:val="center"/>
          </w:tcPr>
          <w:p w14:paraId="78A2E0CB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45A0CBF" w14:textId="43BF3878" w:rsidR="00B72FAA" w:rsidRPr="00053BAE" w:rsidRDefault="00B72FAA" w:rsidP="00B72F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20,887</w:t>
            </w:r>
          </w:p>
        </w:tc>
        <w:tc>
          <w:tcPr>
            <w:tcW w:w="270" w:type="dxa"/>
            <w:vAlign w:val="center"/>
          </w:tcPr>
          <w:p w14:paraId="0DA7BF46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6F42A5EA" w14:textId="77777777" w:rsidR="00B72FAA" w:rsidRDefault="00B72FAA" w:rsidP="00B72F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B59772" w14:textId="79DD5FE3" w:rsidR="00F70B12" w:rsidRPr="003C4518" w:rsidRDefault="00F70B12" w:rsidP="00B72F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0B12">
              <w:rPr>
                <w:rFonts w:ascii="Angsana New" w:hAnsi="Angsana New"/>
                <w:sz w:val="30"/>
                <w:szCs w:val="30"/>
                <w:lang w:bidi="th-TH"/>
              </w:rPr>
              <w:t>20,082</w:t>
            </w:r>
          </w:p>
        </w:tc>
        <w:tc>
          <w:tcPr>
            <w:tcW w:w="270" w:type="dxa"/>
            <w:vAlign w:val="center"/>
          </w:tcPr>
          <w:p w14:paraId="697FEA52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CB73FFD" w14:textId="08A1E76F" w:rsidR="00B72FAA" w:rsidRPr="00053BAE" w:rsidRDefault="00B72FAA" w:rsidP="00B72F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</w:tr>
      <w:tr w:rsidR="00B72FAA" w:rsidRPr="003C4518" w14:paraId="424B3F75" w14:textId="77777777" w:rsidTr="008A4CE3">
        <w:tc>
          <w:tcPr>
            <w:tcW w:w="3420" w:type="dxa"/>
          </w:tcPr>
          <w:p w14:paraId="44E2B6A3" w14:textId="77777777" w:rsidR="00B72FAA" w:rsidRPr="003C4518" w:rsidRDefault="00B72FAA" w:rsidP="00B72FAA">
            <w:pPr>
              <w:rPr>
                <w:rFonts w:ascii="Angsana New" w:hAnsi="Angsana New"/>
                <w:sz w:val="30"/>
                <w:szCs w:val="30"/>
              </w:rPr>
            </w:pPr>
            <w:r w:rsidRPr="003C451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center"/>
          </w:tcPr>
          <w:p w14:paraId="48857670" w14:textId="5AD5F3F2" w:rsidR="00B72FAA" w:rsidRPr="002F2267" w:rsidRDefault="002A75C8" w:rsidP="00B72F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F2F8C">
              <w:rPr>
                <w:rFonts w:ascii="Angsana New" w:hAnsi="Angsana New"/>
                <w:sz w:val="30"/>
                <w:szCs w:val="30"/>
              </w:rPr>
              <w:t>64,659</w:t>
            </w:r>
          </w:p>
        </w:tc>
        <w:tc>
          <w:tcPr>
            <w:tcW w:w="269" w:type="dxa"/>
            <w:vAlign w:val="center"/>
          </w:tcPr>
          <w:p w14:paraId="431D7DC1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D6E3180" w14:textId="2CA3A16E" w:rsidR="00B72FAA" w:rsidRPr="003C4518" w:rsidRDefault="00B72FAA" w:rsidP="00B72F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64,659</w:t>
            </w:r>
          </w:p>
        </w:tc>
        <w:tc>
          <w:tcPr>
            <w:tcW w:w="270" w:type="dxa"/>
            <w:vAlign w:val="center"/>
          </w:tcPr>
          <w:p w14:paraId="676DD3EA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7B679EBB" w14:textId="76C48CB8" w:rsidR="00B72FAA" w:rsidRPr="003C4518" w:rsidRDefault="00FF2F8C" w:rsidP="00B72F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F2F8C">
              <w:rPr>
                <w:rFonts w:ascii="Angsana New" w:hAnsi="Angsana New"/>
                <w:sz w:val="30"/>
                <w:szCs w:val="30"/>
              </w:rPr>
              <w:t>64,659</w:t>
            </w:r>
          </w:p>
        </w:tc>
        <w:tc>
          <w:tcPr>
            <w:tcW w:w="270" w:type="dxa"/>
            <w:vAlign w:val="center"/>
          </w:tcPr>
          <w:p w14:paraId="51416D42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56096A98" w14:textId="778530DC" w:rsidR="00B72FAA" w:rsidRPr="003C4518" w:rsidRDefault="00B72FAA" w:rsidP="00B72F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96BC1">
              <w:rPr>
                <w:rFonts w:asciiTheme="majorBidi" w:hAnsiTheme="majorBidi"/>
                <w:sz w:val="30"/>
                <w:szCs w:val="30"/>
                <w:lang w:val="en-US"/>
              </w:rPr>
              <w:t>64,659</w:t>
            </w:r>
          </w:p>
        </w:tc>
      </w:tr>
      <w:tr w:rsidR="00B72FAA" w:rsidRPr="003C4518" w14:paraId="63EC132E" w14:textId="77777777" w:rsidTr="008A4CE3">
        <w:tc>
          <w:tcPr>
            <w:tcW w:w="3420" w:type="dxa"/>
          </w:tcPr>
          <w:p w14:paraId="5BCE371B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4EB37" w14:textId="1FDD4A92" w:rsidR="00B72FAA" w:rsidRPr="002F2267" w:rsidRDefault="00D14696" w:rsidP="00ED28F3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ED28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85,546</w:t>
            </w:r>
          </w:p>
        </w:tc>
        <w:tc>
          <w:tcPr>
            <w:tcW w:w="269" w:type="dxa"/>
            <w:vAlign w:val="center"/>
          </w:tcPr>
          <w:p w14:paraId="50605FBE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5CFCC" w14:textId="488E56BB" w:rsidR="00B72FAA" w:rsidRPr="003C4518" w:rsidRDefault="00B72FAA" w:rsidP="00B72F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  <w:vAlign w:val="center"/>
          </w:tcPr>
          <w:p w14:paraId="3D417B6F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91F41" w14:textId="5D6CA816" w:rsidR="00B72FAA" w:rsidRPr="003C4518" w:rsidRDefault="00FF2F8C" w:rsidP="00B72F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2F8C">
              <w:rPr>
                <w:rFonts w:ascii="Angsana New" w:hAnsi="Angsana New"/>
                <w:b/>
                <w:bCs/>
                <w:sz w:val="30"/>
                <w:szCs w:val="30"/>
              </w:rPr>
              <w:t>84,74</w:t>
            </w:r>
            <w:r w:rsidR="005752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08A0B07F" w14:textId="77777777" w:rsidR="00B72FAA" w:rsidRPr="003C4518" w:rsidRDefault="00B72FAA" w:rsidP="00B7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AE3D" w14:textId="461F2D69" w:rsidR="00B72FAA" w:rsidRPr="003C4518" w:rsidRDefault="00B72FAA" w:rsidP="00B72F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84,741</w:t>
            </w:r>
          </w:p>
        </w:tc>
      </w:tr>
    </w:tbl>
    <w:p w14:paraId="74A87E10" w14:textId="7EF9202C" w:rsidR="00225FD3" w:rsidRDefault="00225FD3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630E5" w14:textId="77777777" w:rsidR="006B39A1" w:rsidRPr="009721F5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</w:rPr>
      </w:pPr>
      <w:r w:rsidRPr="00655129">
        <w:rPr>
          <w:rFonts w:ascii="Angsana New" w:hAnsi="Angsana New" w:hint="cs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9721F5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7E42A9" w14:textId="16A2A3F1" w:rsidR="004600CA" w:rsidRPr="0057105E" w:rsidRDefault="004600CA" w:rsidP="004600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81896">
        <w:rPr>
          <w:rFonts w:ascii="Angsana New" w:hAnsi="Angsana New"/>
          <w:sz w:val="30"/>
          <w:szCs w:val="30"/>
        </w:rPr>
        <w:t xml:space="preserve">31 </w:t>
      </w:r>
      <w:r w:rsidR="00733C9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733C91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กลุ่มบริษัทมีเงินเบิกเกินบัญชีธนาคาร</w:t>
      </w:r>
      <w:r w:rsidR="00994A1D">
        <w:rPr>
          <w:rFonts w:ascii="Angsana New" w:hAnsi="Angsana New"/>
          <w:sz w:val="30"/>
          <w:szCs w:val="30"/>
        </w:rPr>
        <w:t xml:space="preserve"> </w:t>
      </w:r>
      <w:r w:rsidR="00277C52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B72FAA" w:rsidRPr="00277C52">
        <w:rPr>
          <w:rFonts w:ascii="Angsana New" w:hAnsi="Angsana New"/>
          <w:sz w:val="30"/>
          <w:szCs w:val="30"/>
        </w:rPr>
        <w:t>11</w:t>
      </w:r>
      <w:r w:rsidRPr="00277C52">
        <w:rPr>
          <w:rFonts w:ascii="Angsana New" w:hAnsi="Angsana New" w:hint="cs"/>
          <w:sz w:val="30"/>
          <w:szCs w:val="30"/>
        </w:rPr>
        <w:t>.</w:t>
      </w:r>
      <w:r w:rsidR="00073374" w:rsidRPr="00277C52">
        <w:rPr>
          <w:rFonts w:ascii="Angsana New" w:hAnsi="Angsana New"/>
          <w:sz w:val="30"/>
          <w:szCs w:val="30"/>
        </w:rPr>
        <w:t>1</w:t>
      </w:r>
      <w:r w:rsidRPr="00277C52">
        <w:rPr>
          <w:rFonts w:ascii="Angsana New" w:hAnsi="Angsana New" w:hint="cs"/>
          <w:sz w:val="30"/>
          <w:szCs w:val="30"/>
        </w:rPr>
        <w:t xml:space="preserve"> </w:t>
      </w:r>
      <w:r w:rsidRPr="00277C52">
        <w:rPr>
          <w:rFonts w:ascii="Angsana New" w:hAnsi="Angsana New" w:hint="cs"/>
          <w:sz w:val="30"/>
          <w:szCs w:val="30"/>
          <w:cs/>
        </w:rPr>
        <w:t>ล้านบาท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661719" w:rsidRPr="00661719">
        <w:rPr>
          <w:rFonts w:ascii="Angsana New" w:hAnsi="Angsana New"/>
          <w:sz w:val="30"/>
          <w:szCs w:val="30"/>
          <w:cs/>
        </w:rPr>
        <w:t>ซึ่งเงินเบิกเกินบัญชีธนาคารบางแห่งค้ำประกันโดยที่ดินของบริษัทและบัญชีเงินฝากประจำที่มีระยะเวลาครบกำหนดตั้งแต่ 3 เดือนขึ้นไป</w:t>
      </w:r>
      <w:r w:rsidR="00647D0E">
        <w:rPr>
          <w:rFonts w:ascii="Angsana New" w:hAnsi="Angsana New"/>
          <w:sz w:val="30"/>
          <w:szCs w:val="30"/>
        </w:rPr>
        <w:t xml:space="preserve"> </w:t>
      </w:r>
      <w:r w:rsidR="00647D0E" w:rsidRPr="00647D0E">
        <w:rPr>
          <w:rFonts w:ascii="Angsana New" w:hAnsi="Angsana New"/>
          <w:sz w:val="30"/>
          <w:szCs w:val="30"/>
          <w:cs/>
        </w:rPr>
        <w:t>บริษัท บางกอก ดรัก จำกัด</w:t>
      </w:r>
      <w:r w:rsidR="00647D0E" w:rsidRPr="00647D0E">
        <w:rPr>
          <w:rFonts w:ascii="Angsana New" w:hAnsi="Angsana New"/>
          <w:sz w:val="30"/>
          <w:szCs w:val="30"/>
        </w:rPr>
        <w:t xml:space="preserve">, </w:t>
      </w:r>
      <w:r w:rsidR="00647D0E" w:rsidRPr="00647D0E">
        <w:rPr>
          <w:rFonts w:ascii="Angsana New" w:hAnsi="Angsana New"/>
          <w:sz w:val="30"/>
          <w:szCs w:val="30"/>
          <w:cs/>
        </w:rPr>
        <w:t xml:space="preserve">บริษัท บางกอก เมดิก้า จำกัด และบริษัท ฟาร์ม่า อัลลิอันซ์ </w:t>
      </w:r>
      <w:r w:rsidR="00647D0E" w:rsidRPr="00BC023B">
        <w:rPr>
          <w:rFonts w:ascii="Angsana New" w:hAnsi="Angsana New"/>
          <w:sz w:val="30"/>
          <w:szCs w:val="30"/>
          <w:cs/>
        </w:rPr>
        <w:t xml:space="preserve">จำกัด </w:t>
      </w:r>
      <w:r w:rsidR="001E4FC4" w:rsidRPr="00BC023B">
        <w:rPr>
          <w:rFonts w:ascii="Angsana New" w:hAnsi="Angsana New"/>
          <w:sz w:val="30"/>
          <w:szCs w:val="30"/>
          <w:cs/>
        </w:rPr>
        <w:t>เงินเบิกเกินบัญชีธนาคารมีอัตราดอกเบี้ย</w:t>
      </w:r>
      <w:r w:rsidRPr="00BC023B">
        <w:rPr>
          <w:rFonts w:ascii="Angsana New" w:hAnsi="Angsana New" w:hint="cs"/>
          <w:sz w:val="30"/>
          <w:szCs w:val="30"/>
          <w:cs/>
        </w:rPr>
        <w:t>ร้อยละ</w:t>
      </w:r>
      <w:r w:rsidRPr="00BC023B">
        <w:rPr>
          <w:rFonts w:ascii="Angsana New" w:hAnsi="Angsana New"/>
          <w:sz w:val="30"/>
          <w:szCs w:val="30"/>
        </w:rPr>
        <w:t xml:space="preserve"> </w:t>
      </w:r>
      <w:r w:rsidR="00073374" w:rsidRPr="00BC023B">
        <w:rPr>
          <w:rFonts w:ascii="Angsana New" w:hAnsi="Angsana New"/>
          <w:sz w:val="30"/>
          <w:szCs w:val="30"/>
        </w:rPr>
        <w:t>6</w:t>
      </w:r>
      <w:r w:rsidR="00344722" w:rsidRPr="00BC023B">
        <w:rPr>
          <w:rFonts w:ascii="Angsana New" w:hAnsi="Angsana New"/>
          <w:sz w:val="30"/>
          <w:szCs w:val="30"/>
        </w:rPr>
        <w:t>.</w:t>
      </w:r>
      <w:r w:rsidR="00B72FAA" w:rsidRPr="00BC023B">
        <w:rPr>
          <w:rFonts w:ascii="Angsana New" w:hAnsi="Angsana New"/>
          <w:sz w:val="30"/>
          <w:szCs w:val="30"/>
        </w:rPr>
        <w:t>2</w:t>
      </w:r>
      <w:r w:rsidRPr="00BC023B">
        <w:rPr>
          <w:rFonts w:ascii="Angsana New" w:hAnsi="Angsana New" w:hint="cs"/>
          <w:sz w:val="30"/>
          <w:szCs w:val="30"/>
        </w:rPr>
        <w:t xml:space="preserve"> </w:t>
      </w:r>
      <w:r w:rsidRPr="00BC023B">
        <w:rPr>
          <w:rFonts w:ascii="Angsana New" w:hAnsi="Angsana New" w:hint="cs"/>
          <w:sz w:val="30"/>
          <w:szCs w:val="30"/>
          <w:cs/>
        </w:rPr>
        <w:t>ถึง</w:t>
      </w:r>
      <w:r w:rsidRPr="00BC023B">
        <w:rPr>
          <w:rFonts w:ascii="Angsana New" w:hAnsi="Angsana New"/>
          <w:sz w:val="30"/>
          <w:szCs w:val="30"/>
        </w:rPr>
        <w:t xml:space="preserve"> </w:t>
      </w:r>
      <w:r w:rsidRPr="00BC023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073374" w:rsidRPr="00BC023B">
        <w:rPr>
          <w:rFonts w:ascii="Angsana New" w:hAnsi="Angsana New"/>
          <w:sz w:val="30"/>
          <w:szCs w:val="30"/>
        </w:rPr>
        <w:t>7</w:t>
      </w:r>
      <w:r w:rsidRPr="00BC023B">
        <w:rPr>
          <w:rFonts w:ascii="Angsana New" w:hAnsi="Angsana New" w:hint="cs"/>
          <w:sz w:val="30"/>
          <w:szCs w:val="30"/>
        </w:rPr>
        <w:t>.</w:t>
      </w:r>
      <w:r w:rsidR="00073374" w:rsidRPr="00BC023B">
        <w:rPr>
          <w:rFonts w:ascii="Angsana New" w:hAnsi="Angsana New"/>
          <w:sz w:val="30"/>
          <w:szCs w:val="30"/>
        </w:rPr>
        <w:t>6</w:t>
      </w:r>
      <w:r w:rsidRPr="00BC023B">
        <w:rPr>
          <w:rFonts w:ascii="Angsana New" w:hAnsi="Angsana New" w:hint="cs"/>
          <w:sz w:val="30"/>
          <w:szCs w:val="30"/>
        </w:rPr>
        <w:t xml:space="preserve"> </w:t>
      </w:r>
      <w:r w:rsidRPr="00BC023B">
        <w:rPr>
          <w:rFonts w:ascii="Angsana New" w:hAnsi="Angsana New" w:hint="cs"/>
          <w:sz w:val="30"/>
          <w:szCs w:val="30"/>
          <w:cs/>
        </w:rPr>
        <w:t>ต่อปี</w:t>
      </w:r>
      <w:r w:rsidR="00BC023B">
        <w:rPr>
          <w:rFonts w:ascii="Angsana New" w:hAnsi="Angsana New" w:hint="cs"/>
          <w:sz w:val="30"/>
          <w:szCs w:val="30"/>
          <w:cs/>
        </w:rPr>
        <w:t xml:space="preserve"> </w:t>
      </w:r>
      <w:r w:rsidR="00BC023B" w:rsidRPr="00DF3C3B">
        <w:rPr>
          <w:rFonts w:ascii="Angsana New" w:hAnsi="Angsana New"/>
          <w:i/>
          <w:iCs/>
          <w:sz w:val="30"/>
          <w:szCs w:val="30"/>
        </w:rPr>
        <w:t>(</w:t>
      </w:r>
      <w:r w:rsidR="00BC023B" w:rsidRPr="00DF3C3B">
        <w:rPr>
          <w:rFonts w:ascii="Angsana New" w:hAnsi="Angsana New" w:hint="cs"/>
          <w:i/>
          <w:iCs/>
          <w:sz w:val="30"/>
          <w:szCs w:val="30"/>
          <w:cs/>
        </w:rPr>
        <w:t xml:space="preserve">ณ วันที่ </w:t>
      </w:r>
      <w:r w:rsidR="00BC023B" w:rsidRPr="00DF3C3B">
        <w:rPr>
          <w:rFonts w:ascii="Angsana New" w:hAnsi="Angsana New"/>
          <w:i/>
          <w:iCs/>
          <w:sz w:val="30"/>
          <w:szCs w:val="30"/>
        </w:rPr>
        <w:t xml:space="preserve">31 </w:t>
      </w:r>
      <w:r w:rsidR="00BC023B" w:rsidRPr="00DF3C3B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DF3C3B" w:rsidRPr="00DF3C3B">
        <w:rPr>
          <w:rFonts w:ascii="Angsana New" w:hAnsi="Angsana New"/>
          <w:i/>
          <w:iCs/>
          <w:sz w:val="30"/>
          <w:szCs w:val="30"/>
        </w:rPr>
        <w:t>256</w:t>
      </w:r>
      <w:r w:rsidR="00995B66">
        <w:rPr>
          <w:rFonts w:ascii="Angsana New" w:hAnsi="Angsana New"/>
          <w:i/>
          <w:iCs/>
          <w:sz w:val="30"/>
          <w:szCs w:val="30"/>
        </w:rPr>
        <w:t>8</w:t>
      </w:r>
      <w:r w:rsidR="00DF3C3B" w:rsidRPr="00DF3C3B">
        <w:rPr>
          <w:rFonts w:ascii="Angsana New" w:hAnsi="Angsana New"/>
          <w:i/>
          <w:iCs/>
          <w:sz w:val="30"/>
          <w:szCs w:val="30"/>
        </w:rPr>
        <w:t xml:space="preserve">: </w:t>
      </w:r>
      <w:r w:rsidR="00DF3C3B" w:rsidRPr="00DF3C3B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BC023B" w:rsidRPr="00DF3C3B">
        <w:rPr>
          <w:rFonts w:ascii="Angsana New" w:hAnsi="Angsana New"/>
          <w:i/>
          <w:iCs/>
          <w:sz w:val="30"/>
          <w:szCs w:val="30"/>
        </w:rPr>
        <w:t>)</w:t>
      </w:r>
    </w:p>
    <w:p w14:paraId="731BC9C3" w14:textId="77777777" w:rsidR="006B39A1" w:rsidRPr="009721F5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="Angsana New" w:hAnsi="Angsana New"/>
          <w:sz w:val="2"/>
          <w:szCs w:val="2"/>
        </w:rPr>
      </w:pPr>
    </w:p>
    <w:p w14:paraId="22079DB5" w14:textId="4630DADA" w:rsidR="000D598F" w:rsidRPr="004600CA" w:rsidRDefault="000D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80889A5" w14:textId="1DB774C6" w:rsidR="00B85E18" w:rsidRPr="009721F5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9721F5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173E744" w14:textId="1E0F10DC" w:rsidR="00A275A7" w:rsidRPr="0057105E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81896">
        <w:rPr>
          <w:rFonts w:ascii="Angsana New" w:hAnsi="Angsana New"/>
          <w:sz w:val="30"/>
          <w:szCs w:val="30"/>
        </w:rPr>
        <w:t xml:space="preserve">31 </w:t>
      </w:r>
      <w:r w:rsidR="00C81896">
        <w:rPr>
          <w:rFonts w:ascii="Angsana New" w:hAnsi="Angsana New"/>
          <w:sz w:val="30"/>
          <w:szCs w:val="30"/>
          <w:cs/>
        </w:rPr>
        <w:t>มีนาคม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B72FAA">
        <w:rPr>
          <w:rFonts w:ascii="Angsana New" w:hAnsi="Angsana New"/>
          <w:sz w:val="30"/>
          <w:szCs w:val="30"/>
        </w:rPr>
        <w:t>8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097038" w:rsidRPr="00097038">
        <w:rPr>
          <w:rFonts w:ascii="Angsana New" w:hAnsi="Angsana New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</w:t>
      </w:r>
      <w:r w:rsidR="007739DA">
        <w:rPr>
          <w:rFonts w:ascii="Angsana New" w:hAnsi="Angsana New"/>
          <w:sz w:val="30"/>
          <w:szCs w:val="30"/>
        </w:rPr>
        <w:br/>
      </w:r>
      <w:r w:rsidR="00097038" w:rsidRPr="00097038">
        <w:rPr>
          <w:rFonts w:ascii="Angsana New" w:hAnsi="Angsana New"/>
          <w:sz w:val="30"/>
          <w:szCs w:val="30"/>
          <w:cs/>
        </w:rPr>
        <w:t xml:space="preserve">หลายแห่ง </w:t>
      </w:r>
      <w:r w:rsidRPr="0057105E">
        <w:rPr>
          <w:rFonts w:ascii="Angsana New" w:hAnsi="Angsana New" w:hint="cs"/>
          <w:sz w:val="30"/>
          <w:szCs w:val="30"/>
          <w:cs/>
        </w:rPr>
        <w:t>จำนวนเงิน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="0070790D">
        <w:rPr>
          <w:rFonts w:ascii="Angsana New" w:hAnsi="Angsana New"/>
          <w:sz w:val="30"/>
          <w:szCs w:val="30"/>
        </w:rPr>
        <w:t>37.9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ล้านบาทและ</w:t>
      </w:r>
      <w:r w:rsidR="00CC3FFA">
        <w:rPr>
          <w:rFonts w:ascii="Angsana New" w:hAnsi="Angsana New"/>
          <w:sz w:val="30"/>
          <w:szCs w:val="30"/>
        </w:rPr>
        <w:t xml:space="preserve"> </w:t>
      </w:r>
      <w:r w:rsidR="0070790D">
        <w:rPr>
          <w:rFonts w:ascii="Angsana New" w:hAnsi="Angsana New"/>
          <w:sz w:val="30"/>
          <w:szCs w:val="30"/>
        </w:rPr>
        <w:t>23.0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</w:t>
      </w:r>
      <w:r w:rsidR="00B72FAA">
        <w:rPr>
          <w:rFonts w:ascii="Angsana New" w:hAnsi="Angsana New"/>
          <w:i/>
          <w:iCs/>
          <w:sz w:val="30"/>
          <w:szCs w:val="30"/>
        </w:rPr>
        <w:t>67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BA27F7">
        <w:rPr>
          <w:rFonts w:ascii="Angsana New" w:hAnsi="Angsana New"/>
          <w:i/>
          <w:iCs/>
          <w:sz w:val="30"/>
          <w:szCs w:val="30"/>
        </w:rPr>
        <w:t>72</w:t>
      </w:r>
      <w:r w:rsidR="00B72FAA">
        <w:rPr>
          <w:rFonts w:ascii="Angsana New" w:hAnsi="Angsana New"/>
          <w:i/>
          <w:iCs/>
          <w:sz w:val="30"/>
          <w:szCs w:val="30"/>
        </w:rPr>
        <w:t>.</w:t>
      </w:r>
      <w:r w:rsidR="00BA27F7">
        <w:rPr>
          <w:rFonts w:ascii="Angsana New" w:hAnsi="Angsana New"/>
          <w:i/>
          <w:iCs/>
          <w:sz w:val="30"/>
          <w:szCs w:val="30"/>
        </w:rPr>
        <w:t>4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BA27F7">
        <w:rPr>
          <w:rFonts w:ascii="Angsana New" w:hAnsi="Angsana New"/>
          <w:i/>
          <w:iCs/>
          <w:sz w:val="30"/>
          <w:szCs w:val="30"/>
        </w:rPr>
        <w:t xml:space="preserve"> 72</w:t>
      </w:r>
      <w:r w:rsidR="00B72FAA">
        <w:rPr>
          <w:rFonts w:ascii="Angsana New" w:hAnsi="Angsana New"/>
          <w:i/>
          <w:iCs/>
          <w:sz w:val="30"/>
          <w:szCs w:val="30"/>
        </w:rPr>
        <w:t>.</w:t>
      </w:r>
      <w:r w:rsidR="00BA27F7">
        <w:rPr>
          <w:rFonts w:ascii="Angsana New" w:hAnsi="Angsana New"/>
          <w:i/>
          <w:iCs/>
          <w:sz w:val="30"/>
          <w:szCs w:val="30"/>
        </w:rPr>
        <w:t>4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070175" w:rsidRPr="00070175">
        <w:rPr>
          <w:rFonts w:ascii="Angsana New" w:hAnsi="Angsana New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ซึ่งเงินกู้ยืมระยะสั้นจากสถาบันการเงินบางส่วนค้ำประกันโดยที่ดินของบริษัท</w:t>
      </w:r>
      <w:r w:rsidR="00070175" w:rsidRPr="00070175">
        <w:rPr>
          <w:rFonts w:ascii="Angsana New" w:hAnsi="Angsana New"/>
          <w:sz w:val="30"/>
          <w:szCs w:val="30"/>
        </w:rPr>
        <w:t xml:space="preserve">, </w:t>
      </w:r>
      <w:r w:rsidR="00070175" w:rsidRPr="00070175">
        <w:rPr>
          <w:rFonts w:ascii="Angsana New" w:hAnsi="Angsana New"/>
          <w:sz w:val="30"/>
          <w:szCs w:val="30"/>
          <w:cs/>
        </w:rPr>
        <w:t>บริษัท บางกอก ดรัก จำกัด และบริษัท ฟาร์ม่า อัลลิอันซ์ จำกัด เงินกู้ยืมระยะสั้นจากสถาบันการเงินมีอัตราดอกเบี้ยร้อยละ</w:t>
      </w:r>
      <w:r w:rsidRPr="0057105E">
        <w:rPr>
          <w:rFonts w:ascii="Angsana New" w:hAnsi="Angsana New" w:hint="cs"/>
          <w:sz w:val="30"/>
          <w:szCs w:val="30"/>
          <w:cs/>
        </w:rPr>
        <w:t xml:space="preserve"> </w:t>
      </w:r>
      <w:r w:rsidR="00B25BEE">
        <w:rPr>
          <w:rFonts w:ascii="Angsana New" w:hAnsi="Angsana New"/>
          <w:sz w:val="30"/>
          <w:szCs w:val="30"/>
        </w:rPr>
        <w:t>3.0</w:t>
      </w:r>
      <w:r w:rsidR="00B72FAA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ถึงร้อยละ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B25BEE">
        <w:rPr>
          <w:rFonts w:ascii="Angsana New" w:hAnsi="Angsana New"/>
          <w:sz w:val="30"/>
          <w:szCs w:val="30"/>
        </w:rPr>
        <w:t>6.6</w:t>
      </w:r>
      <w:r w:rsidR="00B72FAA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BA27F7">
        <w:rPr>
          <w:rFonts w:ascii="Angsana New" w:hAnsi="Angsana New"/>
          <w:i/>
          <w:iCs/>
          <w:sz w:val="30"/>
          <w:szCs w:val="30"/>
        </w:rPr>
        <w:t>7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BA27F7">
        <w:rPr>
          <w:rFonts w:ascii="Angsana New" w:hAnsi="Angsana New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BA27F7">
        <w:rPr>
          <w:rFonts w:ascii="Angsana New" w:hAnsi="Angsana New"/>
          <w:i/>
          <w:iCs/>
          <w:sz w:val="30"/>
          <w:szCs w:val="30"/>
        </w:rPr>
        <w:t>9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7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924833">
        <w:rPr>
          <w:rFonts w:ascii="Angsana New" w:hAnsi="Angsana New"/>
          <w:i/>
          <w:iCs/>
          <w:sz w:val="30"/>
          <w:szCs w:val="30"/>
        </w:rPr>
        <w:t>2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</w:p>
    <w:p w14:paraId="567BBA59" w14:textId="77777777" w:rsidR="00A275A7" w:rsidRPr="0057105E" w:rsidRDefault="00A275A7" w:rsidP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8B8681" w14:textId="48539008" w:rsidR="00332813" w:rsidRPr="009721F5" w:rsidRDefault="00F50E5A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0E5A">
        <w:rPr>
          <w:rFonts w:ascii="Angsana New" w:hAnsi="Angsana New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</w:t>
      </w:r>
      <w:r w:rsidRPr="007F7265">
        <w:rPr>
          <w:rFonts w:ascii="Angsana New" w:hAnsi="Angsana New"/>
          <w:sz w:val="30"/>
          <w:szCs w:val="30"/>
          <w:cs/>
        </w:rPr>
        <w:t>ดำรงอัตราส่วนทางการเงิน เป็นต้น</w:t>
      </w:r>
    </w:p>
    <w:p w14:paraId="776BA746" w14:textId="77777777" w:rsidR="00A275A7" w:rsidRDefault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FCAF1C9" w14:textId="6676D238" w:rsidR="008431C3" w:rsidRPr="009721F5" w:rsidRDefault="008431C3" w:rsidP="0084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BEFAAEB" w14:textId="77777777" w:rsidR="008431C3" w:rsidRPr="009721F5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F52C81" w14:textId="2EBBFEC6" w:rsidR="00A275A7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81896">
        <w:rPr>
          <w:rFonts w:ascii="Angsana New" w:hAnsi="Angsana New"/>
          <w:sz w:val="30"/>
          <w:szCs w:val="30"/>
        </w:rPr>
        <w:t xml:space="preserve">31 </w:t>
      </w:r>
      <w:r w:rsidR="00C81896">
        <w:rPr>
          <w:rFonts w:ascii="Angsana New" w:hAnsi="Angsana New"/>
          <w:sz w:val="30"/>
          <w:szCs w:val="30"/>
          <w:cs/>
        </w:rPr>
        <w:t>มีนาคม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BA27F7">
        <w:rPr>
          <w:rFonts w:ascii="Angsana New" w:hAnsi="Angsana New"/>
          <w:sz w:val="30"/>
          <w:szCs w:val="30"/>
        </w:rPr>
        <w:t>8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57105E">
        <w:rPr>
          <w:rFonts w:ascii="Angsana New" w:hAnsi="Angsana New" w:hint="cs"/>
          <w:sz w:val="30"/>
          <w:szCs w:val="30"/>
          <w:cs/>
        </w:rPr>
        <w:br/>
      </w:r>
      <w:r w:rsidRPr="0057105E">
        <w:rPr>
          <w:rFonts w:ascii="Angsana New" w:hAnsi="Angsana New" w:hint="cs"/>
          <w:spacing w:val="-2"/>
          <w:sz w:val="30"/>
          <w:szCs w:val="30"/>
          <w:cs/>
        </w:rPr>
        <w:t>รวมมูลค่าทั้งสิ้น</w:t>
      </w:r>
      <w:r w:rsidRPr="0057105E">
        <w:rPr>
          <w:rFonts w:ascii="Angsana New" w:hAnsi="Angsana New"/>
          <w:spacing w:val="-2"/>
          <w:sz w:val="30"/>
          <w:szCs w:val="30"/>
        </w:rPr>
        <w:t xml:space="preserve"> </w:t>
      </w:r>
      <w:r w:rsidR="004F73B1">
        <w:rPr>
          <w:rFonts w:ascii="Angsana New" w:hAnsi="Angsana New"/>
          <w:sz w:val="30"/>
          <w:szCs w:val="30"/>
        </w:rPr>
        <w:t>18.6</w:t>
      </w:r>
      <w:r w:rsidRPr="0057105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Pr="0057105E">
        <w:rPr>
          <w:rFonts w:ascii="Angsana New" w:hAnsi="Angsana New"/>
          <w:spacing w:val="-2"/>
          <w:sz w:val="30"/>
          <w:szCs w:val="30"/>
        </w:rPr>
        <w:t xml:space="preserve"> </w:t>
      </w:r>
      <w:r w:rsidR="004F73B1">
        <w:rPr>
          <w:rFonts w:ascii="Angsana New" w:hAnsi="Angsana New"/>
          <w:sz w:val="30"/>
          <w:szCs w:val="30"/>
        </w:rPr>
        <w:t>7.3</w:t>
      </w:r>
      <w:r w:rsidRPr="0057105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ตามลำดับ 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073374" w:rsidRPr="00073374">
        <w:rPr>
          <w:rFonts w:ascii="Angsana New" w:hAnsi="Angsana New" w:hint="cs"/>
          <w:i/>
          <w:iCs/>
          <w:spacing w:val="-2"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BA27F7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BA27F7">
        <w:rPr>
          <w:rFonts w:ascii="Angsana New" w:hAnsi="Angsana New"/>
          <w:i/>
          <w:iCs/>
          <w:spacing w:val="-2"/>
          <w:sz w:val="30"/>
          <w:szCs w:val="30"/>
        </w:rPr>
        <w:t>22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BA27F7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ล้านบาทและ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BA27F7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073374" w:rsidRPr="00073374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BA27F7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57105E">
        <w:rPr>
          <w:rFonts w:ascii="Angsana New" w:hAnsi="Angsana New" w:hint="cs"/>
          <w:sz w:val="30"/>
          <w:szCs w:val="30"/>
          <w:cs/>
        </w:rPr>
        <w:t xml:space="preserve"> ซึ่งเงินกู้ยืมระยะยาว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57105E">
        <w:rPr>
          <w:rFonts w:ascii="Angsana New" w:hAnsi="Angsana New" w:hint="cs"/>
          <w:sz w:val="30"/>
          <w:szCs w:val="30"/>
          <w:cs/>
        </w:rPr>
        <w:t>ดังกล่าวค้ำประกัน</w:t>
      </w:r>
      <w:r w:rsidRPr="007C74CD">
        <w:rPr>
          <w:rFonts w:ascii="Angsana New" w:hAnsi="Angsana New" w:hint="cs"/>
          <w:sz w:val="30"/>
          <w:szCs w:val="30"/>
          <w:cs/>
        </w:rPr>
        <w:t>โดยที่ดิ</w:t>
      </w:r>
      <w:r w:rsidR="007C74CD" w:rsidRPr="007C74CD">
        <w:rPr>
          <w:rFonts w:ascii="Angsana New" w:hAnsi="Angsana New" w:hint="cs"/>
          <w:sz w:val="30"/>
          <w:szCs w:val="30"/>
          <w:cs/>
        </w:rPr>
        <w:t>น</w:t>
      </w:r>
      <w:r w:rsidR="007B2550">
        <w:rPr>
          <w:rFonts w:ascii="Angsana New" w:hAnsi="Angsana New" w:hint="cs"/>
          <w:sz w:val="30"/>
          <w:szCs w:val="30"/>
          <w:cs/>
        </w:rPr>
        <w:t>ของบริษัท</w:t>
      </w:r>
      <w:r w:rsidR="00FA7B9E">
        <w:rPr>
          <w:rFonts w:ascii="Angsana New" w:hAnsi="Angsana New" w:hint="cs"/>
          <w:sz w:val="30"/>
          <w:szCs w:val="30"/>
          <w:cs/>
        </w:rPr>
        <w:t>และ</w:t>
      </w:r>
      <w:r w:rsidRPr="0057105E">
        <w:rPr>
          <w:rFonts w:ascii="Angsana New" w:hAnsi="Angsana New" w:hint="cs"/>
          <w:sz w:val="30"/>
          <w:szCs w:val="30"/>
          <w:cs/>
        </w:rPr>
        <w:t>บัญชีเงินฝากประจำที่มีระยะเวลา</w:t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 xml:space="preserve">ครบกำหนดตั้งแต่ </w:t>
      </w:r>
      <w:r w:rsidR="00073374" w:rsidRPr="00073374">
        <w:rPr>
          <w:rFonts w:ascii="Angsana New" w:hAnsi="Angsana New" w:hint="cs"/>
          <w:spacing w:val="-4"/>
          <w:sz w:val="30"/>
          <w:szCs w:val="30"/>
        </w:rPr>
        <w:t>3</w:t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 xml:space="preserve"> เดือนขึ้นไป</w:t>
      </w:r>
      <w:r w:rsidRPr="00434EAF">
        <w:rPr>
          <w:rFonts w:ascii="Angsana New" w:hAnsi="Angsana New" w:hint="cs"/>
          <w:spacing w:val="-4"/>
          <w:sz w:val="30"/>
          <w:szCs w:val="30"/>
        </w:rPr>
        <w:t>,</w:t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 xml:space="preserve"> บริษัท บางกอก ดรัก จำกัด</w:t>
      </w:r>
      <w:r w:rsidRPr="00434EAF">
        <w:rPr>
          <w:rFonts w:ascii="Angsana New" w:hAnsi="Angsana New" w:hint="cs"/>
          <w:spacing w:val="-4"/>
          <w:sz w:val="30"/>
          <w:szCs w:val="30"/>
        </w:rPr>
        <w:t>,</w:t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 xml:space="preserve"> บริษัท บางกอก เมดิก้า จำกัด และบริษัท </w:t>
      </w:r>
      <w:r w:rsidR="008A4AAD">
        <w:rPr>
          <w:rFonts w:ascii="Angsana New" w:hAnsi="Angsana New"/>
          <w:spacing w:val="-4"/>
          <w:sz w:val="30"/>
          <w:szCs w:val="30"/>
        </w:rPr>
        <w:br/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>ฟาร์ม่า อัลลิอันซ์</w:t>
      </w:r>
      <w:r w:rsidRPr="0057105E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55457F">
        <w:rPr>
          <w:rFonts w:ascii="Angsana New" w:hAnsi="Angsana New"/>
          <w:sz w:val="30"/>
          <w:szCs w:val="30"/>
        </w:rPr>
        <w:t>4.5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55457F">
        <w:rPr>
          <w:rFonts w:ascii="Angsana New" w:hAnsi="Angsana New"/>
          <w:sz w:val="30"/>
          <w:szCs w:val="30"/>
        </w:rPr>
        <w:t>6.1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8A4AAD">
        <w:rPr>
          <w:rFonts w:ascii="Angsana New" w:hAnsi="Angsana New"/>
          <w:sz w:val="30"/>
          <w:szCs w:val="30"/>
        </w:rPr>
        <w:br/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BA27F7">
        <w:rPr>
          <w:rFonts w:ascii="Angsana New" w:hAnsi="Angsana New"/>
          <w:i/>
          <w:iCs/>
          <w:sz w:val="30"/>
          <w:szCs w:val="30"/>
        </w:rPr>
        <w:t>7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BA27F7">
        <w:rPr>
          <w:rFonts w:ascii="Angsana New" w:hAnsi="Angsana New"/>
          <w:i/>
          <w:iCs/>
          <w:sz w:val="30"/>
          <w:szCs w:val="30"/>
        </w:rPr>
        <w:t>4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BA27F7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8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BA27F7">
        <w:rPr>
          <w:rFonts w:ascii="Angsana New" w:hAnsi="Angsana New"/>
          <w:i/>
          <w:iCs/>
          <w:sz w:val="30"/>
          <w:szCs w:val="30"/>
        </w:rPr>
        <w:t>0</w:t>
      </w:r>
      <w:r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</w:p>
    <w:p w14:paraId="70B9479F" w14:textId="77777777" w:rsidR="00A275A7" w:rsidRPr="0057105E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3881F2" w14:textId="22B4DAB7" w:rsidR="00A275A7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72CB">
        <w:rPr>
          <w:rFonts w:ascii="Angsana New" w:hAnsi="Angsana New"/>
          <w:sz w:val="30"/>
          <w:szCs w:val="30"/>
          <w:cs/>
        </w:rPr>
        <w:t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</w:t>
      </w:r>
    </w:p>
    <w:p w14:paraId="5BAE4EE0" w14:textId="77777777" w:rsidR="009472CB" w:rsidRPr="007A4360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DE925" w14:textId="76E48AE0" w:rsidR="00A275A7" w:rsidRPr="007A4360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43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81896">
        <w:rPr>
          <w:rFonts w:ascii="Angsana New" w:hAnsi="Angsana New"/>
          <w:sz w:val="30"/>
          <w:szCs w:val="30"/>
        </w:rPr>
        <w:t xml:space="preserve">31 </w:t>
      </w:r>
      <w:r w:rsidR="00C81896">
        <w:rPr>
          <w:rFonts w:ascii="Angsana New" w:hAnsi="Angsana New"/>
          <w:sz w:val="30"/>
          <w:szCs w:val="30"/>
          <w:cs/>
        </w:rPr>
        <w:t>มีนาคม</w:t>
      </w:r>
      <w:r w:rsidRPr="007A4360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BA27F7">
        <w:rPr>
          <w:rFonts w:ascii="Angsana New" w:hAnsi="Angsana New"/>
          <w:sz w:val="30"/>
          <w:szCs w:val="30"/>
        </w:rPr>
        <w:t>8</w:t>
      </w:r>
      <w:r w:rsidRPr="007A4360">
        <w:rPr>
          <w:rFonts w:ascii="Angsana New" w:hAnsi="Angsana New" w:hint="cs"/>
          <w:sz w:val="30"/>
          <w:szCs w:val="30"/>
        </w:rPr>
        <w:t xml:space="preserve"> </w:t>
      </w:r>
      <w:r w:rsidR="00C52FB6" w:rsidRPr="00C52FB6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กลุ่มบริษัทและบริษัทมีวงเงินสินเชื่อที่ยังมิได้เบิกใช้เป็นจำนวนเงินรวม</w:t>
      </w:r>
      <w:r w:rsidR="00CC3FFA">
        <w:rPr>
          <w:rFonts w:ascii="Angsana New" w:hAnsi="Angsana New"/>
          <w:sz w:val="30"/>
          <w:szCs w:val="30"/>
        </w:rPr>
        <w:t xml:space="preserve"> </w:t>
      </w:r>
      <w:r w:rsidR="009635F9">
        <w:rPr>
          <w:rFonts w:ascii="Angsana New" w:hAnsi="Angsana New"/>
          <w:sz w:val="30"/>
          <w:szCs w:val="30"/>
        </w:rPr>
        <w:t>479.9</w:t>
      </w:r>
      <w:r w:rsidRPr="007A4360">
        <w:rPr>
          <w:rFonts w:ascii="Angsana New" w:hAnsi="Angsana New" w:hint="cs"/>
          <w:sz w:val="30"/>
          <w:szCs w:val="30"/>
        </w:rPr>
        <w:t xml:space="preserve"> </w:t>
      </w:r>
      <w:r w:rsidRPr="007A4360">
        <w:rPr>
          <w:rFonts w:ascii="Angsana New" w:hAnsi="Angsana New" w:hint="cs"/>
          <w:sz w:val="30"/>
          <w:szCs w:val="30"/>
          <w:cs/>
        </w:rPr>
        <w:t>ล้านบาทและ</w:t>
      </w:r>
      <w:r>
        <w:rPr>
          <w:rFonts w:ascii="Angsana New" w:hAnsi="Angsana New"/>
          <w:sz w:val="30"/>
          <w:szCs w:val="30"/>
        </w:rPr>
        <w:t xml:space="preserve"> </w:t>
      </w:r>
      <w:r w:rsidR="00AA79F4">
        <w:rPr>
          <w:rFonts w:ascii="Angsana New" w:hAnsi="Angsana New"/>
          <w:sz w:val="30"/>
          <w:szCs w:val="30"/>
        </w:rPr>
        <w:t>311.7</w:t>
      </w:r>
      <w:r w:rsidRPr="007A4360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7A4360">
        <w:rPr>
          <w:rFonts w:ascii="Angsana New" w:hAnsi="Angsana New" w:hint="cs"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BA27F7">
        <w:rPr>
          <w:rFonts w:ascii="Angsana New" w:hAnsi="Angsana New"/>
          <w:i/>
          <w:iCs/>
          <w:sz w:val="30"/>
          <w:szCs w:val="30"/>
        </w:rPr>
        <w:t>7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BA27F7">
        <w:rPr>
          <w:rFonts w:ascii="Angsana New" w:hAnsi="Angsana New"/>
          <w:i/>
          <w:iCs/>
          <w:sz w:val="30"/>
          <w:szCs w:val="30"/>
        </w:rPr>
        <w:t>432</w:t>
      </w:r>
      <w:r w:rsidRPr="007A4360">
        <w:rPr>
          <w:rFonts w:ascii="Angsana New" w:hAnsi="Angsana New"/>
          <w:i/>
          <w:iCs/>
          <w:sz w:val="30"/>
          <w:szCs w:val="30"/>
        </w:rPr>
        <w:t>.</w:t>
      </w:r>
      <w:r w:rsidR="00BA27F7">
        <w:rPr>
          <w:rFonts w:ascii="Angsana New" w:hAnsi="Angsana New"/>
          <w:i/>
          <w:iCs/>
          <w:sz w:val="30"/>
          <w:szCs w:val="30"/>
        </w:rPr>
        <w:t>7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BA27F7">
        <w:rPr>
          <w:rFonts w:ascii="Angsana New" w:hAnsi="Angsana New"/>
          <w:i/>
          <w:iCs/>
          <w:sz w:val="30"/>
          <w:szCs w:val="30"/>
        </w:rPr>
        <w:t>261</w:t>
      </w:r>
      <w:r w:rsidRPr="007A4360">
        <w:rPr>
          <w:rFonts w:ascii="Angsana New" w:hAnsi="Angsana New" w:hint="cs"/>
          <w:i/>
          <w:iCs/>
          <w:sz w:val="30"/>
          <w:szCs w:val="30"/>
        </w:rPr>
        <w:t>.</w:t>
      </w:r>
      <w:r w:rsidR="00BA27F7">
        <w:rPr>
          <w:rFonts w:ascii="Angsana New" w:hAnsi="Angsana New"/>
          <w:i/>
          <w:iCs/>
          <w:sz w:val="30"/>
          <w:szCs w:val="30"/>
        </w:rPr>
        <w:t>4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6C905A1E" w14:textId="78DE112E" w:rsidR="00664A71" w:rsidRPr="009721F5" w:rsidRDefault="00664A71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D6A855" w14:textId="2EF52E73" w:rsidR="006244D7" w:rsidRPr="009721F5" w:rsidRDefault="006244D7" w:rsidP="006244D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ส่วนงานดำเนินงานและการจำแนกรายได้</w:t>
      </w:r>
    </w:p>
    <w:p w14:paraId="29048E9C" w14:textId="0C3A0E3B" w:rsidR="00C2559D" w:rsidRPr="009721F5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88B9ACF" w14:textId="4986B14E" w:rsidR="00D445F1" w:rsidRDefault="00A119A4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19A4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365F9D1" w14:textId="77777777" w:rsidR="00A119A4" w:rsidRPr="009721F5" w:rsidRDefault="00A119A4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0B1807F1" w14:textId="12C329BD" w:rsidR="00193116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D62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</w:t>
      </w:r>
    </w:p>
    <w:p w14:paraId="77BF2AFD" w14:textId="77777777" w:rsidR="003B6D62" w:rsidRPr="009721F5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4C3FC7" w14:textId="5A75F5E8" w:rsidR="00C05AF4" w:rsidRPr="001D4CCD" w:rsidRDefault="00CC757D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CC757D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การดำเนินงานและรายได้หลักของกลุ่มบริษัทคือรายได้จากการขายสินค้าและการให้บริการ</w:t>
      </w:r>
      <w:r w:rsidR="007D3E61">
        <w:rPr>
          <w:rFonts w:ascii="Angsana New" w:hAnsi="Angsana New"/>
          <w:sz w:val="30"/>
          <w:szCs w:val="30"/>
        </w:rPr>
        <w:t xml:space="preserve"> </w:t>
      </w:r>
    </w:p>
    <w:p w14:paraId="30809B93" w14:textId="77777777" w:rsidR="00667867" w:rsidRDefault="00667867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C05AF4" w:rsidRPr="001D4CCD" w14:paraId="7EE16256" w14:textId="77777777" w:rsidTr="002C05B5">
        <w:trPr>
          <w:cantSplit/>
        </w:trPr>
        <w:tc>
          <w:tcPr>
            <w:tcW w:w="5760" w:type="dxa"/>
          </w:tcPr>
          <w:p w14:paraId="41375B35" w14:textId="07966A81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3B2D6A6" w14:textId="77777777" w:rsidR="00C05AF4" w:rsidRPr="00F124A3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1D4CCD" w14:paraId="2D8D5D81" w14:textId="77777777" w:rsidTr="002C05B5">
        <w:trPr>
          <w:cantSplit/>
        </w:trPr>
        <w:tc>
          <w:tcPr>
            <w:tcW w:w="5760" w:type="dxa"/>
          </w:tcPr>
          <w:p w14:paraId="27867AC0" w14:textId="54CC6B9A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1C100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3A1A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81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C81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6D1FD4D0" w14:textId="76CF679D" w:rsidR="00C05AF4" w:rsidRPr="001D4CCD" w:rsidRDefault="0007337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</w:t>
            </w:r>
            <w:r w:rsidR="003A1A7E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34312F" w14:textId="77777777" w:rsidR="00C05AF4" w:rsidRPr="001D4CCD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4FE191" w14:textId="227914CE" w:rsidR="00C05AF4" w:rsidRPr="001D4CCD" w:rsidRDefault="0007337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</w:t>
            </w:r>
            <w:r w:rsidR="003A1A7E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C05AF4" w:rsidRPr="001D4CCD" w14:paraId="111D13A0" w14:textId="77777777" w:rsidTr="002C05B5">
        <w:trPr>
          <w:cantSplit/>
          <w:trHeight w:val="245"/>
        </w:trPr>
        <w:tc>
          <w:tcPr>
            <w:tcW w:w="5760" w:type="dxa"/>
            <w:vAlign w:val="bottom"/>
          </w:tcPr>
          <w:p w14:paraId="2348F1EF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0763005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1D4CCD" w14:paraId="5DA8E7F6" w14:textId="77777777" w:rsidTr="002C05B5">
        <w:trPr>
          <w:cantSplit/>
          <w:trHeight w:val="245"/>
        </w:trPr>
        <w:tc>
          <w:tcPr>
            <w:tcW w:w="5760" w:type="dxa"/>
            <w:vAlign w:val="bottom"/>
          </w:tcPr>
          <w:p w14:paraId="23869281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vAlign w:val="bottom"/>
          </w:tcPr>
          <w:p w14:paraId="7CAF2D3C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6756D9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7BAD02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00301" w:rsidRPr="001D4CCD" w14:paraId="12BCE4F7" w14:textId="77777777" w:rsidTr="002C05B5">
        <w:trPr>
          <w:cantSplit/>
        </w:trPr>
        <w:tc>
          <w:tcPr>
            <w:tcW w:w="5760" w:type="dxa"/>
            <w:vAlign w:val="bottom"/>
          </w:tcPr>
          <w:p w14:paraId="33D7B817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75BE0E2A" w14:textId="08F39C26" w:rsidR="00000301" w:rsidRPr="001D4CCD" w:rsidRDefault="000F152E" w:rsidP="00000301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440,441</w:t>
            </w:r>
          </w:p>
        </w:tc>
        <w:tc>
          <w:tcPr>
            <w:tcW w:w="270" w:type="dxa"/>
            <w:vAlign w:val="bottom"/>
          </w:tcPr>
          <w:p w14:paraId="173249DC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F484646" w14:textId="7A1E2AEF" w:rsidR="00000301" w:rsidRPr="009949D8" w:rsidRDefault="00000301" w:rsidP="00000301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000301" w:rsidRPr="001D4CCD" w14:paraId="7BAA51D3" w14:textId="77777777" w:rsidTr="002C05B5">
        <w:trPr>
          <w:cantSplit/>
        </w:trPr>
        <w:tc>
          <w:tcPr>
            <w:tcW w:w="5760" w:type="dxa"/>
            <w:vAlign w:val="bottom"/>
          </w:tcPr>
          <w:p w14:paraId="73A8A32E" w14:textId="470130C2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89188B" w14:textId="4B58A06C" w:rsidR="00000301" w:rsidRPr="001D4CCD" w:rsidRDefault="000F152E" w:rsidP="00000301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247,164</w:t>
            </w:r>
          </w:p>
        </w:tc>
        <w:tc>
          <w:tcPr>
            <w:tcW w:w="270" w:type="dxa"/>
            <w:vAlign w:val="bottom"/>
          </w:tcPr>
          <w:p w14:paraId="517F57A6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525C44" w14:textId="38EDD4F1" w:rsidR="00000301" w:rsidRPr="001D19DA" w:rsidRDefault="00000301" w:rsidP="00000301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000301" w:rsidRPr="001D4CCD" w14:paraId="52F7B788" w14:textId="77777777" w:rsidTr="002C05B5">
        <w:trPr>
          <w:cantSplit/>
        </w:trPr>
        <w:tc>
          <w:tcPr>
            <w:tcW w:w="5760" w:type="dxa"/>
            <w:vAlign w:val="bottom"/>
          </w:tcPr>
          <w:p w14:paraId="50120389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5E1E9096" w14:textId="6BA5187D" w:rsidR="00000301" w:rsidRPr="001D4CCD" w:rsidRDefault="00DB45D1" w:rsidP="00000301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687,605</w:t>
            </w:r>
          </w:p>
        </w:tc>
        <w:tc>
          <w:tcPr>
            <w:tcW w:w="270" w:type="dxa"/>
            <w:vAlign w:val="bottom"/>
          </w:tcPr>
          <w:p w14:paraId="559DA0F5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B34C85F" w14:textId="33259024" w:rsidR="00000301" w:rsidRPr="001D19DA" w:rsidRDefault="00000301" w:rsidP="00000301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  <w:r w:rsidRPr="002837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</w:tr>
      <w:tr w:rsidR="00000301" w:rsidRPr="001D4CCD" w14:paraId="1B565DC9" w14:textId="77777777" w:rsidTr="002C05B5">
        <w:trPr>
          <w:cantSplit/>
        </w:trPr>
        <w:tc>
          <w:tcPr>
            <w:tcW w:w="5760" w:type="dxa"/>
            <w:vAlign w:val="bottom"/>
          </w:tcPr>
          <w:p w14:paraId="0448C024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D4CCD">
              <w:rPr>
                <w:rFonts w:asciiTheme="majorBidi" w:hAnsi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FFCF7C" w14:textId="6CD7ED4C" w:rsidR="00000301" w:rsidRPr="001D4CCD" w:rsidRDefault="00971093" w:rsidP="00000301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(247,164)</w:t>
            </w:r>
          </w:p>
        </w:tc>
        <w:tc>
          <w:tcPr>
            <w:tcW w:w="270" w:type="dxa"/>
            <w:vAlign w:val="bottom"/>
          </w:tcPr>
          <w:p w14:paraId="71C7C0E7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405DAC" w14:textId="792BE68A" w:rsidR="00000301" w:rsidRPr="001D19DA" w:rsidRDefault="00000301" w:rsidP="00000301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00301" w:rsidRPr="001D4CCD" w14:paraId="3D9FEAFF" w14:textId="77777777" w:rsidTr="002C05B5">
        <w:trPr>
          <w:cantSplit/>
        </w:trPr>
        <w:tc>
          <w:tcPr>
            <w:tcW w:w="5760" w:type="dxa"/>
            <w:vAlign w:val="bottom"/>
          </w:tcPr>
          <w:p w14:paraId="5B58BABD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00D2E0" w14:textId="2B3B3D80" w:rsidR="00000301" w:rsidRPr="001D4CCD" w:rsidRDefault="00971093" w:rsidP="00000301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71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440,441</w:t>
            </w:r>
          </w:p>
        </w:tc>
        <w:tc>
          <w:tcPr>
            <w:tcW w:w="270" w:type="dxa"/>
            <w:vAlign w:val="bottom"/>
          </w:tcPr>
          <w:p w14:paraId="18A6E2FF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5F21C8" w14:textId="1DB17282" w:rsidR="00000301" w:rsidRPr="001D19DA" w:rsidRDefault="00000301" w:rsidP="00000301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Pr="00A352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</w:tr>
      <w:tr w:rsidR="00000301" w:rsidRPr="001D4CCD" w14:paraId="589C3C3E" w14:textId="77777777" w:rsidTr="002C05B5">
        <w:trPr>
          <w:cantSplit/>
        </w:trPr>
        <w:tc>
          <w:tcPr>
            <w:tcW w:w="5760" w:type="dxa"/>
            <w:vAlign w:val="bottom"/>
          </w:tcPr>
          <w:p w14:paraId="3B06FD59" w14:textId="147276E5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320877" w14:textId="2886498C" w:rsidR="00000301" w:rsidRPr="00705CBC" w:rsidRDefault="00554D92" w:rsidP="00000301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31EF3" w:rsidRPr="00531E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187,337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87B7B80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3D8ECD" w14:textId="66BCCB07" w:rsidR="00000301" w:rsidRPr="001D19DA" w:rsidRDefault="00554D92" w:rsidP="00000301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00301"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000301" w:rsidRPr="00A352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00301"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00301" w:rsidRPr="001D4CCD" w14:paraId="7272D604" w14:textId="77777777" w:rsidTr="002C05B5">
        <w:trPr>
          <w:cantSplit/>
        </w:trPr>
        <w:tc>
          <w:tcPr>
            <w:tcW w:w="5760" w:type="dxa"/>
            <w:vAlign w:val="bottom"/>
          </w:tcPr>
          <w:p w14:paraId="7CBFF455" w14:textId="5333A4A8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ำ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ไรขั้นต้นรวม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B0D4A9A" w14:textId="305DF9E8" w:rsidR="00000301" w:rsidRPr="00705CBC" w:rsidRDefault="00857B6B" w:rsidP="00000301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57B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253,10</w:t>
            </w:r>
            <w:r w:rsidR="00DB34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7F3DB2C" w14:textId="77777777" w:rsidR="00000301" w:rsidRPr="001D4CCD" w:rsidRDefault="00000301" w:rsidP="00000301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2C101B" w14:textId="3D8D1583" w:rsidR="00000301" w:rsidRPr="001D19DA" w:rsidRDefault="00000301" w:rsidP="00000301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 w:rsidRPr="00A352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</w:tr>
    </w:tbl>
    <w:p w14:paraId="3A893B1C" w14:textId="77777777" w:rsidR="00C05AF4" w:rsidRDefault="00C05AF4" w:rsidP="00C05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C05AF4" w:rsidRPr="001D4CCD" w14:paraId="5AC8A868" w14:textId="77777777" w:rsidTr="00667867">
        <w:trPr>
          <w:cantSplit/>
        </w:trPr>
        <w:tc>
          <w:tcPr>
            <w:tcW w:w="5760" w:type="dxa"/>
          </w:tcPr>
          <w:p w14:paraId="3DAD6B20" w14:textId="77777777" w:rsidR="00C05AF4" w:rsidRPr="001D4CCD" w:rsidRDefault="00C05AF4" w:rsidP="002C05B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0F38F2E" w14:textId="77777777" w:rsidR="00C05AF4" w:rsidRPr="001D4CCD" w:rsidRDefault="00C05AF4" w:rsidP="002C05B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1A7E" w:rsidRPr="001D4CCD" w14:paraId="45ABBDB2" w14:textId="77777777" w:rsidTr="00667867">
        <w:trPr>
          <w:cantSplit/>
        </w:trPr>
        <w:tc>
          <w:tcPr>
            <w:tcW w:w="5760" w:type="dxa"/>
          </w:tcPr>
          <w:p w14:paraId="5EF18FAC" w14:textId="6B0436C1" w:rsidR="003A1A7E" w:rsidRPr="001D4CCD" w:rsidRDefault="003A1A7E" w:rsidP="003A1A7E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742196EB" w14:textId="091AE74B" w:rsidR="003A1A7E" w:rsidRPr="001D4CCD" w:rsidRDefault="003A1A7E" w:rsidP="003A1A7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A7A29E" w14:textId="77777777" w:rsidR="003A1A7E" w:rsidRPr="001D4CCD" w:rsidRDefault="003A1A7E" w:rsidP="003A1A7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165AF3" w14:textId="5EB47C64" w:rsidR="003A1A7E" w:rsidRPr="001D4CCD" w:rsidRDefault="003A1A7E" w:rsidP="003A1A7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C05AF4" w:rsidRPr="001D4CCD" w14:paraId="1A129181" w14:textId="77777777" w:rsidTr="00667867">
        <w:trPr>
          <w:cantSplit/>
        </w:trPr>
        <w:tc>
          <w:tcPr>
            <w:tcW w:w="5760" w:type="dxa"/>
          </w:tcPr>
          <w:p w14:paraId="68992FF3" w14:textId="77777777" w:rsidR="00C05AF4" w:rsidRPr="001D4CCD" w:rsidRDefault="00C05AF4" w:rsidP="002C05B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7D178C2" w14:textId="77777777" w:rsidR="00C05AF4" w:rsidRPr="009931AA" w:rsidRDefault="00C05AF4" w:rsidP="002C05B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1D4CCD" w14:paraId="6007EF9A" w14:textId="77777777" w:rsidTr="00667867">
        <w:trPr>
          <w:cantSplit/>
        </w:trPr>
        <w:tc>
          <w:tcPr>
            <w:tcW w:w="5760" w:type="dxa"/>
          </w:tcPr>
          <w:p w14:paraId="5564D256" w14:textId="77777777" w:rsidR="00C05AF4" w:rsidRPr="001D4CCD" w:rsidRDefault="00C05AF4" w:rsidP="002C05B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17E60A3B" w14:textId="77777777" w:rsidR="00C05AF4" w:rsidRPr="001D4CCD" w:rsidRDefault="00C05AF4" w:rsidP="002C05B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33CDE" w14:textId="77777777" w:rsidR="00C05AF4" w:rsidRPr="001D4CCD" w:rsidRDefault="00C05AF4" w:rsidP="002C05B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5E2FCC5" w14:textId="77777777" w:rsidR="00C05AF4" w:rsidRPr="001D4CCD" w:rsidRDefault="00C05AF4" w:rsidP="002C05B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81410" w:rsidRPr="001D4CCD" w14:paraId="549FE70C" w14:textId="77777777" w:rsidTr="00667867">
        <w:trPr>
          <w:cantSplit/>
        </w:trPr>
        <w:tc>
          <w:tcPr>
            <w:tcW w:w="5760" w:type="dxa"/>
          </w:tcPr>
          <w:p w14:paraId="2B7FBF36" w14:textId="0839C4E6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530" w:type="dxa"/>
          </w:tcPr>
          <w:p w14:paraId="5ED75368" w14:textId="14764713" w:rsidR="00281410" w:rsidRPr="00E516A0" w:rsidRDefault="00243C2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43C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317,849</w:t>
            </w:r>
          </w:p>
        </w:tc>
        <w:tc>
          <w:tcPr>
            <w:tcW w:w="270" w:type="dxa"/>
          </w:tcPr>
          <w:p w14:paraId="05A79FFD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AB17345" w14:textId="75188B3C" w:rsidR="00281410" w:rsidRPr="009949D8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Pr="006314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281410" w:rsidRPr="001D4CCD" w14:paraId="7554E8B4" w14:textId="77777777" w:rsidTr="00667867">
        <w:trPr>
          <w:cantSplit/>
        </w:trPr>
        <w:tc>
          <w:tcPr>
            <w:tcW w:w="5760" w:type="dxa"/>
          </w:tcPr>
          <w:p w14:paraId="156F8E0E" w14:textId="548FF155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73A968A1" w14:textId="793D1D9A" w:rsidR="00281410" w:rsidRPr="00E516A0" w:rsidRDefault="00AB279A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65</w:t>
            </w:r>
            <w:r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956</w:t>
            </w:r>
          </w:p>
        </w:tc>
        <w:tc>
          <w:tcPr>
            <w:tcW w:w="270" w:type="dxa"/>
          </w:tcPr>
          <w:p w14:paraId="451FD582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4EC127" w14:textId="76FBD944" w:rsidR="00281410" w:rsidRPr="009949D8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</w:p>
        </w:tc>
      </w:tr>
      <w:tr w:rsidR="00281410" w:rsidRPr="001D4CCD" w14:paraId="0BD2B5B6" w14:textId="77777777" w:rsidTr="00667867">
        <w:trPr>
          <w:cantSplit/>
        </w:trPr>
        <w:tc>
          <w:tcPr>
            <w:tcW w:w="5760" w:type="dxa"/>
          </w:tcPr>
          <w:p w14:paraId="55704530" w14:textId="3B9A39A2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530" w:type="dxa"/>
          </w:tcPr>
          <w:p w14:paraId="4F1B2FC2" w14:textId="035B42A5" w:rsidR="00281410" w:rsidRPr="009949D8" w:rsidRDefault="00AB279A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33</w:t>
            </w:r>
            <w:r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47</w:t>
            </w:r>
            <w:r w:rsidR="00616B31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103FFD7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7AB731" w14:textId="22EE26CA" w:rsidR="00281410" w:rsidRPr="009949D8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183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</w:tr>
      <w:tr w:rsidR="00281410" w:rsidRPr="001D4CCD" w14:paraId="39FBD883" w14:textId="77777777" w:rsidTr="00667867">
        <w:trPr>
          <w:cantSplit/>
        </w:trPr>
        <w:tc>
          <w:tcPr>
            <w:tcW w:w="5760" w:type="dxa"/>
          </w:tcPr>
          <w:p w14:paraId="2D91B19A" w14:textId="28A9C352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49573A69" w14:textId="69584E96" w:rsidR="00281410" w:rsidRPr="009949D8" w:rsidRDefault="00AB279A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13</w:t>
            </w:r>
            <w:r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909</w:t>
            </w:r>
          </w:p>
        </w:tc>
        <w:tc>
          <w:tcPr>
            <w:tcW w:w="270" w:type="dxa"/>
          </w:tcPr>
          <w:p w14:paraId="3268A357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34F083C" w14:textId="777DAB3B" w:rsidR="00281410" w:rsidRPr="009949D8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83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</w:tr>
      <w:tr w:rsidR="00281410" w:rsidRPr="001D4CCD" w14:paraId="7B31AF36" w14:textId="77777777" w:rsidTr="00667867">
        <w:trPr>
          <w:cantSplit/>
        </w:trPr>
        <w:tc>
          <w:tcPr>
            <w:tcW w:w="5760" w:type="dxa"/>
          </w:tcPr>
          <w:p w14:paraId="0DADF707" w14:textId="10195CA6" w:rsidR="00281410" w:rsidRPr="00BF50E7" w:rsidRDefault="00494C2E" w:rsidP="0028141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2E">
              <w:rPr>
                <w:rFonts w:ascii="Angsana New" w:hAnsi="Angsana New"/>
                <w:sz w:val="30"/>
                <w:szCs w:val="30"/>
                <w:cs/>
              </w:rPr>
              <w:t>ผลิตภัณฑ์สำหรับสัตว์</w:t>
            </w:r>
          </w:p>
        </w:tc>
        <w:tc>
          <w:tcPr>
            <w:tcW w:w="1530" w:type="dxa"/>
          </w:tcPr>
          <w:p w14:paraId="65EA8E6C" w14:textId="369B4B71" w:rsidR="00281410" w:rsidRPr="009949D8" w:rsidRDefault="00AB279A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942</w:t>
            </w:r>
          </w:p>
        </w:tc>
        <w:tc>
          <w:tcPr>
            <w:tcW w:w="270" w:type="dxa"/>
          </w:tcPr>
          <w:p w14:paraId="7266BEFD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B9F67B" w14:textId="5EBA7372" w:rsidR="00281410" w:rsidRPr="009949D8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83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</w:tr>
      <w:tr w:rsidR="00281410" w:rsidRPr="001D4CCD" w14:paraId="6AA0789C" w14:textId="77777777" w:rsidTr="00667867">
        <w:trPr>
          <w:cantSplit/>
        </w:trPr>
        <w:tc>
          <w:tcPr>
            <w:tcW w:w="5760" w:type="dxa"/>
          </w:tcPr>
          <w:p w14:paraId="3C1BA55A" w14:textId="0975DD6E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A3358E" w14:textId="5F7819D7" w:rsidR="00281410" w:rsidRPr="009949D8" w:rsidRDefault="00AB279A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</w:t>
            </w:r>
            <w:r w:rsidRPr="00AB2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7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312</w:t>
            </w:r>
          </w:p>
        </w:tc>
        <w:tc>
          <w:tcPr>
            <w:tcW w:w="270" w:type="dxa"/>
          </w:tcPr>
          <w:p w14:paraId="0F4A437C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0B96AF" w14:textId="3B934396" w:rsidR="00281410" w:rsidRPr="009949D8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</w:tr>
      <w:tr w:rsidR="00281410" w:rsidRPr="001D4CCD" w14:paraId="229FEA1C" w14:textId="77777777" w:rsidTr="00667867">
        <w:trPr>
          <w:cantSplit/>
        </w:trPr>
        <w:tc>
          <w:tcPr>
            <w:tcW w:w="5760" w:type="dxa"/>
          </w:tcPr>
          <w:p w14:paraId="293FEBFD" w14:textId="77777777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44D114B" w14:textId="6D69A300" w:rsidR="00281410" w:rsidRPr="001D4CCD" w:rsidRDefault="0056382E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38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440,441</w:t>
            </w:r>
          </w:p>
        </w:tc>
        <w:tc>
          <w:tcPr>
            <w:tcW w:w="270" w:type="dxa"/>
          </w:tcPr>
          <w:p w14:paraId="6B9D2F8D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36351A" w14:textId="31191214" w:rsidR="00281410" w:rsidRPr="001D19DA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Pr="00DB7B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</w:tr>
      <w:tr w:rsidR="00281410" w:rsidRPr="00667867" w14:paraId="5E58E22B" w14:textId="77777777" w:rsidTr="00667867">
        <w:trPr>
          <w:cantSplit/>
        </w:trPr>
        <w:tc>
          <w:tcPr>
            <w:tcW w:w="5760" w:type="dxa"/>
          </w:tcPr>
          <w:p w14:paraId="6BE4E878" w14:textId="77777777" w:rsidR="00281410" w:rsidRPr="00667867" w:rsidRDefault="00281410" w:rsidP="00281410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7B73B8E" w14:textId="77777777" w:rsidR="00281410" w:rsidRPr="00667867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748915" w14:textId="77777777" w:rsidR="00281410" w:rsidRPr="00667867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0BBC3F2" w14:textId="77777777" w:rsidR="00281410" w:rsidRPr="00667867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81410" w:rsidRPr="001D4CCD" w14:paraId="429176E2" w14:textId="77777777" w:rsidTr="00667867">
        <w:trPr>
          <w:cantSplit/>
        </w:trPr>
        <w:tc>
          <w:tcPr>
            <w:tcW w:w="5760" w:type="dxa"/>
          </w:tcPr>
          <w:p w14:paraId="12E981DC" w14:textId="57025861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2327A087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461915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63D23C2" w14:textId="77777777" w:rsidR="00281410" w:rsidRPr="001D19DA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81410" w:rsidRPr="001D4CCD" w14:paraId="4F4CA779" w14:textId="77777777" w:rsidTr="00667867">
        <w:trPr>
          <w:cantSplit/>
        </w:trPr>
        <w:tc>
          <w:tcPr>
            <w:tcW w:w="5760" w:type="dxa"/>
          </w:tcPr>
          <w:p w14:paraId="618A98C9" w14:textId="3B60DEF6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1D144B50" w14:textId="231927C8" w:rsidR="00281410" w:rsidRPr="0056382E" w:rsidRDefault="00917B2A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17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440,441</w:t>
            </w:r>
          </w:p>
        </w:tc>
        <w:tc>
          <w:tcPr>
            <w:tcW w:w="270" w:type="dxa"/>
          </w:tcPr>
          <w:p w14:paraId="2E99EBF1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1FD5903" w14:textId="458F052A" w:rsidR="00281410" w:rsidRPr="001D19DA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Pr="00DB7B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</w:tr>
      <w:tr w:rsidR="00281410" w:rsidRPr="001D4CCD" w14:paraId="3C68F6A1" w14:textId="77777777" w:rsidTr="00667867">
        <w:trPr>
          <w:cantSplit/>
        </w:trPr>
        <w:tc>
          <w:tcPr>
            <w:tcW w:w="5760" w:type="dxa"/>
          </w:tcPr>
          <w:p w14:paraId="57AF1EF3" w14:textId="0E564DB3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43276B" w14:textId="0BBE6155" w:rsidR="00281410" w:rsidRPr="00641435" w:rsidRDefault="00917B2A" w:rsidP="004760EB">
            <w:pPr>
              <w:pStyle w:val="30"/>
              <w:tabs>
                <w:tab w:val="clear" w:pos="360"/>
                <w:tab w:val="clear" w:pos="720"/>
                <w:tab w:val="decimal" w:pos="907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4C173A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23E084" w14:textId="369BD8F9" w:rsidR="00281410" w:rsidRPr="00946325" w:rsidRDefault="00281410" w:rsidP="00281410">
            <w:pPr>
              <w:pStyle w:val="30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</w:tr>
      <w:tr w:rsidR="00281410" w:rsidRPr="001D4CCD" w14:paraId="4995D089" w14:textId="77777777" w:rsidTr="00667867">
        <w:trPr>
          <w:cantSplit/>
        </w:trPr>
        <w:tc>
          <w:tcPr>
            <w:tcW w:w="5760" w:type="dxa"/>
          </w:tcPr>
          <w:p w14:paraId="7DD760A2" w14:textId="1FEF86B3" w:rsidR="00281410" w:rsidRPr="00BF50E7" w:rsidRDefault="00281410" w:rsidP="00281410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A31A64" w14:textId="534F602D" w:rsidR="00281410" w:rsidRPr="001D4CCD" w:rsidRDefault="004760EB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60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440,441</w:t>
            </w:r>
          </w:p>
        </w:tc>
        <w:tc>
          <w:tcPr>
            <w:tcW w:w="270" w:type="dxa"/>
          </w:tcPr>
          <w:p w14:paraId="6E384BC3" w14:textId="77777777" w:rsidR="00281410" w:rsidRPr="001D4CCD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BF6517" w14:textId="025CD213" w:rsidR="00281410" w:rsidRPr="001D19DA" w:rsidRDefault="00281410" w:rsidP="0028141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Pr="00DB7B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</w:tr>
    </w:tbl>
    <w:p w14:paraId="4AC1AF90" w14:textId="77777777" w:rsidR="00C05AF4" w:rsidRPr="002C05B5" w:rsidRDefault="00C05AF4" w:rsidP="00C05AF4">
      <w:pPr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p w14:paraId="66AB333D" w14:textId="77777777" w:rsidR="00667867" w:rsidRDefault="00667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22D3CC7" w14:textId="292AB695" w:rsidR="00C2559D" w:rsidRPr="004052F4" w:rsidRDefault="00C2559D" w:rsidP="00C2559D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052F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4C819475" w14:textId="77777777" w:rsidR="00C2559D" w:rsidRPr="004F5A59" w:rsidRDefault="00C2559D" w:rsidP="00C2559D">
      <w:pPr>
        <w:ind w:left="518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2291CC1" w14:textId="09164006" w:rsidR="00C2559D" w:rsidRPr="004052F4" w:rsidRDefault="00F5430D" w:rsidP="000501FA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C2559D" w:rsidRPr="004052F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0501FA" w:rsidRPr="004052F4">
        <w:rPr>
          <w:rFonts w:ascii="Angsana New" w:hAnsi="Angsana New" w:hint="cs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4052F4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EE57CCE" w14:textId="2DBFF2E8" w:rsidR="00BF48D4" w:rsidRPr="004F5A59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3E211808" w14:textId="4F7D2446" w:rsidR="005510C4" w:rsidRPr="004052F4" w:rsidRDefault="005510C4" w:rsidP="00133949">
      <w:pPr>
        <w:ind w:left="518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6089A68" w:rsidR="006F21A4" w:rsidRPr="004F5A59" w:rsidRDefault="006F21A4" w:rsidP="008240FC">
      <w:pPr>
        <w:ind w:left="5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464"/>
        <w:gridCol w:w="10"/>
      </w:tblGrid>
      <w:tr w:rsidR="00C05AF4" w:rsidRPr="00667867" w14:paraId="0B4F9208" w14:textId="77777777" w:rsidTr="00061790">
        <w:trPr>
          <w:gridAfter w:val="1"/>
          <w:wAfter w:w="10" w:type="dxa"/>
          <w:tblHeader/>
        </w:trPr>
        <w:tc>
          <w:tcPr>
            <w:tcW w:w="5760" w:type="dxa"/>
          </w:tcPr>
          <w:p w14:paraId="1B8529FE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5EA8C30C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667867" w14:paraId="52729DF7" w14:textId="77777777" w:rsidTr="00061790">
        <w:trPr>
          <w:gridAfter w:val="1"/>
          <w:wAfter w:w="10" w:type="dxa"/>
          <w:tblHeader/>
        </w:trPr>
        <w:tc>
          <w:tcPr>
            <w:tcW w:w="5760" w:type="dxa"/>
          </w:tcPr>
          <w:p w14:paraId="06A1FB40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264" w:type="dxa"/>
            <w:gridSpan w:val="3"/>
          </w:tcPr>
          <w:p w14:paraId="0F307E86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8D2C79" w:rsidRPr="00667867" w14:paraId="6A03D3F6" w14:textId="77777777" w:rsidTr="00061790">
        <w:trPr>
          <w:tblHeader/>
        </w:trPr>
        <w:tc>
          <w:tcPr>
            <w:tcW w:w="5760" w:type="dxa"/>
          </w:tcPr>
          <w:p w14:paraId="4D94BD53" w14:textId="67E80125" w:rsidR="008D2C79" w:rsidRPr="00667867" w:rsidRDefault="008D2C79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814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81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81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vAlign w:val="center"/>
          </w:tcPr>
          <w:p w14:paraId="5E2FF670" w14:textId="49A70A72" w:rsidR="008D2C79" w:rsidRPr="00667867" w:rsidRDefault="0007337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</w:t>
            </w:r>
            <w:r w:rsidR="002814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10E05FE" w14:textId="77777777" w:rsidR="008D2C79" w:rsidRPr="00667867" w:rsidRDefault="008D2C79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4208E346" w14:textId="060CD8DB" w:rsidR="008D2C79" w:rsidRPr="00667867" w:rsidRDefault="0007337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</w:t>
            </w:r>
            <w:r w:rsidR="0028141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05AF4" w:rsidRPr="00667867" w14:paraId="34575D2B" w14:textId="77777777" w:rsidTr="00061790">
        <w:trPr>
          <w:gridAfter w:val="1"/>
          <w:wAfter w:w="10" w:type="dxa"/>
          <w:tblHeader/>
        </w:trPr>
        <w:tc>
          <w:tcPr>
            <w:tcW w:w="5760" w:type="dxa"/>
          </w:tcPr>
          <w:p w14:paraId="1222EAEB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609AF935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E66" w:rsidRPr="00667867" w14:paraId="0EBC85F9" w14:textId="77777777" w:rsidTr="00061790">
        <w:tc>
          <w:tcPr>
            <w:tcW w:w="5760" w:type="dxa"/>
          </w:tcPr>
          <w:p w14:paraId="2459E664" w14:textId="77777777" w:rsidR="00784E66" w:rsidRPr="00667867" w:rsidRDefault="00784E66" w:rsidP="00784E6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27E8576E" w14:textId="5A836161" w:rsidR="00784E66" w:rsidRPr="00667867" w:rsidRDefault="00AC67E3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C67E3">
              <w:rPr>
                <w:rFonts w:asciiTheme="majorBidi" w:hAnsiTheme="majorBidi" w:cstheme="majorBidi"/>
                <w:sz w:val="30"/>
                <w:szCs w:val="30"/>
              </w:rPr>
              <w:t>423,818</w:t>
            </w:r>
          </w:p>
        </w:tc>
        <w:tc>
          <w:tcPr>
            <w:tcW w:w="270" w:type="dxa"/>
          </w:tcPr>
          <w:p w14:paraId="176EED48" w14:textId="77777777" w:rsidR="00784E66" w:rsidRPr="00667867" w:rsidRDefault="00784E66" w:rsidP="00784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591A03A" w14:textId="35F32D24" w:rsidR="00784E66" w:rsidRPr="00667867" w:rsidRDefault="00784E66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  <w:r w:rsidRPr="00517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</w:tr>
      <w:tr w:rsidR="00784E66" w:rsidRPr="00667867" w14:paraId="75F871FC" w14:textId="77777777" w:rsidTr="00061790">
        <w:tc>
          <w:tcPr>
            <w:tcW w:w="5760" w:type="dxa"/>
          </w:tcPr>
          <w:p w14:paraId="716C5E12" w14:textId="77777777" w:rsidR="00784E66" w:rsidRPr="00667867" w:rsidRDefault="00784E66" w:rsidP="00784E6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530" w:type="dxa"/>
            <w:shd w:val="clear" w:color="auto" w:fill="auto"/>
          </w:tcPr>
          <w:p w14:paraId="6561D6B7" w14:textId="6DA4ED5E" w:rsidR="00784E66" w:rsidRPr="00667867" w:rsidRDefault="00AC67E3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C67E3">
              <w:rPr>
                <w:rFonts w:asciiTheme="majorBidi" w:hAnsiTheme="majorBidi" w:cstheme="majorBidi"/>
                <w:sz w:val="30"/>
                <w:szCs w:val="30"/>
              </w:rPr>
              <w:t>7,244</w:t>
            </w:r>
          </w:p>
        </w:tc>
        <w:tc>
          <w:tcPr>
            <w:tcW w:w="270" w:type="dxa"/>
          </w:tcPr>
          <w:p w14:paraId="7577262F" w14:textId="77777777" w:rsidR="00784E66" w:rsidRPr="00667867" w:rsidRDefault="00784E66" w:rsidP="00784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7700D501" w14:textId="1CF82660" w:rsidR="00784E66" w:rsidRPr="00667867" w:rsidRDefault="00784E66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</w:tr>
      <w:tr w:rsidR="00784E66" w:rsidRPr="00667867" w14:paraId="246FD4C3" w14:textId="77777777" w:rsidTr="00061790">
        <w:tc>
          <w:tcPr>
            <w:tcW w:w="5760" w:type="dxa"/>
          </w:tcPr>
          <w:p w14:paraId="5739BCAB" w14:textId="77777777" w:rsidR="00784E66" w:rsidRPr="00667867" w:rsidRDefault="00784E66" w:rsidP="00784E66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530" w:type="dxa"/>
            <w:shd w:val="clear" w:color="auto" w:fill="auto"/>
          </w:tcPr>
          <w:p w14:paraId="5D07CA28" w14:textId="347577D6" w:rsidR="00784E66" w:rsidRPr="00667867" w:rsidRDefault="00AC67E3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C67E3"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  <w:tc>
          <w:tcPr>
            <w:tcW w:w="270" w:type="dxa"/>
          </w:tcPr>
          <w:p w14:paraId="0EE338CD" w14:textId="77777777" w:rsidR="00784E66" w:rsidRPr="00667867" w:rsidRDefault="00784E66" w:rsidP="00784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E06C2E6" w14:textId="71F8DA4A" w:rsidR="00784E66" w:rsidRPr="00667867" w:rsidRDefault="00784E66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EE57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84E66" w:rsidRPr="00667867" w14:paraId="4C5AEC98" w14:textId="77777777" w:rsidTr="00061790">
        <w:tc>
          <w:tcPr>
            <w:tcW w:w="5760" w:type="dxa"/>
          </w:tcPr>
          <w:p w14:paraId="71420332" w14:textId="77777777" w:rsidR="00784E66" w:rsidRPr="00667867" w:rsidRDefault="00784E66" w:rsidP="00784E66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530" w:type="dxa"/>
            <w:shd w:val="clear" w:color="auto" w:fill="auto"/>
          </w:tcPr>
          <w:p w14:paraId="0C818483" w14:textId="7837383D" w:rsidR="00784E66" w:rsidRPr="00667867" w:rsidRDefault="00AC67E3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C67E3">
              <w:rPr>
                <w:rFonts w:asciiTheme="majorBidi" w:hAnsiTheme="majorBidi" w:cstheme="majorBidi"/>
                <w:sz w:val="30"/>
                <w:szCs w:val="30"/>
              </w:rPr>
              <w:t>3,015</w:t>
            </w:r>
          </w:p>
        </w:tc>
        <w:tc>
          <w:tcPr>
            <w:tcW w:w="270" w:type="dxa"/>
          </w:tcPr>
          <w:p w14:paraId="5FC54611" w14:textId="77777777" w:rsidR="00784E66" w:rsidRPr="00667867" w:rsidRDefault="00784E66" w:rsidP="00784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2E1DE806" w14:textId="655338FD" w:rsidR="00784E66" w:rsidRPr="00667867" w:rsidRDefault="00784E66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</w:tr>
      <w:tr w:rsidR="00784E66" w:rsidRPr="00667867" w14:paraId="1DB865E1" w14:textId="77777777" w:rsidTr="00061790">
        <w:tc>
          <w:tcPr>
            <w:tcW w:w="5760" w:type="dxa"/>
          </w:tcPr>
          <w:p w14:paraId="573368D2" w14:textId="77777777" w:rsidR="00784E66" w:rsidRPr="00667867" w:rsidRDefault="00784E66" w:rsidP="00784E66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530" w:type="dxa"/>
            <w:shd w:val="clear" w:color="auto" w:fill="auto"/>
          </w:tcPr>
          <w:p w14:paraId="6A4925D1" w14:textId="0EB156A3" w:rsidR="00784E66" w:rsidRPr="00667867" w:rsidRDefault="00AC67E3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C67E3">
              <w:rPr>
                <w:rFonts w:asciiTheme="majorBidi" w:hAnsiTheme="majorBidi" w:cstheme="majorBidi"/>
                <w:sz w:val="30"/>
                <w:szCs w:val="30"/>
              </w:rPr>
              <w:t>2,025</w:t>
            </w:r>
          </w:p>
        </w:tc>
        <w:tc>
          <w:tcPr>
            <w:tcW w:w="270" w:type="dxa"/>
          </w:tcPr>
          <w:p w14:paraId="133CA17D" w14:textId="77777777" w:rsidR="00784E66" w:rsidRPr="00667867" w:rsidRDefault="00784E66" w:rsidP="00784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80BF4BB" w14:textId="4CBFA079" w:rsidR="00784E66" w:rsidRPr="00667867" w:rsidRDefault="00784E66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</w:tr>
      <w:tr w:rsidR="00784E66" w:rsidRPr="00667867" w14:paraId="612513A3" w14:textId="77777777" w:rsidTr="00061790">
        <w:tc>
          <w:tcPr>
            <w:tcW w:w="5760" w:type="dxa"/>
          </w:tcPr>
          <w:p w14:paraId="46292834" w14:textId="77777777" w:rsidR="00784E66" w:rsidRPr="00667867" w:rsidRDefault="00784E66" w:rsidP="00784E66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530" w:type="dxa"/>
            <w:shd w:val="clear" w:color="auto" w:fill="auto"/>
          </w:tcPr>
          <w:p w14:paraId="33F826F6" w14:textId="48886C8A" w:rsidR="00784E66" w:rsidRPr="00667867" w:rsidRDefault="00B1037C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037C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270" w:type="dxa"/>
          </w:tcPr>
          <w:p w14:paraId="51FB7D90" w14:textId="77777777" w:rsidR="00784E66" w:rsidRPr="00667867" w:rsidRDefault="00784E66" w:rsidP="00784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80CE11E" w14:textId="449589BF" w:rsidR="00784E66" w:rsidRPr="00667867" w:rsidRDefault="00784E66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8465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784E66" w:rsidRPr="00667867" w14:paraId="60EE8F98" w14:textId="77777777" w:rsidTr="00061790">
        <w:tc>
          <w:tcPr>
            <w:tcW w:w="5760" w:type="dxa"/>
          </w:tcPr>
          <w:p w14:paraId="666F48F3" w14:textId="77777777" w:rsidR="00784E66" w:rsidRPr="00667867" w:rsidRDefault="00784E66" w:rsidP="00784E6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E9254" w14:textId="2B09E9BC" w:rsidR="00784E66" w:rsidRPr="00667867" w:rsidRDefault="00B1037C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103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440,441</w:t>
            </w:r>
          </w:p>
        </w:tc>
        <w:tc>
          <w:tcPr>
            <w:tcW w:w="270" w:type="dxa"/>
          </w:tcPr>
          <w:p w14:paraId="1F508A9E" w14:textId="77777777" w:rsidR="00784E66" w:rsidRPr="00667867" w:rsidRDefault="00784E66" w:rsidP="00784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28AAA" w14:textId="4AE30DF5" w:rsidR="00784E66" w:rsidRPr="00667867" w:rsidRDefault="00784E66" w:rsidP="00784E66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29439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FE23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541C5C10" w14:textId="1E5C009F" w:rsidR="002C05B5" w:rsidRPr="004F5A59" w:rsidRDefault="002C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283C7B" w14:textId="6B287BCA" w:rsidR="00060D67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279F">
        <w:rPr>
          <w:rFonts w:ascii="Angsana New" w:hAnsi="Angsana New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 w:rsidR="00CC3FFA">
        <w:rPr>
          <w:rFonts w:ascii="Angsana New" w:hAnsi="Angsana New"/>
          <w:sz w:val="30"/>
          <w:szCs w:val="30"/>
        </w:rPr>
        <w:t xml:space="preserve"> </w:t>
      </w:r>
      <w:r w:rsidR="00196437">
        <w:rPr>
          <w:rFonts w:ascii="Angsana New" w:hAnsi="Angsana New"/>
          <w:sz w:val="30"/>
          <w:szCs w:val="30"/>
        </w:rPr>
        <w:t>165.7</w:t>
      </w:r>
      <w:r w:rsidR="00CC3FFA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ล้านบาท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8C4B1A">
        <w:rPr>
          <w:rFonts w:ascii="Angsana New" w:hAnsi="Angsana New"/>
          <w:sz w:val="30"/>
          <w:szCs w:val="30"/>
        </w:rPr>
        <w:br/>
      </w:r>
      <w:r w:rsidR="007336FD" w:rsidRPr="008C4B1A">
        <w:rPr>
          <w:rFonts w:ascii="Angsana New" w:hAnsi="Angsana New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256</w:t>
      </w:r>
      <w:r w:rsidR="00784E66">
        <w:rPr>
          <w:rFonts w:ascii="Angsana New" w:hAnsi="Angsana New"/>
          <w:i/>
          <w:iCs/>
          <w:sz w:val="30"/>
          <w:szCs w:val="30"/>
        </w:rPr>
        <w:t>7</w:t>
      </w:r>
      <w:r w:rsidR="007336FD" w:rsidRPr="008C4B1A">
        <w:rPr>
          <w:rFonts w:ascii="Angsana New" w:hAnsi="Angsana New"/>
          <w:i/>
          <w:iCs/>
          <w:sz w:val="30"/>
          <w:szCs w:val="30"/>
        </w:rPr>
        <w:t xml:space="preserve">: </w:t>
      </w:r>
      <w:r w:rsidR="00784E66">
        <w:rPr>
          <w:rFonts w:ascii="Angsana New" w:hAnsi="Angsana New"/>
          <w:i/>
          <w:iCs/>
          <w:sz w:val="30"/>
          <w:szCs w:val="30"/>
        </w:rPr>
        <w:t>137</w:t>
      </w:r>
      <w:r w:rsidR="00734F79">
        <w:rPr>
          <w:rFonts w:ascii="Angsana New" w:hAnsi="Angsana New"/>
          <w:i/>
          <w:iCs/>
          <w:sz w:val="30"/>
          <w:szCs w:val="30"/>
        </w:rPr>
        <w:t>.</w:t>
      </w:r>
      <w:r w:rsidR="00784E66">
        <w:rPr>
          <w:rFonts w:ascii="Angsana New" w:hAnsi="Angsana New"/>
          <w:i/>
          <w:iCs/>
          <w:sz w:val="30"/>
          <w:szCs w:val="30"/>
        </w:rPr>
        <w:t>2</w:t>
      </w:r>
      <w:r w:rsidR="00734F79">
        <w:rPr>
          <w:rFonts w:ascii="Angsana New" w:hAnsi="Angsana New"/>
          <w:i/>
          <w:iCs/>
          <w:sz w:val="30"/>
          <w:szCs w:val="30"/>
        </w:rPr>
        <w:t xml:space="preserve"> </w:t>
      </w:r>
      <w:r w:rsidR="00734F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336FD" w:rsidRPr="008C4B1A">
        <w:rPr>
          <w:rFonts w:ascii="Angsana New" w:hAnsi="Angsana New"/>
          <w:i/>
          <w:iCs/>
          <w:sz w:val="30"/>
          <w:szCs w:val="30"/>
        </w:rPr>
        <w:t>)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4F5A59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84E7B55" w14:textId="6D0392EB" w:rsidR="001168AA" w:rsidRPr="002859DC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2859DC">
        <w:rPr>
          <w:rFonts w:ascii="Angsana New" w:hAnsi="Angsana New" w:cs="Angsana New" w:hint="cs"/>
          <w:cs/>
        </w:rPr>
        <w:t>ภาษีเงินได้</w:t>
      </w:r>
    </w:p>
    <w:p w14:paraId="25DE554E" w14:textId="77777777" w:rsidR="001168AA" w:rsidRPr="004F5A59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EC8367E" w14:textId="585FA71A" w:rsidR="00061790" w:rsidRPr="001D62E3" w:rsidRDefault="00061790" w:rsidP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  <w:r w:rsidRPr="001D62E3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1E583A" w:rsidRPr="001D62E3">
        <w:rPr>
          <w:rFonts w:ascii="Angsana New" w:hAnsi="Angsana New" w:hint="cs"/>
          <w:sz w:val="30"/>
          <w:szCs w:val="30"/>
          <w:cs/>
        </w:rPr>
        <w:t>สาม</w:t>
      </w:r>
      <w:r w:rsidRPr="001D62E3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D62E3">
        <w:rPr>
          <w:rFonts w:ascii="Angsana New" w:hAnsi="Angsana New" w:hint="cs"/>
          <w:sz w:val="30"/>
          <w:szCs w:val="30"/>
        </w:rPr>
        <w:t xml:space="preserve"> </w:t>
      </w:r>
      <w:r w:rsidRPr="001D62E3">
        <w:rPr>
          <w:rFonts w:ascii="Angsana New" w:hAnsi="Angsana New" w:hint="cs"/>
          <w:sz w:val="30"/>
          <w:szCs w:val="30"/>
        </w:rPr>
        <w:br/>
      </w:r>
      <w:r w:rsidR="00C81896" w:rsidRPr="001D62E3">
        <w:rPr>
          <w:rFonts w:ascii="Angsana New" w:hAnsi="Angsana New" w:hint="cs"/>
          <w:sz w:val="30"/>
          <w:szCs w:val="30"/>
        </w:rPr>
        <w:t xml:space="preserve">31 </w:t>
      </w:r>
      <w:r w:rsidR="00C81896" w:rsidRPr="001D62E3">
        <w:rPr>
          <w:rFonts w:ascii="Angsana New" w:hAnsi="Angsana New" w:hint="cs"/>
          <w:sz w:val="30"/>
          <w:szCs w:val="30"/>
          <w:cs/>
        </w:rPr>
        <w:t>มีนาคม</w:t>
      </w:r>
      <w:r w:rsidRPr="001D62E3">
        <w:rPr>
          <w:rFonts w:ascii="Angsana New" w:hAnsi="Angsana New" w:hint="cs"/>
          <w:sz w:val="30"/>
          <w:szCs w:val="30"/>
          <w:cs/>
        </w:rPr>
        <w:t xml:space="preserve"> </w:t>
      </w:r>
      <w:r w:rsidR="00073374" w:rsidRPr="001D62E3">
        <w:rPr>
          <w:rFonts w:ascii="Angsana New" w:hAnsi="Angsana New" w:hint="cs"/>
          <w:sz w:val="30"/>
          <w:szCs w:val="30"/>
        </w:rPr>
        <w:t>256</w:t>
      </w:r>
      <w:r w:rsidR="00784E66" w:rsidRPr="001D62E3">
        <w:rPr>
          <w:rFonts w:ascii="Angsana New" w:hAnsi="Angsana New" w:hint="cs"/>
          <w:sz w:val="30"/>
          <w:szCs w:val="30"/>
        </w:rPr>
        <w:t>8</w:t>
      </w:r>
      <w:r w:rsidRPr="001D62E3">
        <w:rPr>
          <w:rFonts w:ascii="Angsana New" w:hAnsi="Angsana New" w:hint="cs"/>
          <w:sz w:val="30"/>
          <w:szCs w:val="30"/>
        </w:rPr>
        <w:t xml:space="preserve"> </w:t>
      </w:r>
      <w:r w:rsidRPr="001D62E3">
        <w:rPr>
          <w:rFonts w:ascii="Angsana New" w:hAnsi="Angsana New" w:hint="cs"/>
          <w:sz w:val="30"/>
          <w:szCs w:val="30"/>
          <w:cs/>
        </w:rPr>
        <w:t>คือร้อยละ</w:t>
      </w:r>
      <w:r w:rsidR="00CC3FFA" w:rsidRPr="001D62E3">
        <w:rPr>
          <w:rFonts w:ascii="Angsana New" w:hAnsi="Angsana New" w:hint="cs"/>
          <w:sz w:val="30"/>
          <w:szCs w:val="30"/>
        </w:rPr>
        <w:t xml:space="preserve"> </w:t>
      </w:r>
      <w:r w:rsidR="00C91D1F" w:rsidRPr="001D62E3">
        <w:rPr>
          <w:rFonts w:ascii="Angsana New" w:hAnsi="Angsana New" w:hint="cs"/>
          <w:sz w:val="30"/>
          <w:szCs w:val="30"/>
        </w:rPr>
        <w:t>22.3</w:t>
      </w:r>
      <w:r w:rsidRPr="001D62E3">
        <w:rPr>
          <w:rFonts w:ascii="Angsana New" w:hAnsi="Angsana New" w:hint="cs"/>
          <w:sz w:val="30"/>
          <w:szCs w:val="30"/>
        </w:rPr>
        <w:t xml:space="preserve"> </w:t>
      </w:r>
      <w:r w:rsidRPr="001D62E3">
        <w:rPr>
          <w:rFonts w:ascii="Angsana New" w:hAnsi="Angsana New" w:hint="cs"/>
          <w:sz w:val="30"/>
          <w:szCs w:val="30"/>
          <w:cs/>
        </w:rPr>
        <w:t>และ</w:t>
      </w:r>
      <w:r w:rsidR="00463560" w:rsidRPr="001D62E3">
        <w:rPr>
          <w:rFonts w:ascii="Angsana New" w:hAnsi="Angsana New" w:hint="cs"/>
          <w:sz w:val="30"/>
          <w:szCs w:val="30"/>
          <w:cs/>
        </w:rPr>
        <w:t>ร้อยละ</w:t>
      </w:r>
      <w:r w:rsidR="00463560" w:rsidRPr="001D62E3">
        <w:rPr>
          <w:rFonts w:ascii="Angsana New" w:hAnsi="Angsana New" w:hint="cs"/>
          <w:sz w:val="30"/>
          <w:szCs w:val="30"/>
        </w:rPr>
        <w:t xml:space="preserve"> </w:t>
      </w:r>
      <w:r w:rsidR="00463560">
        <w:rPr>
          <w:rFonts w:ascii="Angsana New" w:hAnsi="Angsana New"/>
          <w:sz w:val="30"/>
          <w:szCs w:val="30"/>
        </w:rPr>
        <w:t>18.9</w:t>
      </w:r>
      <w:r w:rsidR="00463560" w:rsidRPr="001D62E3">
        <w:rPr>
          <w:rFonts w:ascii="Angsana New" w:hAnsi="Angsana New" w:hint="cs"/>
          <w:sz w:val="30"/>
          <w:szCs w:val="30"/>
        </w:rPr>
        <w:t xml:space="preserve"> </w:t>
      </w:r>
      <w:r w:rsidRPr="001D62E3">
        <w:rPr>
          <w:rFonts w:ascii="Angsana New" w:hAnsi="Angsana New" w:hint="cs"/>
          <w:sz w:val="30"/>
          <w:szCs w:val="30"/>
          <w:cs/>
        </w:rPr>
        <w:t>ตามลำดับ</w:t>
      </w:r>
      <w:r w:rsidRPr="001D62E3">
        <w:rPr>
          <w:rFonts w:ascii="Angsana New" w:hAnsi="Angsana New" w:hint="cs"/>
          <w:sz w:val="30"/>
          <w:szCs w:val="30"/>
        </w:rPr>
        <w:t xml:space="preserve"> </w:t>
      </w:r>
      <w:r w:rsidRPr="001D62E3">
        <w:rPr>
          <w:rFonts w:ascii="Angsana New" w:hAnsi="Angsana New" w:hint="cs"/>
          <w:i/>
          <w:iCs/>
          <w:sz w:val="30"/>
          <w:szCs w:val="30"/>
        </w:rPr>
        <w:t>(</w:t>
      </w:r>
      <w:r w:rsidR="00073374" w:rsidRPr="001D62E3">
        <w:rPr>
          <w:rFonts w:ascii="Angsana New" w:hAnsi="Angsana New" w:hint="cs"/>
          <w:i/>
          <w:iCs/>
          <w:sz w:val="30"/>
          <w:szCs w:val="30"/>
        </w:rPr>
        <w:t>256</w:t>
      </w:r>
      <w:r w:rsidR="00784E66" w:rsidRPr="001D62E3">
        <w:rPr>
          <w:rFonts w:ascii="Angsana New" w:hAnsi="Angsana New" w:hint="cs"/>
          <w:i/>
          <w:iCs/>
          <w:sz w:val="30"/>
          <w:szCs w:val="30"/>
        </w:rPr>
        <w:t>7</w:t>
      </w:r>
      <w:r w:rsidRPr="001D62E3">
        <w:rPr>
          <w:rFonts w:ascii="Angsana New" w:hAnsi="Angsana New" w:hint="cs"/>
          <w:i/>
          <w:iCs/>
          <w:sz w:val="30"/>
          <w:szCs w:val="30"/>
        </w:rPr>
        <w:t>:</w:t>
      </w:r>
      <w:r w:rsidRPr="001D62E3">
        <w:rPr>
          <w:rFonts w:ascii="Angsana New" w:hAnsi="Angsana New" w:hint="cs"/>
          <w:i/>
          <w:iCs/>
          <w:sz w:val="30"/>
          <w:szCs w:val="30"/>
          <w:cs/>
        </w:rPr>
        <w:t xml:space="preserve"> ร้อยละ</w:t>
      </w:r>
      <w:r w:rsidRPr="001D62E3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73374" w:rsidRPr="001D62E3">
        <w:rPr>
          <w:rFonts w:ascii="Angsana New" w:hAnsi="Angsana New" w:hint="cs"/>
          <w:i/>
          <w:iCs/>
          <w:sz w:val="30"/>
          <w:szCs w:val="30"/>
        </w:rPr>
        <w:t>1</w:t>
      </w:r>
      <w:r w:rsidR="00784E66" w:rsidRPr="001D62E3">
        <w:rPr>
          <w:rFonts w:ascii="Angsana New" w:hAnsi="Angsana New" w:hint="cs"/>
          <w:i/>
          <w:iCs/>
          <w:sz w:val="30"/>
          <w:szCs w:val="30"/>
        </w:rPr>
        <w:t>7</w:t>
      </w:r>
      <w:r w:rsidR="00E84D55" w:rsidRPr="001D62E3">
        <w:rPr>
          <w:rFonts w:ascii="Angsana New" w:hAnsi="Angsana New" w:hint="cs"/>
          <w:i/>
          <w:iCs/>
          <w:sz w:val="30"/>
          <w:szCs w:val="30"/>
        </w:rPr>
        <w:t>.</w:t>
      </w:r>
      <w:r w:rsidR="00784E66" w:rsidRPr="001D62E3">
        <w:rPr>
          <w:rFonts w:ascii="Angsana New" w:hAnsi="Angsana New" w:hint="cs"/>
          <w:i/>
          <w:iCs/>
          <w:sz w:val="30"/>
          <w:szCs w:val="30"/>
        </w:rPr>
        <w:t>9</w:t>
      </w:r>
      <w:r w:rsidRPr="001D62E3"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="00CD1B47" w:rsidRPr="001D62E3">
        <w:rPr>
          <w:rFonts w:ascii="Angsana New" w:hAnsi="Angsana New" w:hint="cs"/>
          <w:i/>
          <w:iCs/>
          <w:sz w:val="30"/>
          <w:szCs w:val="30"/>
        </w:rPr>
        <w:t>9</w:t>
      </w:r>
      <w:r w:rsidR="00E84D55" w:rsidRPr="001D62E3">
        <w:rPr>
          <w:rFonts w:ascii="Angsana New" w:hAnsi="Angsana New" w:hint="cs"/>
          <w:i/>
          <w:iCs/>
          <w:sz w:val="30"/>
          <w:szCs w:val="30"/>
        </w:rPr>
        <w:t>.</w:t>
      </w:r>
      <w:r w:rsidR="00CD1B47" w:rsidRPr="001D62E3">
        <w:rPr>
          <w:rFonts w:ascii="Angsana New" w:hAnsi="Angsana New" w:hint="cs"/>
          <w:i/>
          <w:iCs/>
          <w:sz w:val="30"/>
          <w:szCs w:val="30"/>
        </w:rPr>
        <w:t>6</w:t>
      </w:r>
      <w:r w:rsidRPr="001D62E3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62E3">
        <w:rPr>
          <w:rFonts w:ascii="Angsana New" w:hAnsi="Angsana New" w:hint="cs"/>
          <w:i/>
          <w:iCs/>
          <w:sz w:val="30"/>
          <w:szCs w:val="30"/>
          <w:cs/>
        </w:rPr>
        <w:t>ตามลำดับ)</w:t>
      </w:r>
      <w:r w:rsidRPr="001D62E3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4F6902" w:rsidRPr="001D62E3">
        <w:rPr>
          <w:rFonts w:ascii="Angsana New" w:hAnsi="Angsana New" w:hint="cs"/>
          <w:i/>
          <w:iCs/>
          <w:sz w:val="30"/>
          <w:szCs w:val="30"/>
          <w:cs/>
        </w:rPr>
        <w:br/>
      </w:r>
      <w:r w:rsidRPr="001D62E3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การเปลี่ยนแปลงในอัตราภาษีเงินได้ที่แท้จริงของกลุ่มบริษัทและบริษัทมีสาเหตุหลักมาจาก</w:t>
      </w:r>
      <w:r w:rsidR="00500EE2" w:rsidRPr="001D62E3">
        <w:rPr>
          <w:rFonts w:ascii="Angsana New" w:hAnsi="Angsana New" w:hint="cs"/>
          <w:sz w:val="30"/>
          <w:szCs w:val="30"/>
          <w:cs/>
        </w:rPr>
        <w:t>ค่าใช้จ่ายที่</w:t>
      </w:r>
      <w:r w:rsidR="00CF169D" w:rsidRPr="001D62E3">
        <w:rPr>
          <w:rFonts w:ascii="Angsana New" w:hAnsi="Angsana New" w:hint="cs"/>
          <w:sz w:val="30"/>
          <w:szCs w:val="30"/>
          <w:cs/>
        </w:rPr>
        <w:t>ต้องห้าม</w:t>
      </w:r>
      <w:r w:rsidR="00CF169D" w:rsidRPr="001D62E3">
        <w:rPr>
          <w:rFonts w:ascii="Angsana New" w:hAnsi="Angsana New" w:hint="cs"/>
          <w:sz w:val="30"/>
          <w:szCs w:val="30"/>
          <w:cs/>
        </w:rPr>
        <w:br/>
        <w:t>ทางภาษี</w:t>
      </w:r>
      <w:r w:rsidRPr="001D62E3">
        <w:rPr>
          <w:rFonts w:ascii="Angsana New" w:hAnsi="Angsana New" w:hint="cs"/>
          <w:sz w:val="30"/>
          <w:szCs w:val="30"/>
          <w:cs/>
        </w:rPr>
        <w:t xml:space="preserve"> </w:t>
      </w:r>
      <w:r w:rsidRPr="001D62E3">
        <w:rPr>
          <w:rFonts w:ascii="Angsana New" w:hAnsi="Angsana New" w:hint="cs"/>
          <w:i/>
          <w:iCs/>
          <w:sz w:val="30"/>
          <w:szCs w:val="30"/>
        </w:rPr>
        <w:t>(</w:t>
      </w:r>
      <w:r w:rsidR="00073374" w:rsidRPr="001D62E3">
        <w:rPr>
          <w:rFonts w:ascii="Angsana New" w:hAnsi="Angsana New" w:hint="cs"/>
          <w:i/>
          <w:iCs/>
          <w:sz w:val="30"/>
          <w:szCs w:val="30"/>
        </w:rPr>
        <w:t>256</w:t>
      </w:r>
      <w:r w:rsidR="00CD1B47" w:rsidRPr="001D62E3">
        <w:rPr>
          <w:rFonts w:ascii="Angsana New" w:hAnsi="Angsana New" w:hint="cs"/>
          <w:i/>
          <w:iCs/>
          <w:sz w:val="30"/>
          <w:szCs w:val="30"/>
        </w:rPr>
        <w:t>7</w:t>
      </w:r>
      <w:r w:rsidRPr="001D62E3">
        <w:rPr>
          <w:rFonts w:ascii="Angsana New" w:hAnsi="Angsana New" w:hint="cs"/>
          <w:i/>
          <w:iCs/>
          <w:sz w:val="30"/>
          <w:szCs w:val="30"/>
        </w:rPr>
        <w:t>:</w:t>
      </w:r>
      <w:r w:rsidR="00E078AE" w:rsidRPr="001D62E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07D4D" w:rsidRPr="001D62E3">
        <w:rPr>
          <w:rFonts w:ascii="Angsana New" w:hAnsi="Angsana New" w:hint="cs"/>
          <w:i/>
          <w:iCs/>
          <w:sz w:val="30"/>
          <w:szCs w:val="30"/>
          <w:cs/>
        </w:rPr>
        <w:t>ความแตกต่าง</w:t>
      </w:r>
      <w:r w:rsidR="00E078AE" w:rsidRPr="001D62E3">
        <w:rPr>
          <w:rFonts w:ascii="Angsana New" w:hAnsi="Angsana New" w:hint="cs"/>
          <w:i/>
          <w:iCs/>
          <w:sz w:val="30"/>
          <w:szCs w:val="30"/>
          <w:cs/>
        </w:rPr>
        <w:t>ของรายการ</w:t>
      </w:r>
      <w:r w:rsidR="00E24595" w:rsidRPr="001D62E3">
        <w:rPr>
          <w:rFonts w:ascii="Angsana New" w:hAnsi="Angsana New" w:hint="cs"/>
          <w:i/>
          <w:iCs/>
          <w:sz w:val="30"/>
          <w:szCs w:val="30"/>
          <w:cs/>
        </w:rPr>
        <w:t>สัญญาเช่าทางบัญชีและทางภาษี</w:t>
      </w:r>
      <w:r w:rsidRPr="001D62E3">
        <w:rPr>
          <w:rFonts w:ascii="Angsana New" w:hAnsi="Angsana New" w:hint="cs"/>
          <w:i/>
          <w:iCs/>
          <w:sz w:val="30"/>
          <w:szCs w:val="30"/>
        </w:rPr>
        <w:t>)</w:t>
      </w:r>
    </w:p>
    <w:p w14:paraId="0E567EB1" w14:textId="20188A77" w:rsidR="00CD55DD" w:rsidRPr="002C05B5" w:rsidRDefault="00CD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cs/>
        </w:rPr>
      </w:pPr>
    </w:p>
    <w:p w14:paraId="541B2AD0" w14:textId="77777777" w:rsidR="00061790" w:rsidRDefault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</w:rPr>
      </w:pPr>
      <w:r>
        <w:rPr>
          <w:rFonts w:ascii="Angsana New" w:hAnsi="Angsana New"/>
          <w:cs/>
        </w:rPr>
        <w:br w:type="page"/>
      </w:r>
    </w:p>
    <w:p w14:paraId="7334A06B" w14:textId="1CCF346E" w:rsidR="001168AA" w:rsidRPr="009721F5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กำไรต่อหุ้น</w:t>
      </w:r>
    </w:p>
    <w:p w14:paraId="44FB1538" w14:textId="1BC4BDB3" w:rsidR="001168AA" w:rsidRDefault="001168AA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11081A" w:rsidRPr="00061790" w14:paraId="1215689F" w14:textId="77777777" w:rsidTr="00A54B67">
        <w:tc>
          <w:tcPr>
            <w:tcW w:w="3780" w:type="dxa"/>
          </w:tcPr>
          <w:p w14:paraId="028EE708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F41DC66" w14:textId="77777777" w:rsidR="0011081A" w:rsidRPr="00061790" w:rsidRDefault="0011081A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B0FB43" w14:textId="77777777" w:rsidR="0011081A" w:rsidRPr="00061790" w:rsidRDefault="0011081A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CA431C1" w14:textId="77777777" w:rsidR="0011081A" w:rsidRPr="00061790" w:rsidRDefault="0011081A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924" w:rsidRPr="00061790" w14:paraId="3FF65A02" w14:textId="77777777" w:rsidTr="00A54B67">
        <w:tc>
          <w:tcPr>
            <w:tcW w:w="3780" w:type="dxa"/>
            <w:vAlign w:val="bottom"/>
          </w:tcPr>
          <w:p w14:paraId="5A5B5561" w14:textId="4AA5CDCC" w:rsidR="00441924" w:rsidRPr="00FF54B0" w:rsidRDefault="00441924" w:rsidP="0044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5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FF5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FF5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F54B0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FF54B0">
              <w:rPr>
                <w:rFonts w:ascii="Angsana New" w:hAnsi="Angsana New"/>
                <w:bCs/>
                <w:iCs/>
                <w:sz w:val="30"/>
                <w:szCs w:val="30"/>
              </w:rPr>
              <w:t xml:space="preserve"> </w:t>
            </w:r>
            <w:r w:rsidRPr="00FF54B0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7CE75E39" w14:textId="19BE09F8" w:rsidR="00441924" w:rsidRPr="00FF54B0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4B0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316B7CD" w14:textId="77777777" w:rsidR="00441924" w:rsidRPr="00FF54B0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6207F" w14:textId="1FEA6A0E" w:rsidR="00441924" w:rsidRPr="00FF54B0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4B0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F6966A0" w14:textId="77777777" w:rsidR="00441924" w:rsidRPr="00FF54B0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2F4B3" w14:textId="441D281C" w:rsidR="00441924" w:rsidRPr="00FF54B0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4B0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65C23225" w14:textId="77777777" w:rsidR="00441924" w:rsidRPr="00FF54B0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0A9B58" w14:textId="53CEAD9A" w:rsidR="00441924" w:rsidRPr="00FF54B0" w:rsidRDefault="00441924" w:rsidP="0044192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4B0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11081A" w:rsidRPr="00061790" w14:paraId="26C0B2E4" w14:textId="77777777" w:rsidTr="00A54B67">
        <w:tc>
          <w:tcPr>
            <w:tcW w:w="3780" w:type="dxa"/>
          </w:tcPr>
          <w:p w14:paraId="68E7CCCD" w14:textId="77777777" w:rsidR="0011081A" w:rsidRPr="00FF54B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FA8B8A7" w14:textId="77777777" w:rsidR="0011081A" w:rsidRPr="00FF54B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F5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FF5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FF5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FF5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224A" w:rsidRPr="00061790" w14:paraId="7E23614A" w14:textId="77777777" w:rsidTr="00DC4784">
        <w:tc>
          <w:tcPr>
            <w:tcW w:w="3780" w:type="dxa"/>
            <w:vAlign w:val="bottom"/>
          </w:tcPr>
          <w:p w14:paraId="499B8E99" w14:textId="77777777" w:rsidR="005B224A" w:rsidRPr="00FF54B0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BA5F24" w14:textId="5C394ED7" w:rsidR="005B224A" w:rsidRPr="00FF54B0" w:rsidRDefault="007C15AB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54</w:t>
            </w:r>
            <w:r w:rsidR="00376274" w:rsidRPr="00FF5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F5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882</w:t>
            </w:r>
          </w:p>
        </w:tc>
        <w:tc>
          <w:tcPr>
            <w:tcW w:w="270" w:type="dxa"/>
            <w:vAlign w:val="bottom"/>
          </w:tcPr>
          <w:p w14:paraId="5BE0E6EE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967396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08263B" w14:textId="4DDD28BF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39,783</w:t>
            </w:r>
          </w:p>
        </w:tc>
        <w:tc>
          <w:tcPr>
            <w:tcW w:w="270" w:type="dxa"/>
          </w:tcPr>
          <w:p w14:paraId="79AF833E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4ACB3F" w14:textId="2E3E33B5" w:rsidR="005B224A" w:rsidRPr="00FF54B0" w:rsidRDefault="00A935F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18,824</w:t>
            </w:r>
          </w:p>
        </w:tc>
        <w:tc>
          <w:tcPr>
            <w:tcW w:w="288" w:type="dxa"/>
            <w:vAlign w:val="bottom"/>
          </w:tcPr>
          <w:p w14:paraId="1964151E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5AD37BF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2F8AE296" w14:textId="41408AB4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/>
                <w:b/>
                <w:bCs/>
                <w:sz w:val="30"/>
                <w:szCs w:val="30"/>
              </w:rPr>
              <w:t>17,035</w:t>
            </w:r>
          </w:p>
        </w:tc>
      </w:tr>
      <w:tr w:rsidR="005B224A" w:rsidRPr="00061790" w14:paraId="59EFB175" w14:textId="77777777" w:rsidTr="00A54B67">
        <w:tc>
          <w:tcPr>
            <w:tcW w:w="3780" w:type="dxa"/>
            <w:vAlign w:val="bottom"/>
          </w:tcPr>
          <w:p w14:paraId="2E585B0E" w14:textId="77777777" w:rsidR="005B224A" w:rsidRPr="00FF54B0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EA9F5A4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147FB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7332E3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40BFB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FC43AC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4BCECC2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ED3AF0F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224A" w:rsidRPr="00061790" w14:paraId="295D819D" w14:textId="77777777" w:rsidTr="00A54B67">
        <w:tc>
          <w:tcPr>
            <w:tcW w:w="3780" w:type="dxa"/>
          </w:tcPr>
          <w:p w14:paraId="5B77BBA1" w14:textId="77777777" w:rsidR="005B224A" w:rsidRPr="00FF54B0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1B65FF6F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5070A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EBC992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0D60F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40C621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AFDC12B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3E87F04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224A" w:rsidRPr="00061790" w14:paraId="7C30085C" w14:textId="77777777" w:rsidTr="00A54B67">
        <w:tc>
          <w:tcPr>
            <w:tcW w:w="3780" w:type="dxa"/>
            <w:vAlign w:val="bottom"/>
          </w:tcPr>
          <w:p w14:paraId="0342309E" w14:textId="257AD0B5" w:rsidR="005B224A" w:rsidRPr="00FF54B0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F54B0">
              <w:rPr>
                <w:rFonts w:ascii="Angsana New" w:hAnsi="Angsana New"/>
                <w:sz w:val="30"/>
                <w:szCs w:val="30"/>
              </w:rPr>
              <w:t>1</w:t>
            </w:r>
            <w:r w:rsidRPr="00FF5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94028" w:rsidRPr="00FF5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1D4FC2F1" w14:textId="54133459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F54B0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</w:tcPr>
          <w:p w14:paraId="17F64B1B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AC1416" w14:textId="61B64656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FF54B0">
              <w:rPr>
                <w:rFonts w:asciiTheme="majorBidi" w:hAnsiTheme="majorBidi"/>
                <w:sz w:val="30"/>
                <w:szCs w:val="30"/>
              </w:rPr>
              <w:t>600</w:t>
            </w:r>
            <w:r w:rsidRPr="00FF5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54B0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A8B8290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1C7760" w14:textId="149A011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FF54B0">
              <w:rPr>
                <w:rFonts w:asciiTheme="majorBidi" w:hAnsiTheme="majorBidi"/>
                <w:sz w:val="30"/>
                <w:szCs w:val="30"/>
              </w:rPr>
              <w:t>600</w:t>
            </w:r>
            <w:r w:rsidRPr="00FF5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54B0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501C6608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C8317AC" w14:textId="3B08B79D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F54B0">
              <w:rPr>
                <w:rFonts w:asciiTheme="majorBidi" w:hAnsiTheme="majorBidi"/>
                <w:sz w:val="30"/>
                <w:szCs w:val="30"/>
              </w:rPr>
              <w:t>600</w:t>
            </w:r>
            <w:r w:rsidRPr="00FF5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54B0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5B224A" w:rsidRPr="00061790" w14:paraId="2EE37181" w14:textId="77777777" w:rsidTr="00DC4784">
        <w:tc>
          <w:tcPr>
            <w:tcW w:w="3780" w:type="dxa"/>
            <w:vAlign w:val="bottom"/>
          </w:tcPr>
          <w:p w14:paraId="59BD9A65" w14:textId="65C73445" w:rsidR="005B224A" w:rsidRPr="00FF54B0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Pr="00FF54B0">
              <w:rPr>
                <w:rFonts w:ascii="Angsana New" w:hAnsi="Angsana New"/>
                <w:b/>
                <w:sz w:val="30"/>
                <w:szCs w:val="30"/>
              </w:rPr>
              <w:t xml:space="preserve">31 </w:t>
            </w:r>
            <w:r w:rsidRPr="00FF54B0">
              <w:rPr>
                <w:rFonts w:ascii="Angsana New" w:hAnsi="Angsana New"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63374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06C943" w14:textId="5536CD50" w:rsidR="00181CBC" w:rsidRPr="00FF54B0" w:rsidRDefault="00181CBC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600</w:t>
            </w: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F54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2063FEC3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9985F" w14:textId="28B53CFE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70" w:type="dxa"/>
            <w:shd w:val="clear" w:color="auto" w:fill="auto"/>
          </w:tcPr>
          <w:p w14:paraId="03575DCA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82F5E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0B98E2" w14:textId="18AEC4C2" w:rsidR="00181CBC" w:rsidRPr="00FF54B0" w:rsidRDefault="00181CBC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600</w:t>
            </w: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F54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7DF50704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04491" w14:textId="2D72EAC0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F54B0">
              <w:rPr>
                <w:rFonts w:asciiTheme="majorBidi" w:hAnsiTheme="majorBidi"/>
                <w:b/>
                <w:bCs/>
                <w:sz w:val="30"/>
                <w:szCs w:val="30"/>
              </w:rPr>
              <w:t>600,000</w:t>
            </w:r>
          </w:p>
        </w:tc>
      </w:tr>
      <w:tr w:rsidR="005B224A" w:rsidRPr="00061790" w14:paraId="3A32D0C6" w14:textId="77777777" w:rsidTr="00A54B67">
        <w:tc>
          <w:tcPr>
            <w:tcW w:w="3780" w:type="dxa"/>
            <w:vAlign w:val="bottom"/>
          </w:tcPr>
          <w:p w14:paraId="66861B08" w14:textId="77777777" w:rsidR="005B224A" w:rsidRPr="00FF54B0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1C7F273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CF8E0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CD46DB6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81ABC5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5A77770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149DD97C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06AD1CB4" w14:textId="77777777" w:rsidR="005B224A" w:rsidRPr="00FF54B0" w:rsidRDefault="005B224A" w:rsidP="005B22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224A" w:rsidRPr="00061790" w14:paraId="15A69D1A" w14:textId="77777777" w:rsidTr="00DC4784">
        <w:tc>
          <w:tcPr>
            <w:tcW w:w="3780" w:type="dxa"/>
            <w:vAlign w:val="bottom"/>
          </w:tcPr>
          <w:p w14:paraId="4A801C4A" w14:textId="77777777" w:rsidR="005B224A" w:rsidRPr="00FF54B0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FF5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CA0CFD" w14:textId="184DD6B0" w:rsidR="005B224A" w:rsidRPr="00FF54B0" w:rsidRDefault="00EE0CD2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54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0.0</w:t>
            </w:r>
            <w:r w:rsidR="007C15AB" w:rsidRPr="00FF54B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vAlign w:val="bottom"/>
          </w:tcPr>
          <w:p w14:paraId="75611209" w14:textId="77777777" w:rsidR="005B224A" w:rsidRPr="00FF54B0" w:rsidRDefault="005B224A" w:rsidP="005B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FDD217" w14:textId="4BF19764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  <w:shd w:val="clear" w:color="auto" w:fill="auto"/>
          </w:tcPr>
          <w:p w14:paraId="4F7188B5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96651D" w14:textId="77EC08B0" w:rsidR="005B224A" w:rsidRPr="00FF54B0" w:rsidRDefault="00EE0CD2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0.03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1B1EFD1" w14:textId="77777777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7249D613" w14:textId="4000B03F" w:rsidR="005B224A" w:rsidRPr="00FF54B0" w:rsidRDefault="005B224A" w:rsidP="005B22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4B0">
              <w:rPr>
                <w:rFonts w:asciiTheme="majorBidi" w:hAnsiTheme="majorBidi"/>
                <w:b/>
                <w:bCs/>
                <w:sz w:val="30"/>
                <w:szCs w:val="30"/>
              </w:rPr>
              <w:t>0.03</w:t>
            </w:r>
          </w:p>
        </w:tc>
      </w:tr>
    </w:tbl>
    <w:p w14:paraId="76E52E0C" w14:textId="559A6777" w:rsidR="00061790" w:rsidRDefault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250A7483" w14:textId="5C08E4A8" w:rsidR="00737136" w:rsidRPr="00085F2B" w:rsidRDefault="00737136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085F2B">
        <w:rPr>
          <w:rFonts w:ascii="Angsana New" w:hAnsi="Angsana New" w:cs="Angsana New" w:hint="cs"/>
          <w:cs/>
        </w:rPr>
        <w:t>เครื่องมือทางการเงิน</w:t>
      </w:r>
    </w:p>
    <w:p w14:paraId="71D86D2B" w14:textId="77777777" w:rsidR="005104BB" w:rsidRPr="009721F5" w:rsidRDefault="005104BB" w:rsidP="005104B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5470570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1F8E39E5" w14:textId="0EAA8874" w:rsidR="00B12FAA" w:rsidRDefault="002B1D2B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D2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A9E6B18" w14:textId="77777777" w:rsidR="006D28E7" w:rsidRPr="009721F5" w:rsidRDefault="006D28E7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85C259" w14:textId="77777777" w:rsidR="006D28E7" w:rsidRDefault="006D28E7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4026BB" w14:paraId="644C2167" w14:textId="77777777" w:rsidTr="002E72B7">
        <w:trPr>
          <w:trHeight w:val="261"/>
          <w:tblHeader/>
        </w:trPr>
        <w:tc>
          <w:tcPr>
            <w:tcW w:w="5760" w:type="dxa"/>
            <w:vAlign w:val="bottom"/>
          </w:tcPr>
          <w:p w14:paraId="0F8A9EB9" w14:textId="3A7F44F8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3F7CBA3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26BB" w14:paraId="71813CD0" w14:textId="77777777" w:rsidTr="002E72B7">
        <w:trPr>
          <w:trHeight w:val="261"/>
          <w:tblHeader/>
        </w:trPr>
        <w:tc>
          <w:tcPr>
            <w:tcW w:w="5760" w:type="dxa"/>
            <w:vAlign w:val="bottom"/>
          </w:tcPr>
          <w:p w14:paraId="57AA498D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AD49DF5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9BCA3E3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4E7F3D0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14:paraId="56AF40A9" w14:textId="77777777" w:rsidTr="002E72B7">
        <w:trPr>
          <w:trHeight w:val="261"/>
          <w:tblHeader/>
        </w:trPr>
        <w:tc>
          <w:tcPr>
            <w:tcW w:w="5760" w:type="dxa"/>
          </w:tcPr>
          <w:p w14:paraId="0606F7FE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4648BA3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4DC72E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2DEF6D2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2EAF983A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16FBCEB" w14:textId="22CEEC22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73374"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026BB" w14:paraId="7B5AE066" w14:textId="77777777" w:rsidTr="002E72B7">
        <w:trPr>
          <w:trHeight w:val="261"/>
          <w:tblHeader/>
        </w:trPr>
        <w:tc>
          <w:tcPr>
            <w:tcW w:w="5760" w:type="dxa"/>
          </w:tcPr>
          <w:p w14:paraId="1C508391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7D401EE" w14:textId="77777777" w:rsidR="004026BB" w:rsidRDefault="004026BB" w:rsidP="002E72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14:paraId="65E0C769" w14:textId="77777777" w:rsidTr="002E72B7">
        <w:trPr>
          <w:trHeight w:val="261"/>
        </w:trPr>
        <w:tc>
          <w:tcPr>
            <w:tcW w:w="5760" w:type="dxa"/>
          </w:tcPr>
          <w:p w14:paraId="685F9A32" w14:textId="0521ABFC" w:rsidR="004026BB" w:rsidRDefault="004026BB" w:rsidP="002E72B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81896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="00C81896" w:rsidRPr="00992316">
              <w:rPr>
                <w:rFonts w:ascii="Angsana New" w:hAnsi="Angsana New"/>
                <w:b/>
                <w:iCs/>
                <w:sz w:val="30"/>
                <w:szCs w:val="30"/>
              </w:rPr>
              <w:t xml:space="preserve"> </w:t>
            </w:r>
            <w:r w:rsidR="00C81896" w:rsidRPr="00992316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มีนาคม</w:t>
            </w:r>
            <w:r w:rsidRPr="001963BB">
              <w:rPr>
                <w:rFonts w:ascii="Angsana New" w:hAnsi="Angsana New" w:hint="cs"/>
                <w:bCs/>
                <w:iCs/>
                <w:sz w:val="30"/>
                <w:szCs w:val="30"/>
                <w:cs/>
              </w:rPr>
              <w:t xml:space="preserve">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256</w:t>
            </w:r>
            <w:r w:rsidR="00992316">
              <w:rPr>
                <w:rFonts w:ascii="Angsana New" w:hAnsi="Angsana New"/>
                <w:b/>
                <w:i/>
                <w:sz w:val="30"/>
                <w:szCs w:val="30"/>
              </w:rPr>
              <w:t>8</w:t>
            </w:r>
          </w:p>
        </w:tc>
        <w:tc>
          <w:tcPr>
            <w:tcW w:w="3510" w:type="dxa"/>
            <w:gridSpan w:val="3"/>
          </w:tcPr>
          <w:p w14:paraId="36AB54CB" w14:textId="77777777" w:rsidR="004026BB" w:rsidRDefault="004026BB" w:rsidP="002E72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14:paraId="28DF2896" w14:textId="77777777" w:rsidTr="002E72B7">
        <w:trPr>
          <w:trHeight w:val="261"/>
        </w:trPr>
        <w:tc>
          <w:tcPr>
            <w:tcW w:w="5760" w:type="dxa"/>
            <w:hideMark/>
          </w:tcPr>
          <w:p w14:paraId="7B4EF4E9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1692D2" w14:textId="77777777" w:rsidR="004026BB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0B45A6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B7BD676" w14:textId="77777777" w:rsidR="004026BB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14:paraId="7F6E462E" w14:textId="77777777" w:rsidTr="002E72B7">
        <w:trPr>
          <w:trHeight w:val="261"/>
        </w:trPr>
        <w:tc>
          <w:tcPr>
            <w:tcW w:w="5760" w:type="dxa"/>
            <w:hideMark/>
          </w:tcPr>
          <w:p w14:paraId="1424D36B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CF69F0" w14:textId="2B9B12C6" w:rsidR="004026BB" w:rsidRPr="00D04C95" w:rsidRDefault="00954481" w:rsidP="002E72B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954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56,47</w:t>
            </w:r>
            <w:r w:rsidR="007129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013A0" w14:textId="77777777" w:rsidR="004026BB" w:rsidRPr="002C7A5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49DA922" w14:textId="589B71B9" w:rsidR="004026BB" w:rsidRPr="000331DF" w:rsidRDefault="00954481" w:rsidP="002E72B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31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55,28</w:t>
            </w:r>
            <w:r w:rsidR="005E433C" w:rsidRPr="000331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4026BB" w14:paraId="6377A5CF" w14:textId="77777777" w:rsidTr="002E72B7">
        <w:trPr>
          <w:trHeight w:val="261"/>
        </w:trPr>
        <w:tc>
          <w:tcPr>
            <w:tcW w:w="5760" w:type="dxa"/>
          </w:tcPr>
          <w:p w14:paraId="448741D4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F54A3E" w14:textId="77777777" w:rsidR="004026BB" w:rsidRPr="0037369E" w:rsidRDefault="004026BB" w:rsidP="002E72B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2DF966" w14:textId="77777777" w:rsidR="004026BB" w:rsidRPr="002C7A5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2C5A5D5" w14:textId="77777777" w:rsidR="004026BB" w:rsidRPr="0037369E" w:rsidRDefault="004026BB" w:rsidP="002E72B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026BB" w14:paraId="4BBEEE4A" w14:textId="77777777" w:rsidTr="002E72B7">
        <w:trPr>
          <w:trHeight w:val="261"/>
        </w:trPr>
        <w:tc>
          <w:tcPr>
            <w:tcW w:w="5760" w:type="dxa"/>
          </w:tcPr>
          <w:p w14:paraId="0020D058" w14:textId="5DA39A1F" w:rsidR="004026BB" w:rsidRDefault="004026BB" w:rsidP="002E72B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256</w:t>
            </w:r>
            <w:r w:rsidR="00992316">
              <w:rPr>
                <w:rFonts w:ascii="Angsana New" w:hAnsi="Angsana New"/>
                <w:b/>
                <w:i/>
                <w:sz w:val="30"/>
                <w:szCs w:val="30"/>
              </w:rPr>
              <w:t>7</w:t>
            </w:r>
          </w:p>
        </w:tc>
        <w:tc>
          <w:tcPr>
            <w:tcW w:w="3510" w:type="dxa"/>
            <w:gridSpan w:val="3"/>
          </w:tcPr>
          <w:p w14:paraId="05E560CB" w14:textId="77777777" w:rsidR="004026BB" w:rsidRDefault="004026BB" w:rsidP="002E72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14:paraId="6574B441" w14:textId="77777777" w:rsidTr="002E72B7">
        <w:trPr>
          <w:trHeight w:val="261"/>
        </w:trPr>
        <w:tc>
          <w:tcPr>
            <w:tcW w:w="5760" w:type="dxa"/>
            <w:hideMark/>
          </w:tcPr>
          <w:p w14:paraId="76C86AFA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BCE792" w14:textId="77777777" w:rsidR="004026BB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0C6B22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276DFCE" w14:textId="77777777" w:rsidR="004026BB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20E" w14:paraId="014DC04D" w14:textId="77777777" w:rsidTr="002E72B7">
        <w:trPr>
          <w:trHeight w:val="261"/>
        </w:trPr>
        <w:tc>
          <w:tcPr>
            <w:tcW w:w="5760" w:type="dxa"/>
            <w:hideMark/>
          </w:tcPr>
          <w:p w14:paraId="49341A53" w14:textId="77777777" w:rsidR="00B8520E" w:rsidRDefault="00B8520E" w:rsidP="00B8520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E2AD87" w14:textId="7D06431F" w:rsidR="00B8520E" w:rsidRPr="002C7A5B" w:rsidRDefault="00B8520E" w:rsidP="00B8520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14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2809E9" w14:textId="77777777" w:rsidR="00B8520E" w:rsidRPr="002C7A5B" w:rsidRDefault="00B8520E" w:rsidP="00B852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010D87B" w14:textId="6E08A42C" w:rsidR="00B8520E" w:rsidRPr="002C7A5B" w:rsidRDefault="00B8520E" w:rsidP="00B8520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96B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</w:tr>
    </w:tbl>
    <w:p w14:paraId="1ED706BE" w14:textId="77777777" w:rsidR="004026BB" w:rsidRDefault="004026BB" w:rsidP="004026B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4026BB" w:rsidRPr="00D56E9F" w14:paraId="4ADB1C2D" w14:textId="77777777" w:rsidTr="002E72B7">
        <w:trPr>
          <w:trHeight w:val="261"/>
          <w:tblHeader/>
        </w:trPr>
        <w:tc>
          <w:tcPr>
            <w:tcW w:w="5759" w:type="dxa"/>
            <w:vAlign w:val="bottom"/>
          </w:tcPr>
          <w:p w14:paraId="3A2A666A" w14:textId="60A3FCE7" w:rsidR="004026BB" w:rsidRPr="00D56E9F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07A7C91D" w14:textId="77777777" w:rsidR="004026BB" w:rsidRPr="00D56E9F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6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26BB" w:rsidRPr="00D56E9F" w14:paraId="0137D9D9" w14:textId="77777777" w:rsidTr="002E72B7">
        <w:trPr>
          <w:trHeight w:val="261"/>
          <w:tblHeader/>
        </w:trPr>
        <w:tc>
          <w:tcPr>
            <w:tcW w:w="5759" w:type="dxa"/>
            <w:vAlign w:val="bottom"/>
          </w:tcPr>
          <w:p w14:paraId="52D4BE7E" w14:textId="77777777" w:rsidR="004026BB" w:rsidRPr="00D56E9F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69CC0F0" w14:textId="77777777" w:rsidR="004026BB" w:rsidRPr="00D56E9F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6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A296E0" w14:textId="77777777" w:rsidR="004026BB" w:rsidRPr="00D56E9F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682C121" w14:textId="77777777" w:rsidR="004026BB" w:rsidRPr="00D56E9F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6E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:rsidRPr="00D56E9F" w14:paraId="644151C8" w14:textId="77777777" w:rsidTr="002E72B7">
        <w:trPr>
          <w:trHeight w:val="261"/>
          <w:tblHeader/>
        </w:trPr>
        <w:tc>
          <w:tcPr>
            <w:tcW w:w="5759" w:type="dxa"/>
          </w:tcPr>
          <w:p w14:paraId="56ACF88D" w14:textId="77777777" w:rsidR="004026BB" w:rsidRPr="00D56E9F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44C82532" w14:textId="77777777" w:rsidR="004026BB" w:rsidRPr="00D56E9F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D47CAA7" w14:textId="77777777" w:rsidR="004026BB" w:rsidRPr="00D56E9F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6363A30" w14:textId="77777777" w:rsidR="004026BB" w:rsidRPr="00D56E9F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6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79633540" w14:textId="77777777" w:rsidR="004026BB" w:rsidRPr="00D56E9F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6DFED514" w14:textId="684DE65B" w:rsidR="004026BB" w:rsidRPr="00D56E9F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6E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73374" w:rsidRPr="00D56E9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026BB" w:rsidRPr="00D56E9F" w14:paraId="6992E017" w14:textId="77777777" w:rsidTr="002E72B7">
        <w:trPr>
          <w:trHeight w:val="261"/>
          <w:tblHeader/>
        </w:trPr>
        <w:tc>
          <w:tcPr>
            <w:tcW w:w="5759" w:type="dxa"/>
          </w:tcPr>
          <w:p w14:paraId="38EB46B0" w14:textId="77777777" w:rsidR="004026BB" w:rsidRPr="00D56E9F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503B065" w14:textId="77777777" w:rsidR="004026BB" w:rsidRPr="00D56E9F" w:rsidRDefault="004026BB" w:rsidP="002E72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E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6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:rsidRPr="00D56E9F" w14:paraId="5A356C71" w14:textId="77777777" w:rsidTr="002E72B7">
        <w:trPr>
          <w:trHeight w:val="261"/>
        </w:trPr>
        <w:tc>
          <w:tcPr>
            <w:tcW w:w="5759" w:type="dxa"/>
          </w:tcPr>
          <w:p w14:paraId="42ABC48C" w14:textId="4A3D58B6" w:rsidR="004026BB" w:rsidRPr="00D56E9F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56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81896" w:rsidRPr="00D56E9F">
              <w:rPr>
                <w:rFonts w:ascii="Angsana New" w:hAnsi="Angsana New"/>
                <w:b/>
                <w:i/>
                <w:sz w:val="30"/>
                <w:szCs w:val="30"/>
              </w:rPr>
              <w:t xml:space="preserve">31 </w:t>
            </w:r>
            <w:r w:rsidR="00C81896" w:rsidRPr="00D56E9F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มีนาคม</w:t>
            </w:r>
            <w:r w:rsidRPr="00D56E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73374" w:rsidRPr="00D56E9F">
              <w:rPr>
                <w:rFonts w:ascii="Angsana New" w:hAnsi="Angsana New"/>
                <w:b/>
                <w:i/>
                <w:sz w:val="30"/>
                <w:szCs w:val="30"/>
              </w:rPr>
              <w:t>256</w:t>
            </w:r>
            <w:r w:rsidR="00B8520E" w:rsidRPr="00D56E9F">
              <w:rPr>
                <w:rFonts w:ascii="Angsana New" w:hAnsi="Angsana New"/>
                <w:b/>
                <w:i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A001CE" w14:textId="77777777" w:rsidR="004026BB" w:rsidRPr="00D56E9F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721898" w14:textId="77777777" w:rsidR="004026BB" w:rsidRPr="00D56E9F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7267A7A" w14:textId="77777777" w:rsidR="004026BB" w:rsidRPr="00D56E9F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D56E9F" w14:paraId="5DDFAF99" w14:textId="77777777" w:rsidTr="002E72B7">
        <w:trPr>
          <w:trHeight w:val="261"/>
        </w:trPr>
        <w:tc>
          <w:tcPr>
            <w:tcW w:w="5759" w:type="dxa"/>
            <w:hideMark/>
          </w:tcPr>
          <w:p w14:paraId="4E8E07E3" w14:textId="77777777" w:rsidR="004026BB" w:rsidRPr="00D56E9F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6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D16B54" w14:textId="77777777" w:rsidR="004026BB" w:rsidRPr="00D56E9F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0F4384" w14:textId="77777777" w:rsidR="004026BB" w:rsidRPr="00D56E9F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E9DFC2B" w14:textId="77777777" w:rsidR="004026BB" w:rsidRPr="00D56E9F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FA" w:rsidRPr="00D56E9F" w14:paraId="1B820B06" w14:textId="77777777" w:rsidTr="002E72B7">
        <w:trPr>
          <w:trHeight w:val="261"/>
        </w:trPr>
        <w:tc>
          <w:tcPr>
            <w:tcW w:w="5759" w:type="dxa"/>
            <w:hideMark/>
          </w:tcPr>
          <w:p w14:paraId="69606057" w14:textId="77777777" w:rsidR="00CC3FFA" w:rsidRPr="00D56E9F" w:rsidRDefault="00CC3FFA" w:rsidP="00CC3FF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6E9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5CC8B1" w14:textId="3C16A351" w:rsidR="00CC3FFA" w:rsidRPr="00D56E9F" w:rsidRDefault="00954481" w:rsidP="00CC3FF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6E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BF508" w14:textId="77777777" w:rsidR="00CC3FFA" w:rsidRPr="00D56E9F" w:rsidRDefault="00CC3FFA" w:rsidP="00CC3FF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7441FBA" w14:textId="667DAC72" w:rsidR="00CC3FFA" w:rsidRPr="00D56E9F" w:rsidRDefault="00954481" w:rsidP="00CC3FF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56E9F">
              <w:rPr>
                <w:rFonts w:asciiTheme="majorBidi" w:hAnsiTheme="majorBidi" w:cstheme="majorBidi"/>
                <w:sz w:val="30"/>
                <w:szCs w:val="30"/>
              </w:rPr>
              <w:t>30,318</w:t>
            </w:r>
          </w:p>
        </w:tc>
      </w:tr>
      <w:tr w:rsidR="004026BB" w:rsidRPr="00D56E9F" w14:paraId="2852B4F8" w14:textId="77777777" w:rsidTr="002E72B7">
        <w:trPr>
          <w:trHeight w:val="261"/>
        </w:trPr>
        <w:tc>
          <w:tcPr>
            <w:tcW w:w="5759" w:type="dxa"/>
          </w:tcPr>
          <w:p w14:paraId="66EDA099" w14:textId="77777777" w:rsidR="004026BB" w:rsidRPr="00D56E9F" w:rsidRDefault="004026BB" w:rsidP="002E72B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36E8FF" w14:textId="77777777" w:rsidR="004026BB" w:rsidRPr="00D56E9F" w:rsidRDefault="004026BB" w:rsidP="002E72B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954930" w14:textId="77777777" w:rsidR="004026BB" w:rsidRPr="00D56E9F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825AC61" w14:textId="77777777" w:rsidR="004026BB" w:rsidRPr="00D56E9F" w:rsidRDefault="004026BB" w:rsidP="002E72B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26BB" w:rsidRPr="00D56E9F" w14:paraId="510608EB" w14:textId="77777777" w:rsidTr="002E72B7">
        <w:trPr>
          <w:trHeight w:val="261"/>
        </w:trPr>
        <w:tc>
          <w:tcPr>
            <w:tcW w:w="5759" w:type="dxa"/>
          </w:tcPr>
          <w:p w14:paraId="07F55C9F" w14:textId="2C77C189" w:rsidR="004026BB" w:rsidRPr="00D56E9F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56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3374" w:rsidRPr="00D56E9F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D56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56E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73374" w:rsidRPr="00D56E9F">
              <w:rPr>
                <w:rFonts w:ascii="Angsana New" w:hAnsi="Angsana New"/>
                <w:b/>
                <w:i/>
                <w:sz w:val="30"/>
                <w:szCs w:val="30"/>
              </w:rPr>
              <w:t>256</w:t>
            </w:r>
            <w:r w:rsidR="00B8520E" w:rsidRPr="00D56E9F">
              <w:rPr>
                <w:rFonts w:ascii="Angsana New" w:hAnsi="Angsana New"/>
                <w:b/>
                <w:i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EF0106" w14:textId="77777777" w:rsidR="004026BB" w:rsidRPr="00D56E9F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72509" w14:textId="77777777" w:rsidR="004026BB" w:rsidRPr="00D56E9F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324ACCD" w14:textId="77777777" w:rsidR="004026BB" w:rsidRPr="00D56E9F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D56E9F" w14:paraId="6E5D8DB1" w14:textId="77777777" w:rsidTr="002E72B7">
        <w:trPr>
          <w:trHeight w:val="261"/>
        </w:trPr>
        <w:tc>
          <w:tcPr>
            <w:tcW w:w="5759" w:type="dxa"/>
            <w:hideMark/>
          </w:tcPr>
          <w:p w14:paraId="6F90EE0B" w14:textId="77777777" w:rsidR="004026BB" w:rsidRPr="00D56E9F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6E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09118F" w14:textId="77777777" w:rsidR="004026BB" w:rsidRPr="00D56E9F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F374A3" w14:textId="77777777" w:rsidR="004026BB" w:rsidRPr="00D56E9F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ACE7B50" w14:textId="77777777" w:rsidR="004026BB" w:rsidRPr="00D56E9F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6A4" w:rsidRPr="00D56E9F" w14:paraId="526C5E89" w14:textId="77777777" w:rsidTr="002E72B7">
        <w:trPr>
          <w:trHeight w:val="261"/>
        </w:trPr>
        <w:tc>
          <w:tcPr>
            <w:tcW w:w="5759" w:type="dxa"/>
            <w:hideMark/>
          </w:tcPr>
          <w:p w14:paraId="1611B325" w14:textId="77777777" w:rsidR="006756A4" w:rsidRPr="00D56E9F" w:rsidRDefault="006756A4" w:rsidP="006756A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6E9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123F06" w14:textId="3B855214" w:rsidR="006756A4" w:rsidRPr="00D56E9F" w:rsidRDefault="006756A4" w:rsidP="006756A4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6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8A5F2" w14:textId="77777777" w:rsidR="006756A4" w:rsidRPr="00D56E9F" w:rsidRDefault="006756A4" w:rsidP="006756A4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1D2E372" w14:textId="22204A65" w:rsidR="006756A4" w:rsidRPr="00D56E9F" w:rsidRDefault="006756A4" w:rsidP="006756A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56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Pr="00D56E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6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</w:tbl>
    <w:p w14:paraId="7E6923E5" w14:textId="62BA5EEA" w:rsidR="00383839" w:rsidRDefault="0038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29E954" w14:textId="77777777" w:rsidR="006D28E7" w:rsidRDefault="006D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493CE0E" w14:textId="097DAB86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682828" w14:textId="516360BA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อัตราดอกเบี้ย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ตลาด</w:t>
      </w:r>
    </w:p>
    <w:p w14:paraId="11F4DB77" w14:textId="23E91774" w:rsidR="000A4F35" w:rsidRDefault="000A4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7ED4BCF" w14:textId="10821E69" w:rsidR="005B6A13" w:rsidRPr="009721F5" w:rsidRDefault="005B6A13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ภาระผูกพันกับบุคคลหรือกิจการที่ไม่เกี่ยวข้องกัน</w:t>
      </w:r>
    </w:p>
    <w:p w14:paraId="26CD0AA2" w14:textId="231DA266" w:rsidR="005B6A13" w:rsidRDefault="005B6A13" w:rsidP="005B6A13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383839" w:rsidRPr="00D56E9F" w14:paraId="1F9D9E5F" w14:textId="77777777" w:rsidTr="008C60BF">
        <w:trPr>
          <w:tblHeader/>
        </w:trPr>
        <w:tc>
          <w:tcPr>
            <w:tcW w:w="5670" w:type="dxa"/>
          </w:tcPr>
          <w:p w14:paraId="6B0EB8A8" w14:textId="77777777" w:rsidR="00383839" w:rsidRPr="00D56E9F" w:rsidRDefault="00383839" w:rsidP="008C60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ECEF0DB" w14:textId="6363F359" w:rsidR="00383839" w:rsidRPr="00D56E9F" w:rsidRDefault="00383839" w:rsidP="008C60BF">
            <w:pPr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81896" w:rsidRPr="00D56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81896" w:rsidRPr="00D56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56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73374" w:rsidRPr="00D56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6756A4" w:rsidRPr="00D56E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53FAC3B8" w14:textId="77777777" w:rsidR="00383839" w:rsidRPr="00D56E9F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335298" w14:textId="77777777" w:rsidR="00383839" w:rsidRPr="00D56E9F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9F46884" w14:textId="77777777" w:rsidR="00383839" w:rsidRPr="00D56E9F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05A3486" w14:textId="77777777" w:rsidR="00383839" w:rsidRPr="00D56E9F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D56E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83839" w:rsidRPr="00D56E9F" w14:paraId="0B071A52" w14:textId="77777777" w:rsidTr="008C60BF">
        <w:trPr>
          <w:tblHeader/>
        </w:trPr>
        <w:tc>
          <w:tcPr>
            <w:tcW w:w="5670" w:type="dxa"/>
          </w:tcPr>
          <w:p w14:paraId="7CD163FF" w14:textId="77777777" w:rsidR="00383839" w:rsidRPr="00D56E9F" w:rsidRDefault="00383839" w:rsidP="008C60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7F632CA" w14:textId="77777777" w:rsidR="00383839" w:rsidRPr="00D56E9F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839" w:rsidRPr="00D56E9F" w14:paraId="2094BF16" w14:textId="77777777" w:rsidTr="008C60BF">
        <w:trPr>
          <w:trHeight w:val="335"/>
        </w:trPr>
        <w:tc>
          <w:tcPr>
            <w:tcW w:w="5670" w:type="dxa"/>
          </w:tcPr>
          <w:p w14:paraId="2A897257" w14:textId="77777777" w:rsidR="00383839" w:rsidRPr="00D56E9F" w:rsidRDefault="00383839" w:rsidP="008C60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6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5F43012" w14:textId="77777777" w:rsidR="00383839" w:rsidRPr="00D56E9F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33E512C8" w14:textId="77777777" w:rsidR="00383839" w:rsidRPr="00D56E9F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60E6063" w14:textId="77777777" w:rsidR="00383839" w:rsidRPr="00D56E9F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3FFA" w:rsidRPr="00D56E9F" w14:paraId="2DD4F76B" w14:textId="77777777" w:rsidTr="008C60BF">
        <w:trPr>
          <w:trHeight w:val="335"/>
        </w:trPr>
        <w:tc>
          <w:tcPr>
            <w:tcW w:w="5670" w:type="dxa"/>
          </w:tcPr>
          <w:p w14:paraId="0573720F" w14:textId="26DF4A79" w:rsidR="00CC3FFA" w:rsidRPr="00D56E9F" w:rsidRDefault="00CC3FFA" w:rsidP="00CC3FF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6E9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620" w:type="dxa"/>
          </w:tcPr>
          <w:p w14:paraId="38EB4C5E" w14:textId="248B3CE2" w:rsidR="00CC3FFA" w:rsidRPr="00D56E9F" w:rsidRDefault="00D04C95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358,307</w:t>
            </w:r>
          </w:p>
        </w:tc>
        <w:tc>
          <w:tcPr>
            <w:tcW w:w="279" w:type="dxa"/>
          </w:tcPr>
          <w:p w14:paraId="35DD7E5A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0D45121F" w14:textId="05E9B4FF" w:rsidR="00CC3FFA" w:rsidRPr="00D56E9F" w:rsidRDefault="00D86D9B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358,307</w:t>
            </w:r>
          </w:p>
        </w:tc>
      </w:tr>
      <w:tr w:rsidR="00CC3FFA" w:rsidRPr="00D56E9F" w14:paraId="49AACC28" w14:textId="77777777" w:rsidTr="008C60BF">
        <w:trPr>
          <w:trHeight w:val="440"/>
        </w:trPr>
        <w:tc>
          <w:tcPr>
            <w:tcW w:w="5670" w:type="dxa"/>
          </w:tcPr>
          <w:p w14:paraId="5E249AA3" w14:textId="77777777" w:rsidR="00CC3FFA" w:rsidRPr="00D56E9F" w:rsidRDefault="00CC3FFA" w:rsidP="00CC3FFA">
            <w:pPr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3D4D4618" w14:textId="2C1D91AA" w:rsidR="00CC3FFA" w:rsidRPr="00D56E9F" w:rsidRDefault="00B4536D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19,664</w:t>
            </w:r>
          </w:p>
        </w:tc>
        <w:tc>
          <w:tcPr>
            <w:tcW w:w="279" w:type="dxa"/>
          </w:tcPr>
          <w:p w14:paraId="5886C941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45E3A7D7" w14:textId="2411E395" w:rsidR="00CC3FFA" w:rsidRPr="00D56E9F" w:rsidRDefault="00D86D9B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19,664</w:t>
            </w:r>
          </w:p>
        </w:tc>
      </w:tr>
      <w:tr w:rsidR="00CC3FFA" w:rsidRPr="00D56E9F" w14:paraId="3AC1A70D" w14:textId="77777777" w:rsidTr="008C60BF">
        <w:trPr>
          <w:trHeight w:val="440"/>
        </w:trPr>
        <w:tc>
          <w:tcPr>
            <w:tcW w:w="5670" w:type="dxa"/>
          </w:tcPr>
          <w:p w14:paraId="3866E755" w14:textId="3D2CAB01" w:rsidR="00CC3FFA" w:rsidRPr="00D56E9F" w:rsidRDefault="00CC3FFA" w:rsidP="00CC3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E9F">
              <w:rPr>
                <w:rFonts w:asciiTheme="majorBidi" w:hAnsiTheme="majorBidi"/>
                <w:sz w:val="30"/>
                <w:szCs w:val="30"/>
                <w:cs/>
              </w:rPr>
              <w:t>ระบบไฟฟ้าและระบบ</w:t>
            </w:r>
            <w:r w:rsidR="00915ABD" w:rsidRPr="00D56E9F">
              <w:rPr>
                <w:rFonts w:asciiTheme="majorBidi" w:hAnsiTheme="majorBidi" w:hint="cs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1620" w:type="dxa"/>
          </w:tcPr>
          <w:p w14:paraId="5EC588AF" w14:textId="499128BA" w:rsidR="00CC3FFA" w:rsidRPr="00D56E9F" w:rsidRDefault="00B4536D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28,925</w:t>
            </w:r>
          </w:p>
        </w:tc>
        <w:tc>
          <w:tcPr>
            <w:tcW w:w="279" w:type="dxa"/>
          </w:tcPr>
          <w:p w14:paraId="5B19957D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88B62C" w14:textId="675D222D" w:rsidR="00CC3FFA" w:rsidRPr="00D56E9F" w:rsidRDefault="00D86D9B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28,925</w:t>
            </w:r>
          </w:p>
        </w:tc>
      </w:tr>
      <w:tr w:rsidR="00CC3FFA" w:rsidRPr="00D56E9F" w14:paraId="6F0CEBB5" w14:textId="77777777" w:rsidTr="008C60BF">
        <w:trPr>
          <w:trHeight w:val="440"/>
        </w:trPr>
        <w:tc>
          <w:tcPr>
            <w:tcW w:w="5670" w:type="dxa"/>
          </w:tcPr>
          <w:p w14:paraId="32327B4F" w14:textId="3BC35690" w:rsidR="00CC3FFA" w:rsidRPr="00D56E9F" w:rsidRDefault="00CC322D" w:rsidP="00CC3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E9F">
              <w:rPr>
                <w:rFonts w:asciiTheme="majorBidi" w:hAnsi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620" w:type="dxa"/>
          </w:tcPr>
          <w:p w14:paraId="55B15A84" w14:textId="4F4F2C3D" w:rsidR="00CC3FFA" w:rsidRPr="00D56E9F" w:rsidRDefault="00B4536D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79" w:type="dxa"/>
          </w:tcPr>
          <w:p w14:paraId="0FEA6B79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F29BB8D" w14:textId="3C168D4D" w:rsidR="00CC3FFA" w:rsidRPr="00D56E9F" w:rsidRDefault="00D86D9B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B4536D" w:rsidRPr="00D56E9F" w14:paraId="728A54FB" w14:textId="77777777" w:rsidTr="008C60BF">
        <w:trPr>
          <w:trHeight w:val="440"/>
        </w:trPr>
        <w:tc>
          <w:tcPr>
            <w:tcW w:w="5670" w:type="dxa"/>
          </w:tcPr>
          <w:p w14:paraId="53BF0063" w14:textId="40AEBBD2" w:rsidR="00B4536D" w:rsidRPr="00D56E9F" w:rsidRDefault="00B4536D" w:rsidP="00CC3FFA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56E9F">
              <w:rPr>
                <w:rFonts w:asciiTheme="majorBidi" w:hAnsi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</w:tcPr>
          <w:p w14:paraId="617EB98B" w14:textId="640DD66F" w:rsidR="00B4536D" w:rsidRPr="00D56E9F" w:rsidRDefault="008B2B01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9" w:type="dxa"/>
          </w:tcPr>
          <w:p w14:paraId="55A0F2B2" w14:textId="77777777" w:rsidR="00B4536D" w:rsidRPr="00D56E9F" w:rsidRDefault="00B4536D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1A8B7168" w14:textId="5BCCB79D" w:rsidR="00B4536D" w:rsidRPr="00D56E9F" w:rsidRDefault="00D86D9B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CC3FFA" w:rsidRPr="00D56E9F" w14:paraId="07E3E581" w14:textId="77777777" w:rsidTr="008C60BF">
        <w:trPr>
          <w:trHeight w:val="440"/>
        </w:trPr>
        <w:tc>
          <w:tcPr>
            <w:tcW w:w="5670" w:type="dxa"/>
          </w:tcPr>
          <w:p w14:paraId="5DBB76A3" w14:textId="77777777" w:rsidR="00CC3FFA" w:rsidRPr="00D56E9F" w:rsidRDefault="00CC3FFA" w:rsidP="00CC3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E9F">
              <w:rPr>
                <w:rFonts w:asciiTheme="majorBidi" w:hAnsiTheme="majorBid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7BC33D07" w14:textId="1E5AE248" w:rsidR="00CC3FFA" w:rsidRPr="00D56E9F" w:rsidRDefault="008B2B01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9" w:type="dxa"/>
          </w:tcPr>
          <w:p w14:paraId="0C093261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7DE5807" w14:textId="22228A04" w:rsidR="00CC3FFA" w:rsidRPr="00D56E9F" w:rsidRDefault="00D86D9B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CC3FFA" w:rsidRPr="00D56E9F" w14:paraId="692FA1D7" w14:textId="77777777" w:rsidTr="008C60BF">
        <w:trPr>
          <w:trHeight w:val="370"/>
        </w:trPr>
        <w:tc>
          <w:tcPr>
            <w:tcW w:w="5670" w:type="dxa"/>
          </w:tcPr>
          <w:p w14:paraId="4CE83AFD" w14:textId="77777777" w:rsidR="00CC3FFA" w:rsidRPr="00D56E9F" w:rsidRDefault="00CC3FFA" w:rsidP="00CC3FF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6E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2BCD70" w14:textId="578C4957" w:rsidR="00CC3FFA" w:rsidRPr="00D56E9F" w:rsidRDefault="008B2B01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6E9F">
              <w:rPr>
                <w:rFonts w:ascii="Angsana New" w:hAnsi="Angsana New"/>
                <w:b/>
                <w:bCs/>
                <w:sz w:val="30"/>
                <w:szCs w:val="30"/>
              </w:rPr>
              <w:t>407,236</w:t>
            </w:r>
          </w:p>
        </w:tc>
        <w:tc>
          <w:tcPr>
            <w:tcW w:w="279" w:type="dxa"/>
          </w:tcPr>
          <w:p w14:paraId="1F74E6C8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62C636C2" w14:textId="434DCF12" w:rsidR="00CC3FFA" w:rsidRPr="00D56E9F" w:rsidRDefault="00D86D9B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6E9F">
              <w:rPr>
                <w:rFonts w:ascii="Angsana New" w:hAnsi="Angsana New"/>
                <w:b/>
                <w:bCs/>
                <w:sz w:val="30"/>
                <w:szCs w:val="30"/>
              </w:rPr>
              <w:t>407,236</w:t>
            </w:r>
          </w:p>
        </w:tc>
      </w:tr>
      <w:tr w:rsidR="00383839" w:rsidRPr="00D56E9F" w14:paraId="096E8E9E" w14:textId="77777777" w:rsidTr="008C60BF">
        <w:trPr>
          <w:trHeight w:val="370"/>
        </w:trPr>
        <w:tc>
          <w:tcPr>
            <w:tcW w:w="5670" w:type="dxa"/>
          </w:tcPr>
          <w:p w14:paraId="6360AE7D" w14:textId="77777777" w:rsidR="00383839" w:rsidRPr="00D56E9F" w:rsidRDefault="00383839" w:rsidP="008C60B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F12D525" w14:textId="77777777" w:rsidR="00383839" w:rsidRPr="00D56E9F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08796D9" w14:textId="77777777" w:rsidR="00383839" w:rsidRPr="00D56E9F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CB2FBB1" w14:textId="77777777" w:rsidR="00383839" w:rsidRPr="00D56E9F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3839" w:rsidRPr="00D56E9F" w14:paraId="1A0DE8EC" w14:textId="77777777" w:rsidTr="008C60BF">
        <w:trPr>
          <w:trHeight w:val="197"/>
        </w:trPr>
        <w:tc>
          <w:tcPr>
            <w:tcW w:w="5670" w:type="dxa"/>
          </w:tcPr>
          <w:p w14:paraId="71620AA7" w14:textId="77777777" w:rsidR="00383839" w:rsidRPr="00D56E9F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6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593F9EE7" w14:textId="77777777" w:rsidR="00383839" w:rsidRPr="00D56E9F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8BFF608" w14:textId="77777777" w:rsidR="00383839" w:rsidRPr="00D56E9F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74E833E" w14:textId="77777777" w:rsidR="00383839" w:rsidRPr="00D56E9F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3FFA" w:rsidRPr="00D56E9F" w14:paraId="01635476" w14:textId="77777777" w:rsidTr="008C60BF">
        <w:trPr>
          <w:trHeight w:val="197"/>
        </w:trPr>
        <w:tc>
          <w:tcPr>
            <w:tcW w:w="5670" w:type="dxa"/>
          </w:tcPr>
          <w:p w14:paraId="22AD61E7" w14:textId="77777777" w:rsidR="00CC3FFA" w:rsidRPr="00D56E9F" w:rsidRDefault="00CC3FFA" w:rsidP="00CC3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D56E9F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620" w:type="dxa"/>
            <w:shd w:val="clear" w:color="auto" w:fill="auto"/>
          </w:tcPr>
          <w:p w14:paraId="7091AF49" w14:textId="0360C345" w:rsidR="00CC3FFA" w:rsidRPr="00D56E9F" w:rsidRDefault="0058383C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124,807</w:t>
            </w:r>
          </w:p>
        </w:tc>
        <w:tc>
          <w:tcPr>
            <w:tcW w:w="279" w:type="dxa"/>
          </w:tcPr>
          <w:p w14:paraId="1FFE7197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58813F" w14:textId="4A8F6BDF" w:rsidR="00CC3FFA" w:rsidRPr="00D56E9F" w:rsidRDefault="0058383C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124,807</w:t>
            </w:r>
          </w:p>
        </w:tc>
      </w:tr>
      <w:tr w:rsidR="00CC3FFA" w:rsidRPr="00D56E9F" w14:paraId="704FA4B0" w14:textId="77777777" w:rsidTr="008C60BF">
        <w:trPr>
          <w:trHeight w:val="197"/>
        </w:trPr>
        <w:tc>
          <w:tcPr>
            <w:tcW w:w="5670" w:type="dxa"/>
          </w:tcPr>
          <w:p w14:paraId="5AABEF09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6E9F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สัญญาบริการให้คำปรึกษา</w:t>
            </w:r>
          </w:p>
        </w:tc>
        <w:tc>
          <w:tcPr>
            <w:tcW w:w="1620" w:type="dxa"/>
            <w:shd w:val="clear" w:color="auto" w:fill="auto"/>
          </w:tcPr>
          <w:p w14:paraId="10FE00A5" w14:textId="4C119BAF" w:rsidR="00CC3FFA" w:rsidRPr="00D56E9F" w:rsidRDefault="0058383C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279" w:type="dxa"/>
          </w:tcPr>
          <w:p w14:paraId="7B6B66BF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2519F0D" w14:textId="2CAC397C" w:rsidR="00CC3FFA" w:rsidRPr="00D56E9F" w:rsidRDefault="004A78FF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</w:tr>
      <w:tr w:rsidR="00CC3FFA" w:rsidRPr="00D56E9F" w14:paraId="28F750EF" w14:textId="77777777" w:rsidTr="008C60BF">
        <w:trPr>
          <w:trHeight w:val="197"/>
        </w:trPr>
        <w:tc>
          <w:tcPr>
            <w:tcW w:w="5670" w:type="dxa"/>
          </w:tcPr>
          <w:p w14:paraId="3A6DF484" w14:textId="77777777" w:rsidR="00CC3FFA" w:rsidRPr="00D56E9F" w:rsidRDefault="00CC3FFA" w:rsidP="00CC3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shd w:val="clear" w:color="auto" w:fill="auto"/>
          </w:tcPr>
          <w:p w14:paraId="274A3A1B" w14:textId="4E39BB9C" w:rsidR="00CC3FFA" w:rsidRPr="00D56E9F" w:rsidRDefault="0058383C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279" w:type="dxa"/>
          </w:tcPr>
          <w:p w14:paraId="65A3E297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B38B151" w14:textId="00D3A51C" w:rsidR="00CC3FFA" w:rsidRPr="00D56E9F" w:rsidRDefault="0058383C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56E9F">
              <w:rPr>
                <w:rFonts w:ascii="Angsana New" w:hAnsi="Angsana New"/>
                <w:sz w:val="30"/>
                <w:szCs w:val="30"/>
              </w:rPr>
              <w:t>1,998</w:t>
            </w:r>
          </w:p>
        </w:tc>
      </w:tr>
      <w:tr w:rsidR="00CC3FFA" w:rsidRPr="00D56E9F" w14:paraId="4E9AE8A1" w14:textId="77777777" w:rsidTr="008C60BF">
        <w:trPr>
          <w:trHeight w:val="197"/>
        </w:trPr>
        <w:tc>
          <w:tcPr>
            <w:tcW w:w="5670" w:type="dxa"/>
          </w:tcPr>
          <w:p w14:paraId="32E8B8DE" w14:textId="77777777" w:rsidR="00CC3FFA" w:rsidRPr="00D56E9F" w:rsidRDefault="00CC3FFA" w:rsidP="00CC3FF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6E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8E089" w14:textId="42B1F8F3" w:rsidR="00CC3FFA" w:rsidRPr="00D56E9F" w:rsidRDefault="0058383C" w:rsidP="00CC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56E9F">
              <w:rPr>
                <w:rFonts w:ascii="Angsana New" w:hAnsi="Angsana New"/>
                <w:b/>
                <w:bCs/>
                <w:sz w:val="30"/>
                <w:szCs w:val="30"/>
              </w:rPr>
              <w:t>129,597</w:t>
            </w:r>
          </w:p>
        </w:tc>
        <w:tc>
          <w:tcPr>
            <w:tcW w:w="279" w:type="dxa"/>
          </w:tcPr>
          <w:p w14:paraId="609AB0F9" w14:textId="77777777" w:rsidR="00CC3FFA" w:rsidRPr="00D56E9F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29842C0E" w14:textId="6C517648" w:rsidR="00CC3FFA" w:rsidRPr="00D56E9F" w:rsidRDefault="004A78FF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6E9F">
              <w:rPr>
                <w:rFonts w:ascii="Angsana New" w:hAnsi="Angsana New"/>
                <w:b/>
                <w:bCs/>
                <w:sz w:val="30"/>
                <w:szCs w:val="30"/>
              </w:rPr>
              <w:t>129,330</w:t>
            </w:r>
          </w:p>
        </w:tc>
      </w:tr>
    </w:tbl>
    <w:p w14:paraId="3A94567A" w14:textId="1703CE44" w:rsidR="002D752F" w:rsidRDefault="002D752F" w:rsidP="005B6A13">
      <w:pPr>
        <w:rPr>
          <w:rFonts w:ascii="Angsana New" w:hAnsi="Angsana New"/>
          <w:sz w:val="30"/>
          <w:szCs w:val="30"/>
          <w:cs/>
        </w:rPr>
      </w:pPr>
    </w:p>
    <w:p w14:paraId="080CB5D6" w14:textId="77777777" w:rsidR="002D752F" w:rsidRDefault="002D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8999C7E" w14:textId="77777777" w:rsidR="002D752F" w:rsidRPr="009721F5" w:rsidRDefault="002D752F" w:rsidP="002D752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hint="cs"/>
          <w:cs/>
        </w:rPr>
        <w:lastRenderedPageBreak/>
        <w:t>เหตุการณ์ภายหลังรอบระยะเวลารายงาน</w:t>
      </w:r>
    </w:p>
    <w:p w14:paraId="58153D5A" w14:textId="77777777" w:rsidR="002D752F" w:rsidRPr="00EB3E50" w:rsidRDefault="002D752F" w:rsidP="002D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DF8CA6" w14:textId="3507F91D" w:rsidR="002D752F" w:rsidRPr="00702504" w:rsidRDefault="002D752F" w:rsidP="002D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02504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 w:rsidRPr="00702504">
        <w:rPr>
          <w:rFonts w:ascii="Angsana New" w:hAnsi="Angsana New"/>
          <w:sz w:val="30"/>
          <w:szCs w:val="30"/>
        </w:rPr>
        <w:t>1</w:t>
      </w:r>
      <w:r w:rsidRPr="00702504">
        <w:rPr>
          <w:rFonts w:ascii="Angsana New" w:hAnsi="Angsana New"/>
          <w:sz w:val="30"/>
          <w:szCs w:val="30"/>
          <w:cs/>
        </w:rPr>
        <w:t xml:space="preserve"> เมษายน </w:t>
      </w:r>
      <w:r w:rsidRPr="00702504">
        <w:rPr>
          <w:rFonts w:ascii="Angsana New" w:hAnsi="Angsana New"/>
          <w:sz w:val="30"/>
          <w:szCs w:val="30"/>
        </w:rPr>
        <w:t>256</w:t>
      </w:r>
      <w:r w:rsidR="00265918" w:rsidRPr="00702504">
        <w:rPr>
          <w:rFonts w:ascii="Angsana New" w:hAnsi="Angsana New"/>
          <w:sz w:val="30"/>
          <w:szCs w:val="30"/>
        </w:rPr>
        <w:t>8</w:t>
      </w:r>
      <w:r w:rsidRPr="00702504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ผู้ถือหุ้นมีมติอนุมัติจ่ายเงินปันผลสำหรับผลประกอบการปี </w:t>
      </w:r>
      <w:r w:rsidRPr="00702504">
        <w:rPr>
          <w:rFonts w:ascii="Angsana New" w:hAnsi="Angsana New"/>
          <w:sz w:val="30"/>
          <w:szCs w:val="30"/>
        </w:rPr>
        <w:t>256</w:t>
      </w:r>
      <w:r w:rsidR="005D791B" w:rsidRPr="00702504">
        <w:rPr>
          <w:rFonts w:ascii="Angsana New" w:hAnsi="Angsana New"/>
          <w:sz w:val="30"/>
          <w:szCs w:val="30"/>
        </w:rPr>
        <w:t>7</w:t>
      </w:r>
      <w:r w:rsidRPr="00702504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702504">
        <w:rPr>
          <w:rFonts w:ascii="Angsana New" w:hAnsi="Angsana New"/>
          <w:sz w:val="30"/>
          <w:szCs w:val="30"/>
        </w:rPr>
        <w:t>0</w:t>
      </w:r>
      <w:r w:rsidRPr="00702504">
        <w:rPr>
          <w:rFonts w:ascii="Angsana New" w:hAnsi="Angsana New"/>
          <w:sz w:val="30"/>
          <w:szCs w:val="30"/>
          <w:cs/>
        </w:rPr>
        <w:t>.</w:t>
      </w:r>
      <w:r w:rsidRPr="00702504">
        <w:rPr>
          <w:rFonts w:ascii="Angsana New" w:hAnsi="Angsana New"/>
          <w:sz w:val="30"/>
          <w:szCs w:val="30"/>
        </w:rPr>
        <w:t>1</w:t>
      </w:r>
      <w:r w:rsidR="00D37018" w:rsidRPr="00702504">
        <w:rPr>
          <w:rFonts w:ascii="Angsana New" w:hAnsi="Angsana New"/>
          <w:sz w:val="30"/>
          <w:szCs w:val="30"/>
        </w:rPr>
        <w:t>5</w:t>
      </w:r>
      <w:r w:rsidRPr="0070250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E044EA" w:rsidRPr="00702504">
        <w:rPr>
          <w:rFonts w:ascii="Angsana New" w:hAnsi="Angsana New"/>
          <w:sz w:val="30"/>
          <w:szCs w:val="30"/>
        </w:rPr>
        <w:t>9</w:t>
      </w:r>
      <w:r w:rsidRPr="00702504">
        <w:rPr>
          <w:rFonts w:ascii="Angsana New" w:hAnsi="Angsana New"/>
          <w:sz w:val="30"/>
          <w:szCs w:val="30"/>
        </w:rPr>
        <w:t>0.0</w:t>
      </w:r>
      <w:r w:rsidRPr="00702504">
        <w:rPr>
          <w:rFonts w:ascii="Angsana New" w:hAnsi="Angsana New"/>
          <w:sz w:val="30"/>
          <w:szCs w:val="30"/>
          <w:cs/>
        </w:rPr>
        <w:t xml:space="preserve"> ล้านบาท ซึ่งบริษัทได้จ่ายเงินปันผลระหว่างกาลไปเมื่อวันที่ </w:t>
      </w:r>
      <w:r w:rsidRPr="00702504">
        <w:rPr>
          <w:rFonts w:ascii="Angsana New" w:hAnsi="Angsana New"/>
          <w:sz w:val="30"/>
          <w:szCs w:val="30"/>
        </w:rPr>
        <w:t>1</w:t>
      </w:r>
      <w:r w:rsidR="00E044EA" w:rsidRPr="00702504">
        <w:rPr>
          <w:rFonts w:ascii="Angsana New" w:hAnsi="Angsana New"/>
          <w:sz w:val="30"/>
          <w:szCs w:val="30"/>
        </w:rPr>
        <w:t>3</w:t>
      </w:r>
      <w:r w:rsidRPr="0070250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702504">
        <w:rPr>
          <w:rFonts w:ascii="Angsana New" w:hAnsi="Angsana New"/>
          <w:sz w:val="30"/>
          <w:szCs w:val="30"/>
        </w:rPr>
        <w:t>256</w:t>
      </w:r>
      <w:r w:rsidR="00E044EA" w:rsidRPr="00702504">
        <w:rPr>
          <w:rFonts w:ascii="Angsana New" w:hAnsi="Angsana New"/>
          <w:sz w:val="30"/>
          <w:szCs w:val="30"/>
        </w:rPr>
        <w:t>7</w:t>
      </w:r>
      <w:r w:rsidRPr="00702504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702504">
        <w:rPr>
          <w:rFonts w:ascii="Angsana New" w:hAnsi="Angsana New"/>
          <w:sz w:val="30"/>
          <w:szCs w:val="30"/>
        </w:rPr>
        <w:t>0</w:t>
      </w:r>
      <w:r w:rsidRPr="00702504">
        <w:rPr>
          <w:rFonts w:ascii="Angsana New" w:hAnsi="Angsana New"/>
          <w:sz w:val="30"/>
          <w:szCs w:val="30"/>
          <w:cs/>
        </w:rPr>
        <w:t>.</w:t>
      </w:r>
      <w:r w:rsidRPr="00702504">
        <w:rPr>
          <w:rFonts w:ascii="Angsana New" w:hAnsi="Angsana New"/>
          <w:sz w:val="30"/>
          <w:szCs w:val="30"/>
        </w:rPr>
        <w:t>0</w:t>
      </w:r>
      <w:r w:rsidR="00E044EA" w:rsidRPr="00702504">
        <w:rPr>
          <w:rFonts w:ascii="Angsana New" w:hAnsi="Angsana New"/>
          <w:sz w:val="30"/>
          <w:szCs w:val="30"/>
        </w:rPr>
        <w:t>6</w:t>
      </w:r>
      <w:r w:rsidRPr="00702504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="00E044EA" w:rsidRPr="00702504">
        <w:rPr>
          <w:rFonts w:ascii="Angsana New" w:hAnsi="Angsana New"/>
          <w:sz w:val="30"/>
          <w:szCs w:val="30"/>
        </w:rPr>
        <w:t>36</w:t>
      </w:r>
      <w:r w:rsidRPr="00702504">
        <w:rPr>
          <w:rFonts w:ascii="Angsana New" w:hAnsi="Angsana New"/>
          <w:sz w:val="30"/>
          <w:szCs w:val="30"/>
        </w:rPr>
        <w:t>.0</w:t>
      </w:r>
      <w:r w:rsidRPr="00702504">
        <w:rPr>
          <w:rFonts w:ascii="Angsana New" w:hAnsi="Angsana New"/>
          <w:sz w:val="30"/>
          <w:szCs w:val="30"/>
          <w:cs/>
        </w:rPr>
        <w:t xml:space="preserve"> ล้านบาท คงเหลือเงินปันผลที่จะจ่ายเพิ่มในอัตราหุ้นละ </w:t>
      </w:r>
      <w:r w:rsidRPr="00702504">
        <w:rPr>
          <w:rFonts w:ascii="Angsana New" w:hAnsi="Angsana New"/>
          <w:sz w:val="30"/>
          <w:szCs w:val="30"/>
        </w:rPr>
        <w:t>0</w:t>
      </w:r>
      <w:r w:rsidRPr="00702504">
        <w:rPr>
          <w:rFonts w:ascii="Angsana New" w:hAnsi="Angsana New"/>
          <w:sz w:val="30"/>
          <w:szCs w:val="30"/>
          <w:cs/>
        </w:rPr>
        <w:t>.</w:t>
      </w:r>
      <w:r w:rsidRPr="00702504">
        <w:rPr>
          <w:rFonts w:ascii="Angsana New" w:hAnsi="Angsana New"/>
          <w:sz w:val="30"/>
          <w:szCs w:val="30"/>
        </w:rPr>
        <w:t>0</w:t>
      </w:r>
      <w:r w:rsidR="00923006" w:rsidRPr="00702504">
        <w:rPr>
          <w:rFonts w:ascii="Angsana New" w:hAnsi="Angsana New"/>
          <w:sz w:val="30"/>
          <w:szCs w:val="30"/>
        </w:rPr>
        <w:t>9</w:t>
      </w:r>
      <w:r w:rsidRPr="00702504">
        <w:rPr>
          <w:rFonts w:ascii="Angsana New" w:hAnsi="Angsana New"/>
          <w:sz w:val="30"/>
          <w:szCs w:val="30"/>
          <w:cs/>
        </w:rPr>
        <w:t xml:space="preserve"> บาท เป็น</w:t>
      </w:r>
      <w:r w:rsidR="00D56E9F" w:rsidRPr="00702504">
        <w:rPr>
          <w:rFonts w:ascii="Angsana New" w:hAnsi="Angsana New" w:hint="cs"/>
          <w:sz w:val="30"/>
          <w:szCs w:val="30"/>
          <w:cs/>
        </w:rPr>
        <w:t>จำนวน</w:t>
      </w:r>
      <w:r w:rsidRPr="00702504">
        <w:rPr>
          <w:rFonts w:ascii="Angsana New" w:hAnsi="Angsana New"/>
          <w:sz w:val="30"/>
          <w:szCs w:val="30"/>
          <w:cs/>
        </w:rPr>
        <w:t>เงิน</w:t>
      </w:r>
      <w:r w:rsidRPr="00702504">
        <w:rPr>
          <w:rFonts w:ascii="Angsana New" w:hAnsi="Angsana New" w:hint="cs"/>
          <w:sz w:val="30"/>
          <w:szCs w:val="30"/>
          <w:cs/>
        </w:rPr>
        <w:t>ทั้งสิ้น</w:t>
      </w:r>
      <w:r w:rsidRPr="00702504">
        <w:rPr>
          <w:rFonts w:ascii="Angsana New" w:hAnsi="Angsana New"/>
          <w:sz w:val="30"/>
          <w:szCs w:val="30"/>
          <w:cs/>
        </w:rPr>
        <w:t xml:space="preserve"> </w:t>
      </w:r>
      <w:r w:rsidR="00923006" w:rsidRPr="00702504">
        <w:rPr>
          <w:rFonts w:ascii="Angsana New" w:hAnsi="Angsana New"/>
          <w:sz w:val="30"/>
          <w:szCs w:val="30"/>
        </w:rPr>
        <w:t>54</w:t>
      </w:r>
      <w:r w:rsidRPr="00702504">
        <w:rPr>
          <w:rFonts w:ascii="Angsana New" w:hAnsi="Angsana New"/>
          <w:sz w:val="30"/>
          <w:szCs w:val="30"/>
        </w:rPr>
        <w:t>.0</w:t>
      </w:r>
      <w:r w:rsidRPr="0070250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</w:t>
      </w:r>
      <w:r w:rsidR="00702504">
        <w:rPr>
          <w:rFonts w:ascii="Angsana New" w:hAnsi="Angsana New"/>
          <w:sz w:val="30"/>
          <w:szCs w:val="30"/>
        </w:rPr>
        <w:br/>
      </w:r>
      <w:r w:rsidRPr="00702504">
        <w:rPr>
          <w:rFonts w:ascii="Angsana New" w:hAnsi="Angsana New"/>
          <w:sz w:val="30"/>
          <w:szCs w:val="30"/>
          <w:cs/>
        </w:rPr>
        <w:t>ผู้ถือหุ้นแล้ว</w:t>
      </w:r>
      <w:r w:rsidRPr="00702504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Pr="00702504">
        <w:rPr>
          <w:rFonts w:ascii="Angsana New" w:hAnsi="Angsana New"/>
          <w:sz w:val="30"/>
          <w:szCs w:val="30"/>
        </w:rPr>
        <w:t xml:space="preserve">30 </w:t>
      </w:r>
      <w:r w:rsidRPr="00702504">
        <w:rPr>
          <w:rFonts w:ascii="Angsana New" w:hAnsi="Angsana New"/>
          <w:sz w:val="30"/>
          <w:szCs w:val="30"/>
          <w:cs/>
        </w:rPr>
        <w:t xml:space="preserve">เมษายน </w:t>
      </w:r>
      <w:r w:rsidRPr="00702504">
        <w:rPr>
          <w:rFonts w:ascii="Angsana New" w:hAnsi="Angsana New"/>
          <w:sz w:val="30"/>
          <w:szCs w:val="30"/>
        </w:rPr>
        <w:t>256</w:t>
      </w:r>
      <w:r w:rsidR="00A77F98" w:rsidRPr="00702504">
        <w:rPr>
          <w:rFonts w:ascii="Angsana New" w:hAnsi="Angsana New"/>
          <w:sz w:val="30"/>
          <w:szCs w:val="30"/>
        </w:rPr>
        <w:t>8</w:t>
      </w:r>
      <w:r w:rsidRPr="00702504">
        <w:rPr>
          <w:rFonts w:ascii="Angsana New" w:hAnsi="Angsana New"/>
          <w:sz w:val="30"/>
          <w:szCs w:val="30"/>
          <w:cs/>
        </w:rPr>
        <w:t xml:space="preserve"> และอนุมัติการจัดสรรทุนสำรองตามกฎหมาย</w:t>
      </w:r>
      <w:r w:rsidR="00702504" w:rsidRPr="00702504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702504" w:rsidRPr="00702504">
        <w:rPr>
          <w:rFonts w:ascii="Angsana New" w:hAnsi="Angsana New"/>
          <w:sz w:val="30"/>
          <w:szCs w:val="30"/>
        </w:rPr>
        <w:t xml:space="preserve">2567 </w:t>
      </w:r>
      <w:r w:rsidRPr="00702504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1363D1" w:rsidRPr="00702504">
        <w:rPr>
          <w:rFonts w:ascii="Angsana New" w:hAnsi="Angsana New"/>
          <w:sz w:val="30"/>
          <w:szCs w:val="30"/>
        </w:rPr>
        <w:t>8</w:t>
      </w:r>
      <w:r w:rsidRPr="00702504">
        <w:rPr>
          <w:rFonts w:ascii="Angsana New" w:hAnsi="Angsana New"/>
          <w:sz w:val="30"/>
          <w:szCs w:val="30"/>
        </w:rPr>
        <w:t>.</w:t>
      </w:r>
      <w:r w:rsidR="001363D1" w:rsidRPr="00702504">
        <w:rPr>
          <w:rFonts w:ascii="Angsana New" w:hAnsi="Angsana New"/>
          <w:sz w:val="30"/>
          <w:szCs w:val="30"/>
        </w:rPr>
        <w:t>2</w:t>
      </w:r>
      <w:r w:rsidRPr="0070250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82385CF" w14:textId="77777777" w:rsidR="002D752F" w:rsidRPr="0084533B" w:rsidRDefault="002D752F" w:rsidP="002D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D67" w:rsidRPr="009721F5" w:rsidSect="00EC79CE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C37F3" w14:textId="77777777" w:rsidR="006832D2" w:rsidRDefault="006832D2" w:rsidP="004956B4">
      <w:r>
        <w:separator/>
      </w:r>
    </w:p>
  </w:endnote>
  <w:endnote w:type="continuationSeparator" w:id="0">
    <w:p w14:paraId="4C001574" w14:textId="77777777" w:rsidR="006832D2" w:rsidRDefault="006832D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46A7FCB9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73374" w:rsidRPr="00073374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9E58A" w14:textId="77777777" w:rsidR="006832D2" w:rsidRDefault="006832D2" w:rsidP="004956B4">
      <w:r>
        <w:separator/>
      </w:r>
    </w:p>
  </w:footnote>
  <w:footnote w:type="continuationSeparator" w:id="0">
    <w:p w14:paraId="06073F90" w14:textId="77777777" w:rsidR="006832D2" w:rsidRDefault="006832D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9C06" w14:textId="5E5221D8" w:rsidR="00B12FAA" w:rsidRPr="00B66A7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B66A7A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B66A7A">
      <w:rPr>
        <w:rFonts w:asciiTheme="majorBidi" w:hAnsiTheme="majorBidi"/>
        <w:b/>
        <w:bCs/>
        <w:sz w:val="32"/>
        <w:szCs w:val="32"/>
        <w:cs/>
      </w:rPr>
      <w:t>(มหาชน)</w:t>
    </w:r>
    <w:r w:rsidR="002D4BC2"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0A68E261" w:rsidR="00B12FAA" w:rsidRPr="00B66A7A" w:rsidRDefault="00B12FAA" w:rsidP="00775CD8">
    <w:pPr>
      <w:rPr>
        <w:rFonts w:asciiTheme="majorBidi" w:hAnsiTheme="majorBidi" w:cstheme="majorBidi"/>
        <w:b/>
        <w:bCs/>
        <w:sz w:val="32"/>
        <w:szCs w:val="32"/>
        <w:cs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3AE9DF6C" w14:textId="78124CC4" w:rsidR="00AE2613" w:rsidRPr="00B66A7A" w:rsidRDefault="00AE2613" w:rsidP="00AE2613">
    <w:pPr>
      <w:rPr>
        <w:rFonts w:asciiTheme="majorBidi" w:hAnsiTheme="majorBidi" w:cstheme="majorBidi"/>
        <w:b/>
        <w:bCs/>
        <w:sz w:val="32"/>
        <w:szCs w:val="32"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DB78EE" w:rsidRPr="009265E2">
      <w:rPr>
        <w:rFonts w:ascii="Angsana New" w:hAnsi="Angsana New"/>
        <w:b/>
        <w:sz w:val="32"/>
        <w:szCs w:val="32"/>
      </w:rPr>
      <w:t>31</w:t>
    </w:r>
    <w:r w:rsidR="00DB78EE" w:rsidRPr="00B66A7A">
      <w:rPr>
        <w:rFonts w:ascii="Angsana New" w:hAnsi="Angsana New"/>
        <w:b/>
        <w:sz w:val="32"/>
        <w:szCs w:val="32"/>
      </w:rPr>
      <w:t xml:space="preserve"> </w:t>
    </w:r>
    <w:r w:rsidR="00DB78EE">
      <w:rPr>
        <w:rFonts w:ascii="Angsana New" w:hAnsi="Angsana New" w:hint="cs"/>
        <w:bCs/>
        <w:sz w:val="32"/>
        <w:szCs w:val="32"/>
        <w:cs/>
      </w:rPr>
      <w:t>มีนาคม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073374" w:rsidRPr="00073374">
      <w:rPr>
        <w:rFonts w:ascii="Angsana New" w:hAnsi="Angsana New"/>
        <w:b/>
        <w:sz w:val="32"/>
        <w:szCs w:val="32"/>
      </w:rPr>
      <w:t>256</w:t>
    </w:r>
    <w:r w:rsidR="00DB78EE">
      <w:rPr>
        <w:rFonts w:ascii="Angsana New" w:hAnsi="Angsana New"/>
        <w:b/>
        <w:sz w:val="32"/>
        <w:szCs w:val="32"/>
      </w:rPr>
      <w:t>8</w:t>
    </w:r>
    <w:r w:rsidRPr="00B66A7A">
      <w:rPr>
        <w:rFonts w:asciiTheme="majorBidi" w:hAnsiTheme="majorBidi" w:hint="cs"/>
        <w:b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Cs/>
        <w:sz w:val="32"/>
        <w:szCs w:val="32"/>
        <w:cs/>
      </w:rPr>
      <w:t>(ไม่ได้ตรวจสอบ)</w:t>
    </w:r>
  </w:p>
  <w:p w14:paraId="4E991E3E" w14:textId="77777777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01"/>
    <w:rsid w:val="0000098A"/>
    <w:rsid w:val="00000FA3"/>
    <w:rsid w:val="000011A8"/>
    <w:rsid w:val="00001857"/>
    <w:rsid w:val="000019C7"/>
    <w:rsid w:val="00002354"/>
    <w:rsid w:val="0000285A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217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3D70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487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C2D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1DF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1D08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795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4273"/>
    <w:rsid w:val="000646A7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175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3374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11E3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5F2B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038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4F35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1AE"/>
    <w:rsid w:val="000B494A"/>
    <w:rsid w:val="000B4BFA"/>
    <w:rsid w:val="000B4F7D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9B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2BD1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13A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2E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6D7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323A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461"/>
    <w:rsid w:val="00135561"/>
    <w:rsid w:val="0013577F"/>
    <w:rsid w:val="00135C65"/>
    <w:rsid w:val="001363D1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5CF"/>
    <w:rsid w:val="00143735"/>
    <w:rsid w:val="00144287"/>
    <w:rsid w:val="001442A2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AC4"/>
    <w:rsid w:val="00176E54"/>
    <w:rsid w:val="00176EBA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1CBC"/>
    <w:rsid w:val="00182643"/>
    <w:rsid w:val="001829C5"/>
    <w:rsid w:val="00182F32"/>
    <w:rsid w:val="00183146"/>
    <w:rsid w:val="001833E7"/>
    <w:rsid w:val="001833FE"/>
    <w:rsid w:val="00183AE9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437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3C52"/>
    <w:rsid w:val="001A470A"/>
    <w:rsid w:val="001A4AF9"/>
    <w:rsid w:val="001A4E85"/>
    <w:rsid w:val="001A5113"/>
    <w:rsid w:val="001A57E3"/>
    <w:rsid w:val="001A58A8"/>
    <w:rsid w:val="001A5B3F"/>
    <w:rsid w:val="001A61D8"/>
    <w:rsid w:val="001A61EB"/>
    <w:rsid w:val="001A6B7C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3FE9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00E"/>
    <w:rsid w:val="001C155A"/>
    <w:rsid w:val="001C16DA"/>
    <w:rsid w:val="001C1ADE"/>
    <w:rsid w:val="001C1D16"/>
    <w:rsid w:val="001C1EC0"/>
    <w:rsid w:val="001C20A1"/>
    <w:rsid w:val="001C2217"/>
    <w:rsid w:val="001C247B"/>
    <w:rsid w:val="001C2A49"/>
    <w:rsid w:val="001C2AF1"/>
    <w:rsid w:val="001C2B0F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2E3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969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4FC4"/>
    <w:rsid w:val="001E583A"/>
    <w:rsid w:val="001E5B7A"/>
    <w:rsid w:val="001E5EA2"/>
    <w:rsid w:val="001E68B7"/>
    <w:rsid w:val="001E7648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37C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375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20"/>
    <w:rsid w:val="00243C40"/>
    <w:rsid w:val="00243EBF"/>
    <w:rsid w:val="002440B1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918"/>
    <w:rsid w:val="00265A63"/>
    <w:rsid w:val="00265AEA"/>
    <w:rsid w:val="00265C4D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77C52"/>
    <w:rsid w:val="0028005C"/>
    <w:rsid w:val="00280915"/>
    <w:rsid w:val="00280B02"/>
    <w:rsid w:val="00280E61"/>
    <w:rsid w:val="00280FB2"/>
    <w:rsid w:val="00281410"/>
    <w:rsid w:val="002824C2"/>
    <w:rsid w:val="0028367A"/>
    <w:rsid w:val="002841FB"/>
    <w:rsid w:val="00284543"/>
    <w:rsid w:val="002850DA"/>
    <w:rsid w:val="00285618"/>
    <w:rsid w:val="002857D8"/>
    <w:rsid w:val="002859DC"/>
    <w:rsid w:val="00285DE1"/>
    <w:rsid w:val="0028633E"/>
    <w:rsid w:val="00286556"/>
    <w:rsid w:val="00287A41"/>
    <w:rsid w:val="00287C2A"/>
    <w:rsid w:val="00287F92"/>
    <w:rsid w:val="00287FD2"/>
    <w:rsid w:val="00290639"/>
    <w:rsid w:val="00290E05"/>
    <w:rsid w:val="002914F5"/>
    <w:rsid w:val="00291A59"/>
    <w:rsid w:val="00291AA8"/>
    <w:rsid w:val="00291FAC"/>
    <w:rsid w:val="0029203A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97FA0"/>
    <w:rsid w:val="002A1931"/>
    <w:rsid w:val="002A1C5A"/>
    <w:rsid w:val="002A1CBB"/>
    <w:rsid w:val="002A1E0D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5C8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D2B"/>
    <w:rsid w:val="002B1F9B"/>
    <w:rsid w:val="002B227E"/>
    <w:rsid w:val="002B2A66"/>
    <w:rsid w:val="002B3585"/>
    <w:rsid w:val="002B3A83"/>
    <w:rsid w:val="002B3AE1"/>
    <w:rsid w:val="002B3D30"/>
    <w:rsid w:val="002B4090"/>
    <w:rsid w:val="002B4678"/>
    <w:rsid w:val="002B46F1"/>
    <w:rsid w:val="002B4C00"/>
    <w:rsid w:val="002B5647"/>
    <w:rsid w:val="002B56AF"/>
    <w:rsid w:val="002B5796"/>
    <w:rsid w:val="002B5CB8"/>
    <w:rsid w:val="002B6A1E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747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6DA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2F"/>
    <w:rsid w:val="002D75D2"/>
    <w:rsid w:val="002D7AD3"/>
    <w:rsid w:val="002D7E3C"/>
    <w:rsid w:val="002E10D2"/>
    <w:rsid w:val="002E16B2"/>
    <w:rsid w:val="002E1A47"/>
    <w:rsid w:val="002E1D29"/>
    <w:rsid w:val="002E1F5B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5DA6"/>
    <w:rsid w:val="002E6D2E"/>
    <w:rsid w:val="002E6FC7"/>
    <w:rsid w:val="002E7028"/>
    <w:rsid w:val="002E72EE"/>
    <w:rsid w:val="002E765B"/>
    <w:rsid w:val="002E7E21"/>
    <w:rsid w:val="002E7E73"/>
    <w:rsid w:val="002F0131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1A5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2B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17933"/>
    <w:rsid w:val="00320005"/>
    <w:rsid w:val="00320197"/>
    <w:rsid w:val="00320335"/>
    <w:rsid w:val="003204A5"/>
    <w:rsid w:val="00320D87"/>
    <w:rsid w:val="003223CC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22"/>
    <w:rsid w:val="00344735"/>
    <w:rsid w:val="00345206"/>
    <w:rsid w:val="0034523B"/>
    <w:rsid w:val="0034538F"/>
    <w:rsid w:val="0034589B"/>
    <w:rsid w:val="003466B4"/>
    <w:rsid w:val="003467D9"/>
    <w:rsid w:val="00346B19"/>
    <w:rsid w:val="00346F3D"/>
    <w:rsid w:val="00347023"/>
    <w:rsid w:val="003470F4"/>
    <w:rsid w:val="00347686"/>
    <w:rsid w:val="00347E6D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4B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0D"/>
    <w:rsid w:val="00361CF9"/>
    <w:rsid w:val="00362531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57B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274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3839"/>
    <w:rsid w:val="00384175"/>
    <w:rsid w:val="00384491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A7E"/>
    <w:rsid w:val="003A1EFB"/>
    <w:rsid w:val="003A2436"/>
    <w:rsid w:val="003A26E0"/>
    <w:rsid w:val="003A2A81"/>
    <w:rsid w:val="003A2B46"/>
    <w:rsid w:val="003A2C27"/>
    <w:rsid w:val="003A3BFC"/>
    <w:rsid w:val="003A3BFF"/>
    <w:rsid w:val="003A3FE6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08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D62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D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C4D"/>
    <w:rsid w:val="003C7FCB"/>
    <w:rsid w:val="003D01B7"/>
    <w:rsid w:val="003D0524"/>
    <w:rsid w:val="003D0D17"/>
    <w:rsid w:val="003D1211"/>
    <w:rsid w:val="003D20F5"/>
    <w:rsid w:val="003D24C5"/>
    <w:rsid w:val="003D3099"/>
    <w:rsid w:val="003D3332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95"/>
    <w:rsid w:val="003E50E4"/>
    <w:rsid w:val="003E5129"/>
    <w:rsid w:val="003E5BAE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11"/>
    <w:rsid w:val="003F152E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0EC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CF1"/>
    <w:rsid w:val="00410F0B"/>
    <w:rsid w:val="00411604"/>
    <w:rsid w:val="00411D3A"/>
    <w:rsid w:val="00412477"/>
    <w:rsid w:val="004124B7"/>
    <w:rsid w:val="004130C9"/>
    <w:rsid w:val="004133B5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1A"/>
    <w:rsid w:val="004171D6"/>
    <w:rsid w:val="00417B1E"/>
    <w:rsid w:val="00417F0A"/>
    <w:rsid w:val="004209C5"/>
    <w:rsid w:val="004221DD"/>
    <w:rsid w:val="004232B0"/>
    <w:rsid w:val="004233F6"/>
    <w:rsid w:val="0042343D"/>
    <w:rsid w:val="004243B2"/>
    <w:rsid w:val="00424E61"/>
    <w:rsid w:val="0042518D"/>
    <w:rsid w:val="0042537F"/>
    <w:rsid w:val="00425F3E"/>
    <w:rsid w:val="00426500"/>
    <w:rsid w:val="00427346"/>
    <w:rsid w:val="00427503"/>
    <w:rsid w:val="004275A4"/>
    <w:rsid w:val="004303B7"/>
    <w:rsid w:val="004303EB"/>
    <w:rsid w:val="004303EC"/>
    <w:rsid w:val="00430926"/>
    <w:rsid w:val="00430BB2"/>
    <w:rsid w:val="00430E43"/>
    <w:rsid w:val="004311D8"/>
    <w:rsid w:val="0043201B"/>
    <w:rsid w:val="00432137"/>
    <w:rsid w:val="004326E5"/>
    <w:rsid w:val="0043336E"/>
    <w:rsid w:val="004343C8"/>
    <w:rsid w:val="004344D6"/>
    <w:rsid w:val="00434C49"/>
    <w:rsid w:val="00434DCB"/>
    <w:rsid w:val="00434EAF"/>
    <w:rsid w:val="004358F5"/>
    <w:rsid w:val="00435A31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924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243"/>
    <w:rsid w:val="00452AC9"/>
    <w:rsid w:val="00452F0E"/>
    <w:rsid w:val="00453473"/>
    <w:rsid w:val="0045378F"/>
    <w:rsid w:val="0045393F"/>
    <w:rsid w:val="00453BFA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240"/>
    <w:rsid w:val="004575C8"/>
    <w:rsid w:val="00457991"/>
    <w:rsid w:val="00457D3E"/>
    <w:rsid w:val="00457EB3"/>
    <w:rsid w:val="00460009"/>
    <w:rsid w:val="004600CA"/>
    <w:rsid w:val="00460C40"/>
    <w:rsid w:val="004613CD"/>
    <w:rsid w:val="00461EA1"/>
    <w:rsid w:val="00462282"/>
    <w:rsid w:val="0046237B"/>
    <w:rsid w:val="00462554"/>
    <w:rsid w:val="00463560"/>
    <w:rsid w:val="004637B6"/>
    <w:rsid w:val="004637C1"/>
    <w:rsid w:val="00463A0E"/>
    <w:rsid w:val="004642F9"/>
    <w:rsid w:val="00464EB8"/>
    <w:rsid w:val="0046545A"/>
    <w:rsid w:val="00465BE4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0EB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09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87C1B"/>
    <w:rsid w:val="00490216"/>
    <w:rsid w:val="004906D7"/>
    <w:rsid w:val="004906F0"/>
    <w:rsid w:val="00490AE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2E"/>
    <w:rsid w:val="00494CAB"/>
    <w:rsid w:val="004956B4"/>
    <w:rsid w:val="00495AD8"/>
    <w:rsid w:val="00495E4E"/>
    <w:rsid w:val="0049653A"/>
    <w:rsid w:val="00496B97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329"/>
    <w:rsid w:val="004A7646"/>
    <w:rsid w:val="004A7693"/>
    <w:rsid w:val="004A78B6"/>
    <w:rsid w:val="004A78FF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443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D7777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8AB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8F0"/>
    <w:rsid w:val="004F3A98"/>
    <w:rsid w:val="004F3EC5"/>
    <w:rsid w:val="004F4656"/>
    <w:rsid w:val="004F5498"/>
    <w:rsid w:val="004F5886"/>
    <w:rsid w:val="004F5A59"/>
    <w:rsid w:val="004F6248"/>
    <w:rsid w:val="004F6727"/>
    <w:rsid w:val="004F6902"/>
    <w:rsid w:val="004F73B1"/>
    <w:rsid w:val="004F775E"/>
    <w:rsid w:val="004F7D94"/>
    <w:rsid w:val="0050010E"/>
    <w:rsid w:val="00500EE2"/>
    <w:rsid w:val="005012F0"/>
    <w:rsid w:val="0050145F"/>
    <w:rsid w:val="00501EEF"/>
    <w:rsid w:val="005022F9"/>
    <w:rsid w:val="005023E2"/>
    <w:rsid w:val="0050256B"/>
    <w:rsid w:val="00502632"/>
    <w:rsid w:val="00502AF0"/>
    <w:rsid w:val="00503991"/>
    <w:rsid w:val="00503C4D"/>
    <w:rsid w:val="00503D06"/>
    <w:rsid w:val="00503E19"/>
    <w:rsid w:val="00504E17"/>
    <w:rsid w:val="005052A9"/>
    <w:rsid w:val="00505327"/>
    <w:rsid w:val="0050532F"/>
    <w:rsid w:val="00505699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3BA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7AD"/>
    <w:rsid w:val="00526A7B"/>
    <w:rsid w:val="00527822"/>
    <w:rsid w:val="00527C49"/>
    <w:rsid w:val="00530330"/>
    <w:rsid w:val="005303A8"/>
    <w:rsid w:val="00531001"/>
    <w:rsid w:val="005316C6"/>
    <w:rsid w:val="00531EF3"/>
    <w:rsid w:val="005329C5"/>
    <w:rsid w:val="00533400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47E14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B3C"/>
    <w:rsid w:val="00553D54"/>
    <w:rsid w:val="0055457F"/>
    <w:rsid w:val="00554D92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AFE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82E"/>
    <w:rsid w:val="0056392D"/>
    <w:rsid w:val="00563989"/>
    <w:rsid w:val="00563FE7"/>
    <w:rsid w:val="00564554"/>
    <w:rsid w:val="0056526A"/>
    <w:rsid w:val="005657FD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698"/>
    <w:rsid w:val="00573977"/>
    <w:rsid w:val="00573BB2"/>
    <w:rsid w:val="00573BD4"/>
    <w:rsid w:val="00573C96"/>
    <w:rsid w:val="005740FC"/>
    <w:rsid w:val="005741F8"/>
    <w:rsid w:val="00574288"/>
    <w:rsid w:val="0057467D"/>
    <w:rsid w:val="00574BD6"/>
    <w:rsid w:val="00574D2E"/>
    <w:rsid w:val="00574E75"/>
    <w:rsid w:val="0057517E"/>
    <w:rsid w:val="00575267"/>
    <w:rsid w:val="0057552F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83C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1FF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3EC3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D5F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01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8E"/>
    <w:rsid w:val="005B17E1"/>
    <w:rsid w:val="005B21E8"/>
    <w:rsid w:val="005B224A"/>
    <w:rsid w:val="005B2C20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61C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C54"/>
    <w:rsid w:val="005C7D60"/>
    <w:rsid w:val="005C7FB4"/>
    <w:rsid w:val="005D00D0"/>
    <w:rsid w:val="005D011D"/>
    <w:rsid w:val="005D0354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8D0"/>
    <w:rsid w:val="005D791B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33C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974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29D"/>
    <w:rsid w:val="00613A15"/>
    <w:rsid w:val="00614189"/>
    <w:rsid w:val="0061469F"/>
    <w:rsid w:val="00614A29"/>
    <w:rsid w:val="00614F92"/>
    <w:rsid w:val="00615591"/>
    <w:rsid w:val="00615637"/>
    <w:rsid w:val="00615D8E"/>
    <w:rsid w:val="00615F10"/>
    <w:rsid w:val="00616B31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A23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231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27C1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47D0E"/>
    <w:rsid w:val="00650986"/>
    <w:rsid w:val="00650BCF"/>
    <w:rsid w:val="00651DA4"/>
    <w:rsid w:val="0065274D"/>
    <w:rsid w:val="00652AD9"/>
    <w:rsid w:val="00652DB6"/>
    <w:rsid w:val="00653669"/>
    <w:rsid w:val="006547FE"/>
    <w:rsid w:val="00655129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1719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6A4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2D2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028"/>
    <w:rsid w:val="00694C07"/>
    <w:rsid w:val="00695205"/>
    <w:rsid w:val="0069557D"/>
    <w:rsid w:val="0069558A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0F3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B8E"/>
    <w:rsid w:val="006B2DCA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848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961"/>
    <w:rsid w:val="006C7B6F"/>
    <w:rsid w:val="006C7CE8"/>
    <w:rsid w:val="006D003B"/>
    <w:rsid w:val="006D0312"/>
    <w:rsid w:val="006D0340"/>
    <w:rsid w:val="006D0433"/>
    <w:rsid w:val="006D0C29"/>
    <w:rsid w:val="006D0C5B"/>
    <w:rsid w:val="006D0E0B"/>
    <w:rsid w:val="006D10CE"/>
    <w:rsid w:val="006D1B4B"/>
    <w:rsid w:val="006D1CA1"/>
    <w:rsid w:val="006D28E7"/>
    <w:rsid w:val="006D2A11"/>
    <w:rsid w:val="006D4488"/>
    <w:rsid w:val="006D44AA"/>
    <w:rsid w:val="006D483C"/>
    <w:rsid w:val="006D4988"/>
    <w:rsid w:val="006D49CC"/>
    <w:rsid w:val="006D5945"/>
    <w:rsid w:val="006D61DB"/>
    <w:rsid w:val="006D70CC"/>
    <w:rsid w:val="006D7262"/>
    <w:rsid w:val="006D7824"/>
    <w:rsid w:val="006D782B"/>
    <w:rsid w:val="006D7A48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4911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6DF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31F"/>
    <w:rsid w:val="0070150F"/>
    <w:rsid w:val="00701771"/>
    <w:rsid w:val="00701E19"/>
    <w:rsid w:val="007024E1"/>
    <w:rsid w:val="00702504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90D"/>
    <w:rsid w:val="00707F9E"/>
    <w:rsid w:val="00710134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294B"/>
    <w:rsid w:val="007130E5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6BC"/>
    <w:rsid w:val="007159DA"/>
    <w:rsid w:val="00715BDD"/>
    <w:rsid w:val="00715CDB"/>
    <w:rsid w:val="00716D54"/>
    <w:rsid w:val="00717001"/>
    <w:rsid w:val="007176AB"/>
    <w:rsid w:val="007176DD"/>
    <w:rsid w:val="00717E04"/>
    <w:rsid w:val="00717F33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6DC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737"/>
    <w:rsid w:val="007338F2"/>
    <w:rsid w:val="00733B21"/>
    <w:rsid w:val="00733C91"/>
    <w:rsid w:val="0073401E"/>
    <w:rsid w:val="007340BD"/>
    <w:rsid w:val="00734361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5BB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1EB8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39DA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4E66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DC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092F"/>
    <w:rsid w:val="007A17B3"/>
    <w:rsid w:val="007A25B1"/>
    <w:rsid w:val="007A2AA3"/>
    <w:rsid w:val="007A2CEF"/>
    <w:rsid w:val="007A2D1A"/>
    <w:rsid w:val="007A2D7E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550"/>
    <w:rsid w:val="007B2822"/>
    <w:rsid w:val="007B2AE2"/>
    <w:rsid w:val="007B2EB1"/>
    <w:rsid w:val="007B2FD8"/>
    <w:rsid w:val="007B3154"/>
    <w:rsid w:val="007B39A9"/>
    <w:rsid w:val="007B3B02"/>
    <w:rsid w:val="007B3CE5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190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15AB"/>
    <w:rsid w:val="007C2084"/>
    <w:rsid w:val="007C21BC"/>
    <w:rsid w:val="007C284A"/>
    <w:rsid w:val="007C2E4E"/>
    <w:rsid w:val="007C3158"/>
    <w:rsid w:val="007C3823"/>
    <w:rsid w:val="007C3ACA"/>
    <w:rsid w:val="007C3B71"/>
    <w:rsid w:val="007C3FD8"/>
    <w:rsid w:val="007C42E5"/>
    <w:rsid w:val="007C47B8"/>
    <w:rsid w:val="007C49B5"/>
    <w:rsid w:val="007C4C62"/>
    <w:rsid w:val="007C4DD1"/>
    <w:rsid w:val="007C511D"/>
    <w:rsid w:val="007C51FC"/>
    <w:rsid w:val="007C5224"/>
    <w:rsid w:val="007C52CA"/>
    <w:rsid w:val="007C536A"/>
    <w:rsid w:val="007C58DB"/>
    <w:rsid w:val="007C59EC"/>
    <w:rsid w:val="007C61FE"/>
    <w:rsid w:val="007C6C66"/>
    <w:rsid w:val="007C74CD"/>
    <w:rsid w:val="007C776A"/>
    <w:rsid w:val="007C7E3C"/>
    <w:rsid w:val="007D0565"/>
    <w:rsid w:val="007D05C0"/>
    <w:rsid w:val="007D0895"/>
    <w:rsid w:val="007D09C5"/>
    <w:rsid w:val="007D0B98"/>
    <w:rsid w:val="007D0E6D"/>
    <w:rsid w:val="007D11BC"/>
    <w:rsid w:val="007D15F8"/>
    <w:rsid w:val="007D17AB"/>
    <w:rsid w:val="007D186F"/>
    <w:rsid w:val="007D23D0"/>
    <w:rsid w:val="007D295B"/>
    <w:rsid w:val="007D3533"/>
    <w:rsid w:val="007D35DA"/>
    <w:rsid w:val="007D3BDD"/>
    <w:rsid w:val="007D3E61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385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B9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4D9"/>
    <w:rsid w:val="007F0CBA"/>
    <w:rsid w:val="007F1063"/>
    <w:rsid w:val="007F11B5"/>
    <w:rsid w:val="007F2B56"/>
    <w:rsid w:val="007F3615"/>
    <w:rsid w:val="007F361A"/>
    <w:rsid w:val="007F364A"/>
    <w:rsid w:val="007F36BB"/>
    <w:rsid w:val="007F4BC8"/>
    <w:rsid w:val="007F4F8A"/>
    <w:rsid w:val="007F5616"/>
    <w:rsid w:val="007F6176"/>
    <w:rsid w:val="007F63D7"/>
    <w:rsid w:val="007F6400"/>
    <w:rsid w:val="007F6C24"/>
    <w:rsid w:val="007F6CBE"/>
    <w:rsid w:val="007F7061"/>
    <w:rsid w:val="007F7265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1D25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533B"/>
    <w:rsid w:val="00845A69"/>
    <w:rsid w:val="0084629A"/>
    <w:rsid w:val="008464C6"/>
    <w:rsid w:val="00846587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3AA"/>
    <w:rsid w:val="00855666"/>
    <w:rsid w:val="00855B72"/>
    <w:rsid w:val="00855BF2"/>
    <w:rsid w:val="00855E5C"/>
    <w:rsid w:val="00855F6F"/>
    <w:rsid w:val="0085666D"/>
    <w:rsid w:val="00857B6B"/>
    <w:rsid w:val="00857BDA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1C94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C43"/>
    <w:rsid w:val="00886F72"/>
    <w:rsid w:val="008872DB"/>
    <w:rsid w:val="008874BA"/>
    <w:rsid w:val="008877E1"/>
    <w:rsid w:val="00887AFD"/>
    <w:rsid w:val="00887EF9"/>
    <w:rsid w:val="00890487"/>
    <w:rsid w:val="00890BE6"/>
    <w:rsid w:val="00891004"/>
    <w:rsid w:val="008910F2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01"/>
    <w:rsid w:val="008B2B44"/>
    <w:rsid w:val="008B35BD"/>
    <w:rsid w:val="008B35D1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89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362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3EC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EB7"/>
    <w:rsid w:val="008F4F60"/>
    <w:rsid w:val="008F5240"/>
    <w:rsid w:val="008F5FA9"/>
    <w:rsid w:val="008F60F6"/>
    <w:rsid w:val="008F616A"/>
    <w:rsid w:val="008F62A3"/>
    <w:rsid w:val="008F705F"/>
    <w:rsid w:val="008F70A6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3DD5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D4D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ABD"/>
    <w:rsid w:val="0091631A"/>
    <w:rsid w:val="00916A3D"/>
    <w:rsid w:val="00916AA0"/>
    <w:rsid w:val="00916C7B"/>
    <w:rsid w:val="00916DEE"/>
    <w:rsid w:val="00916FB1"/>
    <w:rsid w:val="0091741D"/>
    <w:rsid w:val="0091760A"/>
    <w:rsid w:val="00917B2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006"/>
    <w:rsid w:val="00923452"/>
    <w:rsid w:val="00923A0E"/>
    <w:rsid w:val="00923EBC"/>
    <w:rsid w:val="009242CF"/>
    <w:rsid w:val="00924833"/>
    <w:rsid w:val="009249C1"/>
    <w:rsid w:val="00924B59"/>
    <w:rsid w:val="00924E00"/>
    <w:rsid w:val="00925892"/>
    <w:rsid w:val="00925898"/>
    <w:rsid w:val="00925B82"/>
    <w:rsid w:val="00925BA4"/>
    <w:rsid w:val="00925FEA"/>
    <w:rsid w:val="00926913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574B"/>
    <w:rsid w:val="00946010"/>
    <w:rsid w:val="009462D5"/>
    <w:rsid w:val="00946325"/>
    <w:rsid w:val="009472CB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14FD"/>
    <w:rsid w:val="00952933"/>
    <w:rsid w:val="0095352C"/>
    <w:rsid w:val="00954481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5F9"/>
    <w:rsid w:val="0096393B"/>
    <w:rsid w:val="00964323"/>
    <w:rsid w:val="00964740"/>
    <w:rsid w:val="00965531"/>
    <w:rsid w:val="00965763"/>
    <w:rsid w:val="009658BF"/>
    <w:rsid w:val="009659BC"/>
    <w:rsid w:val="00965A2C"/>
    <w:rsid w:val="00965A7B"/>
    <w:rsid w:val="00965B65"/>
    <w:rsid w:val="009677C5"/>
    <w:rsid w:val="0096781A"/>
    <w:rsid w:val="00967DF3"/>
    <w:rsid w:val="00970494"/>
    <w:rsid w:val="0097109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B90"/>
    <w:rsid w:val="00984CF0"/>
    <w:rsid w:val="00987018"/>
    <w:rsid w:val="00987E7B"/>
    <w:rsid w:val="00990CCD"/>
    <w:rsid w:val="00990E8B"/>
    <w:rsid w:val="00990F94"/>
    <w:rsid w:val="00991BF3"/>
    <w:rsid w:val="00992316"/>
    <w:rsid w:val="009928FD"/>
    <w:rsid w:val="00992BE3"/>
    <w:rsid w:val="0099413C"/>
    <w:rsid w:val="0099437D"/>
    <w:rsid w:val="0099495C"/>
    <w:rsid w:val="00994A1D"/>
    <w:rsid w:val="00994D38"/>
    <w:rsid w:val="009952E1"/>
    <w:rsid w:val="00995B66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687"/>
    <w:rsid w:val="009A7988"/>
    <w:rsid w:val="009B0483"/>
    <w:rsid w:val="009B0619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C7DC1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2"/>
    <w:rsid w:val="009E21E6"/>
    <w:rsid w:val="009E231D"/>
    <w:rsid w:val="009E2C72"/>
    <w:rsid w:val="009E2EFA"/>
    <w:rsid w:val="009E35D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6D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19A4"/>
    <w:rsid w:val="00A120E5"/>
    <w:rsid w:val="00A12AB4"/>
    <w:rsid w:val="00A13616"/>
    <w:rsid w:val="00A13667"/>
    <w:rsid w:val="00A1371A"/>
    <w:rsid w:val="00A13F30"/>
    <w:rsid w:val="00A14178"/>
    <w:rsid w:val="00A14522"/>
    <w:rsid w:val="00A14B99"/>
    <w:rsid w:val="00A14DE6"/>
    <w:rsid w:val="00A14DF5"/>
    <w:rsid w:val="00A15859"/>
    <w:rsid w:val="00A15924"/>
    <w:rsid w:val="00A167CD"/>
    <w:rsid w:val="00A169DE"/>
    <w:rsid w:val="00A16D17"/>
    <w:rsid w:val="00A16F94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5F32"/>
    <w:rsid w:val="00A2634B"/>
    <w:rsid w:val="00A270CC"/>
    <w:rsid w:val="00A273F0"/>
    <w:rsid w:val="00A275A7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3AD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AD9"/>
    <w:rsid w:val="00A41FD0"/>
    <w:rsid w:val="00A42659"/>
    <w:rsid w:val="00A42AC8"/>
    <w:rsid w:val="00A43369"/>
    <w:rsid w:val="00A4388A"/>
    <w:rsid w:val="00A43E6D"/>
    <w:rsid w:val="00A44777"/>
    <w:rsid w:val="00A44884"/>
    <w:rsid w:val="00A44B5A"/>
    <w:rsid w:val="00A44EC6"/>
    <w:rsid w:val="00A44EE0"/>
    <w:rsid w:val="00A451C7"/>
    <w:rsid w:val="00A45518"/>
    <w:rsid w:val="00A4567D"/>
    <w:rsid w:val="00A459F0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2F0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77F98"/>
    <w:rsid w:val="00A8001B"/>
    <w:rsid w:val="00A8063C"/>
    <w:rsid w:val="00A80FA7"/>
    <w:rsid w:val="00A80FC8"/>
    <w:rsid w:val="00A817E3"/>
    <w:rsid w:val="00A81CFE"/>
    <w:rsid w:val="00A82121"/>
    <w:rsid w:val="00A82134"/>
    <w:rsid w:val="00A8222F"/>
    <w:rsid w:val="00A8228D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35FA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0FC8"/>
    <w:rsid w:val="00AA171F"/>
    <w:rsid w:val="00AA1DF8"/>
    <w:rsid w:val="00AA20C8"/>
    <w:rsid w:val="00AA2279"/>
    <w:rsid w:val="00AA3446"/>
    <w:rsid w:val="00AA37E7"/>
    <w:rsid w:val="00AA39E4"/>
    <w:rsid w:val="00AA419C"/>
    <w:rsid w:val="00AA4E50"/>
    <w:rsid w:val="00AA4F49"/>
    <w:rsid w:val="00AA5312"/>
    <w:rsid w:val="00AA5568"/>
    <w:rsid w:val="00AA57B6"/>
    <w:rsid w:val="00AA5EEB"/>
    <w:rsid w:val="00AA67F3"/>
    <w:rsid w:val="00AA6D10"/>
    <w:rsid w:val="00AA7422"/>
    <w:rsid w:val="00AA79F3"/>
    <w:rsid w:val="00AA79F4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79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5D8B"/>
    <w:rsid w:val="00AB62DC"/>
    <w:rsid w:val="00AB6CAE"/>
    <w:rsid w:val="00AB713D"/>
    <w:rsid w:val="00AB71BE"/>
    <w:rsid w:val="00AB78AA"/>
    <w:rsid w:val="00AB7B44"/>
    <w:rsid w:val="00AC1260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67E3"/>
    <w:rsid w:val="00AC7D00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37C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BEE"/>
    <w:rsid w:val="00B25C68"/>
    <w:rsid w:val="00B26569"/>
    <w:rsid w:val="00B267CD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36D"/>
    <w:rsid w:val="00B455A6"/>
    <w:rsid w:val="00B457F5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856"/>
    <w:rsid w:val="00B52B5D"/>
    <w:rsid w:val="00B532CC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BD1"/>
    <w:rsid w:val="00B72E1A"/>
    <w:rsid w:val="00B72FAA"/>
    <w:rsid w:val="00B73662"/>
    <w:rsid w:val="00B7402B"/>
    <w:rsid w:val="00B740C1"/>
    <w:rsid w:val="00B74BEF"/>
    <w:rsid w:val="00B74C19"/>
    <w:rsid w:val="00B74F0A"/>
    <w:rsid w:val="00B75B8D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6DC"/>
    <w:rsid w:val="00B8391D"/>
    <w:rsid w:val="00B83A66"/>
    <w:rsid w:val="00B846B2"/>
    <w:rsid w:val="00B8520E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27F7"/>
    <w:rsid w:val="00BA3558"/>
    <w:rsid w:val="00BA3588"/>
    <w:rsid w:val="00BA3B56"/>
    <w:rsid w:val="00BA451D"/>
    <w:rsid w:val="00BA4BA6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951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58E3"/>
    <w:rsid w:val="00BB63BC"/>
    <w:rsid w:val="00BB6FF8"/>
    <w:rsid w:val="00BB7231"/>
    <w:rsid w:val="00BB790E"/>
    <w:rsid w:val="00BC023B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6AB9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D96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0EE6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062"/>
    <w:rsid w:val="00BE689A"/>
    <w:rsid w:val="00BE6DC7"/>
    <w:rsid w:val="00BE7FC8"/>
    <w:rsid w:val="00BF03CA"/>
    <w:rsid w:val="00BF076B"/>
    <w:rsid w:val="00BF1F4A"/>
    <w:rsid w:val="00BF22EF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7E8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542"/>
    <w:rsid w:val="00C34A24"/>
    <w:rsid w:val="00C34CD0"/>
    <w:rsid w:val="00C36A46"/>
    <w:rsid w:val="00C36EF9"/>
    <w:rsid w:val="00C36F1F"/>
    <w:rsid w:val="00C36F74"/>
    <w:rsid w:val="00C3796C"/>
    <w:rsid w:val="00C37B76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08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1EA"/>
    <w:rsid w:val="00C523AB"/>
    <w:rsid w:val="00C52F15"/>
    <w:rsid w:val="00C52FB6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896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6DF6"/>
    <w:rsid w:val="00C871C5"/>
    <w:rsid w:val="00C87379"/>
    <w:rsid w:val="00C879C6"/>
    <w:rsid w:val="00C87E10"/>
    <w:rsid w:val="00C90167"/>
    <w:rsid w:val="00C90C88"/>
    <w:rsid w:val="00C917EC"/>
    <w:rsid w:val="00C919B9"/>
    <w:rsid w:val="00C91D1F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F6"/>
    <w:rsid w:val="00CC4D3B"/>
    <w:rsid w:val="00CC50CA"/>
    <w:rsid w:val="00CC5B5B"/>
    <w:rsid w:val="00CC5E7F"/>
    <w:rsid w:val="00CC6065"/>
    <w:rsid w:val="00CC72A9"/>
    <w:rsid w:val="00CC757D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1B47"/>
    <w:rsid w:val="00CD20E3"/>
    <w:rsid w:val="00CD2819"/>
    <w:rsid w:val="00CD2A05"/>
    <w:rsid w:val="00CD2B33"/>
    <w:rsid w:val="00CD31D0"/>
    <w:rsid w:val="00CD35B0"/>
    <w:rsid w:val="00CD37DF"/>
    <w:rsid w:val="00CD39B0"/>
    <w:rsid w:val="00CD3C44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472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4DDD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69D"/>
    <w:rsid w:val="00CF1B4D"/>
    <w:rsid w:val="00CF1F7E"/>
    <w:rsid w:val="00CF2270"/>
    <w:rsid w:val="00CF23A7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294"/>
    <w:rsid w:val="00CF6757"/>
    <w:rsid w:val="00CF6F6E"/>
    <w:rsid w:val="00CF75F8"/>
    <w:rsid w:val="00D0089A"/>
    <w:rsid w:val="00D00C23"/>
    <w:rsid w:val="00D015F5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2B8"/>
    <w:rsid w:val="00D04512"/>
    <w:rsid w:val="00D0496E"/>
    <w:rsid w:val="00D04AC7"/>
    <w:rsid w:val="00D04BA3"/>
    <w:rsid w:val="00D04C95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696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BFF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334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018"/>
    <w:rsid w:val="00D37BAD"/>
    <w:rsid w:val="00D37D64"/>
    <w:rsid w:val="00D37DFD"/>
    <w:rsid w:val="00D37FEB"/>
    <w:rsid w:val="00D400F3"/>
    <w:rsid w:val="00D4014F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CD"/>
    <w:rsid w:val="00D456D0"/>
    <w:rsid w:val="00D457FF"/>
    <w:rsid w:val="00D462A9"/>
    <w:rsid w:val="00D46336"/>
    <w:rsid w:val="00D46374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060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6E9F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1FB6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567"/>
    <w:rsid w:val="00D76890"/>
    <w:rsid w:val="00D76A36"/>
    <w:rsid w:val="00D76E14"/>
    <w:rsid w:val="00D7730D"/>
    <w:rsid w:val="00D77703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72C"/>
    <w:rsid w:val="00D83FF5"/>
    <w:rsid w:val="00D85145"/>
    <w:rsid w:val="00D857DF"/>
    <w:rsid w:val="00D85ADD"/>
    <w:rsid w:val="00D85B11"/>
    <w:rsid w:val="00D8620C"/>
    <w:rsid w:val="00D86639"/>
    <w:rsid w:val="00D869EE"/>
    <w:rsid w:val="00D86A84"/>
    <w:rsid w:val="00D86AA2"/>
    <w:rsid w:val="00D86AE0"/>
    <w:rsid w:val="00D86D9B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714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3C74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4F1"/>
    <w:rsid w:val="00DB3CC2"/>
    <w:rsid w:val="00DB3F3B"/>
    <w:rsid w:val="00DB45D1"/>
    <w:rsid w:val="00DB49DA"/>
    <w:rsid w:val="00DB4ED9"/>
    <w:rsid w:val="00DB5856"/>
    <w:rsid w:val="00DB636C"/>
    <w:rsid w:val="00DB63CE"/>
    <w:rsid w:val="00DB6585"/>
    <w:rsid w:val="00DB671E"/>
    <w:rsid w:val="00DB78EE"/>
    <w:rsid w:val="00DC01A2"/>
    <w:rsid w:val="00DC06D2"/>
    <w:rsid w:val="00DC077A"/>
    <w:rsid w:val="00DC0C2A"/>
    <w:rsid w:val="00DC0CF7"/>
    <w:rsid w:val="00DC0F60"/>
    <w:rsid w:val="00DC154B"/>
    <w:rsid w:val="00DC189C"/>
    <w:rsid w:val="00DC1B2A"/>
    <w:rsid w:val="00DC1C75"/>
    <w:rsid w:val="00DC24CB"/>
    <w:rsid w:val="00DC2721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2FEF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032D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C3B"/>
    <w:rsid w:val="00DF3EB7"/>
    <w:rsid w:val="00DF4057"/>
    <w:rsid w:val="00DF540A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1C3A"/>
    <w:rsid w:val="00E021C3"/>
    <w:rsid w:val="00E0310E"/>
    <w:rsid w:val="00E03627"/>
    <w:rsid w:val="00E03697"/>
    <w:rsid w:val="00E044EA"/>
    <w:rsid w:val="00E05A50"/>
    <w:rsid w:val="00E06A13"/>
    <w:rsid w:val="00E06B4A"/>
    <w:rsid w:val="00E078AE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4D8D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595"/>
    <w:rsid w:val="00E2477D"/>
    <w:rsid w:val="00E24F26"/>
    <w:rsid w:val="00E2539C"/>
    <w:rsid w:val="00E25749"/>
    <w:rsid w:val="00E26293"/>
    <w:rsid w:val="00E26CBA"/>
    <w:rsid w:val="00E26DB8"/>
    <w:rsid w:val="00E26E78"/>
    <w:rsid w:val="00E275CC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6F9A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6FC5"/>
    <w:rsid w:val="00E47137"/>
    <w:rsid w:val="00E47673"/>
    <w:rsid w:val="00E47D0A"/>
    <w:rsid w:val="00E47D21"/>
    <w:rsid w:val="00E47D91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38B"/>
    <w:rsid w:val="00E55F1B"/>
    <w:rsid w:val="00E56607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5F9"/>
    <w:rsid w:val="00E936B6"/>
    <w:rsid w:val="00E947C9"/>
    <w:rsid w:val="00E947ED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329"/>
    <w:rsid w:val="00EA2CB1"/>
    <w:rsid w:val="00EA33C3"/>
    <w:rsid w:val="00EA49B6"/>
    <w:rsid w:val="00EA5460"/>
    <w:rsid w:val="00EA5542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4A8"/>
    <w:rsid w:val="00EB2D77"/>
    <w:rsid w:val="00EB36AA"/>
    <w:rsid w:val="00EB36F1"/>
    <w:rsid w:val="00EB385A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259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160"/>
    <w:rsid w:val="00EC6864"/>
    <w:rsid w:val="00EC6936"/>
    <w:rsid w:val="00EC69CB"/>
    <w:rsid w:val="00EC7021"/>
    <w:rsid w:val="00EC70AE"/>
    <w:rsid w:val="00EC7852"/>
    <w:rsid w:val="00EC794A"/>
    <w:rsid w:val="00EC79CE"/>
    <w:rsid w:val="00ED0016"/>
    <w:rsid w:val="00ED0847"/>
    <w:rsid w:val="00ED1987"/>
    <w:rsid w:val="00ED1B7F"/>
    <w:rsid w:val="00ED1BD1"/>
    <w:rsid w:val="00ED1BD8"/>
    <w:rsid w:val="00ED2358"/>
    <w:rsid w:val="00ED2401"/>
    <w:rsid w:val="00ED28F3"/>
    <w:rsid w:val="00ED2928"/>
    <w:rsid w:val="00ED2AFF"/>
    <w:rsid w:val="00ED30C2"/>
    <w:rsid w:val="00ED3240"/>
    <w:rsid w:val="00ED3BFD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CD2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57F5"/>
    <w:rsid w:val="00EE5C15"/>
    <w:rsid w:val="00EE6698"/>
    <w:rsid w:val="00EE6868"/>
    <w:rsid w:val="00EE7285"/>
    <w:rsid w:val="00EE77C4"/>
    <w:rsid w:val="00EE7998"/>
    <w:rsid w:val="00EE7AD8"/>
    <w:rsid w:val="00EF00D2"/>
    <w:rsid w:val="00EF02FA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0457"/>
    <w:rsid w:val="00F113A4"/>
    <w:rsid w:val="00F114E5"/>
    <w:rsid w:val="00F11C21"/>
    <w:rsid w:val="00F12987"/>
    <w:rsid w:val="00F1298B"/>
    <w:rsid w:val="00F12BE7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6DA9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B9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0E5A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B12"/>
    <w:rsid w:val="00F70E5B"/>
    <w:rsid w:val="00F71D38"/>
    <w:rsid w:val="00F725AC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0E7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6FA"/>
    <w:rsid w:val="00FA4C9E"/>
    <w:rsid w:val="00FA4E3A"/>
    <w:rsid w:val="00FA5F9F"/>
    <w:rsid w:val="00FA639F"/>
    <w:rsid w:val="00FA6474"/>
    <w:rsid w:val="00FA653D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17E0"/>
    <w:rsid w:val="00FB2016"/>
    <w:rsid w:val="00FB24D7"/>
    <w:rsid w:val="00FB27A3"/>
    <w:rsid w:val="00FB2B8B"/>
    <w:rsid w:val="00FB2DAC"/>
    <w:rsid w:val="00FB2EF5"/>
    <w:rsid w:val="00FB3158"/>
    <w:rsid w:val="00FB3345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A2C"/>
    <w:rsid w:val="00FB7BCF"/>
    <w:rsid w:val="00FB7BE6"/>
    <w:rsid w:val="00FC030A"/>
    <w:rsid w:val="00FC03B2"/>
    <w:rsid w:val="00FC08FE"/>
    <w:rsid w:val="00FC0E24"/>
    <w:rsid w:val="00FC1E21"/>
    <w:rsid w:val="00FC23D1"/>
    <w:rsid w:val="00FC2978"/>
    <w:rsid w:val="00FC2CAC"/>
    <w:rsid w:val="00FC3091"/>
    <w:rsid w:val="00FC54F3"/>
    <w:rsid w:val="00FC639F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3DE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2F8C"/>
    <w:rsid w:val="00FF33EC"/>
    <w:rsid w:val="00FF38AA"/>
    <w:rsid w:val="00FF3D25"/>
    <w:rsid w:val="00FF3F7A"/>
    <w:rsid w:val="00FF437D"/>
    <w:rsid w:val="00FF4780"/>
    <w:rsid w:val="00FF48CE"/>
    <w:rsid w:val="00FF4E48"/>
    <w:rsid w:val="00FF54B0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2D01A-B84D-4B6B-BFAB-D966264E0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33C2E7-7ED2-4916-B450-0892B262DB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07BC5F-15FE-4120-AEB0-4937AA1EF9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253</TotalTime>
  <Pages>15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Apichaya, Rajitdamrong</cp:lastModifiedBy>
  <cp:revision>46</cp:revision>
  <cp:lastPrinted>2025-05-06T08:14:00Z</cp:lastPrinted>
  <dcterms:created xsi:type="dcterms:W3CDTF">2025-05-06T09:39:00Z</dcterms:created>
  <dcterms:modified xsi:type="dcterms:W3CDTF">2025-05-09T04:07:00Z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