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A6C10" w14:textId="77777777" w:rsidR="00364E2E" w:rsidRPr="009E09CB" w:rsidRDefault="00364E2E" w:rsidP="00006358">
      <w:pPr>
        <w:pStyle w:val="IndexHeading1"/>
        <w:spacing w:after="0" w:line="240" w:lineRule="auto"/>
        <w:ind w:left="810" w:hanging="810"/>
        <w:outlineLvl w:val="0"/>
        <w:rPr>
          <w:szCs w:val="22"/>
        </w:rPr>
      </w:pPr>
      <w:r w:rsidRPr="009E09CB">
        <w:rPr>
          <w:szCs w:val="22"/>
        </w:rPr>
        <w:t>Note</w:t>
      </w:r>
      <w:r w:rsidRPr="009E09CB">
        <w:rPr>
          <w:szCs w:val="22"/>
        </w:rPr>
        <w:tab/>
      </w:r>
      <w:r w:rsidRPr="009E09CB">
        <w:rPr>
          <w:szCs w:val="22"/>
          <w:shd w:val="clear" w:color="auto" w:fill="FFFFFF"/>
        </w:rPr>
        <w:t>Contents</w:t>
      </w:r>
      <w:r w:rsidR="00AC60AD" w:rsidRPr="009E09CB">
        <w:rPr>
          <w:szCs w:val="22"/>
          <w:shd w:val="clear" w:color="auto" w:fill="FFFFFF"/>
        </w:rPr>
        <w:t xml:space="preserve"> </w:t>
      </w:r>
    </w:p>
    <w:p w14:paraId="6BD07D13" w14:textId="77777777" w:rsidR="005471B4" w:rsidRPr="009E09CB" w:rsidRDefault="005471B4" w:rsidP="00006358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ind w:left="567" w:hanging="567"/>
        <w:outlineLvl w:val="0"/>
        <w:rPr>
          <w:szCs w:val="22"/>
        </w:rPr>
      </w:pPr>
    </w:p>
    <w:p w14:paraId="453A62BB" w14:textId="1D70BB11" w:rsidR="00490692" w:rsidRPr="009E09CB" w:rsidRDefault="00490692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490692">
        <w:rPr>
          <w:szCs w:val="22"/>
        </w:rPr>
        <w:t>Basis of preparation of the interim financial statements</w:t>
      </w:r>
    </w:p>
    <w:p w14:paraId="59248239" w14:textId="77777777" w:rsidR="00776ADD" w:rsidRDefault="002671CF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Related parties</w:t>
      </w:r>
      <w:r w:rsidR="000C4020" w:rsidRPr="009E09CB">
        <w:rPr>
          <w:szCs w:val="22"/>
        </w:rPr>
        <w:t xml:space="preserve"> </w:t>
      </w:r>
    </w:p>
    <w:p w14:paraId="674EBC3C" w14:textId="77777777" w:rsidR="00776ADD" w:rsidRPr="00776ADD" w:rsidRDefault="00776ADD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776ADD">
        <w:t>Trade and other current receivables</w:t>
      </w:r>
    </w:p>
    <w:p w14:paraId="00A858AD" w14:textId="7CA04E80" w:rsidR="00776ADD" w:rsidRPr="00776ADD" w:rsidRDefault="00776ADD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776ADD">
        <w:rPr>
          <w:szCs w:val="22"/>
        </w:rPr>
        <w:t>Inventories</w:t>
      </w:r>
    </w:p>
    <w:p w14:paraId="7572CC5D" w14:textId="2DCD92EB" w:rsidR="00B9175C" w:rsidRPr="009E09CB" w:rsidRDefault="00B9175C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 xml:space="preserve">Property, </w:t>
      </w:r>
      <w:proofErr w:type="gramStart"/>
      <w:r w:rsidRPr="009E09CB">
        <w:rPr>
          <w:szCs w:val="22"/>
        </w:rPr>
        <w:t>plant</w:t>
      </w:r>
      <w:proofErr w:type="gramEnd"/>
      <w:r w:rsidRPr="009E09CB">
        <w:rPr>
          <w:szCs w:val="22"/>
        </w:rPr>
        <w:t xml:space="preserve"> and equipment</w:t>
      </w:r>
    </w:p>
    <w:p w14:paraId="428A10B8" w14:textId="3D780405" w:rsidR="005B7372" w:rsidRPr="009E09CB" w:rsidRDefault="005B7372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rFonts w:cs="Angsana New"/>
          <w:szCs w:val="22"/>
          <w:lang w:val="en-US" w:bidi="th-TH"/>
        </w:rPr>
        <w:t>Long-term</w:t>
      </w:r>
      <w:r w:rsidRPr="009E09CB">
        <w:rPr>
          <w:szCs w:val="22"/>
        </w:rPr>
        <w:t xml:space="preserve"> </w:t>
      </w:r>
      <w:r w:rsidRPr="009E09CB">
        <w:rPr>
          <w:rFonts w:cs="Angsana New"/>
          <w:szCs w:val="22"/>
          <w:lang w:val="en-US" w:bidi="th-TH"/>
        </w:rPr>
        <w:t>loans from financial institutions</w:t>
      </w:r>
    </w:p>
    <w:p w14:paraId="10BFEE84" w14:textId="7658C1BC" w:rsidR="0093722D" w:rsidRDefault="00026B5F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S</w:t>
      </w:r>
      <w:r w:rsidR="009B0FE2" w:rsidRPr="009E09CB">
        <w:rPr>
          <w:szCs w:val="22"/>
        </w:rPr>
        <w:t>egment</w:t>
      </w:r>
      <w:r w:rsidRPr="009E09CB">
        <w:rPr>
          <w:szCs w:val="22"/>
        </w:rPr>
        <w:t xml:space="preserve"> information</w:t>
      </w:r>
      <w:r w:rsidR="003F5668" w:rsidRPr="009E09CB">
        <w:rPr>
          <w:szCs w:val="22"/>
        </w:rPr>
        <w:t xml:space="preserve"> and disaggregation of </w:t>
      </w:r>
      <w:proofErr w:type="gramStart"/>
      <w:r w:rsidR="003F5668" w:rsidRPr="009E09CB">
        <w:rPr>
          <w:szCs w:val="22"/>
        </w:rPr>
        <w:t>revenue</w:t>
      </w:r>
      <w:proofErr w:type="gramEnd"/>
    </w:p>
    <w:p w14:paraId="460D32F2" w14:textId="67E90145" w:rsidR="00490692" w:rsidRPr="00A1388B" w:rsidRDefault="00490692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A1388B">
        <w:rPr>
          <w:szCs w:val="22"/>
        </w:rPr>
        <w:t>Earnings per share</w:t>
      </w:r>
    </w:p>
    <w:p w14:paraId="59C3B20D" w14:textId="176F25BE" w:rsidR="00AA43A8" w:rsidRDefault="006E27BD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Commi</w:t>
      </w:r>
      <w:r w:rsidR="00424013" w:rsidRPr="009E09CB">
        <w:rPr>
          <w:szCs w:val="22"/>
        </w:rPr>
        <w:t>tments with non-related parties</w:t>
      </w:r>
    </w:p>
    <w:p w14:paraId="7EE26B0C" w14:textId="77777777" w:rsidR="00A12577" w:rsidRPr="00A12577" w:rsidRDefault="00A12577" w:rsidP="00A12577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A12577">
        <w:rPr>
          <w:szCs w:val="22"/>
        </w:rPr>
        <w:t>Events after the reporting period</w:t>
      </w:r>
    </w:p>
    <w:p w14:paraId="03D024EA" w14:textId="77777777" w:rsidR="00A12577" w:rsidRDefault="00A12577" w:rsidP="00A12577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ind w:left="1170"/>
        <w:outlineLvl w:val="0"/>
        <w:rPr>
          <w:szCs w:val="22"/>
        </w:rPr>
      </w:pPr>
    </w:p>
    <w:p w14:paraId="6915D6C9" w14:textId="77777777" w:rsidR="006250CA" w:rsidRDefault="006250CA" w:rsidP="00F8190F">
      <w:pPr>
        <w:pStyle w:val="BodyText"/>
      </w:pPr>
    </w:p>
    <w:p w14:paraId="439282ED" w14:textId="77777777" w:rsidR="00AA43A8" w:rsidRPr="002F1846" w:rsidRDefault="00AA43A8" w:rsidP="00006358">
      <w:pPr>
        <w:spacing w:line="240" w:lineRule="auto"/>
      </w:pPr>
    </w:p>
    <w:p w14:paraId="66B58EA5" w14:textId="77777777" w:rsidR="00AA43A8" w:rsidRPr="002F1846" w:rsidRDefault="00AA43A8" w:rsidP="00006358">
      <w:pPr>
        <w:spacing w:line="240" w:lineRule="auto"/>
      </w:pPr>
    </w:p>
    <w:p w14:paraId="5E2E33E5" w14:textId="77777777" w:rsidR="00AA43A8" w:rsidRPr="002F1846" w:rsidRDefault="00AA43A8" w:rsidP="00006358">
      <w:pPr>
        <w:spacing w:line="240" w:lineRule="auto"/>
      </w:pPr>
    </w:p>
    <w:p w14:paraId="2D89BDDF" w14:textId="77777777" w:rsidR="00AA43A8" w:rsidRPr="002F1846" w:rsidRDefault="00AA43A8" w:rsidP="00006358">
      <w:pPr>
        <w:spacing w:line="240" w:lineRule="auto"/>
      </w:pPr>
    </w:p>
    <w:p w14:paraId="1845DA26" w14:textId="77777777" w:rsidR="00AA43A8" w:rsidRPr="002F1846" w:rsidRDefault="00AA43A8" w:rsidP="00006358">
      <w:pPr>
        <w:spacing w:line="240" w:lineRule="auto"/>
      </w:pPr>
    </w:p>
    <w:p w14:paraId="5938610F" w14:textId="77777777" w:rsidR="000E249F" w:rsidRDefault="000E249F" w:rsidP="00006358">
      <w:pPr>
        <w:spacing w:line="240" w:lineRule="auto"/>
      </w:pPr>
    </w:p>
    <w:p w14:paraId="50D64630" w14:textId="77777777" w:rsidR="00B41026" w:rsidRPr="00B41026" w:rsidRDefault="00B41026" w:rsidP="00B41026"/>
    <w:p w14:paraId="4F70A484" w14:textId="77777777" w:rsidR="00B41026" w:rsidRPr="00B41026" w:rsidRDefault="00B41026" w:rsidP="00B41026"/>
    <w:p w14:paraId="32B57B51" w14:textId="77777777" w:rsidR="00B41026" w:rsidRPr="00B41026" w:rsidRDefault="00B41026" w:rsidP="00B41026"/>
    <w:p w14:paraId="36A1656F" w14:textId="77777777" w:rsidR="00B41026" w:rsidRPr="00B41026" w:rsidRDefault="00B41026" w:rsidP="00B41026"/>
    <w:p w14:paraId="39331BB2" w14:textId="77777777" w:rsidR="00B41026" w:rsidRPr="00B41026" w:rsidRDefault="00B41026" w:rsidP="00B41026"/>
    <w:p w14:paraId="1BBA7237" w14:textId="77777777" w:rsidR="00B41026" w:rsidRPr="00B41026" w:rsidRDefault="00B41026" w:rsidP="00B41026"/>
    <w:p w14:paraId="09914C36" w14:textId="77777777" w:rsidR="00B41026" w:rsidRPr="00B41026" w:rsidRDefault="00B41026" w:rsidP="00B41026"/>
    <w:p w14:paraId="03839A4F" w14:textId="77777777" w:rsidR="00B41026" w:rsidRPr="00B41026" w:rsidRDefault="00B41026" w:rsidP="00B41026"/>
    <w:p w14:paraId="68E7175D" w14:textId="77777777" w:rsidR="00B41026" w:rsidRPr="00B41026" w:rsidRDefault="00B41026" w:rsidP="00B41026"/>
    <w:p w14:paraId="10D417C8" w14:textId="77777777" w:rsidR="00B41026" w:rsidRPr="00B41026" w:rsidRDefault="00B41026" w:rsidP="00B41026"/>
    <w:p w14:paraId="457E5F4C" w14:textId="77777777" w:rsidR="00B41026" w:rsidRPr="00B41026" w:rsidRDefault="00B41026" w:rsidP="00B41026"/>
    <w:p w14:paraId="48FF9154" w14:textId="77777777" w:rsidR="00B41026" w:rsidRPr="00B41026" w:rsidRDefault="00B41026" w:rsidP="00B41026"/>
    <w:p w14:paraId="68E46FC3" w14:textId="77777777" w:rsidR="00B41026" w:rsidRPr="00B41026" w:rsidRDefault="00B41026" w:rsidP="00B41026"/>
    <w:p w14:paraId="0CA2BC48" w14:textId="77777777" w:rsidR="00B41026" w:rsidRPr="00B41026" w:rsidRDefault="00B41026" w:rsidP="00B41026"/>
    <w:p w14:paraId="422F3026" w14:textId="77777777" w:rsidR="00B41026" w:rsidRDefault="00B41026" w:rsidP="00B41026">
      <w:pPr>
        <w:jc w:val="center"/>
      </w:pPr>
    </w:p>
    <w:p w14:paraId="4ACE97E1" w14:textId="2756E6D1" w:rsidR="00B41026" w:rsidRPr="00B41026" w:rsidRDefault="00B41026" w:rsidP="00B41026">
      <w:pPr>
        <w:tabs>
          <w:tab w:val="center" w:pos="4801"/>
        </w:tabs>
        <w:sectPr w:rsidR="00B41026" w:rsidRPr="00B41026" w:rsidSect="00360301">
          <w:headerReference w:type="default" r:id="rId11"/>
          <w:footerReference w:type="default" r:id="rId12"/>
          <w:footerReference w:type="first" r:id="rId13"/>
          <w:pgSz w:w="11907" w:h="16840"/>
          <w:pgMar w:top="691" w:right="1152" w:bottom="576" w:left="1152" w:header="720" w:footer="720" w:gutter="0"/>
          <w:pgNumType w:start="12"/>
          <w:cols w:space="720"/>
        </w:sectPr>
      </w:pPr>
      <w:r>
        <w:tab/>
      </w:r>
    </w:p>
    <w:p w14:paraId="72A575CA" w14:textId="5B001F76" w:rsidR="004C33A5" w:rsidRPr="00DE1855" w:rsidRDefault="004C33A5" w:rsidP="00006358">
      <w:pPr>
        <w:spacing w:line="240" w:lineRule="auto"/>
        <w:ind w:left="540"/>
        <w:rPr>
          <w:szCs w:val="22"/>
        </w:rPr>
      </w:pPr>
      <w:r w:rsidRPr="00DE1855">
        <w:rPr>
          <w:szCs w:val="22"/>
        </w:rPr>
        <w:lastRenderedPageBreak/>
        <w:t xml:space="preserve">These notes form an integral part of the </w:t>
      </w:r>
      <w:r w:rsidR="00F67735" w:rsidRPr="00DE1855">
        <w:rPr>
          <w:szCs w:val="22"/>
        </w:rPr>
        <w:t xml:space="preserve">interim </w:t>
      </w:r>
      <w:r w:rsidRPr="00DE1855">
        <w:rPr>
          <w:szCs w:val="22"/>
        </w:rPr>
        <w:t>financial statements.</w:t>
      </w:r>
    </w:p>
    <w:p w14:paraId="50A4CB88" w14:textId="77777777" w:rsidR="004C33A5" w:rsidRPr="00DE1855" w:rsidRDefault="004C33A5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53E5634D" w14:textId="3531F85A" w:rsidR="004C33A5" w:rsidRDefault="004C33A5" w:rsidP="00281B0F">
      <w:pPr>
        <w:tabs>
          <w:tab w:val="left" w:pos="540"/>
        </w:tabs>
        <w:spacing w:line="240" w:lineRule="auto"/>
        <w:ind w:left="540"/>
        <w:jc w:val="both"/>
        <w:rPr>
          <w:szCs w:val="22"/>
        </w:rPr>
      </w:pPr>
      <w:r w:rsidRPr="00DE1855">
        <w:rPr>
          <w:szCs w:val="22"/>
        </w:rPr>
        <w:t xml:space="preserve">The </w:t>
      </w:r>
      <w:r w:rsidR="000E249F" w:rsidRPr="00DE1855">
        <w:rPr>
          <w:szCs w:val="22"/>
        </w:rPr>
        <w:t xml:space="preserve">interim </w:t>
      </w:r>
      <w:r w:rsidRPr="00DE1855">
        <w:rPr>
          <w:szCs w:val="22"/>
        </w:rPr>
        <w:t xml:space="preserve">financial statements </w:t>
      </w:r>
      <w:r w:rsidR="006018A1" w:rsidRPr="00DE1855">
        <w:rPr>
          <w:szCs w:val="22"/>
        </w:rPr>
        <w:t>issued for Thai regulatory reporting purpose</w:t>
      </w:r>
      <w:r w:rsidR="00E372F1" w:rsidRPr="00DE1855">
        <w:rPr>
          <w:szCs w:val="22"/>
        </w:rPr>
        <w:t>s</w:t>
      </w:r>
      <w:r w:rsidR="006018A1" w:rsidRPr="00DE1855">
        <w:rPr>
          <w:szCs w:val="22"/>
        </w:rPr>
        <w:t xml:space="preserve"> are prepared in the Thai language. These English language financial statements have been prepared from the Thai language</w:t>
      </w:r>
      <w:r w:rsidR="00BC619E" w:rsidRPr="00DE1855">
        <w:rPr>
          <w:szCs w:val="22"/>
          <w:cs/>
          <w:lang w:bidi="th-TH"/>
        </w:rPr>
        <w:t xml:space="preserve"> </w:t>
      </w:r>
      <w:r w:rsidR="00BC619E" w:rsidRPr="00DE1855">
        <w:rPr>
          <w:szCs w:val="22"/>
        </w:rPr>
        <w:t>statutory</w:t>
      </w:r>
      <w:r w:rsidR="006018A1" w:rsidRPr="00DE1855">
        <w:rPr>
          <w:szCs w:val="22"/>
        </w:rPr>
        <w:t xml:space="preserve"> financial </w:t>
      </w:r>
      <w:r w:rsidR="00C31F76" w:rsidRPr="00DE1855">
        <w:rPr>
          <w:szCs w:val="22"/>
        </w:rPr>
        <w:t>statements and</w:t>
      </w:r>
      <w:r w:rsidR="006018A1" w:rsidRPr="00DE1855">
        <w:rPr>
          <w:szCs w:val="22"/>
        </w:rPr>
        <w:t xml:space="preserve"> </w:t>
      </w:r>
      <w:r w:rsidRPr="00DE1855">
        <w:rPr>
          <w:szCs w:val="22"/>
        </w:rPr>
        <w:t>we</w:t>
      </w:r>
      <w:r w:rsidR="002B7FA9" w:rsidRPr="00DE1855">
        <w:rPr>
          <w:szCs w:val="22"/>
        </w:rPr>
        <w:t xml:space="preserve">re </w:t>
      </w:r>
      <w:r w:rsidR="006018A1" w:rsidRPr="00DE1855">
        <w:rPr>
          <w:szCs w:val="22"/>
        </w:rPr>
        <w:t xml:space="preserve">approved and </w:t>
      </w:r>
      <w:r w:rsidR="002B7FA9" w:rsidRPr="00DE1855">
        <w:rPr>
          <w:szCs w:val="22"/>
        </w:rPr>
        <w:t>authorised for issue by the Board of D</w:t>
      </w:r>
      <w:r w:rsidRPr="00DE1855">
        <w:rPr>
          <w:szCs w:val="22"/>
        </w:rPr>
        <w:t xml:space="preserve">irectors on </w:t>
      </w:r>
      <w:r w:rsidR="00DF1CB6">
        <w:rPr>
          <w:rFonts w:cstheme="minorBidi"/>
          <w:szCs w:val="28"/>
          <w:lang w:val="en-US" w:bidi="th-TH"/>
        </w:rPr>
        <w:t xml:space="preserve">12 </w:t>
      </w:r>
      <w:r w:rsidR="00011807">
        <w:rPr>
          <w:szCs w:val="22"/>
        </w:rPr>
        <w:t>May 2025</w:t>
      </w:r>
      <w:r w:rsidR="00D477B4">
        <w:rPr>
          <w:szCs w:val="22"/>
        </w:rPr>
        <w:t>.</w:t>
      </w:r>
    </w:p>
    <w:p w14:paraId="2FCF20FE" w14:textId="77777777" w:rsidR="008E116B" w:rsidRPr="00C94179" w:rsidRDefault="008E116B" w:rsidP="008E116B">
      <w:pPr>
        <w:spacing w:line="240" w:lineRule="atLeast"/>
        <w:ind w:left="540"/>
        <w:rPr>
          <w:szCs w:val="22"/>
        </w:rPr>
      </w:pPr>
      <w:bookmarkStart w:id="0" w:name="_Hlk149122960"/>
    </w:p>
    <w:p w14:paraId="13965F33" w14:textId="5B100374" w:rsidR="00A06FA1" w:rsidRPr="008E116B" w:rsidRDefault="005D0801" w:rsidP="00580A03">
      <w:pPr>
        <w:pStyle w:val="Heading1"/>
        <w:spacing w:line="240" w:lineRule="atLeast"/>
        <w:ind w:left="540" w:hanging="540"/>
      </w:pPr>
      <w:r w:rsidRPr="00B03F95">
        <w:t>Basis of preparation of the interim financial statements</w:t>
      </w:r>
    </w:p>
    <w:p w14:paraId="1B71BD95" w14:textId="77777777" w:rsidR="00F93866" w:rsidRPr="00DE1855" w:rsidRDefault="00F93866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3731B022" w14:textId="3DF9647F" w:rsidR="004F0319" w:rsidRPr="00DE1855" w:rsidRDefault="00D32586" w:rsidP="003530F4">
      <w:pPr>
        <w:pStyle w:val="BodyText"/>
        <w:spacing w:after="0" w:line="240" w:lineRule="auto"/>
        <w:ind w:left="540"/>
        <w:jc w:val="both"/>
        <w:rPr>
          <w:szCs w:val="22"/>
        </w:rPr>
      </w:pPr>
      <w:r w:rsidRPr="00DE1855">
        <w:rPr>
          <w:szCs w:val="22"/>
        </w:rPr>
        <w:t xml:space="preserve">The </w:t>
      </w:r>
      <w:r w:rsidR="00654E05" w:rsidRPr="00DE1855">
        <w:rPr>
          <w:szCs w:val="22"/>
          <w:lang w:val="en-US"/>
        </w:rPr>
        <w:t xml:space="preserve">condensed </w:t>
      </w:r>
      <w:r w:rsidR="000E249F" w:rsidRPr="00DE1855">
        <w:rPr>
          <w:szCs w:val="22"/>
        </w:rPr>
        <w:t xml:space="preserve">interim </w:t>
      </w:r>
      <w:r w:rsidRPr="00DE1855">
        <w:rPr>
          <w:szCs w:val="22"/>
        </w:rPr>
        <w:t xml:space="preserve">financial statements are </w:t>
      </w:r>
      <w:r w:rsidR="00F361E4" w:rsidRPr="00DE1855">
        <w:rPr>
          <w:szCs w:val="22"/>
        </w:rPr>
        <w:t>presented in the same format as the annual financial statements</w:t>
      </w:r>
      <w:r w:rsidR="00654E05" w:rsidRPr="00DE1855">
        <w:rPr>
          <w:szCs w:val="22"/>
        </w:rPr>
        <w:t xml:space="preserve"> </w:t>
      </w:r>
      <w:r w:rsidR="00FF128B" w:rsidRPr="00DE1855">
        <w:rPr>
          <w:szCs w:val="22"/>
        </w:rPr>
        <w:t>together with</w:t>
      </w:r>
      <w:r w:rsidR="00F361E4" w:rsidRPr="00DE1855">
        <w:rPr>
          <w:szCs w:val="22"/>
        </w:rPr>
        <w:t xml:space="preserve"> notes to the interim financial statements </w:t>
      </w:r>
      <w:r w:rsidR="00C838F4" w:rsidRPr="00DE1855">
        <w:rPr>
          <w:szCs w:val="22"/>
        </w:rPr>
        <w:t>on</w:t>
      </w:r>
      <w:r w:rsidR="003B69E9" w:rsidRPr="00DE1855">
        <w:rPr>
          <w:szCs w:val="22"/>
        </w:rPr>
        <w:t xml:space="preserve"> a condensed basis</w:t>
      </w:r>
      <w:r w:rsidR="00654E05" w:rsidRPr="00DE1855">
        <w:rPr>
          <w:szCs w:val="22"/>
        </w:rPr>
        <w:t xml:space="preserve"> (“interim financial statements”)</w:t>
      </w:r>
      <w:r w:rsidR="003B69E9" w:rsidRPr="00DE1855">
        <w:rPr>
          <w:szCs w:val="22"/>
        </w:rPr>
        <w:t xml:space="preserve"> </w:t>
      </w:r>
      <w:r w:rsidRPr="00DE1855">
        <w:rPr>
          <w:szCs w:val="22"/>
        </w:rPr>
        <w:t>in accordance with Thai Accounting Standard (TAS)</w:t>
      </w:r>
      <w:r w:rsidR="004A394D" w:rsidRPr="00DE1855">
        <w:rPr>
          <w:szCs w:val="22"/>
        </w:rPr>
        <w:t xml:space="preserve"> </w:t>
      </w:r>
      <w:r w:rsidR="000E249F" w:rsidRPr="00DE1855">
        <w:rPr>
          <w:szCs w:val="22"/>
        </w:rPr>
        <w:t xml:space="preserve">No. 34 </w:t>
      </w:r>
      <w:r w:rsidR="000E249F" w:rsidRPr="00DE1855">
        <w:rPr>
          <w:i/>
          <w:iCs/>
          <w:szCs w:val="22"/>
        </w:rPr>
        <w:t>Interim Financial Reporting</w:t>
      </w:r>
      <w:r w:rsidR="00C838F4" w:rsidRPr="00DE1855">
        <w:rPr>
          <w:i/>
          <w:iCs/>
          <w:szCs w:val="22"/>
        </w:rPr>
        <w:t>,</w:t>
      </w:r>
      <w:r w:rsidR="00E12BD1" w:rsidRPr="00DE1855">
        <w:rPr>
          <w:i/>
          <w:iCs/>
          <w:szCs w:val="22"/>
        </w:rPr>
        <w:t xml:space="preserve"> </w:t>
      </w:r>
      <w:r w:rsidRPr="00DE1855">
        <w:rPr>
          <w:szCs w:val="22"/>
        </w:rPr>
        <w:t>guidelines promulgated by the Feder</w:t>
      </w:r>
      <w:r w:rsidR="00773CA0" w:rsidRPr="00DE1855">
        <w:rPr>
          <w:szCs w:val="22"/>
        </w:rPr>
        <w:t>ation of Accounting Professions</w:t>
      </w:r>
      <w:r w:rsidR="00D3630A" w:rsidRPr="00D3630A">
        <w:t xml:space="preserve"> </w:t>
      </w:r>
      <w:r w:rsidR="00D3630A" w:rsidRPr="00D3630A">
        <w:rPr>
          <w:szCs w:val="22"/>
        </w:rPr>
        <w:t>and applicable rules and regulations of the Thai Securities and Exchange Commission.</w:t>
      </w:r>
      <w:r w:rsidR="00073F98" w:rsidRPr="00DE1855">
        <w:rPr>
          <w:szCs w:val="22"/>
        </w:rPr>
        <w:t xml:space="preserve"> </w:t>
      </w:r>
      <w:r w:rsidR="003B69E9" w:rsidRPr="00DE1855">
        <w:rPr>
          <w:szCs w:val="22"/>
        </w:rPr>
        <w:t xml:space="preserve">The interim financial statements focus on new activities, </w:t>
      </w:r>
      <w:proofErr w:type="gramStart"/>
      <w:r w:rsidR="003B69E9" w:rsidRPr="00DE1855">
        <w:rPr>
          <w:szCs w:val="22"/>
        </w:rPr>
        <w:t>events</w:t>
      </w:r>
      <w:proofErr w:type="gramEnd"/>
      <w:r w:rsidR="003B69E9" w:rsidRPr="00DE1855">
        <w:rPr>
          <w:szCs w:val="22"/>
        </w:rPr>
        <w:t xml:space="preserve"> and circumstances to avoid repetition of information previously reported</w:t>
      </w:r>
      <w:r w:rsidR="00AF28B5" w:rsidRPr="00DE1855">
        <w:rPr>
          <w:szCs w:val="22"/>
        </w:rPr>
        <w:t xml:space="preserve"> in annual financial statements</w:t>
      </w:r>
      <w:r w:rsidR="003B69E9" w:rsidRPr="00DE1855">
        <w:rPr>
          <w:szCs w:val="22"/>
        </w:rPr>
        <w:t xml:space="preserve">. Accordingly, these interim financial statements should be read in conjunction with the financial statements </w:t>
      </w:r>
      <w:r w:rsidR="00045088" w:rsidRPr="00DE1855">
        <w:rPr>
          <w:szCs w:val="22"/>
        </w:rPr>
        <w:t xml:space="preserve">of the Company </w:t>
      </w:r>
      <w:r w:rsidR="00E32886" w:rsidRPr="00DE1855">
        <w:rPr>
          <w:szCs w:val="22"/>
        </w:rPr>
        <w:t>and its subsidiaries</w:t>
      </w:r>
      <w:r w:rsidR="00045088" w:rsidRPr="00DE1855">
        <w:rPr>
          <w:szCs w:val="22"/>
        </w:rPr>
        <w:t xml:space="preserve"> </w:t>
      </w:r>
      <w:r w:rsidR="003B69E9" w:rsidRPr="00DE1855">
        <w:rPr>
          <w:szCs w:val="22"/>
        </w:rPr>
        <w:t>for the year ended</w:t>
      </w:r>
      <w:r w:rsidR="00B77F7C">
        <w:rPr>
          <w:szCs w:val="22"/>
        </w:rPr>
        <w:br/>
      </w:r>
      <w:r w:rsidR="00BE4D80" w:rsidRPr="00DE1855">
        <w:rPr>
          <w:szCs w:val="22"/>
        </w:rPr>
        <w:t xml:space="preserve">31 December </w:t>
      </w:r>
      <w:r w:rsidR="00502402" w:rsidRPr="00DE1855">
        <w:rPr>
          <w:szCs w:val="22"/>
        </w:rPr>
        <w:t>202</w:t>
      </w:r>
      <w:r w:rsidR="00011807">
        <w:rPr>
          <w:szCs w:val="22"/>
        </w:rPr>
        <w:t>4</w:t>
      </w:r>
      <w:r w:rsidR="003B69E9" w:rsidRPr="00DE1855">
        <w:rPr>
          <w:szCs w:val="22"/>
        </w:rPr>
        <w:t>.</w:t>
      </w:r>
    </w:p>
    <w:p w14:paraId="6D773693" w14:textId="535E3EDD" w:rsidR="003530F4" w:rsidRPr="00860D97" w:rsidRDefault="003530F4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A44ED2F" w14:textId="14C50A03" w:rsidR="00AC6BD3" w:rsidRPr="00DE1855" w:rsidRDefault="00AC6BD3" w:rsidP="00AC6BD3">
      <w:pPr>
        <w:pStyle w:val="BodyText"/>
        <w:spacing w:after="0" w:line="240" w:lineRule="auto"/>
        <w:ind w:left="540"/>
        <w:jc w:val="both"/>
        <w:rPr>
          <w:szCs w:val="22"/>
          <w:shd w:val="clear" w:color="auto" w:fill="D9D9D9" w:themeFill="background1" w:themeFillShade="D9"/>
        </w:rPr>
      </w:pPr>
      <w:r w:rsidRPr="00DE1855">
        <w:rPr>
          <w:szCs w:val="22"/>
        </w:rPr>
        <w:t>In preparing these interim financial statements, judgements and estimates are made by management in applying the Group’s accounting policies. Actual results may differ from these estimates.</w:t>
      </w:r>
      <w:r w:rsidRPr="00DE1855">
        <w:rPr>
          <w:szCs w:val="22"/>
          <w:lang w:bidi="th-TH"/>
        </w:rPr>
        <w:t xml:space="preserve"> </w:t>
      </w:r>
      <w:r w:rsidRPr="00DE1855">
        <w:rPr>
          <w:szCs w:val="22"/>
        </w:rPr>
        <w:t xml:space="preserve">The accounting policies, methods of computation and the key sources of estimation uncertainty were the same as those that described in the financial statements for the year ended 31 December </w:t>
      </w:r>
      <w:r w:rsidR="00502402" w:rsidRPr="00DE1855">
        <w:rPr>
          <w:szCs w:val="22"/>
        </w:rPr>
        <w:t>202</w:t>
      </w:r>
      <w:r w:rsidR="00011807">
        <w:rPr>
          <w:szCs w:val="22"/>
        </w:rPr>
        <w:t>4</w:t>
      </w:r>
      <w:r w:rsidR="00AC61E7" w:rsidRPr="00DE1855">
        <w:rPr>
          <w:szCs w:val="22"/>
        </w:rPr>
        <w:t>.</w:t>
      </w:r>
    </w:p>
    <w:p w14:paraId="681A22A5" w14:textId="77777777" w:rsidR="003530F4" w:rsidRPr="00860D97" w:rsidRDefault="003530F4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bookmarkEnd w:id="0"/>
    <w:p w14:paraId="056D4B8A" w14:textId="5EFBD0C8" w:rsidR="00A06FA1" w:rsidRPr="008E116B" w:rsidRDefault="00AE0E57" w:rsidP="008E116B">
      <w:pPr>
        <w:pStyle w:val="Heading1"/>
        <w:spacing w:line="240" w:lineRule="atLeast"/>
        <w:ind w:left="540" w:hanging="540"/>
      </w:pPr>
      <w:r w:rsidRPr="00DE1855">
        <w:t>R</w:t>
      </w:r>
      <w:r w:rsidR="00985DF9" w:rsidRPr="00DE1855">
        <w:t>elated</w:t>
      </w:r>
      <w:r w:rsidR="002671CF" w:rsidRPr="00DE1855">
        <w:t xml:space="preserve"> parties</w:t>
      </w:r>
    </w:p>
    <w:p w14:paraId="724547E6" w14:textId="77777777" w:rsidR="000E1F06" w:rsidRPr="00DE1855" w:rsidRDefault="000E1F06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025BAC50" w14:textId="15505C8B" w:rsidR="00A160B4" w:rsidRPr="00BE656D" w:rsidRDefault="00385F4B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  <w:r w:rsidRPr="00BE656D">
        <w:rPr>
          <w:szCs w:val="22"/>
          <w:lang w:bidi="th-TH"/>
        </w:rPr>
        <w:t>Relationships with</w:t>
      </w:r>
      <w:r w:rsidR="00DE1855" w:rsidRPr="00BE656D">
        <w:rPr>
          <w:szCs w:val="22"/>
          <w:lang w:bidi="th-TH"/>
        </w:rPr>
        <w:t xml:space="preserve"> </w:t>
      </w:r>
      <w:r w:rsidR="00353444" w:rsidRPr="00BE656D">
        <w:rPr>
          <w:szCs w:val="22"/>
          <w:lang w:bidi="th-TH"/>
        </w:rPr>
        <w:t xml:space="preserve">subsidiaries and </w:t>
      </w:r>
      <w:r w:rsidR="00DE1855" w:rsidRPr="00BE656D">
        <w:rPr>
          <w:szCs w:val="22"/>
          <w:lang w:bidi="th-TH"/>
        </w:rPr>
        <w:t xml:space="preserve">other related parties </w:t>
      </w:r>
      <w:r w:rsidRPr="00BE656D">
        <w:rPr>
          <w:szCs w:val="22"/>
          <w:lang w:bidi="th-TH"/>
        </w:rPr>
        <w:t>do</w:t>
      </w:r>
      <w:r w:rsidR="00353444" w:rsidRPr="00BE656D">
        <w:rPr>
          <w:szCs w:val="22"/>
          <w:lang w:bidi="th-TH"/>
        </w:rPr>
        <w:t xml:space="preserve"> </w:t>
      </w:r>
      <w:r w:rsidRPr="00BE656D">
        <w:rPr>
          <w:szCs w:val="22"/>
          <w:lang w:bidi="th-TH"/>
        </w:rPr>
        <w:t>n</w:t>
      </w:r>
      <w:r w:rsidR="00353444" w:rsidRPr="00BE656D">
        <w:rPr>
          <w:szCs w:val="22"/>
          <w:lang w:bidi="th-TH"/>
        </w:rPr>
        <w:t>o</w:t>
      </w:r>
      <w:r w:rsidRPr="00BE656D">
        <w:rPr>
          <w:szCs w:val="22"/>
          <w:lang w:bidi="th-TH"/>
        </w:rPr>
        <w:t>t</w:t>
      </w:r>
      <w:r w:rsidR="006927D7" w:rsidRPr="00BE656D">
        <w:rPr>
          <w:szCs w:val="22"/>
          <w:lang w:bidi="th-TH"/>
        </w:rPr>
        <w:t xml:space="preserve"> materially</w:t>
      </w:r>
      <w:r w:rsidRPr="00BE656D">
        <w:rPr>
          <w:szCs w:val="22"/>
          <w:lang w:bidi="th-TH"/>
        </w:rPr>
        <w:t xml:space="preserve"> </w:t>
      </w:r>
      <w:r w:rsidR="00DE1855" w:rsidRPr="00BE656D">
        <w:rPr>
          <w:szCs w:val="22"/>
          <w:lang w:bidi="th-TH"/>
        </w:rPr>
        <w:t xml:space="preserve">change during the </w:t>
      </w:r>
      <w:r w:rsidR="00011807">
        <w:rPr>
          <w:szCs w:val="22"/>
          <w:lang w:bidi="th-TH"/>
        </w:rPr>
        <w:t>three</w:t>
      </w:r>
      <w:r w:rsidR="00931950" w:rsidRPr="00BE656D">
        <w:rPr>
          <w:szCs w:val="22"/>
          <w:lang w:bidi="th-TH"/>
        </w:rPr>
        <w:t>-month</w:t>
      </w:r>
      <w:r w:rsidR="00DE1855" w:rsidRPr="00BE656D">
        <w:rPr>
          <w:szCs w:val="22"/>
          <w:lang w:bidi="th-TH"/>
        </w:rPr>
        <w:t xml:space="preserve"> period ended </w:t>
      </w:r>
      <w:r w:rsidR="00194E8E" w:rsidRPr="00BE656D">
        <w:rPr>
          <w:szCs w:val="22"/>
          <w:lang w:bidi="th-TH"/>
        </w:rPr>
        <w:t>3</w:t>
      </w:r>
      <w:r w:rsidR="00011807">
        <w:rPr>
          <w:szCs w:val="22"/>
          <w:lang w:bidi="th-TH"/>
        </w:rPr>
        <w:t>1 March 2025</w:t>
      </w:r>
      <w:r w:rsidR="00DE1855" w:rsidRPr="00BE656D">
        <w:rPr>
          <w:szCs w:val="22"/>
          <w:lang w:bidi="th-TH"/>
        </w:rPr>
        <w:t>.</w:t>
      </w:r>
    </w:p>
    <w:p w14:paraId="11EE1A55" w14:textId="77777777" w:rsidR="00FE7DDD" w:rsidRPr="00DE1855" w:rsidRDefault="00FE7DDD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98"/>
        <w:gridCol w:w="990"/>
        <w:gridCol w:w="180"/>
        <w:gridCol w:w="990"/>
        <w:gridCol w:w="180"/>
        <w:gridCol w:w="990"/>
        <w:gridCol w:w="178"/>
        <w:gridCol w:w="992"/>
      </w:tblGrid>
      <w:tr w:rsidR="00194E8E" w:rsidRPr="00950A99" w14:paraId="09ABBB23" w14:textId="77777777" w:rsidTr="00194E8E">
        <w:trPr>
          <w:cantSplit/>
          <w:tblHeader/>
        </w:trPr>
        <w:tc>
          <w:tcPr>
            <w:tcW w:w="4698" w:type="dxa"/>
            <w:shd w:val="clear" w:color="auto" w:fill="auto"/>
            <w:vAlign w:val="bottom"/>
          </w:tcPr>
          <w:p w14:paraId="7DA053F3" w14:textId="1F9A7BCB" w:rsidR="00194E8E" w:rsidRPr="00B03F95" w:rsidRDefault="00194E8E" w:rsidP="00BB094C">
            <w:pPr>
              <w:spacing w:line="240" w:lineRule="atLeast"/>
              <w:ind w:right="-108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0AC187AB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 xml:space="preserve">Consolidated </w:t>
            </w:r>
          </w:p>
          <w:p w14:paraId="3D7E5E4C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33F465C6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160" w:type="dxa"/>
            <w:gridSpan w:val="3"/>
          </w:tcPr>
          <w:p w14:paraId="41F12071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 xml:space="preserve">Separate </w:t>
            </w:r>
          </w:p>
          <w:p w14:paraId="5A765BC7" w14:textId="77777777" w:rsidR="00194E8E" w:rsidRPr="00B03F95" w:rsidRDefault="00194E8E" w:rsidP="00BB094C">
            <w:pPr>
              <w:pStyle w:val="acctmergecolhdg"/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financial statements</w:t>
            </w:r>
          </w:p>
        </w:tc>
      </w:tr>
      <w:tr w:rsidR="00011807" w:rsidRPr="00950A99" w14:paraId="540AE447" w14:textId="77777777" w:rsidTr="00F71374">
        <w:trPr>
          <w:cantSplit/>
          <w:tblHeader/>
        </w:trPr>
        <w:tc>
          <w:tcPr>
            <w:tcW w:w="4698" w:type="dxa"/>
          </w:tcPr>
          <w:p w14:paraId="1C36D907" w14:textId="01AAB5E4" w:rsidR="00011807" w:rsidRPr="00B03F95" w:rsidRDefault="00011807" w:rsidP="00011807">
            <w:pPr>
              <w:pStyle w:val="acctfourfigures"/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Three</w:t>
            </w:r>
            <w:r w:rsidRPr="00B03F95">
              <w:rPr>
                <w:b/>
                <w:bCs/>
                <w:i/>
                <w:iCs/>
                <w:szCs w:val="22"/>
              </w:rPr>
              <w:t>-month period ended 3</w:t>
            </w:r>
            <w:r>
              <w:rPr>
                <w:b/>
                <w:bCs/>
                <w:i/>
                <w:iCs/>
                <w:szCs w:val="22"/>
              </w:rPr>
              <w:t>1 March</w:t>
            </w:r>
          </w:p>
        </w:tc>
        <w:tc>
          <w:tcPr>
            <w:tcW w:w="990" w:type="dxa"/>
          </w:tcPr>
          <w:p w14:paraId="7F309491" w14:textId="51604926" w:rsidR="00011807" w:rsidRPr="00B03F95" w:rsidRDefault="00011807" w:rsidP="00011807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</w:tcPr>
          <w:p w14:paraId="05C07345" w14:textId="77777777" w:rsidR="00011807" w:rsidRPr="00B03F95" w:rsidRDefault="00011807" w:rsidP="00011807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90" w:type="dxa"/>
          </w:tcPr>
          <w:p w14:paraId="4312C375" w14:textId="23275DEC" w:rsidR="00011807" w:rsidRPr="00B03F95" w:rsidRDefault="00011807" w:rsidP="00011807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</w:tcPr>
          <w:p w14:paraId="41E12B7B" w14:textId="77777777" w:rsidR="00011807" w:rsidRPr="00B03F95" w:rsidRDefault="00011807" w:rsidP="00011807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90" w:type="dxa"/>
          </w:tcPr>
          <w:p w14:paraId="764DEE90" w14:textId="5F47AAB8" w:rsidR="00011807" w:rsidRPr="00B03F95" w:rsidRDefault="00011807" w:rsidP="00011807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78" w:type="dxa"/>
          </w:tcPr>
          <w:p w14:paraId="26C60532" w14:textId="77777777" w:rsidR="00011807" w:rsidRPr="00B03F95" w:rsidRDefault="00011807" w:rsidP="00011807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992" w:type="dxa"/>
          </w:tcPr>
          <w:p w14:paraId="15C224CF" w14:textId="0A9893BA" w:rsidR="00011807" w:rsidRPr="00B03F95" w:rsidRDefault="00011807" w:rsidP="00011807">
            <w:pPr>
              <w:pStyle w:val="acctmergecolhdg"/>
              <w:spacing w:line="240" w:lineRule="atLeast"/>
              <w:rPr>
                <w:b w:val="0"/>
                <w:bCs/>
                <w:szCs w:val="22"/>
                <w:lang w:bidi="th-TH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194E8E" w:rsidRPr="00950A99" w14:paraId="47C812DA" w14:textId="77777777" w:rsidTr="00194E8E">
        <w:trPr>
          <w:cantSplit/>
          <w:tblHeader/>
        </w:trPr>
        <w:tc>
          <w:tcPr>
            <w:tcW w:w="4698" w:type="dxa"/>
          </w:tcPr>
          <w:p w14:paraId="40E451C8" w14:textId="77777777" w:rsidR="00194E8E" w:rsidRPr="00B03F95" w:rsidRDefault="00194E8E" w:rsidP="00BB094C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500" w:type="dxa"/>
            <w:gridSpan w:val="7"/>
          </w:tcPr>
          <w:p w14:paraId="12224545" w14:textId="77777777" w:rsidR="00194E8E" w:rsidRPr="00B03F95" w:rsidRDefault="00194E8E" w:rsidP="00BB094C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B03F95">
              <w:rPr>
                <w:i/>
                <w:iCs/>
                <w:szCs w:val="22"/>
              </w:rPr>
              <w:t xml:space="preserve">(in </w:t>
            </w:r>
            <w:r w:rsidRPr="00B03F95">
              <w:rPr>
                <w:i/>
                <w:iCs/>
                <w:szCs w:val="22"/>
                <w:lang w:val="en-US" w:bidi="th-TH"/>
              </w:rPr>
              <w:t>thousand</w:t>
            </w:r>
            <w:r w:rsidRPr="00B03F95">
              <w:rPr>
                <w:i/>
                <w:iCs/>
                <w:szCs w:val="22"/>
              </w:rPr>
              <w:t xml:space="preserve"> Baht)</w:t>
            </w:r>
          </w:p>
        </w:tc>
      </w:tr>
      <w:tr w:rsidR="00194E8E" w:rsidRPr="00950A99" w14:paraId="0AADB2B4" w14:textId="77777777" w:rsidTr="00F71374">
        <w:trPr>
          <w:cantSplit/>
        </w:trPr>
        <w:tc>
          <w:tcPr>
            <w:tcW w:w="4698" w:type="dxa"/>
          </w:tcPr>
          <w:p w14:paraId="6188042B" w14:textId="77777777" w:rsidR="00194E8E" w:rsidRPr="00B03F95" w:rsidRDefault="00194E8E" w:rsidP="00BB094C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Subsidiaries</w:t>
            </w:r>
          </w:p>
        </w:tc>
        <w:tc>
          <w:tcPr>
            <w:tcW w:w="990" w:type="dxa"/>
          </w:tcPr>
          <w:p w14:paraId="3A14D0B2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4B9705CB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BC6215F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7AFB378A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28E970E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0345B98C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4EBF1F3" w14:textId="77777777" w:rsidR="00194E8E" w:rsidRPr="00B03F95" w:rsidRDefault="00194E8E" w:rsidP="00194E8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011807" w:rsidRPr="00950A99" w14:paraId="72C28B3D" w14:textId="77777777" w:rsidTr="00F71374">
        <w:trPr>
          <w:cantSplit/>
        </w:trPr>
        <w:tc>
          <w:tcPr>
            <w:tcW w:w="4698" w:type="dxa"/>
          </w:tcPr>
          <w:p w14:paraId="44AD4914" w14:textId="77777777" w:rsidR="00011807" w:rsidRPr="00B03F95" w:rsidRDefault="00011807" w:rsidP="00011807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  <w:lang w:val="en-US" w:bidi="th-TH"/>
              </w:rPr>
              <w:t>Sales</w:t>
            </w:r>
            <w:r w:rsidRPr="00B03F95">
              <w:rPr>
                <w:szCs w:val="22"/>
              </w:rPr>
              <w:t xml:space="preserve"> of goods</w:t>
            </w:r>
          </w:p>
        </w:tc>
        <w:tc>
          <w:tcPr>
            <w:tcW w:w="990" w:type="dxa"/>
          </w:tcPr>
          <w:p w14:paraId="46D96C1E" w14:textId="65109B6C" w:rsidR="00011807" w:rsidRPr="00B03F95" w:rsidRDefault="006D6D50" w:rsidP="0001180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E158B4D" w14:textId="77777777" w:rsidR="00011807" w:rsidRPr="00B03F95" w:rsidRDefault="00011807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3B8DB8A1" w14:textId="32D1F012" w:rsidR="00011807" w:rsidRPr="00B03F95" w:rsidRDefault="00011807" w:rsidP="00011807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6F0C00B" w14:textId="77777777" w:rsidR="00011807" w:rsidRPr="00B03F95" w:rsidRDefault="00011807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D0451BF" w14:textId="60277717" w:rsidR="00011807" w:rsidRPr="006D6D50" w:rsidRDefault="006D6D50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rFonts w:cstheme="minorBidi"/>
                <w:szCs w:val="22"/>
                <w:lang w:val="en-US" w:bidi="th-TH"/>
              </w:rPr>
            </w:pPr>
            <w:r>
              <w:rPr>
                <w:rFonts w:cstheme="minorBidi"/>
                <w:szCs w:val="22"/>
                <w:lang w:val="en-US" w:bidi="th-TH"/>
              </w:rPr>
              <w:t>2,971</w:t>
            </w:r>
          </w:p>
        </w:tc>
        <w:tc>
          <w:tcPr>
            <w:tcW w:w="178" w:type="dxa"/>
          </w:tcPr>
          <w:p w14:paraId="49C0C781" w14:textId="77777777" w:rsidR="00011807" w:rsidRPr="00B03F95" w:rsidRDefault="00011807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03B285C5" w14:textId="526F7A54" w:rsidR="00011807" w:rsidRPr="00011807" w:rsidRDefault="00011807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011807">
              <w:rPr>
                <w:szCs w:val="22"/>
              </w:rPr>
              <w:t>1,912</w:t>
            </w:r>
          </w:p>
        </w:tc>
      </w:tr>
      <w:tr w:rsidR="00011807" w:rsidRPr="00950A99" w14:paraId="76A7657F" w14:textId="77777777" w:rsidTr="00F71374">
        <w:trPr>
          <w:cantSplit/>
        </w:trPr>
        <w:tc>
          <w:tcPr>
            <w:tcW w:w="4698" w:type="dxa"/>
          </w:tcPr>
          <w:p w14:paraId="2C64979A" w14:textId="77777777" w:rsidR="00011807" w:rsidRPr="00B03F95" w:rsidRDefault="00011807" w:rsidP="00011807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Rental income</w:t>
            </w:r>
          </w:p>
        </w:tc>
        <w:tc>
          <w:tcPr>
            <w:tcW w:w="990" w:type="dxa"/>
          </w:tcPr>
          <w:p w14:paraId="2A18ACEA" w14:textId="492777EB" w:rsidR="00011807" w:rsidRPr="00B03F95" w:rsidRDefault="006D6D50" w:rsidP="00011807">
            <w:pPr>
              <w:pStyle w:val="acctfourfigures"/>
              <w:tabs>
                <w:tab w:val="clear" w:pos="765"/>
              </w:tabs>
              <w:spacing w:line="240" w:lineRule="atLeast"/>
              <w:ind w:left="-107" w:right="-80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0FAE48CE" w14:textId="77777777" w:rsidR="00011807" w:rsidRPr="00B03F95" w:rsidRDefault="00011807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C2BB85D" w14:textId="317DBEB5" w:rsidR="00011807" w:rsidRPr="00B03F95" w:rsidRDefault="00011807" w:rsidP="00011807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44CA419" w14:textId="77777777" w:rsidR="00011807" w:rsidRPr="00B03F95" w:rsidRDefault="00011807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B402488" w14:textId="71D55D82" w:rsidR="00011807" w:rsidRPr="00B03F95" w:rsidRDefault="006D6D50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1,871</w:t>
            </w:r>
          </w:p>
        </w:tc>
        <w:tc>
          <w:tcPr>
            <w:tcW w:w="178" w:type="dxa"/>
          </w:tcPr>
          <w:p w14:paraId="56C639E4" w14:textId="77777777" w:rsidR="00011807" w:rsidRPr="00B03F95" w:rsidRDefault="00011807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0DA7BA6B" w14:textId="49768D5D" w:rsidR="00011807" w:rsidRPr="00011807" w:rsidRDefault="00011807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  <w:lang w:val="en-US" w:bidi="th-TH"/>
              </w:rPr>
            </w:pPr>
            <w:r w:rsidRPr="00011807">
              <w:rPr>
                <w:szCs w:val="22"/>
              </w:rPr>
              <w:t>1,871</w:t>
            </w:r>
          </w:p>
        </w:tc>
      </w:tr>
      <w:tr w:rsidR="00011807" w:rsidRPr="00950A99" w14:paraId="7944E9F4" w14:textId="77777777" w:rsidTr="00F71374">
        <w:trPr>
          <w:cantSplit/>
        </w:trPr>
        <w:tc>
          <w:tcPr>
            <w:tcW w:w="4698" w:type="dxa"/>
          </w:tcPr>
          <w:p w14:paraId="0EEDB60C" w14:textId="77777777" w:rsidR="00011807" w:rsidRPr="00B03F95" w:rsidRDefault="00011807" w:rsidP="00011807">
            <w:pPr>
              <w:spacing w:line="240" w:lineRule="atLeast"/>
              <w:rPr>
                <w:szCs w:val="22"/>
                <w:lang w:val="en-US"/>
              </w:rPr>
            </w:pPr>
            <w:r w:rsidRPr="00B03F95">
              <w:rPr>
                <w:szCs w:val="22"/>
              </w:rPr>
              <w:t>Interest income</w:t>
            </w:r>
          </w:p>
        </w:tc>
        <w:tc>
          <w:tcPr>
            <w:tcW w:w="990" w:type="dxa"/>
          </w:tcPr>
          <w:p w14:paraId="506D960B" w14:textId="0A304B9D" w:rsidR="00011807" w:rsidRPr="00B03F95" w:rsidRDefault="006D6D50" w:rsidP="0001180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721F9DE" w14:textId="77777777" w:rsidR="00011807" w:rsidRPr="00B03F95" w:rsidRDefault="00011807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0D7B7346" w14:textId="59350C2F" w:rsidR="00011807" w:rsidRPr="00B03F95" w:rsidRDefault="00011807" w:rsidP="00011807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401EBB1" w14:textId="77777777" w:rsidR="00011807" w:rsidRPr="00B03F95" w:rsidRDefault="00011807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68BBC608" w14:textId="42DE5AB3" w:rsidR="00011807" w:rsidRPr="00B03F95" w:rsidRDefault="006D6D50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1,698</w:t>
            </w:r>
          </w:p>
        </w:tc>
        <w:tc>
          <w:tcPr>
            <w:tcW w:w="178" w:type="dxa"/>
          </w:tcPr>
          <w:p w14:paraId="06A90DDB" w14:textId="77777777" w:rsidR="00011807" w:rsidRPr="00B03F95" w:rsidRDefault="00011807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1E854215" w14:textId="5675F3B1" w:rsidR="00011807" w:rsidRPr="00011807" w:rsidRDefault="00011807" w:rsidP="0001180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011807">
              <w:rPr>
                <w:szCs w:val="22"/>
              </w:rPr>
              <w:t>1,425</w:t>
            </w:r>
          </w:p>
        </w:tc>
      </w:tr>
      <w:tr w:rsidR="00B03F95" w:rsidRPr="00950A99" w14:paraId="635CCFAA" w14:textId="77777777" w:rsidTr="00F71374">
        <w:trPr>
          <w:cantSplit/>
        </w:trPr>
        <w:tc>
          <w:tcPr>
            <w:tcW w:w="4698" w:type="dxa"/>
            <w:shd w:val="clear" w:color="auto" w:fill="auto"/>
          </w:tcPr>
          <w:p w14:paraId="709ED783" w14:textId="77777777" w:rsidR="00B03F95" w:rsidRPr="00B03F95" w:rsidRDefault="00B03F95" w:rsidP="00B03F95">
            <w:pPr>
              <w:spacing w:line="240" w:lineRule="atLeast"/>
              <w:rPr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14:paraId="18BEA1E5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645597D8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2AF2883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54B20AC5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D5417F5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2E27FD87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4F35F09E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B03F95" w:rsidRPr="00950A99" w14:paraId="5DA68073" w14:textId="77777777" w:rsidTr="00F71374">
        <w:trPr>
          <w:cantSplit/>
        </w:trPr>
        <w:tc>
          <w:tcPr>
            <w:tcW w:w="4698" w:type="dxa"/>
          </w:tcPr>
          <w:p w14:paraId="31E8936A" w14:textId="71837090" w:rsidR="00B03F95" w:rsidRPr="00B03F95" w:rsidRDefault="00B03F95" w:rsidP="00B03F95">
            <w:pPr>
              <w:spacing w:line="240" w:lineRule="atLeast"/>
              <w:ind w:left="540" w:hanging="540"/>
              <w:rPr>
                <w:b/>
                <w:bCs/>
                <w:i/>
                <w:iCs/>
                <w:szCs w:val="22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Key management personnel compensation</w:t>
            </w:r>
          </w:p>
        </w:tc>
        <w:tc>
          <w:tcPr>
            <w:tcW w:w="990" w:type="dxa"/>
          </w:tcPr>
          <w:p w14:paraId="426C23CC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49A61E3A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04E27E1A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000C558F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43B0592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17519BD8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30D45AA7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F71374" w:rsidRPr="00F71374" w14:paraId="2C9E6F73" w14:textId="77777777" w:rsidTr="00F71374">
        <w:trPr>
          <w:cantSplit/>
        </w:trPr>
        <w:tc>
          <w:tcPr>
            <w:tcW w:w="4698" w:type="dxa"/>
            <w:shd w:val="clear" w:color="auto" w:fill="auto"/>
          </w:tcPr>
          <w:p w14:paraId="579A9611" w14:textId="77777777" w:rsidR="00F71374" w:rsidRPr="00B03F95" w:rsidRDefault="00F71374" w:rsidP="00F71374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  <w:lang w:val="en-US" w:bidi="th-TH"/>
              </w:rPr>
              <w:t>Consulting</w:t>
            </w:r>
            <w:r w:rsidRPr="00B03F95">
              <w:rPr>
                <w:szCs w:val="22"/>
                <w:lang w:bidi="th-TH"/>
              </w:rPr>
              <w:t xml:space="preserve"> fees</w:t>
            </w:r>
          </w:p>
        </w:tc>
        <w:tc>
          <w:tcPr>
            <w:tcW w:w="990" w:type="dxa"/>
          </w:tcPr>
          <w:p w14:paraId="607BDF4B" w14:textId="6B17C7BA" w:rsidR="00F71374" w:rsidRPr="00B03F95" w:rsidRDefault="006D6D50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480</w:t>
            </w:r>
          </w:p>
        </w:tc>
        <w:tc>
          <w:tcPr>
            <w:tcW w:w="180" w:type="dxa"/>
          </w:tcPr>
          <w:p w14:paraId="0B322747" w14:textId="77777777" w:rsidR="00F71374" w:rsidRPr="00B03F95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E1978E8" w14:textId="2C488C19" w:rsidR="00F71374" w:rsidRPr="00F71374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F71374">
              <w:rPr>
                <w:szCs w:val="22"/>
              </w:rPr>
              <w:t>560</w:t>
            </w:r>
          </w:p>
        </w:tc>
        <w:tc>
          <w:tcPr>
            <w:tcW w:w="180" w:type="dxa"/>
          </w:tcPr>
          <w:p w14:paraId="524012E7" w14:textId="77777777" w:rsidR="00F71374" w:rsidRPr="00F71374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F2211B7" w14:textId="24583CA6" w:rsidR="00F71374" w:rsidRPr="00F71374" w:rsidRDefault="006D6D50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480</w:t>
            </w:r>
          </w:p>
        </w:tc>
        <w:tc>
          <w:tcPr>
            <w:tcW w:w="178" w:type="dxa"/>
          </w:tcPr>
          <w:p w14:paraId="590E859A" w14:textId="77777777" w:rsidR="00F71374" w:rsidRPr="00F71374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1D2842FC" w14:textId="2E7E4BD0" w:rsidR="00F71374" w:rsidRPr="00F71374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F71374">
              <w:rPr>
                <w:szCs w:val="22"/>
              </w:rPr>
              <w:t>560</w:t>
            </w:r>
          </w:p>
        </w:tc>
      </w:tr>
      <w:tr w:rsidR="00F71374" w:rsidRPr="00F71374" w14:paraId="00E408B8" w14:textId="77777777" w:rsidTr="00F71374">
        <w:trPr>
          <w:cantSplit/>
        </w:trPr>
        <w:tc>
          <w:tcPr>
            <w:tcW w:w="4698" w:type="dxa"/>
            <w:shd w:val="clear" w:color="auto" w:fill="auto"/>
          </w:tcPr>
          <w:p w14:paraId="55266791" w14:textId="77777777" w:rsidR="00F71374" w:rsidRPr="00B03F95" w:rsidRDefault="00F71374" w:rsidP="00F71374">
            <w:pPr>
              <w:spacing w:line="240" w:lineRule="atLeast"/>
              <w:rPr>
                <w:szCs w:val="22"/>
                <w:lang w:val="en-US" w:bidi="th-TH"/>
              </w:rPr>
            </w:pPr>
            <w:r w:rsidRPr="00B03F95">
              <w:rPr>
                <w:szCs w:val="22"/>
                <w:lang w:val="en-US" w:bidi="th-TH"/>
              </w:rPr>
              <w:t>Short-term employee benefits</w:t>
            </w:r>
          </w:p>
        </w:tc>
        <w:tc>
          <w:tcPr>
            <w:tcW w:w="990" w:type="dxa"/>
          </w:tcPr>
          <w:p w14:paraId="3D6008E2" w14:textId="68215CEC" w:rsidR="00F71374" w:rsidRPr="00B03F95" w:rsidRDefault="006D6D50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9,083</w:t>
            </w:r>
          </w:p>
        </w:tc>
        <w:tc>
          <w:tcPr>
            <w:tcW w:w="180" w:type="dxa"/>
          </w:tcPr>
          <w:p w14:paraId="28418C76" w14:textId="77777777" w:rsidR="00F71374" w:rsidRPr="00B03F95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5B653D8" w14:textId="2DC622AB" w:rsidR="00F71374" w:rsidRPr="00F71374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F71374">
              <w:rPr>
                <w:szCs w:val="22"/>
              </w:rPr>
              <w:t>12,831</w:t>
            </w:r>
          </w:p>
        </w:tc>
        <w:tc>
          <w:tcPr>
            <w:tcW w:w="180" w:type="dxa"/>
          </w:tcPr>
          <w:p w14:paraId="6EBB8286" w14:textId="77777777" w:rsidR="00F71374" w:rsidRPr="00F71374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A8B2EAA" w14:textId="6A827768" w:rsidR="00F71374" w:rsidRPr="00F71374" w:rsidRDefault="006D6D50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7,072</w:t>
            </w:r>
          </w:p>
        </w:tc>
        <w:tc>
          <w:tcPr>
            <w:tcW w:w="178" w:type="dxa"/>
          </w:tcPr>
          <w:p w14:paraId="3889FD76" w14:textId="77777777" w:rsidR="00F71374" w:rsidRPr="00F71374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0CD5935" w14:textId="4A137BB9" w:rsidR="00F71374" w:rsidRPr="00F71374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F71374">
              <w:rPr>
                <w:szCs w:val="22"/>
              </w:rPr>
              <w:t>12,501</w:t>
            </w:r>
          </w:p>
        </w:tc>
      </w:tr>
      <w:tr w:rsidR="00F71374" w:rsidRPr="00F71374" w14:paraId="7F84269A" w14:textId="77777777" w:rsidTr="00F71374">
        <w:trPr>
          <w:cantSplit/>
        </w:trPr>
        <w:tc>
          <w:tcPr>
            <w:tcW w:w="4698" w:type="dxa"/>
            <w:shd w:val="clear" w:color="auto" w:fill="auto"/>
          </w:tcPr>
          <w:p w14:paraId="472F32BD" w14:textId="77777777" w:rsidR="00F71374" w:rsidRPr="00B03F95" w:rsidRDefault="00F71374" w:rsidP="00F71374">
            <w:pPr>
              <w:spacing w:line="240" w:lineRule="atLeast"/>
              <w:rPr>
                <w:szCs w:val="22"/>
                <w:lang w:val="en-US" w:bidi="th-TH"/>
              </w:rPr>
            </w:pPr>
            <w:r w:rsidRPr="00B03F95">
              <w:rPr>
                <w:szCs w:val="22"/>
                <w:lang w:val="en-US" w:bidi="th-TH"/>
              </w:rPr>
              <w:t>Post-employment benefits</w:t>
            </w:r>
          </w:p>
        </w:tc>
        <w:tc>
          <w:tcPr>
            <w:tcW w:w="990" w:type="dxa"/>
          </w:tcPr>
          <w:p w14:paraId="78BA69D4" w14:textId="4B55C65E" w:rsidR="00F71374" w:rsidRPr="00B03F95" w:rsidRDefault="006D6D50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3,790</w:t>
            </w:r>
          </w:p>
        </w:tc>
        <w:tc>
          <w:tcPr>
            <w:tcW w:w="180" w:type="dxa"/>
          </w:tcPr>
          <w:p w14:paraId="227AE846" w14:textId="77777777" w:rsidR="00F71374" w:rsidRPr="00B03F95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602D7B74" w14:textId="41DDEC49" w:rsidR="00F71374" w:rsidRPr="00F71374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F71374">
              <w:rPr>
                <w:szCs w:val="22"/>
              </w:rPr>
              <w:t>1,935</w:t>
            </w:r>
          </w:p>
        </w:tc>
        <w:tc>
          <w:tcPr>
            <w:tcW w:w="180" w:type="dxa"/>
          </w:tcPr>
          <w:p w14:paraId="4BE5E98E" w14:textId="77777777" w:rsidR="00F71374" w:rsidRPr="00F71374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E3DD350" w14:textId="05112562" w:rsidR="00F71374" w:rsidRPr="00F71374" w:rsidRDefault="006D6D50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3,752</w:t>
            </w:r>
          </w:p>
        </w:tc>
        <w:tc>
          <w:tcPr>
            <w:tcW w:w="178" w:type="dxa"/>
          </w:tcPr>
          <w:p w14:paraId="34E07F07" w14:textId="77777777" w:rsidR="00F71374" w:rsidRPr="00F71374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375F6A7" w14:textId="659FB555" w:rsidR="00F71374" w:rsidRPr="00F71374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 w:rsidRPr="00F71374">
              <w:rPr>
                <w:szCs w:val="22"/>
              </w:rPr>
              <w:t>1,935</w:t>
            </w:r>
          </w:p>
        </w:tc>
      </w:tr>
      <w:tr w:rsidR="00B03F95" w:rsidRPr="00950A99" w14:paraId="160FEB7F" w14:textId="77777777" w:rsidTr="00F71374">
        <w:trPr>
          <w:cantSplit/>
        </w:trPr>
        <w:tc>
          <w:tcPr>
            <w:tcW w:w="4698" w:type="dxa"/>
            <w:shd w:val="clear" w:color="auto" w:fill="auto"/>
          </w:tcPr>
          <w:p w14:paraId="0BC9DC28" w14:textId="77777777" w:rsidR="00B03F95" w:rsidRPr="00B03F95" w:rsidRDefault="00B03F95" w:rsidP="00B03F95">
            <w:pPr>
              <w:spacing w:line="240" w:lineRule="atLeast"/>
              <w:ind w:left="382" w:hanging="180"/>
              <w:rPr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A0FA7E5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25A8F354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5D8BB003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52EC3C67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BD6290A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71F13481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4D782AD4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B03F95" w:rsidRPr="00950A99" w14:paraId="510A5345" w14:textId="77777777" w:rsidTr="00F71374">
        <w:trPr>
          <w:cantSplit/>
          <w:trHeight w:val="80"/>
        </w:trPr>
        <w:tc>
          <w:tcPr>
            <w:tcW w:w="4698" w:type="dxa"/>
            <w:shd w:val="clear" w:color="auto" w:fill="auto"/>
          </w:tcPr>
          <w:p w14:paraId="7BCA30DD" w14:textId="77777777" w:rsidR="00B03F95" w:rsidRPr="00B03F95" w:rsidRDefault="00B03F95" w:rsidP="00B03F95">
            <w:pPr>
              <w:spacing w:line="240" w:lineRule="atLeast"/>
              <w:rPr>
                <w:b/>
                <w:bCs/>
                <w:i/>
                <w:iCs/>
                <w:szCs w:val="22"/>
                <w:lang w:val="en-US" w:bidi="th-TH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Other related parties</w:t>
            </w:r>
          </w:p>
        </w:tc>
        <w:tc>
          <w:tcPr>
            <w:tcW w:w="990" w:type="dxa"/>
          </w:tcPr>
          <w:p w14:paraId="16C1844D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18FD34BF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4DD54C2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7A097A5A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58A7D3C4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3973F6D2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30D0B05B" w14:textId="77777777" w:rsidR="00B03F95" w:rsidRPr="00B03F95" w:rsidRDefault="00B03F95" w:rsidP="00B03F9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</w:tr>
      <w:tr w:rsidR="00F71374" w:rsidRPr="00950A99" w14:paraId="56A84D1D" w14:textId="77777777" w:rsidTr="00F71374">
        <w:trPr>
          <w:cantSplit/>
        </w:trPr>
        <w:tc>
          <w:tcPr>
            <w:tcW w:w="4698" w:type="dxa"/>
            <w:shd w:val="clear" w:color="auto" w:fill="auto"/>
          </w:tcPr>
          <w:p w14:paraId="3688ABBB" w14:textId="62FC6181" w:rsidR="00F71374" w:rsidRPr="00B03F95" w:rsidRDefault="00047C15" w:rsidP="00F71374">
            <w:pPr>
              <w:spacing w:line="240" w:lineRule="atLeast"/>
              <w:rPr>
                <w:szCs w:val="22"/>
                <w:lang w:val="en" w:bidi="th-TH"/>
              </w:rPr>
            </w:pPr>
            <w:r>
              <w:rPr>
                <w:szCs w:val="22"/>
              </w:rPr>
              <w:t>Rental income</w:t>
            </w:r>
          </w:p>
        </w:tc>
        <w:tc>
          <w:tcPr>
            <w:tcW w:w="990" w:type="dxa"/>
          </w:tcPr>
          <w:p w14:paraId="3430EA9E" w14:textId="62BE0304" w:rsidR="00F71374" w:rsidRPr="00B03F95" w:rsidRDefault="00047C15" w:rsidP="00047C1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107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         182</w:t>
            </w:r>
          </w:p>
        </w:tc>
        <w:tc>
          <w:tcPr>
            <w:tcW w:w="180" w:type="dxa"/>
          </w:tcPr>
          <w:p w14:paraId="53A58664" w14:textId="4D37C006" w:rsidR="00F71374" w:rsidRPr="00B03F95" w:rsidRDefault="00F71374" w:rsidP="00047C1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0"/>
              <w:rPr>
                <w:szCs w:val="22"/>
              </w:rPr>
            </w:pPr>
          </w:p>
        </w:tc>
        <w:tc>
          <w:tcPr>
            <w:tcW w:w="990" w:type="dxa"/>
          </w:tcPr>
          <w:p w14:paraId="10217FC0" w14:textId="0ADD2BBC" w:rsidR="00F71374" w:rsidRPr="00B03F95" w:rsidRDefault="00F71374" w:rsidP="00F71374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702E9EEC" w14:textId="77777777" w:rsidR="00F71374" w:rsidRPr="00B03F95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793AA16" w14:textId="721EE282" w:rsidR="00F71374" w:rsidRPr="00B03F95" w:rsidRDefault="00047C15" w:rsidP="00F71374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7" w:right="34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182</w:t>
            </w:r>
          </w:p>
        </w:tc>
        <w:tc>
          <w:tcPr>
            <w:tcW w:w="178" w:type="dxa"/>
          </w:tcPr>
          <w:p w14:paraId="06F0ECA1" w14:textId="77777777" w:rsidR="00F71374" w:rsidRPr="00B03F95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63B29FC6" w14:textId="4AB10135" w:rsidR="00F71374" w:rsidRPr="00B03F95" w:rsidRDefault="00F71374" w:rsidP="00F71374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107" w:right="-80"/>
              <w:rPr>
                <w:szCs w:val="22"/>
              </w:rPr>
            </w:pPr>
            <w:r w:rsidRPr="00B03F95">
              <w:rPr>
                <w:szCs w:val="22"/>
              </w:rPr>
              <w:t>-</w:t>
            </w:r>
          </w:p>
        </w:tc>
      </w:tr>
      <w:tr w:rsidR="00F71374" w:rsidRPr="00950A99" w14:paraId="52406F74" w14:textId="77777777" w:rsidTr="00F71374">
        <w:trPr>
          <w:cantSplit/>
        </w:trPr>
        <w:tc>
          <w:tcPr>
            <w:tcW w:w="4698" w:type="dxa"/>
          </w:tcPr>
          <w:p w14:paraId="0C0357CC" w14:textId="430AFC9A" w:rsidR="00F71374" w:rsidRPr="00B03F95" w:rsidRDefault="00F71374" w:rsidP="00F71374">
            <w:pPr>
              <w:spacing w:line="240" w:lineRule="atLeast"/>
              <w:rPr>
                <w:szCs w:val="22"/>
              </w:rPr>
            </w:pPr>
            <w:r w:rsidRPr="00B03F95">
              <w:rPr>
                <w:szCs w:val="22"/>
              </w:rPr>
              <w:t>Other expense</w:t>
            </w:r>
          </w:p>
        </w:tc>
        <w:tc>
          <w:tcPr>
            <w:tcW w:w="990" w:type="dxa"/>
          </w:tcPr>
          <w:p w14:paraId="774BF27E" w14:textId="56AC78B3" w:rsidR="00F71374" w:rsidRPr="00B03F95" w:rsidRDefault="006D6D50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312</w:t>
            </w:r>
          </w:p>
        </w:tc>
        <w:tc>
          <w:tcPr>
            <w:tcW w:w="180" w:type="dxa"/>
          </w:tcPr>
          <w:p w14:paraId="37A2C440" w14:textId="77777777" w:rsidR="00F71374" w:rsidRPr="00B03F95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A4F98F3" w14:textId="07EA2CE3" w:rsidR="00F71374" w:rsidRPr="00B03F95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404</w:t>
            </w:r>
          </w:p>
        </w:tc>
        <w:tc>
          <w:tcPr>
            <w:tcW w:w="180" w:type="dxa"/>
          </w:tcPr>
          <w:p w14:paraId="5AAB89FA" w14:textId="77777777" w:rsidR="00F71374" w:rsidRPr="00B03F95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01D924A6" w14:textId="63741435" w:rsidR="00F71374" w:rsidRPr="006D6D50" w:rsidRDefault="006D6D50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rFonts w:cstheme="minorBidi"/>
                <w:szCs w:val="28"/>
                <w:cs/>
                <w:lang w:bidi="th-TH"/>
              </w:rPr>
            </w:pPr>
            <w:r>
              <w:rPr>
                <w:szCs w:val="22"/>
              </w:rPr>
              <w:t>312</w:t>
            </w:r>
          </w:p>
        </w:tc>
        <w:tc>
          <w:tcPr>
            <w:tcW w:w="178" w:type="dxa"/>
          </w:tcPr>
          <w:p w14:paraId="025FAC35" w14:textId="77777777" w:rsidR="00F71374" w:rsidRPr="00B03F95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B5E0DB4" w14:textId="1AA7A4AF" w:rsidR="00F71374" w:rsidRPr="00B03F95" w:rsidRDefault="00F71374" w:rsidP="00F7137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404</w:t>
            </w:r>
          </w:p>
        </w:tc>
      </w:tr>
    </w:tbl>
    <w:p w14:paraId="092442F3" w14:textId="0D8ABAA8" w:rsidR="008F7F09" w:rsidRPr="00860D97" w:rsidRDefault="008F7F09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0"/>
        <w:gridCol w:w="180"/>
        <w:gridCol w:w="1080"/>
        <w:gridCol w:w="180"/>
        <w:gridCol w:w="1080"/>
      </w:tblGrid>
      <w:tr w:rsidR="00985DF9" w:rsidRPr="00950A99" w14:paraId="20D112AA" w14:textId="77777777" w:rsidTr="008B2555">
        <w:trPr>
          <w:cantSplit/>
          <w:tblHeader/>
        </w:trPr>
        <w:tc>
          <w:tcPr>
            <w:tcW w:w="4230" w:type="dxa"/>
          </w:tcPr>
          <w:p w14:paraId="23F21D14" w14:textId="489C420A" w:rsidR="00985DF9" w:rsidRPr="00950A99" w:rsidRDefault="00985DF9" w:rsidP="008B2555">
            <w:pPr>
              <w:spacing w:line="240" w:lineRule="atLeast"/>
              <w:ind w:left="281" w:hanging="281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30" w:type="dxa"/>
            <w:gridSpan w:val="3"/>
          </w:tcPr>
          <w:p w14:paraId="1A525ABA" w14:textId="77777777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646F5438" w14:textId="63B5F6AC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1DFEC4D8" w14:textId="77777777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51D26231" w14:textId="77777777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 xml:space="preserve">Separate </w:t>
            </w:r>
          </w:p>
          <w:p w14:paraId="0F0DD5D5" w14:textId="03F34335" w:rsidR="00985DF9" w:rsidRPr="00950A99" w:rsidRDefault="00985DF9" w:rsidP="008B2555">
            <w:pPr>
              <w:pStyle w:val="acctmergecolhdg"/>
              <w:spacing w:line="240" w:lineRule="atLeas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</w:tr>
      <w:tr w:rsidR="00200289" w:rsidRPr="00950A99" w14:paraId="7B4ED86D" w14:textId="77777777" w:rsidTr="008B2555">
        <w:trPr>
          <w:cantSplit/>
          <w:tblHeader/>
        </w:trPr>
        <w:tc>
          <w:tcPr>
            <w:tcW w:w="4230" w:type="dxa"/>
            <w:vAlign w:val="bottom"/>
          </w:tcPr>
          <w:p w14:paraId="0FC5C5C6" w14:textId="279ADB44" w:rsidR="00200289" w:rsidRPr="00950A99" w:rsidRDefault="00200289" w:rsidP="00200289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080" w:type="dxa"/>
            <w:vAlign w:val="center"/>
          </w:tcPr>
          <w:p w14:paraId="549AC987" w14:textId="77777777" w:rsidR="00200289" w:rsidRPr="00950A99" w:rsidRDefault="00200289" w:rsidP="00200289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</w:t>
            </w:r>
            <w:r>
              <w:rPr>
                <w:b w:val="0"/>
                <w:bCs/>
                <w:szCs w:val="22"/>
              </w:rPr>
              <w:t>1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</w:p>
          <w:p w14:paraId="51322F50" w14:textId="77777777" w:rsidR="00200289" w:rsidRDefault="00200289" w:rsidP="00200289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March</w:t>
            </w:r>
          </w:p>
          <w:p w14:paraId="7279771B" w14:textId="0D4DDFCA" w:rsidR="00200289" w:rsidRPr="00950A99" w:rsidRDefault="00200289" w:rsidP="00200289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38DB4045" w14:textId="77777777" w:rsidR="00200289" w:rsidRPr="00950A99" w:rsidRDefault="00200289" w:rsidP="0020028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E3D5B7A" w14:textId="2CE7E702" w:rsidR="00200289" w:rsidRPr="00950A99" w:rsidRDefault="00200289" w:rsidP="00200289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22EB2AF1" w14:textId="77777777" w:rsidR="00200289" w:rsidRPr="00950A99" w:rsidRDefault="00200289" w:rsidP="0020028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FA06237" w14:textId="77777777" w:rsidR="00200289" w:rsidRPr="00950A99" w:rsidRDefault="00200289" w:rsidP="00200289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</w:t>
            </w:r>
            <w:r>
              <w:rPr>
                <w:b w:val="0"/>
                <w:bCs/>
                <w:szCs w:val="22"/>
              </w:rPr>
              <w:t>1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</w:p>
          <w:p w14:paraId="36E4AF46" w14:textId="77777777" w:rsidR="00200289" w:rsidRDefault="00200289" w:rsidP="00200289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March</w:t>
            </w:r>
          </w:p>
          <w:p w14:paraId="223A3893" w14:textId="7E24DB5B" w:rsidR="00200289" w:rsidRPr="00950A99" w:rsidRDefault="00200289" w:rsidP="00200289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2E991C8C" w14:textId="77777777" w:rsidR="00200289" w:rsidRPr="00950A99" w:rsidRDefault="00200289" w:rsidP="0020028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2E8E2BA" w14:textId="0B841DE3" w:rsidR="00200289" w:rsidRPr="00950A99" w:rsidRDefault="00200289" w:rsidP="00200289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931950" w:rsidRPr="00950A99" w14:paraId="5C68421B" w14:textId="77777777" w:rsidTr="008B2555">
        <w:trPr>
          <w:cantSplit/>
          <w:tblHeader/>
        </w:trPr>
        <w:tc>
          <w:tcPr>
            <w:tcW w:w="4230" w:type="dxa"/>
          </w:tcPr>
          <w:p w14:paraId="1AD1CC27" w14:textId="42EFCE33" w:rsidR="00931950" w:rsidRPr="00950A99" w:rsidRDefault="00931950" w:rsidP="008B2555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950" w:type="dxa"/>
            <w:gridSpan w:val="7"/>
          </w:tcPr>
          <w:p w14:paraId="7D91C610" w14:textId="4DD172EA" w:rsidR="00931950" w:rsidRPr="00950A99" w:rsidRDefault="00931950" w:rsidP="008B2555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 xml:space="preserve">(in </w:t>
            </w:r>
            <w:r w:rsidRPr="00950A99">
              <w:rPr>
                <w:i/>
                <w:iCs/>
                <w:szCs w:val="22"/>
                <w:lang w:val="en-US" w:bidi="th-TH"/>
              </w:rPr>
              <w:t>thousand</w:t>
            </w:r>
            <w:r w:rsidRPr="00950A99">
              <w:rPr>
                <w:i/>
                <w:iCs/>
                <w:szCs w:val="22"/>
              </w:rPr>
              <w:t xml:space="preserve"> Baht)</w:t>
            </w:r>
          </w:p>
        </w:tc>
      </w:tr>
      <w:tr w:rsidR="00931950" w:rsidRPr="00950A99" w14:paraId="792B48F1" w14:textId="77777777" w:rsidTr="008B2555">
        <w:trPr>
          <w:cantSplit/>
          <w:tblHeader/>
        </w:trPr>
        <w:tc>
          <w:tcPr>
            <w:tcW w:w="4230" w:type="dxa"/>
          </w:tcPr>
          <w:p w14:paraId="42B2ECCC" w14:textId="27D05EA1" w:rsidR="00931950" w:rsidRPr="00950A99" w:rsidRDefault="00931950" w:rsidP="008B2555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Other current receivables</w:t>
            </w:r>
          </w:p>
        </w:tc>
        <w:tc>
          <w:tcPr>
            <w:tcW w:w="4950" w:type="dxa"/>
            <w:gridSpan w:val="7"/>
          </w:tcPr>
          <w:p w14:paraId="65333954" w14:textId="77777777" w:rsidR="00931950" w:rsidRPr="00950A99" w:rsidRDefault="00931950" w:rsidP="008B2555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</w:tr>
      <w:tr w:rsidR="00C23196" w:rsidRPr="00950A99" w14:paraId="2EAAB5F7" w14:textId="77777777" w:rsidTr="00BB094C">
        <w:trPr>
          <w:cantSplit/>
        </w:trPr>
        <w:tc>
          <w:tcPr>
            <w:tcW w:w="4230" w:type="dxa"/>
          </w:tcPr>
          <w:p w14:paraId="66BE2B77" w14:textId="77777777" w:rsidR="00C23196" w:rsidRPr="00950A99" w:rsidRDefault="00C23196" w:rsidP="00C23196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Subsidiaries</w:t>
            </w:r>
          </w:p>
        </w:tc>
        <w:tc>
          <w:tcPr>
            <w:tcW w:w="1080" w:type="dxa"/>
          </w:tcPr>
          <w:p w14:paraId="289655CA" w14:textId="2A239EC1" w:rsidR="00C23196" w:rsidRPr="00950A99" w:rsidRDefault="00047C15" w:rsidP="00C231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A65ECE4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70" w:type="dxa"/>
          </w:tcPr>
          <w:p w14:paraId="233DBDBF" w14:textId="2F6378F1" w:rsidR="00C23196" w:rsidRPr="00950A99" w:rsidRDefault="00C23196" w:rsidP="00C23196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2A516D7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6269F066" w14:textId="27A2C31B" w:rsidR="00C23196" w:rsidRPr="00950A99" w:rsidRDefault="00047C15" w:rsidP="00C231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16,806</w:t>
            </w:r>
          </w:p>
        </w:tc>
        <w:tc>
          <w:tcPr>
            <w:tcW w:w="180" w:type="dxa"/>
          </w:tcPr>
          <w:p w14:paraId="15385F09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2EA297EA" w14:textId="51D978C7" w:rsidR="00C23196" w:rsidRPr="00950A99" w:rsidRDefault="00C23196" w:rsidP="00C231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14,916</w:t>
            </w:r>
          </w:p>
        </w:tc>
      </w:tr>
      <w:tr w:rsidR="00C23196" w:rsidRPr="00950A99" w14:paraId="4D9E241C" w14:textId="77777777" w:rsidTr="00BB094C">
        <w:trPr>
          <w:cantSplit/>
        </w:trPr>
        <w:tc>
          <w:tcPr>
            <w:tcW w:w="4230" w:type="dxa"/>
          </w:tcPr>
          <w:p w14:paraId="23117072" w14:textId="17EFA202" w:rsidR="00C23196" w:rsidRPr="00950A99" w:rsidRDefault="00C23196" w:rsidP="00C23196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137EBB" w14:textId="492EF289" w:rsidR="00C23196" w:rsidRPr="00950A99" w:rsidRDefault="00403A49" w:rsidP="00C2319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00"/>
              <w:rPr>
                <w:szCs w:val="22"/>
              </w:rPr>
            </w:pPr>
            <w:r>
              <w:rPr>
                <w:szCs w:val="22"/>
              </w:rPr>
              <w:t>319</w:t>
            </w:r>
          </w:p>
        </w:tc>
        <w:tc>
          <w:tcPr>
            <w:tcW w:w="180" w:type="dxa"/>
          </w:tcPr>
          <w:p w14:paraId="59F1CA69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EF0F5D" w14:textId="2F8D4E52" w:rsidR="00C23196" w:rsidRPr="00950A99" w:rsidRDefault="00C23196" w:rsidP="00C231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173</w:t>
            </w:r>
          </w:p>
        </w:tc>
        <w:tc>
          <w:tcPr>
            <w:tcW w:w="180" w:type="dxa"/>
          </w:tcPr>
          <w:p w14:paraId="0D2D27DF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5F5B9F" w14:textId="444DF30A" w:rsidR="00C23196" w:rsidRPr="00950A99" w:rsidRDefault="00403A49" w:rsidP="00C231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319</w:t>
            </w:r>
          </w:p>
        </w:tc>
        <w:tc>
          <w:tcPr>
            <w:tcW w:w="180" w:type="dxa"/>
          </w:tcPr>
          <w:p w14:paraId="1D4AB2CA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9A28F" w14:textId="2A8845F8" w:rsidR="00C23196" w:rsidRPr="00950A99" w:rsidRDefault="00C23196" w:rsidP="00C231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173</w:t>
            </w:r>
          </w:p>
        </w:tc>
      </w:tr>
      <w:tr w:rsidR="00C23196" w:rsidRPr="00950A99" w14:paraId="1BDF0F5E" w14:textId="77777777" w:rsidTr="00BB094C">
        <w:trPr>
          <w:cantSplit/>
        </w:trPr>
        <w:tc>
          <w:tcPr>
            <w:tcW w:w="4230" w:type="dxa"/>
          </w:tcPr>
          <w:p w14:paraId="187CD740" w14:textId="77777777" w:rsidR="00C23196" w:rsidRPr="00950A99" w:rsidRDefault="00C23196" w:rsidP="00C23196">
            <w:pPr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5A8340" w14:textId="0285D40C" w:rsidR="00C23196" w:rsidRPr="00950A99" w:rsidRDefault="00403A49" w:rsidP="00C2319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319</w:t>
            </w:r>
          </w:p>
        </w:tc>
        <w:tc>
          <w:tcPr>
            <w:tcW w:w="180" w:type="dxa"/>
          </w:tcPr>
          <w:p w14:paraId="1369EF4A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0DB6D5" w14:textId="3335F245" w:rsidR="00C23196" w:rsidRPr="00C23196" w:rsidRDefault="00C23196" w:rsidP="00C231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  <w:r w:rsidRPr="00C23196">
              <w:rPr>
                <w:b/>
                <w:bCs/>
                <w:szCs w:val="22"/>
              </w:rPr>
              <w:t>173</w:t>
            </w:r>
          </w:p>
        </w:tc>
        <w:tc>
          <w:tcPr>
            <w:tcW w:w="180" w:type="dxa"/>
          </w:tcPr>
          <w:p w14:paraId="432BF820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DAA8F0" w14:textId="3D60439C" w:rsidR="00C23196" w:rsidRPr="00102FCA" w:rsidRDefault="00047C15" w:rsidP="00C231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</w:t>
            </w:r>
            <w:r w:rsidR="00403A49">
              <w:rPr>
                <w:b/>
                <w:bCs/>
                <w:szCs w:val="22"/>
              </w:rPr>
              <w:t>7,125</w:t>
            </w:r>
          </w:p>
        </w:tc>
        <w:tc>
          <w:tcPr>
            <w:tcW w:w="180" w:type="dxa"/>
          </w:tcPr>
          <w:p w14:paraId="478FB356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DFD443" w14:textId="63C865FA" w:rsidR="00C23196" w:rsidRPr="00950A99" w:rsidRDefault="00C23196" w:rsidP="00C231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  <w:r w:rsidRPr="00FF3146">
              <w:rPr>
                <w:b/>
                <w:bCs/>
                <w:szCs w:val="22"/>
              </w:rPr>
              <w:t>15,089</w:t>
            </w:r>
          </w:p>
        </w:tc>
      </w:tr>
      <w:tr w:rsidR="00ED00EF" w:rsidRPr="00950A99" w14:paraId="7F462794" w14:textId="77777777" w:rsidTr="008B2555">
        <w:trPr>
          <w:cantSplit/>
        </w:trPr>
        <w:tc>
          <w:tcPr>
            <w:tcW w:w="4230" w:type="dxa"/>
          </w:tcPr>
          <w:p w14:paraId="0771FEAE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4408CB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C121456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70" w:type="dxa"/>
          </w:tcPr>
          <w:p w14:paraId="1CA2F0C0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1FAB07F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7951BB32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4F875CCE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17003D8E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ED00EF" w:rsidRPr="00950A99" w14:paraId="05F8A74E" w14:textId="77777777" w:rsidTr="008B2555">
        <w:trPr>
          <w:cantSplit/>
          <w:trHeight w:val="209"/>
        </w:trPr>
        <w:tc>
          <w:tcPr>
            <w:tcW w:w="4230" w:type="dxa"/>
          </w:tcPr>
          <w:p w14:paraId="087A482A" w14:textId="1A0BD572" w:rsidR="00ED00EF" w:rsidRPr="00950A99" w:rsidRDefault="00ED00EF" w:rsidP="008B2555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Short-term loans to</w:t>
            </w:r>
          </w:p>
        </w:tc>
        <w:tc>
          <w:tcPr>
            <w:tcW w:w="1080" w:type="dxa"/>
          </w:tcPr>
          <w:p w14:paraId="562F3139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B8039DC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3138AB2D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60BB9BB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6AE139B6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D6FE1D8" w14:textId="77777777" w:rsidR="00ED00EF" w:rsidRPr="00950A99" w:rsidRDefault="00ED00EF" w:rsidP="008B2555">
            <w:pPr>
              <w:spacing w:line="240" w:lineRule="atLeast"/>
              <w:rPr>
                <w:b/>
                <w:bCs/>
                <w:i/>
                <w:iCs/>
                <w:szCs w:val="22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2837F682" w14:textId="77777777" w:rsidR="00ED00EF" w:rsidRPr="00950A99" w:rsidRDefault="00ED00EF" w:rsidP="008B255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C23196" w:rsidRPr="00950A99" w14:paraId="0769EDDA" w14:textId="77777777" w:rsidTr="008B2555">
        <w:trPr>
          <w:cantSplit/>
        </w:trPr>
        <w:tc>
          <w:tcPr>
            <w:tcW w:w="4230" w:type="dxa"/>
          </w:tcPr>
          <w:p w14:paraId="1365B4AE" w14:textId="350CA673" w:rsidR="00C23196" w:rsidRPr="00950A99" w:rsidRDefault="00C23196" w:rsidP="00C23196">
            <w:pPr>
              <w:pStyle w:val="acctfourfigures"/>
              <w:spacing w:line="240" w:lineRule="atLeast"/>
              <w:ind w:left="-83"/>
              <w:rPr>
                <w:b/>
                <w:bCs/>
                <w:szCs w:val="22"/>
              </w:rPr>
            </w:pPr>
            <w:r w:rsidRPr="00950A99">
              <w:rPr>
                <w:szCs w:val="22"/>
              </w:rPr>
              <w:t>Subsidiaries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D13853" w14:textId="23F82D55" w:rsidR="00C23196" w:rsidRPr="00950A99" w:rsidRDefault="00047C15" w:rsidP="009451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86A9C12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F2492A" w14:textId="6C58A45F" w:rsidR="00C23196" w:rsidRPr="00950A99" w:rsidRDefault="00C23196" w:rsidP="00C23196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950A9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5ED95F1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9E158B" w14:textId="773E16A8" w:rsidR="00C23196" w:rsidRPr="00950A99" w:rsidRDefault="00047C15" w:rsidP="00C231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07" w:right="-80"/>
              <w:rPr>
                <w:szCs w:val="22"/>
              </w:rPr>
            </w:pPr>
            <w:r>
              <w:rPr>
                <w:szCs w:val="22"/>
              </w:rPr>
              <w:t>309,800</w:t>
            </w:r>
          </w:p>
        </w:tc>
        <w:tc>
          <w:tcPr>
            <w:tcW w:w="180" w:type="dxa"/>
          </w:tcPr>
          <w:p w14:paraId="39AD4AEA" w14:textId="77777777" w:rsidR="00C23196" w:rsidRPr="00950A99" w:rsidRDefault="00C23196" w:rsidP="00C2319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1FCF8B" w14:textId="73ABDBFB" w:rsidR="00C23196" w:rsidRPr="00950A99" w:rsidRDefault="00C23196" w:rsidP="00C231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00"/>
              <w:rPr>
                <w:szCs w:val="22"/>
              </w:rPr>
            </w:pPr>
            <w:r>
              <w:rPr>
                <w:szCs w:val="22"/>
              </w:rPr>
              <w:t>314,800</w:t>
            </w:r>
          </w:p>
        </w:tc>
      </w:tr>
    </w:tbl>
    <w:p w14:paraId="43AEA132" w14:textId="77777777" w:rsidR="00A06FA1" w:rsidRPr="00194E8E" w:rsidRDefault="00A06FA1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47984B7E" w14:textId="230ECB13" w:rsidR="00EA396B" w:rsidRPr="00194E8E" w:rsidRDefault="00EA396B" w:rsidP="00052D08">
      <w:pPr>
        <w:pStyle w:val="BodyText"/>
        <w:spacing w:after="0" w:line="240" w:lineRule="auto"/>
        <w:ind w:left="540"/>
        <w:jc w:val="both"/>
        <w:rPr>
          <w:szCs w:val="22"/>
        </w:rPr>
      </w:pPr>
      <w:r w:rsidRPr="00194E8E">
        <w:rPr>
          <w:szCs w:val="22"/>
          <w:lang w:bidi="th-TH"/>
        </w:rPr>
        <w:t>Sho</w:t>
      </w:r>
      <w:r w:rsidRPr="00194E8E">
        <w:rPr>
          <w:szCs w:val="22"/>
        </w:rPr>
        <w:t>rt-term loan</w:t>
      </w:r>
      <w:r w:rsidR="00052D08" w:rsidRPr="00194E8E">
        <w:rPr>
          <w:szCs w:val="22"/>
        </w:rPr>
        <w:t>s</w:t>
      </w:r>
      <w:r w:rsidRPr="00194E8E">
        <w:rPr>
          <w:szCs w:val="22"/>
        </w:rPr>
        <w:t xml:space="preserve"> to </w:t>
      </w:r>
      <w:r w:rsidR="00D76E2D" w:rsidRPr="00194E8E">
        <w:rPr>
          <w:szCs w:val="22"/>
        </w:rPr>
        <w:t>subsidiaries</w:t>
      </w:r>
      <w:r w:rsidR="00052D08" w:rsidRPr="00194E8E">
        <w:rPr>
          <w:szCs w:val="22"/>
        </w:rPr>
        <w:t xml:space="preserve"> are repayable at call with</w:t>
      </w:r>
      <w:r w:rsidR="00DE1855" w:rsidRPr="00194E8E">
        <w:rPr>
          <w:szCs w:val="22"/>
        </w:rPr>
        <w:t xml:space="preserve"> bearing interest at</w:t>
      </w:r>
      <w:r w:rsidR="00047C15">
        <w:rPr>
          <w:szCs w:val="22"/>
        </w:rPr>
        <w:t xml:space="preserve"> 1.65</w:t>
      </w:r>
      <w:r w:rsidR="009451F9">
        <w:rPr>
          <w:szCs w:val="22"/>
        </w:rPr>
        <w:t>%</w:t>
      </w:r>
      <w:r w:rsidR="00047C15">
        <w:rPr>
          <w:szCs w:val="22"/>
        </w:rPr>
        <w:t xml:space="preserve"> </w:t>
      </w:r>
      <w:r w:rsidR="00C84401">
        <w:rPr>
          <w:szCs w:val="22"/>
        </w:rPr>
        <w:t>-</w:t>
      </w:r>
      <w:r w:rsidR="00047C15">
        <w:rPr>
          <w:szCs w:val="22"/>
        </w:rPr>
        <w:t xml:space="preserve"> 3.50</w:t>
      </w:r>
      <w:r w:rsidR="00660246" w:rsidRPr="00194E8E">
        <w:rPr>
          <w:szCs w:val="22"/>
        </w:rPr>
        <w:t>% per annum</w:t>
      </w:r>
      <w:r w:rsidR="00052D08" w:rsidRPr="00194E8E">
        <w:rPr>
          <w:szCs w:val="22"/>
        </w:rPr>
        <w:t xml:space="preserve"> </w:t>
      </w:r>
      <w:r w:rsidR="00052D08" w:rsidRPr="00194E8E">
        <w:rPr>
          <w:szCs w:val="22"/>
        </w:rPr>
        <w:br/>
      </w:r>
      <w:r w:rsidR="00052D08" w:rsidRPr="00194E8E">
        <w:rPr>
          <w:i/>
          <w:iCs/>
          <w:szCs w:val="22"/>
        </w:rPr>
        <w:t>(31 December 202</w:t>
      </w:r>
      <w:r w:rsidR="00C23196">
        <w:rPr>
          <w:i/>
          <w:iCs/>
          <w:szCs w:val="22"/>
        </w:rPr>
        <w:t>4</w:t>
      </w:r>
      <w:r w:rsidR="00052D08" w:rsidRPr="00194E8E">
        <w:rPr>
          <w:i/>
          <w:iCs/>
          <w:szCs w:val="22"/>
        </w:rPr>
        <w:t>: 1.65</w:t>
      </w:r>
      <w:r w:rsidR="00C70A04" w:rsidRPr="00194E8E">
        <w:rPr>
          <w:i/>
          <w:iCs/>
          <w:szCs w:val="22"/>
        </w:rPr>
        <w:t>%</w:t>
      </w:r>
      <w:r w:rsidR="00765BD4" w:rsidRPr="00194E8E">
        <w:rPr>
          <w:i/>
          <w:iCs/>
          <w:szCs w:val="22"/>
        </w:rPr>
        <w:t xml:space="preserve"> - </w:t>
      </w:r>
      <w:r w:rsidR="00C23196">
        <w:rPr>
          <w:i/>
          <w:iCs/>
          <w:szCs w:val="22"/>
        </w:rPr>
        <w:t>3.50</w:t>
      </w:r>
      <w:r w:rsidR="00C70A04" w:rsidRPr="00194E8E">
        <w:rPr>
          <w:i/>
          <w:iCs/>
          <w:szCs w:val="22"/>
        </w:rPr>
        <w:t>%</w:t>
      </w:r>
      <w:r w:rsidR="00BE31CB" w:rsidRPr="00BE31CB">
        <w:rPr>
          <w:szCs w:val="22"/>
        </w:rPr>
        <w:t xml:space="preserve"> </w:t>
      </w:r>
      <w:r w:rsidR="00BE31CB" w:rsidRPr="00335191">
        <w:rPr>
          <w:i/>
          <w:iCs/>
          <w:szCs w:val="22"/>
        </w:rPr>
        <w:t>per annum</w:t>
      </w:r>
      <w:r w:rsidR="00052D08" w:rsidRPr="00BE31CB">
        <w:rPr>
          <w:i/>
          <w:iCs/>
          <w:szCs w:val="22"/>
        </w:rPr>
        <w:t>)</w:t>
      </w:r>
      <w:r w:rsidR="00AF402F">
        <w:rPr>
          <w:i/>
          <w:iCs/>
          <w:szCs w:val="22"/>
        </w:rPr>
        <w:t>.</w:t>
      </w:r>
    </w:p>
    <w:p w14:paraId="44F7DADF" w14:textId="77777777" w:rsidR="00EA396B" w:rsidRPr="00194E8E" w:rsidRDefault="00EA396B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080"/>
        <w:gridCol w:w="180"/>
        <w:gridCol w:w="1179"/>
        <w:gridCol w:w="180"/>
        <w:gridCol w:w="1080"/>
        <w:gridCol w:w="180"/>
        <w:gridCol w:w="1080"/>
      </w:tblGrid>
      <w:tr w:rsidR="00985DF9" w:rsidRPr="00950A99" w14:paraId="1C037F17" w14:textId="77777777" w:rsidTr="008B2555">
        <w:trPr>
          <w:cantSplit/>
          <w:tblHeader/>
        </w:trPr>
        <w:tc>
          <w:tcPr>
            <w:tcW w:w="4221" w:type="dxa"/>
          </w:tcPr>
          <w:p w14:paraId="55B0196B" w14:textId="586CDDCF" w:rsidR="00985DF9" w:rsidRPr="00950A99" w:rsidRDefault="00985DF9" w:rsidP="00006358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39" w:type="dxa"/>
            <w:gridSpan w:val="3"/>
          </w:tcPr>
          <w:p w14:paraId="5FCBF66F" w14:textId="77777777" w:rsidR="00985DF9" w:rsidRPr="00950A99" w:rsidRDefault="00985DF9" w:rsidP="00006358">
            <w:pPr>
              <w:pStyle w:val="acctmergecolhdg"/>
              <w:spacing w:line="240" w:lineRule="auto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2EB9F4FD" w14:textId="321B8383" w:rsidR="00985DF9" w:rsidRPr="00950A99" w:rsidRDefault="00985DF9" w:rsidP="00006358">
            <w:pPr>
              <w:pStyle w:val="acctmergecolhdg"/>
              <w:spacing w:line="240" w:lineRule="auto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2EF860A2" w14:textId="77777777" w:rsidR="00985DF9" w:rsidRPr="00950A99" w:rsidRDefault="00985DF9" w:rsidP="00006358">
            <w:pPr>
              <w:pStyle w:val="acctmergecolhdg"/>
              <w:spacing w:line="240" w:lineRule="auto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57957702" w14:textId="4E33CE7D" w:rsidR="00985DF9" w:rsidRPr="00950A99" w:rsidRDefault="00985DF9" w:rsidP="0028459F">
            <w:pPr>
              <w:pStyle w:val="acctmergecolhdg"/>
              <w:spacing w:line="240" w:lineRule="auto"/>
              <w:rPr>
                <w:szCs w:val="22"/>
              </w:rPr>
            </w:pPr>
            <w:r w:rsidRPr="00950A99">
              <w:rPr>
                <w:szCs w:val="22"/>
              </w:rPr>
              <w:t xml:space="preserve">Separate </w:t>
            </w:r>
            <w:r w:rsidR="0028459F" w:rsidRPr="00950A99">
              <w:rPr>
                <w:szCs w:val="22"/>
              </w:rPr>
              <w:br/>
            </w:r>
            <w:r w:rsidRPr="00950A99">
              <w:rPr>
                <w:szCs w:val="22"/>
              </w:rPr>
              <w:t>financial statements</w:t>
            </w:r>
          </w:p>
        </w:tc>
      </w:tr>
      <w:tr w:rsidR="007C1F2C" w:rsidRPr="00950A99" w14:paraId="1284FE2E" w14:textId="77777777" w:rsidTr="008B2555">
        <w:trPr>
          <w:cantSplit/>
          <w:tblHeader/>
        </w:trPr>
        <w:tc>
          <w:tcPr>
            <w:tcW w:w="4221" w:type="dxa"/>
            <w:vAlign w:val="bottom"/>
          </w:tcPr>
          <w:p w14:paraId="4D2F5665" w14:textId="602358A8" w:rsidR="007C1F2C" w:rsidRPr="00950A99" w:rsidRDefault="007C1F2C" w:rsidP="007C1F2C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080" w:type="dxa"/>
            <w:vAlign w:val="center"/>
          </w:tcPr>
          <w:p w14:paraId="0A995C65" w14:textId="1D38E520" w:rsidR="007C1F2C" w:rsidRPr="00950A99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</w:t>
            </w:r>
            <w:r>
              <w:rPr>
                <w:b w:val="0"/>
                <w:bCs/>
                <w:szCs w:val="22"/>
              </w:rPr>
              <w:t>1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</w:p>
          <w:p w14:paraId="387A53B3" w14:textId="24E0BE13" w:rsidR="007C1F2C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March</w:t>
            </w:r>
          </w:p>
          <w:p w14:paraId="2183C477" w14:textId="63DC6709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5714BD61" w14:textId="77777777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179" w:type="dxa"/>
            <w:vAlign w:val="center"/>
          </w:tcPr>
          <w:p w14:paraId="51B21C43" w14:textId="04E33E56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38F31101" w14:textId="77777777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0ED9D8F" w14:textId="77777777" w:rsidR="007C1F2C" w:rsidRPr="00950A99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</w:t>
            </w:r>
            <w:r>
              <w:rPr>
                <w:b w:val="0"/>
                <w:bCs/>
                <w:szCs w:val="22"/>
              </w:rPr>
              <w:t>1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</w:p>
          <w:p w14:paraId="26C24866" w14:textId="77777777" w:rsidR="007C1F2C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March</w:t>
            </w:r>
          </w:p>
          <w:p w14:paraId="79C1EEBA" w14:textId="0660358B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1FF04750" w14:textId="77777777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FEC97B6" w14:textId="043188D7" w:rsidR="007C1F2C" w:rsidRPr="00950A99" w:rsidRDefault="007C1F2C" w:rsidP="007C1F2C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931950" w:rsidRPr="00950A99" w14:paraId="7896031A" w14:textId="77777777" w:rsidTr="008B2555">
        <w:trPr>
          <w:cantSplit/>
          <w:tblHeader/>
        </w:trPr>
        <w:tc>
          <w:tcPr>
            <w:tcW w:w="4221" w:type="dxa"/>
          </w:tcPr>
          <w:p w14:paraId="1317F51E" w14:textId="6CA67E5C" w:rsidR="00931950" w:rsidRPr="00950A99" w:rsidRDefault="00931950" w:rsidP="00931950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959" w:type="dxa"/>
            <w:gridSpan w:val="7"/>
          </w:tcPr>
          <w:p w14:paraId="1923418A" w14:textId="5D38E8D8" w:rsidR="00931950" w:rsidRPr="00950A99" w:rsidRDefault="00931950" w:rsidP="00931950">
            <w:pPr>
              <w:pStyle w:val="acctfourfigures"/>
              <w:spacing w:line="240" w:lineRule="auto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 xml:space="preserve">(in </w:t>
            </w:r>
            <w:r w:rsidRPr="00950A99">
              <w:rPr>
                <w:i/>
                <w:iCs/>
                <w:szCs w:val="22"/>
                <w:lang w:val="en-US" w:bidi="th-TH"/>
              </w:rPr>
              <w:t>thousand</w:t>
            </w:r>
            <w:r w:rsidRPr="00950A99">
              <w:rPr>
                <w:i/>
                <w:iCs/>
                <w:szCs w:val="22"/>
              </w:rPr>
              <w:t xml:space="preserve"> Baht)</w:t>
            </w:r>
          </w:p>
        </w:tc>
      </w:tr>
      <w:tr w:rsidR="00931950" w:rsidRPr="00950A99" w14:paraId="748736E7" w14:textId="77777777" w:rsidTr="008B2555">
        <w:trPr>
          <w:cantSplit/>
        </w:trPr>
        <w:tc>
          <w:tcPr>
            <w:tcW w:w="4221" w:type="dxa"/>
          </w:tcPr>
          <w:p w14:paraId="15102389" w14:textId="4652B90D" w:rsidR="00931950" w:rsidRPr="00950A99" w:rsidRDefault="00931950" w:rsidP="004C2E93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Trade accounts payables</w:t>
            </w:r>
          </w:p>
        </w:tc>
        <w:tc>
          <w:tcPr>
            <w:tcW w:w="4959" w:type="dxa"/>
            <w:gridSpan w:val="7"/>
          </w:tcPr>
          <w:p w14:paraId="272FEC41" w14:textId="77777777" w:rsidR="00931950" w:rsidRPr="00950A99" w:rsidRDefault="00931950" w:rsidP="00931950">
            <w:pPr>
              <w:pStyle w:val="acctfourfigures"/>
              <w:spacing w:line="240" w:lineRule="auto"/>
              <w:jc w:val="center"/>
              <w:rPr>
                <w:i/>
                <w:iCs/>
                <w:szCs w:val="22"/>
              </w:rPr>
            </w:pPr>
          </w:p>
        </w:tc>
      </w:tr>
      <w:tr w:rsidR="009451F9" w:rsidRPr="00950A99" w14:paraId="4DE5F7C6" w14:textId="77777777" w:rsidTr="008B2555">
        <w:trPr>
          <w:cantSplit/>
        </w:trPr>
        <w:tc>
          <w:tcPr>
            <w:tcW w:w="4221" w:type="dxa"/>
          </w:tcPr>
          <w:p w14:paraId="42304BD0" w14:textId="533F75B6" w:rsidR="009451F9" w:rsidRPr="00950A99" w:rsidRDefault="009451F9" w:rsidP="009451F9">
            <w:pPr>
              <w:pStyle w:val="acctfourfigures"/>
              <w:spacing w:line="240" w:lineRule="atLeast"/>
              <w:ind w:left="-83"/>
              <w:rPr>
                <w:szCs w:val="22"/>
              </w:rPr>
            </w:pPr>
            <w:r w:rsidRPr="00950A99">
              <w:rPr>
                <w:szCs w:val="22"/>
              </w:rPr>
              <w:t>Other related parties</w:t>
            </w:r>
            <w:r>
              <w:rPr>
                <w:szCs w:val="22"/>
              </w:rPr>
              <w:t xml:space="preserve">                                                   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D933EB" w14:textId="5F52F06F" w:rsidR="009451F9" w:rsidRPr="00950A99" w:rsidRDefault="009451F9" w:rsidP="009451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4A9918B" w14:textId="77777777" w:rsidR="009451F9" w:rsidRPr="00950A99" w:rsidRDefault="009451F9" w:rsidP="00945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48414CCD" w14:textId="3B9C9EAA" w:rsidR="009451F9" w:rsidRPr="00950A99" w:rsidRDefault="009451F9" w:rsidP="00FE2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 w:rsidRPr="00950A99">
              <w:rPr>
                <w:szCs w:val="22"/>
              </w:rPr>
              <w:t>1</w:t>
            </w:r>
            <w:r>
              <w:rPr>
                <w:szCs w:val="22"/>
              </w:rPr>
              <w:t>17</w:t>
            </w:r>
          </w:p>
        </w:tc>
        <w:tc>
          <w:tcPr>
            <w:tcW w:w="180" w:type="dxa"/>
          </w:tcPr>
          <w:p w14:paraId="0C2C1D02" w14:textId="77777777" w:rsidR="009451F9" w:rsidRPr="00950A99" w:rsidRDefault="009451F9" w:rsidP="009451F9">
            <w:pPr>
              <w:pStyle w:val="acctfourfigures"/>
              <w:tabs>
                <w:tab w:val="clear" w:pos="765"/>
                <w:tab w:val="decimal" w:pos="734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61829D" w14:textId="2DC798FA" w:rsidR="009451F9" w:rsidRPr="00950A99" w:rsidRDefault="00FE227C" w:rsidP="00F645B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EDC6CF2" w14:textId="77777777" w:rsidR="009451F9" w:rsidRPr="00950A99" w:rsidRDefault="009451F9" w:rsidP="00945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4C4454" w14:textId="4145875C" w:rsidR="009451F9" w:rsidRPr="00950A99" w:rsidRDefault="009451F9" w:rsidP="00FE2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szCs w:val="22"/>
              </w:rPr>
            </w:pPr>
            <w:r w:rsidRPr="00950A99">
              <w:rPr>
                <w:szCs w:val="22"/>
              </w:rPr>
              <w:t>1</w:t>
            </w:r>
            <w:r>
              <w:rPr>
                <w:szCs w:val="22"/>
              </w:rPr>
              <w:t>17</w:t>
            </w:r>
          </w:p>
        </w:tc>
      </w:tr>
    </w:tbl>
    <w:p w14:paraId="736526CC" w14:textId="77777777" w:rsidR="0028459F" w:rsidRDefault="0028459F" w:rsidP="00052D08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6163EC5D" w14:textId="77777777" w:rsidR="00DC12D6" w:rsidRDefault="00DC12D6" w:rsidP="00580A03">
      <w:pPr>
        <w:pStyle w:val="Heading1"/>
        <w:spacing w:line="240" w:lineRule="atLeast"/>
        <w:ind w:left="540" w:hanging="540"/>
      </w:pPr>
      <w:r w:rsidRPr="00DC12D6">
        <w:t>Trade and other current receivables</w:t>
      </w:r>
    </w:p>
    <w:p w14:paraId="6B07CFFA" w14:textId="77777777" w:rsidR="00DC12D6" w:rsidRPr="00860D97" w:rsidRDefault="00DC12D6" w:rsidP="00860D97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25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80"/>
        <w:gridCol w:w="1079"/>
        <w:gridCol w:w="180"/>
        <w:gridCol w:w="1169"/>
        <w:gridCol w:w="180"/>
        <w:gridCol w:w="1069"/>
        <w:gridCol w:w="180"/>
        <w:gridCol w:w="1080"/>
      </w:tblGrid>
      <w:tr w:rsidR="00DC12D6" w:rsidRPr="00950A99" w14:paraId="05EFA414" w14:textId="77777777" w:rsidTr="00BB094C">
        <w:trPr>
          <w:cantSplit/>
          <w:tblHeader/>
        </w:trPr>
        <w:tc>
          <w:tcPr>
            <w:tcW w:w="4138" w:type="dxa"/>
            <w:vAlign w:val="bottom"/>
            <w:hideMark/>
          </w:tcPr>
          <w:p w14:paraId="61E85394" w14:textId="5E2FCAC8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188" w:hanging="174"/>
              <w:jc w:val="thaiDistribute"/>
              <w:rPr>
                <w:szCs w:val="22"/>
                <w:lang w:bidi="th-TH"/>
              </w:rPr>
            </w:pPr>
            <w:r w:rsidRPr="00B03F95">
              <w:rPr>
                <w:b/>
                <w:bCs/>
                <w:i/>
                <w:iCs/>
                <w:szCs w:val="22"/>
                <w:lang w:eastAsia="en-GB" w:bidi="th-TH"/>
              </w:rPr>
              <w:t xml:space="preserve">Trade </w:t>
            </w:r>
            <w:r w:rsidR="006073B4">
              <w:rPr>
                <w:b/>
                <w:bCs/>
                <w:i/>
                <w:iCs/>
                <w:szCs w:val="22"/>
                <w:lang w:eastAsia="en-GB" w:bidi="th-TH"/>
              </w:rPr>
              <w:t xml:space="preserve">accounts </w:t>
            </w:r>
            <w:r w:rsidRPr="00B03F95">
              <w:rPr>
                <w:b/>
                <w:bCs/>
                <w:i/>
                <w:iCs/>
                <w:szCs w:val="22"/>
                <w:lang w:eastAsia="en-GB" w:bidi="th-TH"/>
              </w:rPr>
              <w:t>receivables</w:t>
            </w:r>
          </w:p>
        </w:tc>
        <w:tc>
          <w:tcPr>
            <w:tcW w:w="180" w:type="dxa"/>
          </w:tcPr>
          <w:p w14:paraId="28DB2D42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428" w:type="dxa"/>
            <w:gridSpan w:val="3"/>
            <w:hideMark/>
          </w:tcPr>
          <w:p w14:paraId="7B64044E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 xml:space="preserve">Consolidated </w:t>
            </w:r>
          </w:p>
          <w:p w14:paraId="4706218A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80" w:type="dxa"/>
          </w:tcPr>
          <w:p w14:paraId="5141990D" w14:textId="77777777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29" w:type="dxa"/>
            <w:gridSpan w:val="3"/>
            <w:vAlign w:val="bottom"/>
            <w:hideMark/>
          </w:tcPr>
          <w:p w14:paraId="00205053" w14:textId="77777777" w:rsidR="00E91C5D" w:rsidRPr="00B03F95" w:rsidRDefault="00215D47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Separate</w:t>
            </w:r>
          </w:p>
          <w:p w14:paraId="5C997378" w14:textId="6088EE06" w:rsidR="00DC12D6" w:rsidRPr="00B03F95" w:rsidRDefault="00DC12D6" w:rsidP="00B03F95">
            <w:pPr>
              <w:pStyle w:val="Default"/>
              <w:spacing w:line="280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7C1F2C" w:rsidRPr="00950A99" w14:paraId="16C547FE" w14:textId="77777777" w:rsidTr="00BB094C">
        <w:trPr>
          <w:cantSplit/>
          <w:tblHeader/>
        </w:trPr>
        <w:tc>
          <w:tcPr>
            <w:tcW w:w="4138" w:type="dxa"/>
            <w:vAlign w:val="bottom"/>
            <w:hideMark/>
          </w:tcPr>
          <w:p w14:paraId="557652CE" w14:textId="73CA9C61" w:rsidR="007C1F2C" w:rsidRPr="00B03F95" w:rsidRDefault="007C1F2C" w:rsidP="007C1F2C">
            <w:pPr>
              <w:pStyle w:val="acctfourfigures"/>
              <w:tabs>
                <w:tab w:val="left" w:pos="720"/>
              </w:tabs>
              <w:spacing w:line="280" w:lineRule="atLeast"/>
              <w:ind w:left="188" w:hanging="174"/>
              <w:jc w:val="thaiDistribute"/>
              <w:rPr>
                <w:b/>
                <w:bCs/>
                <w:i/>
                <w:iCs/>
                <w:szCs w:val="22"/>
                <w:cs/>
                <w:lang w:eastAsia="en-GB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80" w:type="dxa"/>
          </w:tcPr>
          <w:p w14:paraId="375383E0" w14:textId="77777777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79" w:type="dxa"/>
            <w:vAlign w:val="center"/>
            <w:hideMark/>
          </w:tcPr>
          <w:p w14:paraId="49DE2C3B" w14:textId="77777777" w:rsidR="007C1F2C" w:rsidRPr="00950A99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</w:t>
            </w:r>
            <w:r>
              <w:rPr>
                <w:b w:val="0"/>
                <w:bCs/>
                <w:szCs w:val="22"/>
              </w:rPr>
              <w:t>1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</w:p>
          <w:p w14:paraId="6B53A3D5" w14:textId="77777777" w:rsidR="007C1F2C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March</w:t>
            </w:r>
          </w:p>
          <w:p w14:paraId="19F6F674" w14:textId="02C10F67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32597DF5" w14:textId="77777777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69" w:type="dxa"/>
            <w:vAlign w:val="center"/>
            <w:hideMark/>
          </w:tcPr>
          <w:p w14:paraId="2E41F43A" w14:textId="05C4B0BB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33430ED7" w14:textId="77777777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69" w:type="dxa"/>
            <w:vAlign w:val="center"/>
            <w:hideMark/>
          </w:tcPr>
          <w:p w14:paraId="704B38F5" w14:textId="77777777" w:rsidR="007C1F2C" w:rsidRPr="00950A99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</w:t>
            </w:r>
            <w:r>
              <w:rPr>
                <w:b w:val="0"/>
                <w:bCs/>
                <w:szCs w:val="22"/>
              </w:rPr>
              <w:t>1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</w:p>
          <w:p w14:paraId="10D4F4D6" w14:textId="77777777" w:rsidR="007C1F2C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March</w:t>
            </w:r>
          </w:p>
          <w:p w14:paraId="2E9D29AB" w14:textId="54C16386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5E545D9C" w14:textId="77777777" w:rsidR="007C1F2C" w:rsidRPr="00B03F95" w:rsidRDefault="007C1F2C" w:rsidP="007C1F2C">
            <w:pPr>
              <w:pStyle w:val="acctmergecolhdg"/>
              <w:spacing w:line="280" w:lineRule="atLeas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6598175D" w14:textId="083F1228" w:rsidR="007C1F2C" w:rsidRPr="00B03F95" w:rsidRDefault="007C1F2C" w:rsidP="007C1F2C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DC12D6" w:rsidRPr="00950A99" w14:paraId="2590AB7E" w14:textId="77777777" w:rsidTr="00BB094C">
        <w:trPr>
          <w:cantSplit/>
          <w:tblHeader/>
        </w:trPr>
        <w:tc>
          <w:tcPr>
            <w:tcW w:w="4138" w:type="dxa"/>
            <w:vAlign w:val="bottom"/>
          </w:tcPr>
          <w:p w14:paraId="2967A2C2" w14:textId="77777777" w:rsidR="00DC12D6" w:rsidRPr="00B03F95" w:rsidRDefault="00DC12D6" w:rsidP="00B03F95">
            <w:pPr>
              <w:pStyle w:val="acctfourfigures"/>
              <w:tabs>
                <w:tab w:val="left" w:pos="720"/>
              </w:tabs>
              <w:spacing w:line="280" w:lineRule="atLeas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07DBAAE5" w14:textId="77777777" w:rsidR="00DC12D6" w:rsidRPr="00B03F95" w:rsidRDefault="00DC12D6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4937" w:type="dxa"/>
            <w:gridSpan w:val="7"/>
            <w:vAlign w:val="bottom"/>
          </w:tcPr>
          <w:p w14:paraId="1137D26F" w14:textId="77777777" w:rsidR="00DC12D6" w:rsidRPr="00B03F95" w:rsidRDefault="00DC12D6" w:rsidP="00B03F95">
            <w:pPr>
              <w:pStyle w:val="acctmergecolhdg"/>
              <w:spacing w:line="280" w:lineRule="atLeas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B03F95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B03F95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200289" w:rsidRPr="00950A99" w14:paraId="5CA6A9E0" w14:textId="77777777" w:rsidTr="00BB094C">
        <w:trPr>
          <w:cantSplit/>
        </w:trPr>
        <w:tc>
          <w:tcPr>
            <w:tcW w:w="4138" w:type="dxa"/>
            <w:hideMark/>
          </w:tcPr>
          <w:p w14:paraId="3A0FB8F8" w14:textId="77777777" w:rsidR="00200289" w:rsidRPr="00B03F95" w:rsidRDefault="00200289" w:rsidP="00200289">
            <w:pPr>
              <w:spacing w:line="280" w:lineRule="atLeast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Within credit terms</w:t>
            </w:r>
          </w:p>
        </w:tc>
        <w:tc>
          <w:tcPr>
            <w:tcW w:w="180" w:type="dxa"/>
          </w:tcPr>
          <w:p w14:paraId="0837E4C7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6350623C" w14:textId="4929B807" w:rsidR="00200289" w:rsidRPr="00047C15" w:rsidRDefault="00047C15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2"/>
              <w:jc w:val="right"/>
              <w:rPr>
                <w:rFonts w:cstheme="minorBidi"/>
                <w:szCs w:val="28"/>
                <w:cs/>
                <w:lang w:eastAsia="en-GB" w:bidi="th-TH"/>
              </w:rPr>
            </w:pPr>
            <w:r>
              <w:rPr>
                <w:szCs w:val="22"/>
                <w:lang w:eastAsia="en-GB"/>
              </w:rPr>
              <w:t>749,303</w:t>
            </w:r>
          </w:p>
        </w:tc>
        <w:tc>
          <w:tcPr>
            <w:tcW w:w="180" w:type="dxa"/>
          </w:tcPr>
          <w:p w14:paraId="1DD57DA0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22413732" w14:textId="32DA8953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1"/>
              <w:jc w:val="right"/>
              <w:rPr>
                <w:szCs w:val="22"/>
                <w:lang w:eastAsia="en-GB"/>
              </w:rPr>
            </w:pPr>
            <w:r w:rsidRPr="00D826D5">
              <w:rPr>
                <w:szCs w:val="22"/>
                <w:lang w:eastAsia="en-GB"/>
              </w:rPr>
              <w:t>728,657</w:t>
            </w:r>
          </w:p>
        </w:tc>
        <w:tc>
          <w:tcPr>
            <w:tcW w:w="180" w:type="dxa"/>
          </w:tcPr>
          <w:p w14:paraId="3AEF4B5C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092AEC3B" w14:textId="127672CF" w:rsidR="00200289" w:rsidRPr="00B03F95" w:rsidRDefault="00047C15" w:rsidP="00200289">
            <w:pPr>
              <w:pStyle w:val="BodyText"/>
              <w:tabs>
                <w:tab w:val="left" w:pos="720"/>
                <w:tab w:val="left" w:pos="820"/>
              </w:tabs>
              <w:spacing w:after="0" w:line="280" w:lineRule="atLeas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672,678</w:t>
            </w:r>
          </w:p>
        </w:tc>
        <w:tc>
          <w:tcPr>
            <w:tcW w:w="180" w:type="dxa"/>
          </w:tcPr>
          <w:p w14:paraId="4EB544D0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1B1DADF1" w14:textId="19D52D71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87"/>
              <w:jc w:val="right"/>
              <w:rPr>
                <w:szCs w:val="22"/>
                <w:lang w:eastAsia="en-GB"/>
              </w:rPr>
            </w:pPr>
            <w:r w:rsidRPr="00D826D5">
              <w:rPr>
                <w:szCs w:val="22"/>
                <w:lang w:eastAsia="en-GB"/>
              </w:rPr>
              <w:t>644,648</w:t>
            </w:r>
          </w:p>
        </w:tc>
      </w:tr>
      <w:tr w:rsidR="00200289" w:rsidRPr="00950A99" w14:paraId="34D23C38" w14:textId="77777777" w:rsidTr="00BB094C">
        <w:trPr>
          <w:cantSplit/>
        </w:trPr>
        <w:tc>
          <w:tcPr>
            <w:tcW w:w="4138" w:type="dxa"/>
            <w:hideMark/>
          </w:tcPr>
          <w:p w14:paraId="00CFE07A" w14:textId="77777777" w:rsidR="00200289" w:rsidRPr="00B03F95" w:rsidRDefault="00200289" w:rsidP="00200289">
            <w:pPr>
              <w:spacing w:line="280" w:lineRule="atLeast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Overdue:</w:t>
            </w:r>
          </w:p>
        </w:tc>
        <w:tc>
          <w:tcPr>
            <w:tcW w:w="180" w:type="dxa"/>
          </w:tcPr>
          <w:p w14:paraId="41E36397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4B706555" w14:textId="77777777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2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31EC4C24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</w:tcPr>
          <w:p w14:paraId="5131C7E2" w14:textId="77777777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1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7DCE1BE3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6710DE28" w14:textId="77777777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60" w:right="88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0D2786C4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4069C5B3" w14:textId="77777777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87"/>
              <w:jc w:val="right"/>
              <w:rPr>
                <w:szCs w:val="22"/>
                <w:lang w:eastAsia="en-GB"/>
              </w:rPr>
            </w:pPr>
          </w:p>
        </w:tc>
      </w:tr>
      <w:tr w:rsidR="00200289" w:rsidRPr="00950A99" w14:paraId="2C05EB4E" w14:textId="77777777" w:rsidTr="00BB094C">
        <w:trPr>
          <w:cantSplit/>
        </w:trPr>
        <w:tc>
          <w:tcPr>
            <w:tcW w:w="4138" w:type="dxa"/>
            <w:hideMark/>
          </w:tcPr>
          <w:p w14:paraId="005D022B" w14:textId="77777777" w:rsidR="00200289" w:rsidRPr="00B03F95" w:rsidRDefault="00200289" w:rsidP="00200289">
            <w:pPr>
              <w:spacing w:line="280" w:lineRule="atLeast"/>
              <w:ind w:left="104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1 - 30 days</w:t>
            </w:r>
          </w:p>
        </w:tc>
        <w:tc>
          <w:tcPr>
            <w:tcW w:w="180" w:type="dxa"/>
          </w:tcPr>
          <w:p w14:paraId="0B28EC96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3C08FC7A" w14:textId="77BE5283" w:rsidR="00200289" w:rsidRPr="00047C15" w:rsidRDefault="00047C15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2"/>
              <w:jc w:val="right"/>
              <w:rPr>
                <w:rFonts w:cs="Angsana New"/>
                <w:szCs w:val="28"/>
                <w:lang w:val="en-US" w:eastAsia="en-GB" w:bidi="th-TH"/>
              </w:rPr>
            </w:pPr>
            <w:r>
              <w:rPr>
                <w:rFonts w:cs="Angsana New"/>
                <w:szCs w:val="28"/>
                <w:lang w:val="en-US" w:eastAsia="en-GB" w:bidi="th-TH"/>
              </w:rPr>
              <w:t>144,256</w:t>
            </w:r>
          </w:p>
        </w:tc>
        <w:tc>
          <w:tcPr>
            <w:tcW w:w="180" w:type="dxa"/>
          </w:tcPr>
          <w:p w14:paraId="3FCAAF33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5DB00EBE" w14:textId="2FE77877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1"/>
              <w:jc w:val="right"/>
              <w:rPr>
                <w:szCs w:val="22"/>
                <w:lang w:eastAsia="en-GB"/>
              </w:rPr>
            </w:pPr>
            <w:r w:rsidRPr="00D61C93">
              <w:t xml:space="preserve"> 151,753 </w:t>
            </w:r>
          </w:p>
        </w:tc>
        <w:tc>
          <w:tcPr>
            <w:tcW w:w="180" w:type="dxa"/>
          </w:tcPr>
          <w:p w14:paraId="46327959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19661B82" w14:textId="79D33683" w:rsidR="00200289" w:rsidRPr="00B03F95" w:rsidRDefault="00047C15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115,440</w:t>
            </w:r>
          </w:p>
        </w:tc>
        <w:tc>
          <w:tcPr>
            <w:tcW w:w="180" w:type="dxa"/>
          </w:tcPr>
          <w:p w14:paraId="7D3A0B56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36D1DC87" w14:textId="196D5180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87"/>
              <w:jc w:val="right"/>
              <w:rPr>
                <w:szCs w:val="22"/>
                <w:lang w:eastAsia="en-GB"/>
              </w:rPr>
            </w:pPr>
            <w:r w:rsidRPr="00D47FE7">
              <w:t>139,694</w:t>
            </w:r>
          </w:p>
        </w:tc>
      </w:tr>
      <w:tr w:rsidR="00200289" w:rsidRPr="00950A99" w14:paraId="584AC2FB" w14:textId="77777777" w:rsidTr="00BB094C">
        <w:trPr>
          <w:cantSplit/>
        </w:trPr>
        <w:tc>
          <w:tcPr>
            <w:tcW w:w="4138" w:type="dxa"/>
            <w:hideMark/>
          </w:tcPr>
          <w:p w14:paraId="7A20D504" w14:textId="77777777" w:rsidR="00200289" w:rsidRPr="00B03F95" w:rsidRDefault="00200289" w:rsidP="00200289">
            <w:pPr>
              <w:spacing w:line="280" w:lineRule="atLeast"/>
              <w:ind w:left="104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31 - 60 days</w:t>
            </w:r>
          </w:p>
        </w:tc>
        <w:tc>
          <w:tcPr>
            <w:tcW w:w="180" w:type="dxa"/>
          </w:tcPr>
          <w:p w14:paraId="5898F7CF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7F6795B0" w14:textId="092BDAD3" w:rsidR="00200289" w:rsidRPr="00B03F95" w:rsidRDefault="00047C15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2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19,234</w:t>
            </w:r>
          </w:p>
        </w:tc>
        <w:tc>
          <w:tcPr>
            <w:tcW w:w="180" w:type="dxa"/>
          </w:tcPr>
          <w:p w14:paraId="43E68ACE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7E67E310" w14:textId="082BB5C1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1"/>
              <w:jc w:val="right"/>
              <w:rPr>
                <w:szCs w:val="22"/>
                <w:lang w:eastAsia="en-GB"/>
              </w:rPr>
            </w:pPr>
            <w:r w:rsidRPr="00D61C93">
              <w:t xml:space="preserve"> 8,069 </w:t>
            </w:r>
          </w:p>
        </w:tc>
        <w:tc>
          <w:tcPr>
            <w:tcW w:w="180" w:type="dxa"/>
          </w:tcPr>
          <w:p w14:paraId="727EE208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08B24B9D" w14:textId="32900764" w:rsidR="00200289" w:rsidRPr="00B03F95" w:rsidRDefault="00047C15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3,282</w:t>
            </w:r>
          </w:p>
        </w:tc>
        <w:tc>
          <w:tcPr>
            <w:tcW w:w="180" w:type="dxa"/>
          </w:tcPr>
          <w:p w14:paraId="3B0B7F81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43275DEA" w14:textId="4EB15D41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87"/>
              <w:jc w:val="right"/>
              <w:rPr>
                <w:szCs w:val="22"/>
                <w:lang w:eastAsia="en-GB"/>
              </w:rPr>
            </w:pPr>
            <w:r w:rsidRPr="00D47FE7">
              <w:t>3,313</w:t>
            </w:r>
          </w:p>
        </w:tc>
      </w:tr>
      <w:tr w:rsidR="00200289" w:rsidRPr="00950A99" w14:paraId="0909D1C1" w14:textId="77777777" w:rsidTr="00BB094C">
        <w:trPr>
          <w:cantSplit/>
        </w:trPr>
        <w:tc>
          <w:tcPr>
            <w:tcW w:w="4138" w:type="dxa"/>
            <w:hideMark/>
          </w:tcPr>
          <w:p w14:paraId="47270361" w14:textId="77777777" w:rsidR="00200289" w:rsidRPr="00B03F95" w:rsidRDefault="00200289" w:rsidP="00200289">
            <w:pPr>
              <w:spacing w:line="280" w:lineRule="atLeast"/>
              <w:ind w:left="104" w:right="-79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61 - 90 days</w:t>
            </w:r>
          </w:p>
        </w:tc>
        <w:tc>
          <w:tcPr>
            <w:tcW w:w="180" w:type="dxa"/>
          </w:tcPr>
          <w:p w14:paraId="3EB9852B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6E368FCB" w14:textId="71BDFE5B" w:rsidR="00200289" w:rsidRPr="00B03F95" w:rsidRDefault="00047C15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2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621</w:t>
            </w:r>
          </w:p>
        </w:tc>
        <w:tc>
          <w:tcPr>
            <w:tcW w:w="180" w:type="dxa"/>
          </w:tcPr>
          <w:p w14:paraId="3E376265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6DC69C13" w14:textId="60CE5287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1"/>
              <w:jc w:val="right"/>
              <w:rPr>
                <w:szCs w:val="22"/>
                <w:lang w:eastAsia="en-GB"/>
              </w:rPr>
            </w:pPr>
            <w:r w:rsidRPr="00D61C93">
              <w:t xml:space="preserve"> 758 </w:t>
            </w:r>
          </w:p>
        </w:tc>
        <w:tc>
          <w:tcPr>
            <w:tcW w:w="180" w:type="dxa"/>
          </w:tcPr>
          <w:p w14:paraId="775E6781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7BB5C190" w14:textId="6DC026F2" w:rsidR="00200289" w:rsidRPr="00B03F95" w:rsidRDefault="00047C15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621</w:t>
            </w:r>
          </w:p>
        </w:tc>
        <w:tc>
          <w:tcPr>
            <w:tcW w:w="180" w:type="dxa"/>
          </w:tcPr>
          <w:p w14:paraId="06CF9B57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hideMark/>
          </w:tcPr>
          <w:p w14:paraId="65870CFA" w14:textId="6CD89A97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87"/>
              <w:jc w:val="right"/>
              <w:rPr>
                <w:szCs w:val="22"/>
                <w:lang w:eastAsia="en-GB"/>
              </w:rPr>
            </w:pPr>
            <w:r w:rsidRPr="00D47FE7">
              <w:t>758</w:t>
            </w:r>
          </w:p>
        </w:tc>
      </w:tr>
      <w:tr w:rsidR="00200289" w:rsidRPr="00950A99" w14:paraId="49734E95" w14:textId="77777777" w:rsidTr="00BB094C">
        <w:trPr>
          <w:cantSplit/>
        </w:trPr>
        <w:tc>
          <w:tcPr>
            <w:tcW w:w="4138" w:type="dxa"/>
            <w:hideMark/>
          </w:tcPr>
          <w:p w14:paraId="3AB0F190" w14:textId="77777777" w:rsidR="00200289" w:rsidRPr="00B03F95" w:rsidRDefault="00200289" w:rsidP="00200289">
            <w:pPr>
              <w:spacing w:line="280" w:lineRule="atLeast"/>
              <w:jc w:val="thaiDistribute"/>
              <w:rPr>
                <w:b/>
                <w:bCs/>
                <w:szCs w:val="22"/>
                <w:lang w:eastAsia="en-GB"/>
              </w:rPr>
            </w:pPr>
            <w:r w:rsidRPr="00B03F95">
              <w:rPr>
                <w:b/>
                <w:bCs/>
                <w:szCs w:val="22"/>
              </w:rPr>
              <w:t>Total</w:t>
            </w:r>
          </w:p>
        </w:tc>
        <w:tc>
          <w:tcPr>
            <w:tcW w:w="180" w:type="dxa"/>
          </w:tcPr>
          <w:p w14:paraId="312FE56C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13E59" w14:textId="3AEBF16A" w:rsidR="00200289" w:rsidRPr="00B03F95" w:rsidRDefault="00047C15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2"/>
              <w:jc w:val="right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913,414</w:t>
            </w:r>
          </w:p>
        </w:tc>
        <w:tc>
          <w:tcPr>
            <w:tcW w:w="180" w:type="dxa"/>
          </w:tcPr>
          <w:p w14:paraId="1A419535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05C08F" w14:textId="3C0E44CC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1"/>
              <w:jc w:val="right"/>
              <w:rPr>
                <w:b/>
                <w:bCs/>
                <w:szCs w:val="22"/>
                <w:lang w:eastAsia="en-GB"/>
              </w:rPr>
            </w:pPr>
            <w:r w:rsidRPr="0056146A">
              <w:rPr>
                <w:b/>
                <w:bCs/>
              </w:rPr>
              <w:t>889,237</w:t>
            </w:r>
          </w:p>
        </w:tc>
        <w:tc>
          <w:tcPr>
            <w:tcW w:w="180" w:type="dxa"/>
          </w:tcPr>
          <w:p w14:paraId="34B91188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2513E" w14:textId="0F9FE69B" w:rsidR="00200289" w:rsidRPr="00B03F95" w:rsidRDefault="00047C15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60" w:right="88"/>
              <w:jc w:val="right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792,021</w:t>
            </w:r>
          </w:p>
        </w:tc>
        <w:tc>
          <w:tcPr>
            <w:tcW w:w="180" w:type="dxa"/>
          </w:tcPr>
          <w:p w14:paraId="17539244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1EECE7" w14:textId="2F1E6727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 w:rsidRPr="00D826D5">
              <w:rPr>
                <w:b/>
                <w:bCs/>
              </w:rPr>
              <w:t>788,413</w:t>
            </w:r>
          </w:p>
        </w:tc>
      </w:tr>
      <w:tr w:rsidR="00200289" w:rsidRPr="00950A99" w14:paraId="35DEF015" w14:textId="77777777" w:rsidTr="00150638">
        <w:trPr>
          <w:cantSplit/>
          <w:trHeight w:val="71"/>
        </w:trPr>
        <w:tc>
          <w:tcPr>
            <w:tcW w:w="4138" w:type="dxa"/>
            <w:hideMark/>
          </w:tcPr>
          <w:p w14:paraId="679A7CEC" w14:textId="77777777" w:rsidR="00200289" w:rsidRPr="00B03F95" w:rsidRDefault="00200289" w:rsidP="00200289">
            <w:pPr>
              <w:spacing w:line="280" w:lineRule="atLeast"/>
              <w:jc w:val="thaiDistribute"/>
              <w:rPr>
                <w:szCs w:val="22"/>
                <w:lang w:eastAsia="en-GB"/>
              </w:rPr>
            </w:pPr>
            <w:r w:rsidRPr="00B03F95">
              <w:rPr>
                <w:i/>
                <w:iCs/>
                <w:szCs w:val="22"/>
              </w:rPr>
              <w:t>Less</w:t>
            </w:r>
            <w:r w:rsidRPr="00B03F95">
              <w:rPr>
                <w:szCs w:val="22"/>
              </w:rPr>
              <w:t xml:space="preserve"> allowance for</w:t>
            </w:r>
            <w:r w:rsidRPr="00B03F95">
              <w:rPr>
                <w:szCs w:val="22"/>
                <w:cs/>
                <w:lang w:bidi="th-TH"/>
              </w:rPr>
              <w:t xml:space="preserve"> </w:t>
            </w:r>
            <w:r w:rsidRPr="00B03F95">
              <w:rPr>
                <w:szCs w:val="22"/>
              </w:rPr>
              <w:t>expected credit loss</w:t>
            </w:r>
          </w:p>
        </w:tc>
        <w:tc>
          <w:tcPr>
            <w:tcW w:w="180" w:type="dxa"/>
          </w:tcPr>
          <w:p w14:paraId="2CB75EEC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160E0" w14:textId="2AC8F3EA" w:rsidR="00200289" w:rsidRPr="00B03F95" w:rsidRDefault="00FE227C" w:rsidP="00FE22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szCs w:val="22"/>
                <w:lang w:eastAsia="en-GB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2AE1C62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3BF7C" w14:textId="584EB2CB" w:rsidR="00200289" w:rsidRPr="00B03F95" w:rsidRDefault="00200289" w:rsidP="00200289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uto"/>
              <w:ind w:right="11"/>
              <w:jc w:val="center"/>
              <w:rPr>
                <w:szCs w:val="22"/>
              </w:rPr>
            </w:pPr>
            <w:r w:rsidRPr="0020028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555B064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CDCF2" w14:textId="71A83FFF" w:rsidR="00200289" w:rsidRPr="00B03F95" w:rsidRDefault="003A16E6" w:rsidP="00BA72A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szCs w:val="22"/>
                <w:lang w:eastAsia="en-GB"/>
              </w:rPr>
            </w:pPr>
            <w:r w:rsidRPr="00200289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C9509FB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ACA265" w14:textId="7F7B9AEC" w:rsidR="00200289" w:rsidRPr="00B03F95" w:rsidRDefault="00200289" w:rsidP="00200289">
            <w:pPr>
              <w:pStyle w:val="acctfourfigures"/>
              <w:tabs>
                <w:tab w:val="clear" w:pos="765"/>
                <w:tab w:val="decimal" w:pos="100"/>
                <w:tab w:val="left" w:pos="640"/>
              </w:tabs>
              <w:spacing w:line="240" w:lineRule="auto"/>
              <w:ind w:right="11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200289" w:rsidRPr="00950A99" w14:paraId="5172C715" w14:textId="77777777" w:rsidTr="00150638">
        <w:trPr>
          <w:cantSplit/>
        </w:trPr>
        <w:tc>
          <w:tcPr>
            <w:tcW w:w="4138" w:type="dxa"/>
            <w:hideMark/>
          </w:tcPr>
          <w:p w14:paraId="44AD24FA" w14:textId="2DB06F46" w:rsidR="00200289" w:rsidRPr="00B03F95" w:rsidRDefault="00200289" w:rsidP="00200289">
            <w:pPr>
              <w:spacing w:line="280" w:lineRule="atLeast"/>
              <w:jc w:val="thaiDistribute"/>
              <w:rPr>
                <w:b/>
                <w:bCs/>
                <w:szCs w:val="22"/>
                <w:lang w:eastAsia="en-GB"/>
              </w:rPr>
            </w:pPr>
            <w:r w:rsidRPr="00B03F95">
              <w:rPr>
                <w:b/>
                <w:bCs/>
                <w:szCs w:val="22"/>
                <w:lang w:eastAsia="en-GB"/>
              </w:rPr>
              <w:t>Total trade</w:t>
            </w:r>
            <w:r w:rsidR="00E35B57">
              <w:rPr>
                <w:b/>
                <w:bCs/>
                <w:szCs w:val="22"/>
                <w:lang w:eastAsia="en-GB"/>
              </w:rPr>
              <w:t xml:space="preserve"> accounts</w:t>
            </w:r>
            <w:r w:rsidRPr="00B03F95">
              <w:rPr>
                <w:b/>
                <w:bCs/>
                <w:szCs w:val="22"/>
                <w:lang w:eastAsia="en-GB"/>
              </w:rPr>
              <w:t xml:space="preserve"> receivables</w:t>
            </w:r>
          </w:p>
        </w:tc>
        <w:tc>
          <w:tcPr>
            <w:tcW w:w="180" w:type="dxa"/>
          </w:tcPr>
          <w:p w14:paraId="4170725F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cs/>
                <w:lang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08167" w14:textId="71630715" w:rsidR="00200289" w:rsidRPr="00B03F95" w:rsidRDefault="00047C15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2"/>
              <w:jc w:val="right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  <w:szCs w:val="22"/>
                <w:lang w:eastAsia="en-GB" w:bidi="th-TH"/>
              </w:rPr>
              <w:t>913,414</w:t>
            </w:r>
          </w:p>
        </w:tc>
        <w:tc>
          <w:tcPr>
            <w:tcW w:w="180" w:type="dxa"/>
          </w:tcPr>
          <w:p w14:paraId="6CD10C8E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DB9002" w14:textId="22AC2669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101"/>
              <w:jc w:val="right"/>
              <w:rPr>
                <w:b/>
                <w:bCs/>
                <w:szCs w:val="22"/>
                <w:lang w:eastAsia="en-GB" w:bidi="th-TH"/>
              </w:rPr>
            </w:pPr>
            <w:r w:rsidRPr="0056146A">
              <w:rPr>
                <w:b/>
                <w:bCs/>
              </w:rPr>
              <w:t>889,237</w:t>
            </w:r>
          </w:p>
        </w:tc>
        <w:tc>
          <w:tcPr>
            <w:tcW w:w="180" w:type="dxa"/>
          </w:tcPr>
          <w:p w14:paraId="44307046" w14:textId="77777777" w:rsidR="00200289" w:rsidRPr="00B03F95" w:rsidRDefault="00200289" w:rsidP="00200289">
            <w:pPr>
              <w:pStyle w:val="acctfourfigures"/>
              <w:tabs>
                <w:tab w:val="left" w:pos="720"/>
              </w:tabs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FF537" w14:textId="7CEDCB25" w:rsidR="00200289" w:rsidRPr="00B03F95" w:rsidRDefault="00047C15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60" w:right="88"/>
              <w:jc w:val="right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  <w:szCs w:val="22"/>
                <w:lang w:eastAsia="en-GB" w:bidi="th-TH"/>
              </w:rPr>
              <w:t>792,021</w:t>
            </w:r>
          </w:p>
        </w:tc>
        <w:tc>
          <w:tcPr>
            <w:tcW w:w="180" w:type="dxa"/>
          </w:tcPr>
          <w:p w14:paraId="437EF2E8" w14:textId="77777777" w:rsidR="00200289" w:rsidRPr="00B03F95" w:rsidRDefault="00200289" w:rsidP="00200289">
            <w:pPr>
              <w:pStyle w:val="acctfourfigures"/>
              <w:tabs>
                <w:tab w:val="decimal" w:pos="731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398366" w14:textId="69820E2B" w:rsidR="00200289" w:rsidRPr="00B03F95" w:rsidRDefault="00200289" w:rsidP="00200289">
            <w:pPr>
              <w:pStyle w:val="BodyText"/>
              <w:tabs>
                <w:tab w:val="left" w:pos="720"/>
              </w:tabs>
              <w:spacing w:after="0" w:line="280" w:lineRule="atLeas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 w:rsidRPr="00D826D5">
              <w:rPr>
                <w:b/>
                <w:bCs/>
                <w:szCs w:val="22"/>
                <w:lang w:eastAsia="en-GB" w:bidi="th-TH"/>
              </w:rPr>
              <w:t>788,413</w:t>
            </w:r>
          </w:p>
        </w:tc>
      </w:tr>
    </w:tbl>
    <w:p w14:paraId="7DB47EC1" w14:textId="05CA9E76" w:rsidR="00AB557B" w:rsidRDefault="00AB557B" w:rsidP="00150638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4F3D82AA" w14:textId="6FE7ADAB" w:rsidR="00DC12D6" w:rsidRPr="00150638" w:rsidRDefault="00AB557B" w:rsidP="00AB557B">
      <w:pPr>
        <w:spacing w:line="240" w:lineRule="auto"/>
        <w:rPr>
          <w:szCs w:val="22"/>
          <w:lang w:bidi="th-TH"/>
        </w:rPr>
      </w:pPr>
      <w:r>
        <w:rPr>
          <w:szCs w:val="22"/>
          <w:lang w:bidi="th-TH"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58"/>
        <w:gridCol w:w="180"/>
        <w:gridCol w:w="1170"/>
        <w:gridCol w:w="180"/>
        <w:gridCol w:w="1171"/>
        <w:gridCol w:w="180"/>
        <w:gridCol w:w="1162"/>
        <w:gridCol w:w="180"/>
        <w:gridCol w:w="1179"/>
      </w:tblGrid>
      <w:tr w:rsidR="00DC12D6" w:rsidRPr="00950A99" w14:paraId="53A9FE81" w14:textId="77777777" w:rsidTr="00B03F95">
        <w:trPr>
          <w:cantSplit/>
          <w:tblHeader/>
        </w:trPr>
        <w:tc>
          <w:tcPr>
            <w:tcW w:w="3958" w:type="dxa"/>
            <w:vAlign w:val="bottom"/>
            <w:hideMark/>
          </w:tcPr>
          <w:p w14:paraId="25A94CBD" w14:textId="77777777" w:rsidR="00DC12D6" w:rsidRPr="00950A99" w:rsidRDefault="00DC12D6" w:rsidP="00BB094C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  <w:r w:rsidRPr="00950A99">
              <w:rPr>
                <w:b/>
                <w:bCs/>
                <w:i/>
                <w:iCs/>
                <w:szCs w:val="22"/>
                <w:lang w:eastAsia="en-GB" w:bidi="th-TH"/>
              </w:rPr>
              <w:lastRenderedPageBreak/>
              <w:t>Other current receivables</w:t>
            </w:r>
          </w:p>
        </w:tc>
        <w:tc>
          <w:tcPr>
            <w:tcW w:w="180" w:type="dxa"/>
          </w:tcPr>
          <w:p w14:paraId="6AF1B70A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521" w:type="dxa"/>
            <w:gridSpan w:val="3"/>
            <w:hideMark/>
          </w:tcPr>
          <w:p w14:paraId="5607E64E" w14:textId="44895D63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Consolidated</w:t>
            </w:r>
          </w:p>
          <w:p w14:paraId="081B18EE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80" w:type="dxa"/>
          </w:tcPr>
          <w:p w14:paraId="129806BB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1" w:type="dxa"/>
            <w:gridSpan w:val="3"/>
            <w:vAlign w:val="bottom"/>
            <w:hideMark/>
          </w:tcPr>
          <w:p w14:paraId="2BBAB389" w14:textId="75728EA9" w:rsidR="00E91C5D" w:rsidRPr="00E91C5D" w:rsidRDefault="00215D47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theme="minorBidi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Separate</w:t>
            </w:r>
          </w:p>
          <w:p w14:paraId="6D46E41C" w14:textId="520F303F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7C1F2C" w:rsidRPr="00950A99" w14:paraId="292CBF9F" w14:textId="77777777" w:rsidTr="00B03F95">
        <w:trPr>
          <w:cantSplit/>
          <w:tblHeader/>
        </w:trPr>
        <w:tc>
          <w:tcPr>
            <w:tcW w:w="3958" w:type="dxa"/>
            <w:vAlign w:val="bottom"/>
            <w:hideMark/>
          </w:tcPr>
          <w:p w14:paraId="3B959047" w14:textId="6B14600F" w:rsidR="007C1F2C" w:rsidRPr="00950A99" w:rsidRDefault="007C1F2C" w:rsidP="007C1F2C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cs/>
                <w:lang w:eastAsia="en-GB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80" w:type="dxa"/>
          </w:tcPr>
          <w:p w14:paraId="73CCBF78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vAlign w:val="center"/>
            <w:hideMark/>
          </w:tcPr>
          <w:p w14:paraId="10A54837" w14:textId="77777777" w:rsidR="007C1F2C" w:rsidRPr="00950A99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</w:t>
            </w:r>
            <w:r>
              <w:rPr>
                <w:b w:val="0"/>
                <w:bCs/>
                <w:szCs w:val="22"/>
              </w:rPr>
              <w:t>1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</w:p>
          <w:p w14:paraId="2FD01842" w14:textId="77777777" w:rsidR="007C1F2C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March</w:t>
            </w:r>
          </w:p>
          <w:p w14:paraId="10DA49F8" w14:textId="5D3F713E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21546DD0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1" w:type="dxa"/>
            <w:vAlign w:val="center"/>
            <w:hideMark/>
          </w:tcPr>
          <w:p w14:paraId="3F057950" w14:textId="1BCB1FA5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500BC71B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62" w:type="dxa"/>
            <w:vAlign w:val="center"/>
            <w:hideMark/>
          </w:tcPr>
          <w:p w14:paraId="0328DD18" w14:textId="77777777" w:rsidR="007C1F2C" w:rsidRPr="00950A99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</w:t>
            </w:r>
            <w:r>
              <w:rPr>
                <w:b w:val="0"/>
                <w:bCs/>
                <w:szCs w:val="22"/>
              </w:rPr>
              <w:t>1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</w:p>
          <w:p w14:paraId="51B68AEE" w14:textId="77777777" w:rsidR="007C1F2C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March</w:t>
            </w:r>
          </w:p>
          <w:p w14:paraId="6EE236DD" w14:textId="62FCA28E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775FB73D" w14:textId="77777777" w:rsidR="007C1F2C" w:rsidRPr="00950A99" w:rsidRDefault="007C1F2C" w:rsidP="007C1F2C">
            <w:pPr>
              <w:pStyle w:val="acctmergecolhdg"/>
              <w:spacing w:line="300" w:lineRule="exac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179" w:type="dxa"/>
            <w:vAlign w:val="center"/>
            <w:hideMark/>
          </w:tcPr>
          <w:p w14:paraId="68BB2C5C" w14:textId="77777777" w:rsidR="007C1F2C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31 </w:t>
            </w:r>
          </w:p>
          <w:p w14:paraId="2E05A236" w14:textId="6E08F566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DC12D6" w:rsidRPr="00950A99" w14:paraId="4D9D8FEA" w14:textId="77777777" w:rsidTr="00B03F95">
        <w:trPr>
          <w:cantSplit/>
          <w:tblHeader/>
        </w:trPr>
        <w:tc>
          <w:tcPr>
            <w:tcW w:w="3958" w:type="dxa"/>
            <w:vAlign w:val="bottom"/>
          </w:tcPr>
          <w:p w14:paraId="34BFED9C" w14:textId="77777777" w:rsidR="00DC12D6" w:rsidRPr="00950A99" w:rsidRDefault="00DC12D6" w:rsidP="00BB094C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420B5203" w14:textId="77777777" w:rsidR="00DC12D6" w:rsidRPr="00950A99" w:rsidRDefault="00DC12D6" w:rsidP="00BB094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5222" w:type="dxa"/>
            <w:gridSpan w:val="7"/>
            <w:vAlign w:val="bottom"/>
          </w:tcPr>
          <w:p w14:paraId="47561CD9" w14:textId="77777777" w:rsidR="00DC12D6" w:rsidRPr="00950A99" w:rsidRDefault="00DC12D6" w:rsidP="00BB094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950A99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200289" w:rsidRPr="00950A99" w14:paraId="3F0CC5D0" w14:textId="77777777" w:rsidTr="00B03F95">
        <w:trPr>
          <w:cantSplit/>
        </w:trPr>
        <w:tc>
          <w:tcPr>
            <w:tcW w:w="3958" w:type="dxa"/>
            <w:hideMark/>
          </w:tcPr>
          <w:p w14:paraId="30A6F11B" w14:textId="77777777" w:rsidR="00200289" w:rsidRPr="00950A99" w:rsidRDefault="00200289" w:rsidP="00200289">
            <w:pPr>
              <w:spacing w:line="300" w:lineRule="exact"/>
              <w:jc w:val="thaiDistribute"/>
              <w:rPr>
                <w:szCs w:val="22"/>
                <w:lang w:val="en-US" w:eastAsia="en-GB"/>
              </w:rPr>
            </w:pPr>
            <w:r w:rsidRPr="00950A99">
              <w:rPr>
                <w:szCs w:val="22"/>
                <w:lang w:val="en-US" w:eastAsia="en-GB"/>
              </w:rPr>
              <w:t>Prepaid expenses</w:t>
            </w:r>
          </w:p>
        </w:tc>
        <w:tc>
          <w:tcPr>
            <w:tcW w:w="180" w:type="dxa"/>
          </w:tcPr>
          <w:p w14:paraId="0F7C5E45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31393F28" w14:textId="794967E0" w:rsidR="00200289" w:rsidRPr="00950A99" w:rsidRDefault="00047C15" w:rsidP="00200289">
            <w:pPr>
              <w:pStyle w:val="BodyText"/>
              <w:tabs>
                <w:tab w:val="left" w:pos="720"/>
                <w:tab w:val="left" w:pos="908"/>
              </w:tabs>
              <w:spacing w:after="0" w:line="300" w:lineRule="exact"/>
              <w:ind w:left="-108" w:right="102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90,275</w:t>
            </w:r>
          </w:p>
        </w:tc>
        <w:tc>
          <w:tcPr>
            <w:tcW w:w="180" w:type="dxa"/>
          </w:tcPr>
          <w:p w14:paraId="7C389CF2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22E9F1B1" w14:textId="09182222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szCs w:val="22"/>
                <w:lang w:eastAsia="en-GB"/>
              </w:rPr>
            </w:pPr>
            <w:r w:rsidRPr="003B3FFA">
              <w:t xml:space="preserve"> </w:t>
            </w:r>
            <w:r>
              <w:t>61,599</w:t>
            </w:r>
          </w:p>
        </w:tc>
        <w:tc>
          <w:tcPr>
            <w:tcW w:w="180" w:type="dxa"/>
          </w:tcPr>
          <w:p w14:paraId="03E9DDDC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2" w:type="dxa"/>
          </w:tcPr>
          <w:p w14:paraId="3DF0EA22" w14:textId="7996C569" w:rsidR="00200289" w:rsidRPr="00950A99" w:rsidRDefault="00047C15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81,211</w:t>
            </w:r>
          </w:p>
        </w:tc>
        <w:tc>
          <w:tcPr>
            <w:tcW w:w="180" w:type="dxa"/>
          </w:tcPr>
          <w:p w14:paraId="5E52F071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9" w:type="dxa"/>
          </w:tcPr>
          <w:p w14:paraId="2EDF13F1" w14:textId="33642272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CD77EA">
              <w:t xml:space="preserve"> 5</w:t>
            </w:r>
            <w:r>
              <w:t>1</w:t>
            </w:r>
            <w:r w:rsidRPr="00CD77EA">
              <w:t>,</w:t>
            </w:r>
            <w:r>
              <w:t>812</w:t>
            </w:r>
          </w:p>
        </w:tc>
      </w:tr>
      <w:tr w:rsidR="00200289" w:rsidRPr="00950A99" w14:paraId="40E5B40A" w14:textId="77777777" w:rsidTr="00B03F95">
        <w:trPr>
          <w:cantSplit/>
        </w:trPr>
        <w:tc>
          <w:tcPr>
            <w:tcW w:w="3958" w:type="dxa"/>
          </w:tcPr>
          <w:p w14:paraId="680D9E6B" w14:textId="2C8D6F4C" w:rsidR="00200289" w:rsidRPr="00950A99" w:rsidRDefault="00200289" w:rsidP="00200289">
            <w:pPr>
              <w:spacing w:line="300" w:lineRule="exact"/>
              <w:jc w:val="thaiDistribute"/>
              <w:rPr>
                <w:szCs w:val="22"/>
                <w:lang w:val="en-US" w:eastAsia="en-GB"/>
              </w:rPr>
            </w:pPr>
            <w:r w:rsidRPr="00950A99">
              <w:rPr>
                <w:rFonts w:cs="Angsana New"/>
                <w:szCs w:val="22"/>
                <w:lang w:val="en-US" w:eastAsia="en-GB" w:bidi="th-TH"/>
              </w:rPr>
              <w:t>Refundable valued added tax (VAT)</w:t>
            </w:r>
          </w:p>
        </w:tc>
        <w:tc>
          <w:tcPr>
            <w:tcW w:w="180" w:type="dxa"/>
          </w:tcPr>
          <w:p w14:paraId="6D835140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61D0F10B" w14:textId="5E9ABAE8" w:rsidR="00200289" w:rsidRPr="00950A99" w:rsidRDefault="00047C15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2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86,947</w:t>
            </w:r>
          </w:p>
        </w:tc>
        <w:tc>
          <w:tcPr>
            <w:tcW w:w="180" w:type="dxa"/>
          </w:tcPr>
          <w:p w14:paraId="27BC294F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78898E44" w14:textId="002FC197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szCs w:val="22"/>
                <w:lang w:eastAsia="en-GB"/>
              </w:rPr>
            </w:pPr>
            <w:r w:rsidRPr="003B3FFA">
              <w:t xml:space="preserve"> 44,698</w:t>
            </w:r>
          </w:p>
        </w:tc>
        <w:tc>
          <w:tcPr>
            <w:tcW w:w="180" w:type="dxa"/>
          </w:tcPr>
          <w:p w14:paraId="5023CD59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2" w:type="dxa"/>
          </w:tcPr>
          <w:p w14:paraId="0889B8E9" w14:textId="15F7006B" w:rsidR="00200289" w:rsidRPr="00950A99" w:rsidRDefault="00047C15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78,912</w:t>
            </w:r>
          </w:p>
        </w:tc>
        <w:tc>
          <w:tcPr>
            <w:tcW w:w="180" w:type="dxa"/>
          </w:tcPr>
          <w:p w14:paraId="26877380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9" w:type="dxa"/>
          </w:tcPr>
          <w:p w14:paraId="3566B976" w14:textId="7E08D1C3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CD77EA">
              <w:t xml:space="preserve"> 42,079</w:t>
            </w:r>
          </w:p>
        </w:tc>
      </w:tr>
      <w:tr w:rsidR="00200289" w:rsidRPr="00950A99" w14:paraId="41CF792C" w14:textId="77777777" w:rsidTr="00B03F95">
        <w:trPr>
          <w:cantSplit/>
        </w:trPr>
        <w:tc>
          <w:tcPr>
            <w:tcW w:w="3958" w:type="dxa"/>
          </w:tcPr>
          <w:p w14:paraId="4738CB1C" w14:textId="77777777" w:rsidR="00200289" w:rsidRPr="00950A99" w:rsidRDefault="00200289" w:rsidP="00200289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Accrued income</w:t>
            </w:r>
          </w:p>
        </w:tc>
        <w:tc>
          <w:tcPr>
            <w:tcW w:w="180" w:type="dxa"/>
          </w:tcPr>
          <w:p w14:paraId="68D4C517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599EDFA" w14:textId="61C72CEA" w:rsidR="00200289" w:rsidRPr="00950A99" w:rsidRDefault="00437F3F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2"/>
              <w:jc w:val="right"/>
              <w:rPr>
                <w:rFonts w:cstheme="minorBidi"/>
                <w:szCs w:val="22"/>
                <w:cs/>
                <w:lang w:eastAsia="en-GB" w:bidi="th-TH"/>
              </w:rPr>
            </w:pPr>
            <w:r>
              <w:rPr>
                <w:rFonts w:cstheme="minorBidi"/>
                <w:szCs w:val="22"/>
                <w:lang w:eastAsia="en-GB" w:bidi="th-TH"/>
              </w:rPr>
              <w:t>5,684</w:t>
            </w:r>
          </w:p>
        </w:tc>
        <w:tc>
          <w:tcPr>
            <w:tcW w:w="180" w:type="dxa"/>
          </w:tcPr>
          <w:p w14:paraId="3D4B7BDE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13DBCAA5" w14:textId="0275E71C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szCs w:val="22"/>
                <w:lang w:eastAsia="en-GB"/>
              </w:rPr>
            </w:pPr>
            <w:r w:rsidRPr="003B3FFA">
              <w:t xml:space="preserve"> 25,273</w:t>
            </w:r>
          </w:p>
        </w:tc>
        <w:tc>
          <w:tcPr>
            <w:tcW w:w="180" w:type="dxa"/>
          </w:tcPr>
          <w:p w14:paraId="71F9CAFE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2" w:type="dxa"/>
          </w:tcPr>
          <w:p w14:paraId="16ED752D" w14:textId="65DE8C30" w:rsidR="00200289" w:rsidRPr="00950A99" w:rsidRDefault="00047C15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18,555</w:t>
            </w:r>
          </w:p>
        </w:tc>
        <w:tc>
          <w:tcPr>
            <w:tcW w:w="180" w:type="dxa"/>
          </w:tcPr>
          <w:p w14:paraId="2EB4FF6A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9" w:type="dxa"/>
          </w:tcPr>
          <w:p w14:paraId="70B74498" w14:textId="5F7747C2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CD77EA">
              <w:t xml:space="preserve"> 37,094</w:t>
            </w:r>
          </w:p>
        </w:tc>
      </w:tr>
      <w:tr w:rsidR="00200289" w:rsidRPr="00950A99" w14:paraId="0E6748C2" w14:textId="77777777" w:rsidTr="00B03F95">
        <w:trPr>
          <w:cantSplit/>
        </w:trPr>
        <w:tc>
          <w:tcPr>
            <w:tcW w:w="3958" w:type="dxa"/>
          </w:tcPr>
          <w:p w14:paraId="4F6873DC" w14:textId="77777777" w:rsidR="00200289" w:rsidRPr="00950A99" w:rsidRDefault="00200289" w:rsidP="00200289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Others</w:t>
            </w:r>
          </w:p>
        </w:tc>
        <w:tc>
          <w:tcPr>
            <w:tcW w:w="180" w:type="dxa"/>
          </w:tcPr>
          <w:p w14:paraId="7531A7D2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0D000885" w14:textId="2620789C" w:rsidR="00200289" w:rsidRPr="00950A99" w:rsidRDefault="00437F3F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2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17,508</w:t>
            </w:r>
          </w:p>
        </w:tc>
        <w:tc>
          <w:tcPr>
            <w:tcW w:w="180" w:type="dxa"/>
          </w:tcPr>
          <w:p w14:paraId="55539914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0324680A" w14:textId="39AED032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szCs w:val="22"/>
                <w:lang w:eastAsia="en-GB"/>
              </w:rPr>
            </w:pPr>
            <w:r w:rsidRPr="003B3FFA">
              <w:t xml:space="preserve"> 3,156</w:t>
            </w:r>
          </w:p>
        </w:tc>
        <w:tc>
          <w:tcPr>
            <w:tcW w:w="180" w:type="dxa"/>
          </w:tcPr>
          <w:p w14:paraId="26B7FDF5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2" w:type="dxa"/>
          </w:tcPr>
          <w:p w14:paraId="7B966DEE" w14:textId="0C11A9C4" w:rsidR="00200289" w:rsidRPr="00950A99" w:rsidRDefault="00047C15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18,495</w:t>
            </w:r>
          </w:p>
        </w:tc>
        <w:tc>
          <w:tcPr>
            <w:tcW w:w="180" w:type="dxa"/>
          </w:tcPr>
          <w:p w14:paraId="550430B5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9" w:type="dxa"/>
          </w:tcPr>
          <w:p w14:paraId="1CCD634D" w14:textId="1CFAE030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CD77EA">
              <w:t xml:space="preserve"> 4,213</w:t>
            </w:r>
          </w:p>
        </w:tc>
      </w:tr>
      <w:tr w:rsidR="00200289" w:rsidRPr="00950A99" w14:paraId="200CAE82" w14:textId="77777777" w:rsidTr="00B03F95">
        <w:trPr>
          <w:cantSplit/>
        </w:trPr>
        <w:tc>
          <w:tcPr>
            <w:tcW w:w="3958" w:type="dxa"/>
            <w:hideMark/>
          </w:tcPr>
          <w:p w14:paraId="2B5EEE67" w14:textId="77777777" w:rsidR="00200289" w:rsidRPr="00950A99" w:rsidRDefault="00200289" w:rsidP="00200289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Total</w:t>
            </w:r>
            <w:r w:rsidRPr="00950A99">
              <w:rPr>
                <w:b/>
                <w:bCs/>
                <w:szCs w:val="22"/>
                <w:lang w:eastAsia="en-GB"/>
              </w:rPr>
              <w:t xml:space="preserve"> other current receivables</w:t>
            </w:r>
          </w:p>
        </w:tc>
        <w:tc>
          <w:tcPr>
            <w:tcW w:w="180" w:type="dxa"/>
          </w:tcPr>
          <w:p w14:paraId="73ECBA89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D00CB" w14:textId="22AF3F79" w:rsidR="00200289" w:rsidRPr="00950A99" w:rsidRDefault="00437F3F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2"/>
              <w:jc w:val="right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200,414</w:t>
            </w:r>
          </w:p>
        </w:tc>
        <w:tc>
          <w:tcPr>
            <w:tcW w:w="180" w:type="dxa"/>
          </w:tcPr>
          <w:p w14:paraId="7CD462A7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9AAFB" w14:textId="7C8C9EA3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b/>
                <w:bCs/>
                <w:szCs w:val="22"/>
                <w:lang w:eastAsia="en-GB"/>
              </w:rPr>
            </w:pPr>
            <w:r w:rsidRPr="00D826D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134,726</w:t>
            </w:r>
          </w:p>
        </w:tc>
        <w:tc>
          <w:tcPr>
            <w:tcW w:w="180" w:type="dxa"/>
          </w:tcPr>
          <w:p w14:paraId="0B816B61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11604" w14:textId="2D5356E4" w:rsidR="00200289" w:rsidRPr="00950A99" w:rsidRDefault="00437F3F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197,173</w:t>
            </w:r>
          </w:p>
        </w:tc>
        <w:tc>
          <w:tcPr>
            <w:tcW w:w="180" w:type="dxa"/>
          </w:tcPr>
          <w:p w14:paraId="67B696FB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AFB04" w14:textId="43227BF9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 w:rsidRPr="00CD77EA">
              <w:t xml:space="preserve"> </w:t>
            </w:r>
            <w:r>
              <w:rPr>
                <w:b/>
                <w:bCs/>
              </w:rPr>
              <w:t>135,198</w:t>
            </w:r>
          </w:p>
        </w:tc>
      </w:tr>
      <w:tr w:rsidR="00200289" w:rsidRPr="00950A99" w14:paraId="2B750D3B" w14:textId="77777777" w:rsidTr="00200289">
        <w:trPr>
          <w:cantSplit/>
        </w:trPr>
        <w:tc>
          <w:tcPr>
            <w:tcW w:w="3958" w:type="dxa"/>
          </w:tcPr>
          <w:p w14:paraId="63E26DDD" w14:textId="4B1D923A" w:rsidR="00200289" w:rsidRPr="00950A99" w:rsidRDefault="00200289" w:rsidP="00200289">
            <w:pPr>
              <w:spacing w:line="300" w:lineRule="exact"/>
              <w:ind w:left="194" w:hanging="180"/>
              <w:rPr>
                <w:b/>
                <w:bCs/>
                <w:szCs w:val="22"/>
              </w:rPr>
            </w:pPr>
            <w:r w:rsidRPr="00950A99">
              <w:rPr>
                <w:b/>
                <w:bCs/>
                <w:szCs w:val="22"/>
              </w:rPr>
              <w:t>Total trade and other current receivables</w:t>
            </w:r>
          </w:p>
        </w:tc>
        <w:tc>
          <w:tcPr>
            <w:tcW w:w="180" w:type="dxa"/>
          </w:tcPr>
          <w:p w14:paraId="009DACED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FBA51" w14:textId="5A694472" w:rsidR="00200289" w:rsidRPr="00950A99" w:rsidRDefault="00437F3F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2"/>
              <w:jc w:val="right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1,113,828</w:t>
            </w:r>
          </w:p>
        </w:tc>
        <w:tc>
          <w:tcPr>
            <w:tcW w:w="180" w:type="dxa"/>
          </w:tcPr>
          <w:p w14:paraId="5C9B946F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A57EA" w14:textId="6CC410C1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b/>
                <w:bCs/>
                <w:szCs w:val="22"/>
                <w:lang w:eastAsia="en-GB"/>
              </w:rPr>
            </w:pPr>
            <w:r w:rsidRPr="00C537C6">
              <w:rPr>
                <w:b/>
                <w:bCs/>
              </w:rPr>
              <w:t>1,023,963</w:t>
            </w:r>
          </w:p>
        </w:tc>
        <w:tc>
          <w:tcPr>
            <w:tcW w:w="180" w:type="dxa"/>
            <w:vAlign w:val="bottom"/>
          </w:tcPr>
          <w:p w14:paraId="572B93EF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70F31" w14:textId="1DAED68B" w:rsidR="00200289" w:rsidRPr="00950A99" w:rsidRDefault="00437F3F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989,194</w:t>
            </w:r>
          </w:p>
        </w:tc>
        <w:tc>
          <w:tcPr>
            <w:tcW w:w="180" w:type="dxa"/>
            <w:vAlign w:val="bottom"/>
          </w:tcPr>
          <w:p w14:paraId="7E6E9CB2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E46F5" w14:textId="38C3BDF7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3"/>
              <w:jc w:val="right"/>
              <w:rPr>
                <w:b/>
                <w:bCs/>
                <w:szCs w:val="22"/>
                <w:lang w:eastAsia="en-GB"/>
              </w:rPr>
            </w:pPr>
            <w:r w:rsidRPr="00C537C6">
              <w:rPr>
                <w:b/>
                <w:bCs/>
              </w:rPr>
              <w:t>923,611</w:t>
            </w:r>
          </w:p>
        </w:tc>
      </w:tr>
    </w:tbl>
    <w:p w14:paraId="58BDC939" w14:textId="77777777" w:rsidR="00682034" w:rsidRPr="008F3A75" w:rsidRDefault="00682034" w:rsidP="008F3A75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72FA52E0" w14:textId="41F4FB09" w:rsidR="00DC12D6" w:rsidRDefault="00DC12D6" w:rsidP="00580A03">
      <w:pPr>
        <w:pStyle w:val="Heading1"/>
        <w:spacing w:line="240" w:lineRule="atLeast"/>
        <w:ind w:left="540" w:hanging="540"/>
      </w:pPr>
      <w:r w:rsidRPr="00DC12D6">
        <w:t>Inventories</w:t>
      </w:r>
    </w:p>
    <w:p w14:paraId="585A434D" w14:textId="77777777" w:rsidR="00DC12D6" w:rsidRPr="008F3A75" w:rsidRDefault="00DC12D6" w:rsidP="008F3A75">
      <w:pPr>
        <w:pStyle w:val="BodyText"/>
        <w:spacing w:after="0" w:line="240" w:lineRule="auto"/>
        <w:ind w:left="540"/>
        <w:jc w:val="both"/>
        <w:rPr>
          <w:szCs w:val="22"/>
          <w:cs/>
          <w:lang w:bidi="th-TH"/>
        </w:rPr>
      </w:pPr>
    </w:p>
    <w:tbl>
      <w:tblPr>
        <w:tblW w:w="93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80"/>
        <w:gridCol w:w="1177"/>
        <w:gridCol w:w="180"/>
        <w:gridCol w:w="1170"/>
        <w:gridCol w:w="180"/>
        <w:gridCol w:w="1170"/>
        <w:gridCol w:w="180"/>
        <w:gridCol w:w="1170"/>
      </w:tblGrid>
      <w:tr w:rsidR="00DC12D6" w:rsidRPr="00950A99" w14:paraId="3AB652F4" w14:textId="77777777" w:rsidTr="00BB094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3D5A8EC" w14:textId="77777777" w:rsidR="00DC12D6" w:rsidRPr="00950A99" w:rsidRDefault="00DC12D6" w:rsidP="00BB094C">
            <w:pPr>
              <w:spacing w:line="300" w:lineRule="exact"/>
              <w:rPr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6BE3348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527" w:type="dxa"/>
            <w:gridSpan w:val="3"/>
            <w:hideMark/>
          </w:tcPr>
          <w:p w14:paraId="79C25148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 xml:space="preserve">Consolidated </w:t>
            </w:r>
          </w:p>
          <w:p w14:paraId="2EB52860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80" w:type="dxa"/>
          </w:tcPr>
          <w:p w14:paraId="76DAB008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3EA015D9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 xml:space="preserve">Separate </w:t>
            </w:r>
          </w:p>
          <w:p w14:paraId="1E72F1E3" w14:textId="77777777" w:rsidR="00DC12D6" w:rsidRPr="00950A99" w:rsidRDefault="00DC12D6" w:rsidP="00BB094C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7C1F2C" w:rsidRPr="00950A99" w14:paraId="12822CA3" w14:textId="77777777" w:rsidTr="00BB094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7F992B09" w14:textId="098422AB" w:rsidR="007C1F2C" w:rsidRPr="00950A99" w:rsidRDefault="007C1F2C" w:rsidP="007C1F2C">
            <w:pPr>
              <w:spacing w:line="300" w:lineRule="exact"/>
              <w:rPr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80" w:type="dxa"/>
          </w:tcPr>
          <w:p w14:paraId="3214F4A7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7" w:type="dxa"/>
            <w:vAlign w:val="center"/>
            <w:hideMark/>
          </w:tcPr>
          <w:p w14:paraId="6FFE0B77" w14:textId="77777777" w:rsidR="007C1F2C" w:rsidRPr="00950A99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</w:t>
            </w:r>
            <w:r>
              <w:rPr>
                <w:b w:val="0"/>
                <w:bCs/>
                <w:szCs w:val="22"/>
              </w:rPr>
              <w:t>1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</w:p>
          <w:p w14:paraId="000ACD3E" w14:textId="77777777" w:rsidR="007C1F2C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March</w:t>
            </w:r>
          </w:p>
          <w:p w14:paraId="68FA7239" w14:textId="3970847D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6AFCE074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vAlign w:val="center"/>
            <w:hideMark/>
          </w:tcPr>
          <w:p w14:paraId="023BA3A0" w14:textId="497F7DD4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4500F0BD" w14:textId="77777777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vAlign w:val="center"/>
            <w:hideMark/>
          </w:tcPr>
          <w:p w14:paraId="733FCB24" w14:textId="77777777" w:rsidR="007C1F2C" w:rsidRPr="00950A99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</w:t>
            </w:r>
            <w:r>
              <w:rPr>
                <w:b w:val="0"/>
                <w:bCs/>
                <w:szCs w:val="22"/>
              </w:rPr>
              <w:t>1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</w:p>
          <w:p w14:paraId="71612540" w14:textId="77777777" w:rsidR="007C1F2C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March</w:t>
            </w:r>
          </w:p>
          <w:p w14:paraId="502064AB" w14:textId="36DF0E26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05C2D515" w14:textId="77777777" w:rsidR="007C1F2C" w:rsidRPr="00950A99" w:rsidRDefault="007C1F2C" w:rsidP="007C1F2C">
            <w:pPr>
              <w:pStyle w:val="acctmergecolhdg"/>
              <w:spacing w:line="300" w:lineRule="exac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1E753BC1" w14:textId="63A62383" w:rsidR="007C1F2C" w:rsidRPr="00950A99" w:rsidRDefault="007C1F2C" w:rsidP="007C1F2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DC12D6" w:rsidRPr="00950A99" w14:paraId="38B25405" w14:textId="77777777" w:rsidTr="00BB094C">
        <w:trPr>
          <w:cantSplit/>
          <w:tblHeader/>
        </w:trPr>
        <w:tc>
          <w:tcPr>
            <w:tcW w:w="3960" w:type="dxa"/>
            <w:vAlign w:val="bottom"/>
          </w:tcPr>
          <w:p w14:paraId="26F734AB" w14:textId="77777777" w:rsidR="00DC12D6" w:rsidRPr="00950A99" w:rsidRDefault="00DC12D6" w:rsidP="00BB094C">
            <w:pPr>
              <w:spacing w:line="300" w:lineRule="exact"/>
              <w:rPr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80" w:type="dxa"/>
          </w:tcPr>
          <w:p w14:paraId="74AC5A96" w14:textId="77777777" w:rsidR="00DC12D6" w:rsidRPr="00950A99" w:rsidRDefault="00DC12D6" w:rsidP="00BB094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131C1DDD" w14:textId="77777777" w:rsidR="00DC12D6" w:rsidRPr="00950A99" w:rsidRDefault="00DC12D6" w:rsidP="00BB094C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950A99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200289" w:rsidRPr="00950A99" w14:paraId="6AAC5343" w14:textId="77777777" w:rsidTr="00BB094C">
        <w:trPr>
          <w:cantSplit/>
        </w:trPr>
        <w:tc>
          <w:tcPr>
            <w:tcW w:w="3960" w:type="dxa"/>
            <w:hideMark/>
          </w:tcPr>
          <w:p w14:paraId="2C4E0827" w14:textId="77777777" w:rsidR="00200289" w:rsidRPr="00950A99" w:rsidRDefault="00200289" w:rsidP="00200289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Finished goods</w:t>
            </w:r>
          </w:p>
        </w:tc>
        <w:tc>
          <w:tcPr>
            <w:tcW w:w="180" w:type="dxa"/>
          </w:tcPr>
          <w:p w14:paraId="489B8CD2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1276272A" w14:textId="59264518" w:rsidR="00200289" w:rsidRPr="006D6D50" w:rsidRDefault="006D6D50" w:rsidP="00200289">
            <w:pPr>
              <w:pStyle w:val="BodyText"/>
              <w:spacing w:after="0" w:line="300" w:lineRule="exact"/>
              <w:ind w:left="-108" w:right="105"/>
              <w:jc w:val="right"/>
              <w:rPr>
                <w:rFonts w:cs="Angsana New"/>
                <w:szCs w:val="28"/>
                <w:lang w:val="en-US" w:eastAsia="en-GB" w:bidi="th-TH"/>
              </w:rPr>
            </w:pPr>
            <w:r>
              <w:rPr>
                <w:rFonts w:cs="Angsana New"/>
                <w:szCs w:val="28"/>
                <w:lang w:val="en-US" w:eastAsia="en-GB" w:bidi="th-TH"/>
              </w:rPr>
              <w:t>402,545</w:t>
            </w:r>
          </w:p>
        </w:tc>
        <w:tc>
          <w:tcPr>
            <w:tcW w:w="180" w:type="dxa"/>
          </w:tcPr>
          <w:p w14:paraId="59C925B0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4B7A9F5" w14:textId="03018710" w:rsidR="00200289" w:rsidRPr="00950A99" w:rsidRDefault="00200289" w:rsidP="00200289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277,996</w:t>
            </w:r>
          </w:p>
        </w:tc>
        <w:tc>
          <w:tcPr>
            <w:tcW w:w="180" w:type="dxa"/>
          </w:tcPr>
          <w:p w14:paraId="64FFC763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3910153" w14:textId="19AB1335" w:rsidR="00200289" w:rsidRPr="00950A99" w:rsidRDefault="006D6D50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352,907</w:t>
            </w:r>
          </w:p>
        </w:tc>
        <w:tc>
          <w:tcPr>
            <w:tcW w:w="180" w:type="dxa"/>
          </w:tcPr>
          <w:p w14:paraId="2CEC9742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0B738B1B" w14:textId="67C7F5F4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227,427</w:t>
            </w:r>
          </w:p>
        </w:tc>
      </w:tr>
      <w:tr w:rsidR="00200289" w:rsidRPr="00950A99" w14:paraId="71F9286B" w14:textId="77777777" w:rsidTr="00BB094C">
        <w:trPr>
          <w:cantSplit/>
        </w:trPr>
        <w:tc>
          <w:tcPr>
            <w:tcW w:w="3960" w:type="dxa"/>
            <w:hideMark/>
          </w:tcPr>
          <w:p w14:paraId="700323FA" w14:textId="77777777" w:rsidR="00200289" w:rsidRPr="00950A99" w:rsidRDefault="00200289" w:rsidP="00200289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Work in progress</w:t>
            </w:r>
          </w:p>
        </w:tc>
        <w:tc>
          <w:tcPr>
            <w:tcW w:w="180" w:type="dxa"/>
          </w:tcPr>
          <w:p w14:paraId="43882A93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59D633E0" w14:textId="716497A3" w:rsidR="00200289" w:rsidRPr="00950A99" w:rsidRDefault="006D6D50" w:rsidP="00200289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147,684</w:t>
            </w:r>
          </w:p>
        </w:tc>
        <w:tc>
          <w:tcPr>
            <w:tcW w:w="180" w:type="dxa"/>
          </w:tcPr>
          <w:p w14:paraId="0990F67D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94CD249" w14:textId="6011801F" w:rsidR="00200289" w:rsidRPr="00950A99" w:rsidRDefault="00200289" w:rsidP="00200289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117,598</w:t>
            </w:r>
          </w:p>
        </w:tc>
        <w:tc>
          <w:tcPr>
            <w:tcW w:w="180" w:type="dxa"/>
          </w:tcPr>
          <w:p w14:paraId="332BE8D4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368FCA3C" w14:textId="50ABCADA" w:rsidR="00200289" w:rsidRPr="00950A99" w:rsidRDefault="006D6D50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48,254</w:t>
            </w:r>
          </w:p>
        </w:tc>
        <w:tc>
          <w:tcPr>
            <w:tcW w:w="180" w:type="dxa"/>
          </w:tcPr>
          <w:p w14:paraId="454E22A2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61937B97" w14:textId="3C2FF702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32,164</w:t>
            </w:r>
          </w:p>
        </w:tc>
      </w:tr>
      <w:tr w:rsidR="00200289" w:rsidRPr="00950A99" w14:paraId="671D0475" w14:textId="77777777" w:rsidTr="00BB094C">
        <w:trPr>
          <w:cantSplit/>
        </w:trPr>
        <w:tc>
          <w:tcPr>
            <w:tcW w:w="3960" w:type="dxa"/>
            <w:hideMark/>
          </w:tcPr>
          <w:p w14:paraId="7E908588" w14:textId="77777777" w:rsidR="00200289" w:rsidRPr="00950A99" w:rsidRDefault="00200289" w:rsidP="00200289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Raw materials</w:t>
            </w:r>
          </w:p>
        </w:tc>
        <w:tc>
          <w:tcPr>
            <w:tcW w:w="180" w:type="dxa"/>
          </w:tcPr>
          <w:p w14:paraId="095FAB92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3645A894" w14:textId="55492814" w:rsidR="00200289" w:rsidRPr="00950A99" w:rsidRDefault="006D6D50" w:rsidP="00200289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419,435</w:t>
            </w:r>
          </w:p>
        </w:tc>
        <w:tc>
          <w:tcPr>
            <w:tcW w:w="180" w:type="dxa"/>
          </w:tcPr>
          <w:p w14:paraId="2960F382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076A8F7B" w14:textId="63411194" w:rsidR="00200289" w:rsidRPr="00950A99" w:rsidRDefault="00200289" w:rsidP="00200289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313,151</w:t>
            </w:r>
          </w:p>
        </w:tc>
        <w:tc>
          <w:tcPr>
            <w:tcW w:w="180" w:type="dxa"/>
          </w:tcPr>
          <w:p w14:paraId="1E0F1F94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53B2597" w14:textId="49019FA1" w:rsidR="00200289" w:rsidRPr="00950A99" w:rsidRDefault="006D6D50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372,241</w:t>
            </w:r>
          </w:p>
        </w:tc>
        <w:tc>
          <w:tcPr>
            <w:tcW w:w="180" w:type="dxa"/>
          </w:tcPr>
          <w:p w14:paraId="091DEDDF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5C3B3996" w14:textId="538EEC02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261,424</w:t>
            </w:r>
          </w:p>
        </w:tc>
      </w:tr>
      <w:tr w:rsidR="00200289" w:rsidRPr="00950A99" w14:paraId="10DBF40C" w14:textId="77777777" w:rsidTr="00BB094C">
        <w:trPr>
          <w:cantSplit/>
        </w:trPr>
        <w:tc>
          <w:tcPr>
            <w:tcW w:w="3960" w:type="dxa"/>
            <w:hideMark/>
          </w:tcPr>
          <w:p w14:paraId="5F40FBF5" w14:textId="77777777" w:rsidR="00200289" w:rsidRPr="00950A99" w:rsidRDefault="00200289" w:rsidP="00200289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Packaging</w:t>
            </w:r>
          </w:p>
        </w:tc>
        <w:tc>
          <w:tcPr>
            <w:tcW w:w="180" w:type="dxa"/>
          </w:tcPr>
          <w:p w14:paraId="5B0EBEB8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5FB77514" w14:textId="79222BF5" w:rsidR="00200289" w:rsidRPr="00950A99" w:rsidRDefault="006D6D50" w:rsidP="00200289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464,911</w:t>
            </w:r>
          </w:p>
        </w:tc>
        <w:tc>
          <w:tcPr>
            <w:tcW w:w="180" w:type="dxa"/>
          </w:tcPr>
          <w:p w14:paraId="1C13711C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30E707C7" w14:textId="55B5347D" w:rsidR="00200289" w:rsidRPr="00950A99" w:rsidRDefault="00200289" w:rsidP="00200289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490,604</w:t>
            </w:r>
          </w:p>
        </w:tc>
        <w:tc>
          <w:tcPr>
            <w:tcW w:w="180" w:type="dxa"/>
          </w:tcPr>
          <w:p w14:paraId="2A223782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7DB84460" w14:textId="21AD8A12" w:rsidR="00200289" w:rsidRPr="00950A99" w:rsidRDefault="006D6D50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407,957</w:t>
            </w:r>
          </w:p>
        </w:tc>
        <w:tc>
          <w:tcPr>
            <w:tcW w:w="180" w:type="dxa"/>
          </w:tcPr>
          <w:p w14:paraId="21240206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7D6E706D" w14:textId="14B8F518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440,325</w:t>
            </w:r>
          </w:p>
        </w:tc>
      </w:tr>
      <w:tr w:rsidR="00200289" w:rsidRPr="00950A99" w14:paraId="1A49756B" w14:textId="77777777" w:rsidTr="00BB094C">
        <w:trPr>
          <w:cantSplit/>
        </w:trPr>
        <w:tc>
          <w:tcPr>
            <w:tcW w:w="3960" w:type="dxa"/>
            <w:hideMark/>
          </w:tcPr>
          <w:p w14:paraId="612E19F1" w14:textId="72044E8D" w:rsidR="00200289" w:rsidRPr="00950A99" w:rsidRDefault="0065503C" w:rsidP="00200289">
            <w:pPr>
              <w:spacing w:line="300" w:lineRule="exact"/>
              <w:ind w:right="-79"/>
              <w:jc w:val="thaiDistribute"/>
              <w:rPr>
                <w:szCs w:val="22"/>
                <w:lang w:eastAsia="en-GB"/>
              </w:rPr>
            </w:pPr>
            <w:r w:rsidRPr="0065503C">
              <w:rPr>
                <w:szCs w:val="22"/>
              </w:rPr>
              <w:t>Waste of fuel</w:t>
            </w:r>
          </w:p>
        </w:tc>
        <w:tc>
          <w:tcPr>
            <w:tcW w:w="180" w:type="dxa"/>
          </w:tcPr>
          <w:p w14:paraId="40A62B7C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41DF1454" w14:textId="52D7EA4B" w:rsidR="00200289" w:rsidRPr="00950A99" w:rsidRDefault="006D6D50" w:rsidP="00200289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1,157</w:t>
            </w:r>
          </w:p>
        </w:tc>
        <w:tc>
          <w:tcPr>
            <w:tcW w:w="180" w:type="dxa"/>
          </w:tcPr>
          <w:p w14:paraId="261BC404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23B9DB4" w14:textId="07A477E7" w:rsidR="00200289" w:rsidRPr="00950A99" w:rsidRDefault="00200289" w:rsidP="00200289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1,005</w:t>
            </w:r>
          </w:p>
        </w:tc>
        <w:tc>
          <w:tcPr>
            <w:tcW w:w="180" w:type="dxa"/>
          </w:tcPr>
          <w:p w14:paraId="141DCA7A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55ED53C1" w14:textId="58CF9082" w:rsidR="00200289" w:rsidRPr="00950A99" w:rsidRDefault="006D6D50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1,157</w:t>
            </w:r>
          </w:p>
        </w:tc>
        <w:tc>
          <w:tcPr>
            <w:tcW w:w="180" w:type="dxa"/>
          </w:tcPr>
          <w:p w14:paraId="0CB2FE1D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49CB60B2" w14:textId="79BA3950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1,005</w:t>
            </w:r>
          </w:p>
        </w:tc>
      </w:tr>
      <w:tr w:rsidR="00200289" w:rsidRPr="00950A99" w14:paraId="6430B035" w14:textId="77777777" w:rsidTr="00BB094C">
        <w:trPr>
          <w:cantSplit/>
        </w:trPr>
        <w:tc>
          <w:tcPr>
            <w:tcW w:w="3960" w:type="dxa"/>
            <w:hideMark/>
          </w:tcPr>
          <w:p w14:paraId="0F2A3ACD" w14:textId="77777777" w:rsidR="00200289" w:rsidRPr="00950A99" w:rsidRDefault="00200289" w:rsidP="00200289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Goods in transit</w:t>
            </w:r>
          </w:p>
        </w:tc>
        <w:tc>
          <w:tcPr>
            <w:tcW w:w="180" w:type="dxa"/>
          </w:tcPr>
          <w:p w14:paraId="621E9566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7" w:type="dxa"/>
          </w:tcPr>
          <w:p w14:paraId="4A565C78" w14:textId="31CCE231" w:rsidR="00200289" w:rsidRPr="00950A99" w:rsidRDefault="006D6D50" w:rsidP="00200289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 w:bidi="th-TH"/>
              </w:rPr>
            </w:pPr>
            <w:r>
              <w:rPr>
                <w:szCs w:val="22"/>
                <w:lang w:eastAsia="en-GB" w:bidi="th-TH"/>
              </w:rPr>
              <w:t>97,759</w:t>
            </w:r>
          </w:p>
        </w:tc>
        <w:tc>
          <w:tcPr>
            <w:tcW w:w="180" w:type="dxa"/>
          </w:tcPr>
          <w:p w14:paraId="6E264F71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0" w:type="dxa"/>
            <w:hideMark/>
          </w:tcPr>
          <w:p w14:paraId="4EC298D0" w14:textId="38A4B577" w:rsidR="00200289" w:rsidRPr="00950A99" w:rsidRDefault="00200289" w:rsidP="00200289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 w:bidi="th-TH"/>
              </w:rPr>
            </w:pPr>
            <w:r w:rsidRPr="00680D4D">
              <w:rPr>
                <w:szCs w:val="22"/>
                <w:lang w:eastAsia="en-GB"/>
              </w:rPr>
              <w:t>57,412</w:t>
            </w:r>
          </w:p>
        </w:tc>
        <w:tc>
          <w:tcPr>
            <w:tcW w:w="180" w:type="dxa"/>
          </w:tcPr>
          <w:p w14:paraId="1A6D39A8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6B49B08E" w14:textId="11AEB2B0" w:rsidR="00200289" w:rsidRPr="00950A99" w:rsidRDefault="006D6D50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 w:bidi="th-TH"/>
              </w:rPr>
            </w:pPr>
            <w:r>
              <w:rPr>
                <w:szCs w:val="22"/>
                <w:lang w:eastAsia="en-GB" w:bidi="th-TH"/>
              </w:rPr>
              <w:t>96,596</w:t>
            </w:r>
          </w:p>
        </w:tc>
        <w:tc>
          <w:tcPr>
            <w:tcW w:w="180" w:type="dxa"/>
          </w:tcPr>
          <w:p w14:paraId="05071F37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cs/>
                <w:lang w:eastAsia="en-GB"/>
              </w:rPr>
            </w:pPr>
          </w:p>
        </w:tc>
        <w:tc>
          <w:tcPr>
            <w:tcW w:w="1170" w:type="dxa"/>
            <w:hideMark/>
          </w:tcPr>
          <w:p w14:paraId="7D453C8C" w14:textId="3F9465FC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57,412</w:t>
            </w:r>
          </w:p>
        </w:tc>
      </w:tr>
      <w:tr w:rsidR="00200289" w:rsidRPr="00950A99" w14:paraId="71B86EA1" w14:textId="77777777" w:rsidTr="00BB094C">
        <w:trPr>
          <w:cantSplit/>
        </w:trPr>
        <w:tc>
          <w:tcPr>
            <w:tcW w:w="3960" w:type="dxa"/>
            <w:hideMark/>
          </w:tcPr>
          <w:p w14:paraId="3AE4CA14" w14:textId="77777777" w:rsidR="00200289" w:rsidRPr="00950A99" w:rsidRDefault="00200289" w:rsidP="00200289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Total</w:t>
            </w:r>
          </w:p>
        </w:tc>
        <w:tc>
          <w:tcPr>
            <w:tcW w:w="180" w:type="dxa"/>
          </w:tcPr>
          <w:p w14:paraId="76293F86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6E4DA" w14:textId="25A4856C" w:rsidR="00200289" w:rsidRPr="00950A99" w:rsidRDefault="006D6D50" w:rsidP="00200289">
            <w:pPr>
              <w:pStyle w:val="BodyText"/>
              <w:spacing w:after="0" w:line="300" w:lineRule="exact"/>
              <w:ind w:left="-108" w:right="105"/>
              <w:jc w:val="right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1,533,491</w:t>
            </w:r>
          </w:p>
        </w:tc>
        <w:tc>
          <w:tcPr>
            <w:tcW w:w="180" w:type="dxa"/>
          </w:tcPr>
          <w:p w14:paraId="17364BB3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02D6F7" w14:textId="1F170BC0" w:rsidR="00200289" w:rsidRPr="00950A99" w:rsidRDefault="00200289" w:rsidP="00200289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/>
              </w:rPr>
            </w:pPr>
            <w:r w:rsidRPr="00680D4D">
              <w:rPr>
                <w:b/>
                <w:bCs/>
                <w:szCs w:val="22"/>
                <w:lang w:eastAsia="en-GB"/>
              </w:rPr>
              <w:t>1,257,766</w:t>
            </w:r>
          </w:p>
        </w:tc>
        <w:tc>
          <w:tcPr>
            <w:tcW w:w="180" w:type="dxa"/>
          </w:tcPr>
          <w:p w14:paraId="1CFD7968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73CAF" w14:textId="6E2C8245" w:rsidR="00200289" w:rsidRPr="00950A99" w:rsidRDefault="006D6D50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rFonts w:cstheme="minorBidi"/>
                <w:b/>
                <w:bCs/>
                <w:szCs w:val="22"/>
                <w:lang w:eastAsia="en-GB" w:bidi="th-TH"/>
              </w:rPr>
            </w:pPr>
            <w:r>
              <w:rPr>
                <w:rFonts w:cstheme="minorBidi"/>
                <w:b/>
                <w:bCs/>
                <w:szCs w:val="22"/>
                <w:lang w:eastAsia="en-GB" w:bidi="th-TH"/>
              </w:rPr>
              <w:t>1,279,112</w:t>
            </w:r>
          </w:p>
        </w:tc>
        <w:tc>
          <w:tcPr>
            <w:tcW w:w="180" w:type="dxa"/>
          </w:tcPr>
          <w:p w14:paraId="534FDE5D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1278FE" w14:textId="53BBCAD4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 w:rsidRPr="00680D4D">
              <w:rPr>
                <w:b/>
                <w:bCs/>
                <w:szCs w:val="22"/>
                <w:lang w:eastAsia="en-GB"/>
              </w:rPr>
              <w:t>1,019,757</w:t>
            </w:r>
          </w:p>
        </w:tc>
      </w:tr>
      <w:tr w:rsidR="00200289" w:rsidRPr="00950A99" w14:paraId="46C5F95A" w14:textId="77777777" w:rsidTr="00BB094C">
        <w:trPr>
          <w:cantSplit/>
          <w:trHeight w:val="71"/>
        </w:trPr>
        <w:tc>
          <w:tcPr>
            <w:tcW w:w="3960" w:type="dxa"/>
            <w:hideMark/>
          </w:tcPr>
          <w:p w14:paraId="4B7905D5" w14:textId="77777777" w:rsidR="00200289" w:rsidRPr="00950A99" w:rsidRDefault="00200289" w:rsidP="00200289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</w:rPr>
              <w:t>Less</w:t>
            </w:r>
            <w:r w:rsidRPr="00950A99">
              <w:rPr>
                <w:szCs w:val="22"/>
              </w:rPr>
              <w:t xml:space="preserve"> allowance for inventories devaluation</w:t>
            </w:r>
          </w:p>
        </w:tc>
        <w:tc>
          <w:tcPr>
            <w:tcW w:w="180" w:type="dxa"/>
          </w:tcPr>
          <w:p w14:paraId="7CE19338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9B930" w14:textId="1BEC51D6" w:rsidR="00200289" w:rsidRPr="00950A99" w:rsidRDefault="006D6D50" w:rsidP="00200289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(62,412)</w:t>
            </w:r>
          </w:p>
        </w:tc>
        <w:tc>
          <w:tcPr>
            <w:tcW w:w="180" w:type="dxa"/>
            <w:vAlign w:val="bottom"/>
          </w:tcPr>
          <w:p w14:paraId="5FA24B5D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rPr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322266" w14:textId="456C770C" w:rsidR="00200289" w:rsidRPr="00950A99" w:rsidRDefault="00200289" w:rsidP="00200289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(51,716)</w:t>
            </w:r>
          </w:p>
        </w:tc>
        <w:tc>
          <w:tcPr>
            <w:tcW w:w="180" w:type="dxa"/>
            <w:vAlign w:val="bottom"/>
          </w:tcPr>
          <w:p w14:paraId="4E5E874F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rPr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9BD0A" w14:textId="6B37F1DC" w:rsidR="00200289" w:rsidRPr="00950A99" w:rsidRDefault="006D6D50" w:rsidP="00200289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(28,164)</w:t>
            </w:r>
          </w:p>
        </w:tc>
        <w:tc>
          <w:tcPr>
            <w:tcW w:w="180" w:type="dxa"/>
            <w:vAlign w:val="bottom"/>
          </w:tcPr>
          <w:p w14:paraId="2855EC38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53F40B" w14:textId="321A26DA" w:rsidR="00200289" w:rsidRPr="00950A99" w:rsidRDefault="00200289" w:rsidP="00200289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 w:rsidRPr="00680D4D">
              <w:rPr>
                <w:szCs w:val="22"/>
                <w:lang w:eastAsia="en-GB"/>
              </w:rPr>
              <w:t>(21,407)</w:t>
            </w:r>
          </w:p>
        </w:tc>
      </w:tr>
      <w:tr w:rsidR="00200289" w:rsidRPr="00950A99" w14:paraId="1DA99110" w14:textId="77777777" w:rsidTr="00BB094C">
        <w:trPr>
          <w:cantSplit/>
        </w:trPr>
        <w:tc>
          <w:tcPr>
            <w:tcW w:w="3960" w:type="dxa"/>
            <w:hideMark/>
          </w:tcPr>
          <w:p w14:paraId="33FBC3BF" w14:textId="77777777" w:rsidR="00200289" w:rsidRPr="00950A99" w:rsidRDefault="00200289" w:rsidP="00200289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Net</w:t>
            </w:r>
          </w:p>
        </w:tc>
        <w:tc>
          <w:tcPr>
            <w:tcW w:w="180" w:type="dxa"/>
          </w:tcPr>
          <w:p w14:paraId="5C913CE5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cs/>
                <w:lang w:eastAsia="en-GB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9F41C" w14:textId="4B2174D3" w:rsidR="00200289" w:rsidRPr="00950A99" w:rsidRDefault="006D6D50" w:rsidP="00200289">
            <w:pPr>
              <w:pStyle w:val="BodyText"/>
              <w:spacing w:after="0" w:line="300" w:lineRule="exact"/>
              <w:ind w:left="-108" w:right="105"/>
              <w:jc w:val="right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  <w:szCs w:val="22"/>
                <w:lang w:eastAsia="en-GB" w:bidi="th-TH"/>
              </w:rPr>
              <w:t>1,471,079</w:t>
            </w:r>
          </w:p>
        </w:tc>
        <w:tc>
          <w:tcPr>
            <w:tcW w:w="180" w:type="dxa"/>
          </w:tcPr>
          <w:p w14:paraId="2676A4A0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96486C" w14:textId="7D035CB1" w:rsidR="00200289" w:rsidRPr="00950A99" w:rsidRDefault="00200289" w:rsidP="00200289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 w:bidi="th-TH"/>
              </w:rPr>
            </w:pPr>
            <w:r w:rsidRPr="00680D4D">
              <w:rPr>
                <w:b/>
                <w:bCs/>
                <w:szCs w:val="22"/>
                <w:lang w:eastAsia="en-GB"/>
              </w:rPr>
              <w:t>1,206,050</w:t>
            </w:r>
          </w:p>
        </w:tc>
        <w:tc>
          <w:tcPr>
            <w:tcW w:w="180" w:type="dxa"/>
          </w:tcPr>
          <w:p w14:paraId="106516DA" w14:textId="77777777" w:rsidR="00200289" w:rsidRPr="00950A99" w:rsidRDefault="00200289" w:rsidP="00200289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A64D7" w14:textId="2A112535" w:rsidR="00200289" w:rsidRPr="006D6D50" w:rsidRDefault="006D6D50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rFonts w:cstheme="minorBidi"/>
                <w:b/>
                <w:bCs/>
                <w:szCs w:val="22"/>
                <w:cs/>
                <w:lang w:val="en-US" w:eastAsia="en-GB" w:bidi="th-TH"/>
              </w:rPr>
            </w:pPr>
            <w:r>
              <w:rPr>
                <w:b/>
                <w:bCs/>
                <w:szCs w:val="22"/>
                <w:lang w:val="en-US" w:eastAsia="en-GB" w:bidi="th-TH"/>
              </w:rPr>
              <w:t>1,250,948</w:t>
            </w:r>
          </w:p>
        </w:tc>
        <w:tc>
          <w:tcPr>
            <w:tcW w:w="180" w:type="dxa"/>
          </w:tcPr>
          <w:p w14:paraId="226B5610" w14:textId="77777777" w:rsidR="00200289" w:rsidRPr="00950A99" w:rsidRDefault="00200289" w:rsidP="002002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D16202" w14:textId="3AE59233" w:rsidR="00200289" w:rsidRPr="00950A99" w:rsidRDefault="00200289" w:rsidP="00200289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 w:rsidRPr="00680D4D">
              <w:rPr>
                <w:b/>
                <w:bCs/>
                <w:szCs w:val="22"/>
                <w:lang w:eastAsia="en-GB"/>
              </w:rPr>
              <w:t>998,350</w:t>
            </w:r>
          </w:p>
        </w:tc>
      </w:tr>
    </w:tbl>
    <w:p w14:paraId="1CB317D9" w14:textId="73C349EE" w:rsidR="003D78C1" w:rsidRPr="00CE2455" w:rsidRDefault="00CF65E9" w:rsidP="00CE2455">
      <w:pPr>
        <w:pStyle w:val="BodyText"/>
        <w:spacing w:after="0" w:line="240" w:lineRule="auto"/>
        <w:ind w:left="540"/>
        <w:jc w:val="both"/>
        <w:rPr>
          <w:szCs w:val="22"/>
          <w:lang w:val="en-US" w:bidi="th-TH"/>
        </w:rPr>
      </w:pPr>
      <w:r>
        <w:rPr>
          <w:rFonts w:cs="Angsana New"/>
          <w:szCs w:val="22"/>
          <w:cs/>
          <w:lang w:bidi="th-TH"/>
        </w:rPr>
        <w:br w:type="page"/>
      </w:r>
    </w:p>
    <w:p w14:paraId="2463E689" w14:textId="739781F7" w:rsidR="00A06FA1" w:rsidRPr="00DE1855" w:rsidRDefault="00F91917" w:rsidP="00ED4576">
      <w:pPr>
        <w:pStyle w:val="Heading1"/>
        <w:spacing w:line="240" w:lineRule="atLeast"/>
        <w:ind w:left="540" w:hanging="540"/>
      </w:pPr>
      <w:r w:rsidRPr="00DE1855">
        <w:lastRenderedPageBreak/>
        <w:t xml:space="preserve">Property, </w:t>
      </w:r>
      <w:proofErr w:type="gramStart"/>
      <w:r w:rsidRPr="00DE1855">
        <w:t>plant</w:t>
      </w:r>
      <w:proofErr w:type="gramEnd"/>
      <w:r w:rsidRPr="00DE1855">
        <w:t xml:space="preserve"> and equipment</w:t>
      </w:r>
    </w:p>
    <w:p w14:paraId="57BFC18F" w14:textId="433BD632" w:rsidR="00206E1E" w:rsidRPr="00BE656D" w:rsidRDefault="00206E1E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71739D99" w14:textId="0542FF2E" w:rsidR="007D307A" w:rsidRPr="00734523" w:rsidRDefault="00927B4B" w:rsidP="007D307A">
      <w:pPr>
        <w:pStyle w:val="block"/>
        <w:spacing w:after="0" w:line="240" w:lineRule="auto"/>
        <w:ind w:left="540"/>
        <w:jc w:val="both"/>
        <w:rPr>
          <w:rFonts w:cstheme="minorBidi"/>
          <w:szCs w:val="28"/>
          <w:cs/>
          <w:lang w:val="en-US" w:bidi="th-TH"/>
        </w:rPr>
      </w:pPr>
      <w:r w:rsidRPr="00052D08">
        <w:rPr>
          <w:szCs w:val="22"/>
          <w:lang w:val="en-US"/>
        </w:rPr>
        <w:t>A</w:t>
      </w:r>
      <w:r w:rsidR="003A1B16" w:rsidRPr="00052D08">
        <w:rPr>
          <w:szCs w:val="22"/>
          <w:lang w:val="en-US"/>
        </w:rPr>
        <w:t>c</w:t>
      </w:r>
      <w:r w:rsidRPr="00052D08">
        <w:rPr>
          <w:szCs w:val="22"/>
          <w:lang w:val="en-US"/>
        </w:rPr>
        <w:t>quisitions</w:t>
      </w:r>
      <w:r w:rsidR="006953CE" w:rsidRPr="00052D08">
        <w:rPr>
          <w:szCs w:val="22"/>
          <w:lang w:val="en-US"/>
        </w:rPr>
        <w:t xml:space="preserve">, disposals and transfers of </w:t>
      </w:r>
      <w:r w:rsidR="00596633" w:rsidRPr="00052D08">
        <w:rPr>
          <w:szCs w:val="22"/>
          <w:lang w:val="en-US"/>
        </w:rPr>
        <w:t>property, plant and equipment</w:t>
      </w:r>
      <w:r w:rsidR="006953CE" w:rsidRPr="00052D08">
        <w:rPr>
          <w:szCs w:val="22"/>
          <w:lang w:val="en-US"/>
        </w:rPr>
        <w:t xml:space="preserve"> during the </w:t>
      </w:r>
      <w:r w:rsidR="00200289">
        <w:rPr>
          <w:szCs w:val="22"/>
          <w:lang w:val="en-US"/>
        </w:rPr>
        <w:t>three</w:t>
      </w:r>
      <w:r w:rsidR="00931950">
        <w:rPr>
          <w:szCs w:val="22"/>
          <w:lang w:val="en-US"/>
        </w:rPr>
        <w:t>-month</w:t>
      </w:r>
      <w:r w:rsidR="006953CE" w:rsidRPr="00052D08">
        <w:rPr>
          <w:szCs w:val="22"/>
          <w:lang w:val="en-US"/>
        </w:rPr>
        <w:t xml:space="preserve"> period ended </w:t>
      </w:r>
      <w:r w:rsidR="00194E8E">
        <w:rPr>
          <w:szCs w:val="22"/>
          <w:lang w:val="en-US"/>
        </w:rPr>
        <w:t>3</w:t>
      </w:r>
      <w:r w:rsidR="00200289">
        <w:rPr>
          <w:szCs w:val="22"/>
          <w:lang w:val="en-US"/>
        </w:rPr>
        <w:t>1 March 2025</w:t>
      </w:r>
      <w:r w:rsidR="006953CE" w:rsidRPr="00052D08">
        <w:rPr>
          <w:szCs w:val="22"/>
          <w:lang w:val="en-US"/>
        </w:rPr>
        <w:t xml:space="preserve"> </w:t>
      </w:r>
      <w:r w:rsidR="006F70B9" w:rsidRPr="00052D08">
        <w:rPr>
          <w:szCs w:val="22"/>
          <w:lang w:val="en-US"/>
        </w:rPr>
        <w:t>were</w:t>
      </w:r>
      <w:r w:rsidR="006953CE" w:rsidRPr="00052D08">
        <w:rPr>
          <w:szCs w:val="22"/>
          <w:lang w:val="en-US"/>
        </w:rPr>
        <w:t xml:space="preserve"> as follows:</w:t>
      </w:r>
    </w:p>
    <w:p w14:paraId="11E441B4" w14:textId="77777777" w:rsidR="00BC2B05" w:rsidRPr="00BE656D" w:rsidRDefault="00BC2B05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170"/>
        <w:gridCol w:w="180"/>
        <w:gridCol w:w="1242"/>
        <w:gridCol w:w="180"/>
        <w:gridCol w:w="1170"/>
        <w:gridCol w:w="180"/>
        <w:gridCol w:w="1260"/>
      </w:tblGrid>
      <w:tr w:rsidR="00F04E99" w:rsidRPr="00950A99" w14:paraId="710988AD" w14:textId="5DAFC221" w:rsidTr="00946E9E">
        <w:trPr>
          <w:cantSplit/>
          <w:trHeight w:val="362"/>
          <w:tblHeader/>
        </w:trPr>
        <w:tc>
          <w:tcPr>
            <w:tcW w:w="3888" w:type="dxa"/>
            <w:shd w:val="clear" w:color="auto" w:fill="auto"/>
          </w:tcPr>
          <w:p w14:paraId="6CB53359" w14:textId="1FA8F16F" w:rsidR="00F04E99" w:rsidRPr="00950A99" w:rsidRDefault="00F04E99" w:rsidP="00B03F95">
            <w:pPr>
              <w:spacing w:line="280" w:lineRule="atLeast"/>
              <w:ind w:right="108"/>
              <w:rPr>
                <w:b/>
                <w:bCs/>
                <w:i/>
                <w:iCs/>
                <w:szCs w:val="22"/>
                <w:highlight w:val="yellow"/>
                <w:lang w:val="en-US" w:bidi="th-TH"/>
              </w:rPr>
            </w:pPr>
            <w:bookmarkStart w:id="1" w:name="_Hlk139291840"/>
          </w:p>
        </w:tc>
        <w:tc>
          <w:tcPr>
            <w:tcW w:w="2592" w:type="dxa"/>
            <w:gridSpan w:val="3"/>
            <w:shd w:val="clear" w:color="auto" w:fill="auto"/>
            <w:vAlign w:val="bottom"/>
          </w:tcPr>
          <w:p w14:paraId="2FB5C529" w14:textId="77777777" w:rsidR="00F04E99" w:rsidRPr="00950A99" w:rsidRDefault="00F04E99" w:rsidP="00B03F95">
            <w:pPr>
              <w:pStyle w:val="acctmergecolhdg"/>
              <w:spacing w:line="280" w:lineRule="atLeast"/>
              <w:ind w:right="10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3CD2761A" w14:textId="2DD87149" w:rsidR="00F04E99" w:rsidRPr="00950A99" w:rsidRDefault="00F04E99" w:rsidP="00B03F95">
            <w:pPr>
              <w:pStyle w:val="acctmergecolhdg"/>
              <w:spacing w:line="280" w:lineRule="atLeast"/>
              <w:ind w:right="-79"/>
              <w:rPr>
                <w:b w:val="0"/>
                <w:bCs/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03B282F5" w14:textId="77777777" w:rsidR="00F04E99" w:rsidRPr="00950A99" w:rsidRDefault="00F04E99" w:rsidP="00B03F95">
            <w:pPr>
              <w:pStyle w:val="acctmergecolhdg"/>
              <w:spacing w:line="280" w:lineRule="atLeast"/>
              <w:rPr>
                <w:szCs w:val="22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1DE4B07" w14:textId="499F4818" w:rsidR="00F04E99" w:rsidRPr="00950A99" w:rsidRDefault="00F04E99" w:rsidP="00B03F95">
            <w:pPr>
              <w:pStyle w:val="acctmergecolhdg"/>
              <w:spacing w:line="280" w:lineRule="atLeast"/>
              <w:ind w:right="10"/>
              <w:rPr>
                <w:szCs w:val="22"/>
              </w:rPr>
            </w:pPr>
            <w:r w:rsidRPr="00950A99">
              <w:rPr>
                <w:szCs w:val="22"/>
              </w:rPr>
              <w:t>Separate</w:t>
            </w:r>
          </w:p>
          <w:p w14:paraId="3AB75D21" w14:textId="07F11D38" w:rsidR="00F04E99" w:rsidRPr="00950A99" w:rsidRDefault="00F04E99" w:rsidP="00B03F95">
            <w:pPr>
              <w:pStyle w:val="acctmergecolhdg"/>
              <w:spacing w:line="280" w:lineRule="atLeas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</w:tr>
      <w:tr w:rsidR="00F3168F" w:rsidRPr="00950A99" w14:paraId="41C0A9CB" w14:textId="29C0A7CE" w:rsidTr="00946E9E">
        <w:trPr>
          <w:cantSplit/>
          <w:tblHeader/>
        </w:trPr>
        <w:tc>
          <w:tcPr>
            <w:tcW w:w="3888" w:type="dxa"/>
            <w:shd w:val="clear" w:color="auto" w:fill="auto"/>
          </w:tcPr>
          <w:p w14:paraId="32F64808" w14:textId="77777777" w:rsidR="00F3168F" w:rsidRPr="00950A99" w:rsidRDefault="00F3168F" w:rsidP="00B03F95">
            <w:pPr>
              <w:spacing w:line="280" w:lineRule="atLeast"/>
              <w:ind w:right="108"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363C17" w14:textId="77DE990D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Acquisitions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 xml:space="preserve">and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 xml:space="preserve">transfer-in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cost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AC0863" w14:textId="77777777" w:rsidR="00F3168F" w:rsidRPr="00950A99" w:rsidRDefault="00F3168F" w:rsidP="00B03F95">
            <w:pPr>
              <w:pStyle w:val="acctmergecolhdg"/>
              <w:spacing w:line="280" w:lineRule="atLeas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CA8320" w14:textId="285F4910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Disposals and transfer-out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net book value</w:t>
            </w:r>
          </w:p>
        </w:tc>
        <w:tc>
          <w:tcPr>
            <w:tcW w:w="180" w:type="dxa"/>
          </w:tcPr>
          <w:p w14:paraId="42152F34" w14:textId="77777777" w:rsidR="00F3168F" w:rsidRPr="00950A99" w:rsidRDefault="00F3168F" w:rsidP="00B03F95">
            <w:pPr>
              <w:pStyle w:val="acctmergecolhdg"/>
              <w:spacing w:line="28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E610EB3" w14:textId="427949F4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Acquisitions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and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 xml:space="preserve">transfer-in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cost</w:t>
            </w:r>
          </w:p>
        </w:tc>
        <w:tc>
          <w:tcPr>
            <w:tcW w:w="180" w:type="dxa"/>
            <w:vAlign w:val="bottom"/>
          </w:tcPr>
          <w:p w14:paraId="56E6D942" w14:textId="77777777" w:rsidR="00F3168F" w:rsidRPr="00950A99" w:rsidRDefault="00F3168F" w:rsidP="00B03F95">
            <w:pPr>
              <w:pStyle w:val="acctmergecolhdg"/>
              <w:spacing w:line="28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EF2409B" w14:textId="02B7CCD6" w:rsidR="00F3168F" w:rsidRPr="00950A99" w:rsidRDefault="00F3168F" w:rsidP="00B03F95">
            <w:pPr>
              <w:pStyle w:val="acctmergecolhdg"/>
              <w:spacing w:line="280" w:lineRule="atLeast"/>
              <w:ind w:left="-80" w:right="-80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Disposals and transfer-out </w:t>
            </w:r>
            <w:r w:rsidR="006067A9" w:rsidRPr="00950A99">
              <w:rPr>
                <w:b w:val="0"/>
                <w:bCs/>
                <w:szCs w:val="22"/>
              </w:rPr>
              <w:br/>
            </w:r>
            <w:r w:rsidR="00194E8E" w:rsidRPr="00950A99">
              <w:rPr>
                <w:b w:val="0"/>
                <w:bCs/>
                <w:szCs w:val="22"/>
              </w:rPr>
              <w:t>-</w:t>
            </w:r>
            <w:r w:rsidRPr="00950A99">
              <w:rPr>
                <w:b w:val="0"/>
                <w:bCs/>
                <w:szCs w:val="22"/>
              </w:rPr>
              <w:t xml:space="preserve"> at net book value</w:t>
            </w:r>
          </w:p>
        </w:tc>
      </w:tr>
      <w:tr w:rsidR="00F3168F" w:rsidRPr="00950A99" w14:paraId="40D4ACE3" w14:textId="4ADCB716" w:rsidTr="00946E9E">
        <w:trPr>
          <w:cantSplit/>
        </w:trPr>
        <w:tc>
          <w:tcPr>
            <w:tcW w:w="3888" w:type="dxa"/>
            <w:shd w:val="clear" w:color="auto" w:fill="auto"/>
          </w:tcPr>
          <w:p w14:paraId="15CD4EC2" w14:textId="70938F49" w:rsidR="00F3168F" w:rsidRPr="00950A99" w:rsidRDefault="00F3168F" w:rsidP="00B03F95">
            <w:pPr>
              <w:spacing w:line="280" w:lineRule="atLeast"/>
              <w:ind w:right="108"/>
              <w:rPr>
                <w:szCs w:val="22"/>
                <w:highlight w:val="cyan"/>
              </w:rPr>
            </w:pPr>
          </w:p>
        </w:tc>
        <w:tc>
          <w:tcPr>
            <w:tcW w:w="5382" w:type="dxa"/>
            <w:gridSpan w:val="7"/>
            <w:shd w:val="clear" w:color="auto" w:fill="auto"/>
          </w:tcPr>
          <w:p w14:paraId="10689140" w14:textId="0CE1749F" w:rsidR="00F3168F" w:rsidRPr="00950A99" w:rsidRDefault="00F3168F" w:rsidP="00B03F95">
            <w:pPr>
              <w:pStyle w:val="acctfourfigures"/>
              <w:tabs>
                <w:tab w:val="clear" w:pos="765"/>
              </w:tabs>
              <w:spacing w:line="280" w:lineRule="atLeast"/>
              <w:ind w:right="108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>(in thousand Baht)</w:t>
            </w:r>
          </w:p>
        </w:tc>
      </w:tr>
      <w:tr w:rsidR="009876EA" w:rsidRPr="00950A99" w14:paraId="0573E5A2" w14:textId="436C9D96" w:rsidTr="00946E9E">
        <w:trPr>
          <w:cantSplit/>
        </w:trPr>
        <w:tc>
          <w:tcPr>
            <w:tcW w:w="3888" w:type="dxa"/>
            <w:shd w:val="clear" w:color="auto" w:fill="auto"/>
          </w:tcPr>
          <w:p w14:paraId="39F9507D" w14:textId="7E14879C" w:rsidR="009876EA" w:rsidRPr="00950A99" w:rsidRDefault="009876EA" w:rsidP="00B03F95">
            <w:pPr>
              <w:pStyle w:val="acctfourfigures"/>
              <w:shd w:val="clear" w:color="auto" w:fill="FFFFFF"/>
              <w:tabs>
                <w:tab w:val="clear" w:pos="765"/>
              </w:tabs>
              <w:spacing w:line="280" w:lineRule="atLeast"/>
              <w:rPr>
                <w:szCs w:val="22"/>
                <w:highlight w:val="yellow"/>
              </w:rPr>
            </w:pPr>
            <w:r w:rsidRPr="00950A99">
              <w:rPr>
                <w:szCs w:val="22"/>
                <w:lang w:val="en-US"/>
              </w:rPr>
              <w:t>Building and building improvements</w:t>
            </w:r>
          </w:p>
        </w:tc>
        <w:tc>
          <w:tcPr>
            <w:tcW w:w="1170" w:type="dxa"/>
            <w:shd w:val="clear" w:color="auto" w:fill="auto"/>
          </w:tcPr>
          <w:p w14:paraId="2CD5E490" w14:textId="154D4E58" w:rsidR="009876EA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>
              <w:rPr>
                <w:szCs w:val="22"/>
              </w:rPr>
              <w:t>39,179</w:t>
            </w:r>
          </w:p>
        </w:tc>
        <w:tc>
          <w:tcPr>
            <w:tcW w:w="180" w:type="dxa"/>
            <w:shd w:val="clear" w:color="auto" w:fill="auto"/>
          </w:tcPr>
          <w:p w14:paraId="24AE350B" w14:textId="77777777" w:rsidR="009876EA" w:rsidRPr="00950A99" w:rsidRDefault="009876EA" w:rsidP="00B03F95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4A359A79" w14:textId="5596AAD1" w:rsidR="009876EA" w:rsidRPr="00950A99" w:rsidRDefault="00437F3F" w:rsidP="00437F3F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rPr>
                <w:szCs w:val="22"/>
              </w:rPr>
            </w:pPr>
            <w:r>
              <w:rPr>
                <w:szCs w:val="22"/>
              </w:rPr>
              <w:t xml:space="preserve">            -</w:t>
            </w:r>
          </w:p>
        </w:tc>
        <w:tc>
          <w:tcPr>
            <w:tcW w:w="180" w:type="dxa"/>
          </w:tcPr>
          <w:p w14:paraId="19BB5272" w14:textId="77777777" w:rsidR="009876EA" w:rsidRPr="00950A99" w:rsidRDefault="009876EA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3D0BA6B0" w14:textId="34E23F31" w:rsidR="009876EA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>
              <w:rPr>
                <w:szCs w:val="22"/>
              </w:rPr>
              <w:t>39,136</w:t>
            </w:r>
          </w:p>
        </w:tc>
        <w:tc>
          <w:tcPr>
            <w:tcW w:w="180" w:type="dxa"/>
          </w:tcPr>
          <w:p w14:paraId="6F52186F" w14:textId="77777777" w:rsidR="009876EA" w:rsidRPr="00950A99" w:rsidRDefault="009876EA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38E652D8" w14:textId="02B283E6" w:rsidR="009876EA" w:rsidRPr="00950A99" w:rsidRDefault="00437F3F" w:rsidP="00437F3F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rPr>
                <w:szCs w:val="22"/>
              </w:rPr>
            </w:pPr>
            <w:r>
              <w:rPr>
                <w:szCs w:val="22"/>
              </w:rPr>
              <w:t xml:space="preserve">            -     </w:t>
            </w:r>
          </w:p>
        </w:tc>
      </w:tr>
      <w:tr w:rsidR="001A5570" w:rsidRPr="00950A99" w14:paraId="18281317" w14:textId="06EA99F4" w:rsidTr="00946E9E">
        <w:trPr>
          <w:cantSplit/>
        </w:trPr>
        <w:tc>
          <w:tcPr>
            <w:tcW w:w="3888" w:type="dxa"/>
            <w:shd w:val="clear" w:color="auto" w:fill="auto"/>
          </w:tcPr>
          <w:p w14:paraId="40BD594D" w14:textId="3B34F04B" w:rsidR="001A5570" w:rsidRPr="00950A99" w:rsidRDefault="001A5570" w:rsidP="00B03F95">
            <w:pPr>
              <w:spacing w:line="280" w:lineRule="atLeast"/>
              <w:ind w:right="108"/>
              <w:rPr>
                <w:szCs w:val="22"/>
                <w:highlight w:val="yellow"/>
                <w:lang w:val="en-US"/>
              </w:rPr>
            </w:pPr>
            <w:r w:rsidRPr="00950A99">
              <w:rPr>
                <w:szCs w:val="22"/>
                <w:lang w:val="en-US" w:bidi="th-TH"/>
              </w:rPr>
              <w:t>M</w:t>
            </w:r>
            <w:r w:rsidRPr="00950A99">
              <w:rPr>
                <w:szCs w:val="22"/>
                <w:lang w:val="en-US"/>
              </w:rPr>
              <w:t>achinery and factory equipment</w:t>
            </w:r>
          </w:p>
        </w:tc>
        <w:tc>
          <w:tcPr>
            <w:tcW w:w="1170" w:type="dxa"/>
            <w:shd w:val="clear" w:color="auto" w:fill="auto"/>
          </w:tcPr>
          <w:p w14:paraId="70E48BF0" w14:textId="22313AB3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88,098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D96E60" w14:textId="77777777" w:rsidR="001A5570" w:rsidRPr="00950A99" w:rsidRDefault="001A5570" w:rsidP="00B03F95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526C19D6" w14:textId="7018B759" w:rsidR="001A5570" w:rsidRPr="00950A99" w:rsidRDefault="00437F3F" w:rsidP="00437F3F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 xml:space="preserve"> -</w:t>
            </w:r>
          </w:p>
        </w:tc>
        <w:tc>
          <w:tcPr>
            <w:tcW w:w="180" w:type="dxa"/>
          </w:tcPr>
          <w:p w14:paraId="1367098A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2484CF80" w14:textId="12EB88B9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>
              <w:rPr>
                <w:szCs w:val="22"/>
              </w:rPr>
              <w:t>84,651</w:t>
            </w:r>
          </w:p>
        </w:tc>
        <w:tc>
          <w:tcPr>
            <w:tcW w:w="180" w:type="dxa"/>
          </w:tcPr>
          <w:p w14:paraId="08E54837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7120CC4D" w14:textId="6E5B981D" w:rsidR="001A5570" w:rsidRPr="00437F3F" w:rsidRDefault="00437F3F" w:rsidP="00437F3F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rPr>
                <w:rFonts w:cstheme="minorBidi"/>
                <w:szCs w:val="22"/>
                <w:lang w:val="en-US" w:bidi="th-TH"/>
              </w:rPr>
            </w:pPr>
            <w:r>
              <w:rPr>
                <w:rFonts w:cstheme="minorBidi"/>
                <w:szCs w:val="22"/>
                <w:lang w:val="en-US" w:bidi="th-TH"/>
              </w:rPr>
              <w:t>-</w:t>
            </w:r>
          </w:p>
        </w:tc>
      </w:tr>
      <w:tr w:rsidR="001A5570" w:rsidRPr="00950A99" w14:paraId="692418B2" w14:textId="5D343662" w:rsidTr="00946E9E">
        <w:trPr>
          <w:cantSplit/>
        </w:trPr>
        <w:tc>
          <w:tcPr>
            <w:tcW w:w="3888" w:type="dxa"/>
            <w:shd w:val="clear" w:color="auto" w:fill="auto"/>
          </w:tcPr>
          <w:p w14:paraId="2CF599C2" w14:textId="2856E487" w:rsidR="001A5570" w:rsidRPr="00950A99" w:rsidRDefault="001A5570" w:rsidP="00B03F95">
            <w:pPr>
              <w:spacing w:line="280" w:lineRule="atLeast"/>
              <w:ind w:right="108"/>
              <w:rPr>
                <w:szCs w:val="22"/>
                <w:lang w:val="en-US"/>
              </w:rPr>
            </w:pPr>
            <w:r w:rsidRPr="00950A99">
              <w:rPr>
                <w:szCs w:val="22"/>
              </w:rPr>
              <w:t>Equipment and tools</w:t>
            </w:r>
          </w:p>
        </w:tc>
        <w:tc>
          <w:tcPr>
            <w:tcW w:w="1170" w:type="dxa"/>
            <w:shd w:val="clear" w:color="auto" w:fill="auto"/>
          </w:tcPr>
          <w:p w14:paraId="3A86B641" w14:textId="2FBA8B0A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11,831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AAAA9" w14:textId="77777777" w:rsidR="001A5570" w:rsidRPr="00950A99" w:rsidRDefault="001A5570" w:rsidP="00B03F95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7D42076F" w14:textId="749056B2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>
              <w:rPr>
                <w:szCs w:val="22"/>
              </w:rPr>
              <w:t>(19)</w:t>
            </w:r>
          </w:p>
        </w:tc>
        <w:tc>
          <w:tcPr>
            <w:tcW w:w="180" w:type="dxa"/>
          </w:tcPr>
          <w:p w14:paraId="481A7A1E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3B1E48D6" w14:textId="4C979CF7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>
              <w:rPr>
                <w:szCs w:val="22"/>
              </w:rPr>
              <w:t>8,323</w:t>
            </w:r>
          </w:p>
        </w:tc>
        <w:tc>
          <w:tcPr>
            <w:tcW w:w="180" w:type="dxa"/>
          </w:tcPr>
          <w:p w14:paraId="00D24755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37172FFC" w14:textId="6626969F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>
              <w:rPr>
                <w:szCs w:val="22"/>
              </w:rPr>
              <w:t>(19)</w:t>
            </w:r>
          </w:p>
        </w:tc>
      </w:tr>
      <w:tr w:rsidR="001A5570" w:rsidRPr="00950A99" w14:paraId="01D599F6" w14:textId="468FFFEC" w:rsidTr="00946E9E">
        <w:trPr>
          <w:cantSplit/>
        </w:trPr>
        <w:tc>
          <w:tcPr>
            <w:tcW w:w="3888" w:type="dxa"/>
            <w:shd w:val="clear" w:color="auto" w:fill="auto"/>
          </w:tcPr>
          <w:p w14:paraId="28D449BE" w14:textId="4B289542" w:rsidR="001A5570" w:rsidRPr="00950A99" w:rsidRDefault="001A5570" w:rsidP="00B03F95">
            <w:pPr>
              <w:spacing w:line="280" w:lineRule="atLeast"/>
              <w:ind w:right="108"/>
              <w:rPr>
                <w:szCs w:val="22"/>
              </w:rPr>
            </w:pPr>
            <w:r w:rsidRPr="00950A99">
              <w:rPr>
                <w:szCs w:val="22"/>
              </w:rPr>
              <w:t>Furniture, fixtures, and office equipment</w:t>
            </w:r>
          </w:p>
        </w:tc>
        <w:tc>
          <w:tcPr>
            <w:tcW w:w="1170" w:type="dxa"/>
            <w:shd w:val="clear" w:color="auto" w:fill="auto"/>
          </w:tcPr>
          <w:p w14:paraId="72313A9B" w14:textId="01EF8A24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1,364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A24E3B" w14:textId="77777777" w:rsidR="001A5570" w:rsidRPr="00950A99" w:rsidRDefault="001A5570" w:rsidP="00B03F95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1EA02C70" w14:textId="1234F0E9" w:rsidR="001A5570" w:rsidRPr="00950A99" w:rsidRDefault="00437F3F" w:rsidP="00437F3F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rPr>
                <w:szCs w:val="22"/>
              </w:rPr>
            </w:pPr>
            <w:r>
              <w:rPr>
                <w:szCs w:val="22"/>
              </w:rPr>
              <w:t xml:space="preserve">            -</w:t>
            </w:r>
          </w:p>
        </w:tc>
        <w:tc>
          <w:tcPr>
            <w:tcW w:w="180" w:type="dxa"/>
          </w:tcPr>
          <w:p w14:paraId="331388BD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67F10BEC" w14:textId="6636C707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>
              <w:rPr>
                <w:szCs w:val="22"/>
              </w:rPr>
              <w:t>1,191</w:t>
            </w:r>
          </w:p>
        </w:tc>
        <w:tc>
          <w:tcPr>
            <w:tcW w:w="180" w:type="dxa"/>
          </w:tcPr>
          <w:p w14:paraId="60D91A89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1D59E12B" w14:textId="1ADD1E4D" w:rsidR="001A5570" w:rsidRPr="00950A99" w:rsidRDefault="00161282" w:rsidP="00161282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rPr>
                <w:szCs w:val="22"/>
              </w:rPr>
            </w:pPr>
            <w:r>
              <w:rPr>
                <w:szCs w:val="22"/>
              </w:rPr>
              <w:t xml:space="preserve">            -  </w:t>
            </w:r>
          </w:p>
        </w:tc>
      </w:tr>
      <w:tr w:rsidR="001A5570" w:rsidRPr="00950A99" w14:paraId="4F7529D5" w14:textId="77777777" w:rsidTr="00946E9E">
        <w:trPr>
          <w:cantSplit/>
        </w:trPr>
        <w:tc>
          <w:tcPr>
            <w:tcW w:w="3888" w:type="dxa"/>
            <w:shd w:val="clear" w:color="auto" w:fill="auto"/>
          </w:tcPr>
          <w:p w14:paraId="48740213" w14:textId="624A2F05" w:rsidR="001A5570" w:rsidRPr="00950A99" w:rsidRDefault="001A5570" w:rsidP="00B03F95">
            <w:pPr>
              <w:spacing w:line="280" w:lineRule="atLeast"/>
              <w:ind w:right="108"/>
              <w:rPr>
                <w:szCs w:val="22"/>
              </w:rPr>
            </w:pPr>
            <w:r w:rsidRPr="00950A99">
              <w:rPr>
                <w:szCs w:val="22"/>
              </w:rPr>
              <w:t>Vehicles</w:t>
            </w:r>
          </w:p>
        </w:tc>
        <w:tc>
          <w:tcPr>
            <w:tcW w:w="1170" w:type="dxa"/>
            <w:shd w:val="clear" w:color="auto" w:fill="auto"/>
          </w:tcPr>
          <w:p w14:paraId="25806241" w14:textId="4598D07D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4618CD" w14:textId="77777777" w:rsidR="001A5570" w:rsidRPr="00950A99" w:rsidRDefault="001A5570" w:rsidP="00B03F95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21324B5D" w14:textId="56765188" w:rsidR="001A5570" w:rsidRPr="00950A99" w:rsidRDefault="00437F3F" w:rsidP="00437F3F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rPr>
                <w:szCs w:val="22"/>
              </w:rPr>
            </w:pPr>
            <w:r>
              <w:rPr>
                <w:szCs w:val="22"/>
              </w:rPr>
              <w:t xml:space="preserve">            -</w:t>
            </w:r>
          </w:p>
        </w:tc>
        <w:tc>
          <w:tcPr>
            <w:tcW w:w="180" w:type="dxa"/>
          </w:tcPr>
          <w:p w14:paraId="2181EEED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10B7C029" w14:textId="37A25572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>
              <w:rPr>
                <w:szCs w:val="22"/>
              </w:rPr>
              <w:t>435</w:t>
            </w:r>
          </w:p>
        </w:tc>
        <w:tc>
          <w:tcPr>
            <w:tcW w:w="180" w:type="dxa"/>
          </w:tcPr>
          <w:p w14:paraId="74539200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4514F12D" w14:textId="7D23D766" w:rsidR="001A5570" w:rsidRPr="00950A99" w:rsidRDefault="00161282" w:rsidP="00161282">
            <w:pPr>
              <w:pStyle w:val="acctfourfigures"/>
              <w:tabs>
                <w:tab w:val="clear" w:pos="765"/>
                <w:tab w:val="decimal" w:pos="284"/>
              </w:tabs>
              <w:spacing w:line="280" w:lineRule="atLeast"/>
              <w:ind w:right="108"/>
              <w:rPr>
                <w:szCs w:val="22"/>
              </w:rPr>
            </w:pPr>
            <w:r>
              <w:rPr>
                <w:szCs w:val="22"/>
              </w:rPr>
              <w:t xml:space="preserve">            -</w:t>
            </w:r>
          </w:p>
        </w:tc>
      </w:tr>
      <w:tr w:rsidR="001A5570" w:rsidRPr="00950A99" w14:paraId="4235949A" w14:textId="4915EA50" w:rsidTr="00946E9E">
        <w:trPr>
          <w:cantSplit/>
        </w:trPr>
        <w:tc>
          <w:tcPr>
            <w:tcW w:w="3888" w:type="dxa"/>
            <w:shd w:val="clear" w:color="auto" w:fill="auto"/>
          </w:tcPr>
          <w:p w14:paraId="7A801A9A" w14:textId="791DE9C8" w:rsidR="001A5570" w:rsidRPr="00950A99" w:rsidRDefault="001A5570" w:rsidP="00B03F95">
            <w:pPr>
              <w:spacing w:line="280" w:lineRule="atLeast"/>
              <w:ind w:right="108"/>
              <w:rPr>
                <w:szCs w:val="22"/>
              </w:rPr>
            </w:pPr>
            <w:r w:rsidRPr="00950A99">
              <w:rPr>
                <w:bCs/>
                <w:szCs w:val="22"/>
              </w:rPr>
              <w:t>Assets under construction</w:t>
            </w:r>
          </w:p>
        </w:tc>
        <w:tc>
          <w:tcPr>
            <w:tcW w:w="1170" w:type="dxa"/>
            <w:shd w:val="clear" w:color="auto" w:fill="auto"/>
          </w:tcPr>
          <w:p w14:paraId="3E051292" w14:textId="0B24C25C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100,378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A6512A" w14:textId="77777777" w:rsidR="001A5570" w:rsidRPr="00950A99" w:rsidRDefault="001A5570" w:rsidP="00B03F95">
            <w:pPr>
              <w:pStyle w:val="acctfourfigures"/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7E84A832" w14:textId="0CC07FE3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(31,633)</w:t>
            </w:r>
          </w:p>
        </w:tc>
        <w:tc>
          <w:tcPr>
            <w:tcW w:w="180" w:type="dxa"/>
          </w:tcPr>
          <w:p w14:paraId="462991EA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1639ED8C" w14:textId="5B151AD2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>
              <w:rPr>
                <w:szCs w:val="22"/>
              </w:rPr>
              <w:t>100,378</w:t>
            </w:r>
          </w:p>
        </w:tc>
        <w:tc>
          <w:tcPr>
            <w:tcW w:w="180" w:type="dxa"/>
          </w:tcPr>
          <w:p w14:paraId="434D6E5F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68CAEE2E" w14:textId="7BD3125F" w:rsidR="001A5570" w:rsidRPr="00950A99" w:rsidRDefault="00161282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(31,590)</w:t>
            </w:r>
          </w:p>
        </w:tc>
      </w:tr>
      <w:tr w:rsidR="001A5570" w:rsidRPr="00950A99" w14:paraId="5968430E" w14:textId="43671784" w:rsidTr="00946E9E">
        <w:trPr>
          <w:cantSplit/>
          <w:trHeight w:val="60"/>
        </w:trPr>
        <w:tc>
          <w:tcPr>
            <w:tcW w:w="3888" w:type="dxa"/>
            <w:shd w:val="clear" w:color="auto" w:fill="auto"/>
          </w:tcPr>
          <w:p w14:paraId="29552181" w14:textId="471F9A6A" w:rsidR="001A5570" w:rsidRPr="00950A99" w:rsidRDefault="001A5570" w:rsidP="00B03F95">
            <w:pPr>
              <w:pStyle w:val="acctfourfigures"/>
              <w:tabs>
                <w:tab w:val="clear" w:pos="765"/>
              </w:tabs>
              <w:spacing w:line="280" w:lineRule="atLeast"/>
              <w:ind w:left="191" w:right="11" w:hanging="191"/>
              <w:rPr>
                <w:bCs/>
                <w:szCs w:val="22"/>
              </w:rPr>
            </w:pPr>
            <w:r w:rsidRPr="00950A99">
              <w:rPr>
                <w:bCs/>
                <w:szCs w:val="22"/>
              </w:rPr>
              <w:t>Machinery during installation</w:t>
            </w:r>
          </w:p>
        </w:tc>
        <w:tc>
          <w:tcPr>
            <w:tcW w:w="1170" w:type="dxa"/>
            <w:shd w:val="clear" w:color="auto" w:fill="auto"/>
          </w:tcPr>
          <w:p w14:paraId="41F324A9" w14:textId="2EE19B9B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241,361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D23639" w14:textId="77777777" w:rsidR="001A5570" w:rsidRPr="00950A99" w:rsidRDefault="001A5570" w:rsidP="00B03F95">
            <w:pPr>
              <w:pStyle w:val="acctfourfigures"/>
              <w:spacing w:line="280" w:lineRule="atLeast"/>
              <w:ind w:right="108"/>
              <w:jc w:val="right"/>
              <w:rPr>
                <w:bCs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4676DF7B" w14:textId="0D466C93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(70,991)</w:t>
            </w:r>
          </w:p>
        </w:tc>
        <w:tc>
          <w:tcPr>
            <w:tcW w:w="180" w:type="dxa"/>
          </w:tcPr>
          <w:p w14:paraId="1C25109A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2E6E1201" w14:textId="4526EFD0" w:rsidR="001A5570" w:rsidRPr="00950A99" w:rsidRDefault="00437F3F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  <w:r>
              <w:rPr>
                <w:szCs w:val="22"/>
              </w:rPr>
              <w:t>230,213</w:t>
            </w:r>
          </w:p>
        </w:tc>
        <w:tc>
          <w:tcPr>
            <w:tcW w:w="180" w:type="dxa"/>
          </w:tcPr>
          <w:p w14:paraId="5AEBF323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64FE0448" w14:textId="027D62C7" w:rsidR="001A5570" w:rsidRPr="00950A99" w:rsidRDefault="00161282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(68,555)</w:t>
            </w:r>
          </w:p>
        </w:tc>
      </w:tr>
      <w:tr w:rsidR="001A5570" w:rsidRPr="00950A99" w14:paraId="3B115667" w14:textId="65C217EA" w:rsidTr="00946E9E">
        <w:trPr>
          <w:cantSplit/>
          <w:trHeight w:val="60"/>
        </w:trPr>
        <w:tc>
          <w:tcPr>
            <w:tcW w:w="3888" w:type="dxa"/>
            <w:shd w:val="clear" w:color="auto" w:fill="auto"/>
          </w:tcPr>
          <w:p w14:paraId="03FE4BB5" w14:textId="394D0BF2" w:rsidR="001A5570" w:rsidRPr="00950A99" w:rsidRDefault="001A5570" w:rsidP="00B03F95">
            <w:pPr>
              <w:pStyle w:val="acctfourfigures"/>
              <w:tabs>
                <w:tab w:val="clear" w:pos="765"/>
              </w:tabs>
              <w:spacing w:line="280" w:lineRule="atLeast"/>
              <w:ind w:left="191" w:right="11" w:hanging="191"/>
              <w:rPr>
                <w:b/>
                <w:szCs w:val="22"/>
              </w:rPr>
            </w:pPr>
            <w:r w:rsidRPr="00950A99">
              <w:rPr>
                <w:b/>
                <w:szCs w:val="22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B0352" w14:textId="156CDA2A" w:rsidR="001A5570" w:rsidRPr="00950A99" w:rsidRDefault="00161282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482,646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AB2CD8" w14:textId="77777777" w:rsidR="001A5570" w:rsidRPr="00950A99" w:rsidRDefault="001A5570" w:rsidP="00B03F95">
            <w:pPr>
              <w:pStyle w:val="acctfourfigures"/>
              <w:spacing w:line="280" w:lineRule="atLeast"/>
              <w:ind w:right="108"/>
              <w:jc w:val="right"/>
              <w:rPr>
                <w:bCs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41BF5" w14:textId="529DEF4B" w:rsidR="001A5570" w:rsidRPr="00950A99" w:rsidRDefault="00161282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(102,643)</w:t>
            </w:r>
          </w:p>
        </w:tc>
        <w:tc>
          <w:tcPr>
            <w:tcW w:w="180" w:type="dxa"/>
          </w:tcPr>
          <w:p w14:paraId="0F98AF7F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06A6EA" w14:textId="34B57F09" w:rsidR="001A5570" w:rsidRPr="00950A99" w:rsidRDefault="00161282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464,327</w:t>
            </w:r>
          </w:p>
        </w:tc>
        <w:tc>
          <w:tcPr>
            <w:tcW w:w="180" w:type="dxa"/>
          </w:tcPr>
          <w:p w14:paraId="29E4751F" w14:textId="77777777" w:rsidR="001A5570" w:rsidRPr="00950A99" w:rsidRDefault="001A5570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1C5E32" w14:textId="429686FB" w:rsidR="001A5570" w:rsidRPr="00950A99" w:rsidRDefault="00161282" w:rsidP="00B03F95">
            <w:pPr>
              <w:pStyle w:val="acctfourfigures"/>
              <w:tabs>
                <w:tab w:val="clear" w:pos="765"/>
                <w:tab w:val="decimal" w:pos="731"/>
              </w:tabs>
              <w:spacing w:line="280" w:lineRule="atLeast"/>
              <w:ind w:right="108"/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(100,164)</w:t>
            </w:r>
          </w:p>
        </w:tc>
      </w:tr>
      <w:bookmarkEnd w:id="1"/>
    </w:tbl>
    <w:p w14:paraId="78E79A26" w14:textId="77777777" w:rsidR="0095052A" w:rsidRPr="00BE656D" w:rsidRDefault="0095052A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4EAB0FD0" w14:textId="2B31BC54" w:rsidR="005B7372" w:rsidRPr="009342A1" w:rsidRDefault="005B7372" w:rsidP="00ED4576">
      <w:pPr>
        <w:pStyle w:val="Heading1"/>
        <w:spacing w:line="240" w:lineRule="atLeast"/>
        <w:ind w:left="540" w:hanging="540"/>
      </w:pPr>
      <w:r w:rsidRPr="009342A1">
        <w:t>Long-term loan</w:t>
      </w:r>
      <w:r w:rsidR="009F4B2C" w:rsidRPr="009342A1">
        <w:t>s</w:t>
      </w:r>
      <w:r w:rsidRPr="009342A1">
        <w:t xml:space="preserve"> from financial institutions</w:t>
      </w:r>
    </w:p>
    <w:p w14:paraId="242C3668" w14:textId="77777777" w:rsidR="00A27624" w:rsidRPr="009342A1" w:rsidRDefault="00A27624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659BA5F1" w14:textId="6C8AB16B" w:rsidR="004010B4" w:rsidRPr="009342A1" w:rsidRDefault="004010B4" w:rsidP="009342A1">
      <w:pPr>
        <w:pStyle w:val="BodyText"/>
        <w:spacing w:after="0" w:line="240" w:lineRule="atLeast"/>
        <w:ind w:left="540"/>
        <w:jc w:val="thaiDistribute"/>
        <w:rPr>
          <w:rFonts w:cs="Angsana New"/>
          <w:i/>
          <w:iCs/>
          <w:szCs w:val="28"/>
          <w:lang w:val="en-US" w:bidi="th-TH"/>
        </w:rPr>
      </w:pPr>
      <w:bookmarkStart w:id="2" w:name="_Hlk141343351"/>
      <w:r w:rsidRPr="009342A1">
        <w:rPr>
          <w:rFonts w:cs="Angsana New"/>
          <w:i/>
          <w:iCs/>
          <w:szCs w:val="28"/>
          <w:lang w:val="en-US" w:bidi="th-TH"/>
        </w:rPr>
        <w:t>The Company</w:t>
      </w:r>
    </w:p>
    <w:p w14:paraId="1A3A84B6" w14:textId="77777777" w:rsidR="00171F25" w:rsidRPr="009342A1" w:rsidRDefault="00171F25" w:rsidP="0095052A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lang w:val="en-US" w:bidi="th-TH"/>
        </w:rPr>
      </w:pPr>
    </w:p>
    <w:p w14:paraId="02223507" w14:textId="29251C4D" w:rsidR="00171F25" w:rsidRPr="009342A1" w:rsidRDefault="00171F25" w:rsidP="00171F25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lang w:val="en-US" w:bidi="th-TH"/>
        </w:rPr>
      </w:pPr>
      <w:r w:rsidRPr="009342A1">
        <w:rPr>
          <w:szCs w:val="22"/>
        </w:rPr>
        <w:t xml:space="preserve">On </w:t>
      </w:r>
      <w:r w:rsidR="00696864" w:rsidRPr="009342A1">
        <w:rPr>
          <w:szCs w:val="22"/>
        </w:rPr>
        <w:t>27</w:t>
      </w:r>
      <w:r w:rsidRPr="009342A1">
        <w:rPr>
          <w:szCs w:val="22"/>
        </w:rPr>
        <w:t xml:space="preserve"> </w:t>
      </w:r>
      <w:r w:rsidR="00696864" w:rsidRPr="009342A1">
        <w:rPr>
          <w:szCs w:val="22"/>
        </w:rPr>
        <w:t>March</w:t>
      </w:r>
      <w:r w:rsidRPr="009342A1">
        <w:rPr>
          <w:szCs w:val="22"/>
        </w:rPr>
        <w:t xml:space="preserve"> 202</w:t>
      </w:r>
      <w:r w:rsidR="00696864" w:rsidRPr="009342A1">
        <w:rPr>
          <w:szCs w:val="22"/>
        </w:rPr>
        <w:t>5</w:t>
      </w:r>
      <w:r w:rsidRPr="009342A1">
        <w:rPr>
          <w:szCs w:val="22"/>
        </w:rPr>
        <w:t xml:space="preserve">, the Company entered into an unsecured long-term loan agreement with a local financial institution, providing credit facilities amounting to Baht </w:t>
      </w:r>
      <w:r w:rsidR="00116B8A" w:rsidRPr="009342A1">
        <w:rPr>
          <w:szCs w:val="22"/>
        </w:rPr>
        <w:t>100</w:t>
      </w:r>
      <w:r w:rsidRPr="009342A1">
        <w:rPr>
          <w:szCs w:val="22"/>
        </w:rPr>
        <w:t xml:space="preserve"> million to</w:t>
      </w:r>
      <w:r w:rsidR="007255A7" w:rsidRPr="009342A1">
        <w:t xml:space="preserve"> support the construction of the warehouse on the</w:t>
      </w:r>
      <w:r w:rsidR="0004471A" w:rsidRPr="009342A1">
        <w:t xml:space="preserve"> </w:t>
      </w:r>
      <w:r w:rsidR="001A0589">
        <w:t xml:space="preserve">factory </w:t>
      </w:r>
      <w:r w:rsidR="007255A7" w:rsidRPr="009342A1">
        <w:t xml:space="preserve">site </w:t>
      </w:r>
      <w:r w:rsidR="001A0589">
        <w:t>in</w:t>
      </w:r>
      <w:r w:rsidR="007255A7" w:rsidRPr="009342A1">
        <w:t xml:space="preserve"> the Ratchaburi plant</w:t>
      </w:r>
      <w:r w:rsidRPr="009342A1">
        <w:rPr>
          <w:szCs w:val="22"/>
        </w:rPr>
        <w:t xml:space="preserve">. The loan agreement has term of </w:t>
      </w:r>
      <w:r w:rsidRPr="009342A1">
        <w:rPr>
          <w:rFonts w:cstheme="minorBidi"/>
          <w:szCs w:val="28"/>
          <w:lang w:val="en-US" w:bidi="th-TH"/>
        </w:rPr>
        <w:t>6</w:t>
      </w:r>
      <w:r w:rsidRPr="009342A1">
        <w:rPr>
          <w:szCs w:val="22"/>
        </w:rPr>
        <w:t xml:space="preserve"> years </w:t>
      </w:r>
      <w:r w:rsidRPr="009342A1">
        <w:rPr>
          <w:rFonts w:cstheme="minorBidi"/>
          <w:szCs w:val="28"/>
          <w:lang w:val="en-US" w:bidi="th-TH"/>
        </w:rPr>
        <w:t>from the contract date</w:t>
      </w:r>
      <w:r w:rsidRPr="009342A1">
        <w:rPr>
          <w:szCs w:val="22"/>
        </w:rPr>
        <w:t xml:space="preserve">, the principal repayments are due every month with 60 </w:t>
      </w:r>
      <w:proofErr w:type="spellStart"/>
      <w:r w:rsidRPr="009342A1">
        <w:rPr>
          <w:szCs w:val="22"/>
        </w:rPr>
        <w:t>installments</w:t>
      </w:r>
      <w:proofErr w:type="spellEnd"/>
      <w:r w:rsidRPr="009342A1">
        <w:rPr>
          <w:szCs w:val="22"/>
        </w:rPr>
        <w:t xml:space="preserve">. </w:t>
      </w:r>
      <w:r w:rsidRPr="009342A1">
        <w:rPr>
          <w:rFonts w:cstheme="minorBidi"/>
          <w:szCs w:val="28"/>
          <w:lang w:val="en-US" w:bidi="th-TH"/>
        </w:rPr>
        <w:t>The loan bear interest rate at MLR less fixed interest rate as stipulated in the agreement.</w:t>
      </w:r>
      <w:r w:rsidRPr="009342A1">
        <w:rPr>
          <w:szCs w:val="22"/>
        </w:rPr>
        <w:t xml:space="preserve"> </w:t>
      </w:r>
      <w:r w:rsidRPr="009342A1">
        <w:rPr>
          <w:rFonts w:cs="Angsana New"/>
          <w:szCs w:val="22"/>
          <w:lang w:bidi="th-TH"/>
        </w:rPr>
        <w:t>During the</w:t>
      </w:r>
      <w:r w:rsidR="007C5893" w:rsidRPr="009342A1">
        <w:rPr>
          <w:rFonts w:cs="Angsana New" w:hint="cs"/>
          <w:szCs w:val="22"/>
          <w:cs/>
          <w:lang w:bidi="th-TH"/>
        </w:rPr>
        <w:t xml:space="preserve"> </w:t>
      </w:r>
      <w:r w:rsidR="007C5893" w:rsidRPr="009342A1">
        <w:rPr>
          <w:rFonts w:cs="Angsana New"/>
          <w:szCs w:val="22"/>
          <w:lang w:val="en-US" w:bidi="th-TH"/>
        </w:rPr>
        <w:t>three</w:t>
      </w:r>
      <w:r w:rsidRPr="009342A1">
        <w:rPr>
          <w:rFonts w:cs="Angsana New"/>
          <w:szCs w:val="22"/>
          <w:lang w:bidi="th-TH"/>
        </w:rPr>
        <w:t>-month period ended 3</w:t>
      </w:r>
      <w:r w:rsidR="007C5893" w:rsidRPr="009342A1">
        <w:rPr>
          <w:rFonts w:cs="Angsana New"/>
          <w:szCs w:val="22"/>
          <w:lang w:bidi="th-TH"/>
        </w:rPr>
        <w:t>1 March</w:t>
      </w:r>
      <w:r w:rsidRPr="009342A1">
        <w:rPr>
          <w:rFonts w:cs="Angsana New"/>
          <w:szCs w:val="22"/>
          <w:lang w:bidi="th-TH"/>
        </w:rPr>
        <w:t xml:space="preserve"> 202</w:t>
      </w:r>
      <w:r w:rsidR="007C5893" w:rsidRPr="009342A1">
        <w:rPr>
          <w:rFonts w:cs="Angsana New"/>
          <w:szCs w:val="22"/>
          <w:lang w:bidi="th-TH"/>
        </w:rPr>
        <w:t>5</w:t>
      </w:r>
      <w:r w:rsidRPr="009342A1">
        <w:rPr>
          <w:rFonts w:cs="Angsana New"/>
          <w:szCs w:val="22"/>
          <w:lang w:bidi="th-TH"/>
        </w:rPr>
        <w:t xml:space="preserve">, the Company drew down the loans </w:t>
      </w:r>
      <w:proofErr w:type="spellStart"/>
      <w:r w:rsidRPr="009342A1">
        <w:rPr>
          <w:rFonts w:cs="Angsana New"/>
          <w:szCs w:val="22"/>
          <w:lang w:bidi="th-TH"/>
        </w:rPr>
        <w:t>totaling</w:t>
      </w:r>
      <w:proofErr w:type="spellEnd"/>
      <w:r w:rsidRPr="009342A1">
        <w:rPr>
          <w:rFonts w:cs="Angsana New"/>
          <w:szCs w:val="22"/>
          <w:lang w:bidi="th-TH"/>
        </w:rPr>
        <w:t xml:space="preserve"> of Baht </w:t>
      </w:r>
      <w:r w:rsidR="00DC582C" w:rsidRPr="009342A1">
        <w:rPr>
          <w:rFonts w:cs="Angsana New"/>
          <w:szCs w:val="22"/>
          <w:lang w:bidi="th-TH"/>
        </w:rPr>
        <w:t>12.30</w:t>
      </w:r>
      <w:r w:rsidRPr="009342A1">
        <w:rPr>
          <w:rFonts w:cs="Angsana New"/>
          <w:szCs w:val="22"/>
          <w:lang w:bidi="th-TH"/>
        </w:rPr>
        <w:t xml:space="preserve"> million.</w:t>
      </w:r>
      <w:r w:rsidRPr="009342A1">
        <w:rPr>
          <w:szCs w:val="22"/>
        </w:rPr>
        <w:t xml:space="preserve"> Subsequently, on </w:t>
      </w:r>
      <w:r w:rsidR="009342A1" w:rsidRPr="009342A1">
        <w:rPr>
          <w:szCs w:val="22"/>
        </w:rPr>
        <w:t>4</w:t>
      </w:r>
      <w:r w:rsidRPr="009342A1">
        <w:rPr>
          <w:szCs w:val="22"/>
        </w:rPr>
        <w:t xml:space="preserve"> </w:t>
      </w:r>
      <w:r w:rsidR="009342A1" w:rsidRPr="009342A1">
        <w:rPr>
          <w:szCs w:val="22"/>
        </w:rPr>
        <w:t>April</w:t>
      </w:r>
      <w:r w:rsidRPr="009342A1">
        <w:rPr>
          <w:szCs w:val="22"/>
        </w:rPr>
        <w:t xml:space="preserve"> 202</w:t>
      </w:r>
      <w:r w:rsidR="009342A1" w:rsidRPr="009342A1">
        <w:rPr>
          <w:szCs w:val="22"/>
        </w:rPr>
        <w:t>5</w:t>
      </w:r>
      <w:r w:rsidRPr="009342A1">
        <w:rPr>
          <w:rFonts w:cstheme="minorBidi"/>
          <w:szCs w:val="28"/>
          <w:lang w:val="en-US" w:bidi="th-TH"/>
        </w:rPr>
        <w:t xml:space="preserve">, the Company additionally drew down the loan totaling </w:t>
      </w:r>
      <w:r w:rsidRPr="009342A1">
        <w:rPr>
          <w:rFonts w:cs="Angsana New"/>
          <w:szCs w:val="22"/>
          <w:lang w:bidi="th-TH"/>
        </w:rPr>
        <w:t xml:space="preserve">of Baht </w:t>
      </w:r>
      <w:r w:rsidR="009342A1" w:rsidRPr="009342A1">
        <w:rPr>
          <w:szCs w:val="22"/>
          <w:lang w:bidi="th-TH"/>
        </w:rPr>
        <w:t>24.70</w:t>
      </w:r>
      <w:r w:rsidRPr="009342A1">
        <w:rPr>
          <w:rFonts w:cs="Angsana New"/>
          <w:szCs w:val="22"/>
          <w:lang w:bidi="th-TH"/>
        </w:rPr>
        <w:t xml:space="preserve"> million</w:t>
      </w:r>
      <w:r w:rsidRPr="009342A1">
        <w:rPr>
          <w:rFonts w:cstheme="minorBidi"/>
          <w:szCs w:val="28"/>
          <w:lang w:val="en-US" w:bidi="th-TH"/>
        </w:rPr>
        <w:t>.</w:t>
      </w:r>
    </w:p>
    <w:p w14:paraId="4391A0BB" w14:textId="77777777" w:rsidR="00992DF6" w:rsidRPr="009342A1" w:rsidRDefault="00992DF6" w:rsidP="00D843F4">
      <w:pPr>
        <w:pStyle w:val="BodyText"/>
        <w:spacing w:after="0" w:line="240" w:lineRule="atLeast"/>
        <w:jc w:val="thaiDistribute"/>
        <w:rPr>
          <w:rFonts w:cstheme="minorBidi"/>
          <w:szCs w:val="28"/>
          <w:lang w:val="en-US" w:bidi="th-TH"/>
        </w:rPr>
      </w:pPr>
    </w:p>
    <w:p w14:paraId="0FFB85D5" w14:textId="671091B3" w:rsidR="00992DF6" w:rsidRPr="00992DF6" w:rsidRDefault="00992DF6" w:rsidP="00992DF6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rFonts w:cstheme="minorBidi"/>
          <w:szCs w:val="28"/>
          <w:cs/>
          <w:lang w:val="en" w:bidi="th-TH"/>
        </w:rPr>
      </w:pPr>
      <w:r w:rsidRPr="009342A1">
        <w:rPr>
          <w:szCs w:val="22"/>
          <w:lang w:val="en"/>
        </w:rPr>
        <w:t>The Company and a subsidiary should comply with the conditions and requirements as stipulated in the loan agreements i.e. maintain the interest-bearing debt to the equity and maintain Debt Service Coverage Ratio (“DSCR”).</w:t>
      </w:r>
    </w:p>
    <w:bookmarkEnd w:id="2"/>
    <w:p w14:paraId="18E3485B" w14:textId="77777777" w:rsidR="00725A09" w:rsidRDefault="00725A09" w:rsidP="009342A1">
      <w:pPr>
        <w:pStyle w:val="BodyText"/>
        <w:spacing w:after="0" w:line="240" w:lineRule="auto"/>
        <w:jc w:val="both"/>
        <w:rPr>
          <w:szCs w:val="22"/>
          <w:lang w:bidi="th-TH"/>
        </w:rPr>
      </w:pPr>
    </w:p>
    <w:tbl>
      <w:tblPr>
        <w:tblW w:w="913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07"/>
        <w:gridCol w:w="901"/>
        <w:gridCol w:w="180"/>
        <w:gridCol w:w="1080"/>
        <w:gridCol w:w="180"/>
        <w:gridCol w:w="1170"/>
        <w:gridCol w:w="180"/>
        <w:gridCol w:w="1070"/>
        <w:gridCol w:w="180"/>
        <w:gridCol w:w="1082"/>
      </w:tblGrid>
      <w:tr w:rsidR="00891DBC" w:rsidRPr="00950A99" w14:paraId="782D0445" w14:textId="77777777" w:rsidTr="00194E8E">
        <w:trPr>
          <w:cantSplit/>
          <w:trHeight w:val="218"/>
          <w:tblHeader/>
        </w:trPr>
        <w:tc>
          <w:tcPr>
            <w:tcW w:w="4008" w:type="dxa"/>
            <w:gridSpan w:val="2"/>
            <w:vAlign w:val="bottom"/>
            <w:hideMark/>
          </w:tcPr>
          <w:p w14:paraId="34A107A1" w14:textId="77777777" w:rsidR="00891DBC" w:rsidRPr="00BA07C4" w:rsidRDefault="00891DBC" w:rsidP="00BA07C4">
            <w:pPr>
              <w:spacing w:line="280" w:lineRule="atLeast"/>
              <w:ind w:left="187" w:right="-73" w:hanging="187"/>
              <w:jc w:val="both"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  <w:p w14:paraId="20AE730C" w14:textId="77777777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b/>
                <w:bCs/>
                <w:i/>
                <w:iCs/>
                <w:szCs w:val="22"/>
                <w:lang w:val="en-US" w:bidi="th-TH"/>
              </w:rPr>
              <w:t>Assets pledged as security for liabilities</w:t>
            </w:r>
          </w:p>
        </w:tc>
        <w:tc>
          <w:tcPr>
            <w:tcW w:w="180" w:type="dxa"/>
          </w:tcPr>
          <w:p w14:paraId="5F8058BE" w14:textId="77777777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13F04C5" w14:textId="07A22F7F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rFonts w:eastAsia="Calibri"/>
                <w:b/>
                <w:bCs/>
                <w:color w:val="000000"/>
                <w:szCs w:val="22"/>
                <w:lang w:val="en-US" w:bidi="th-TH"/>
              </w:rPr>
              <w:t xml:space="preserve">Consolidated </w:t>
            </w:r>
            <w:r w:rsidR="002534EE" w:rsidRPr="00BA07C4"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  <w:br/>
            </w:r>
            <w:r w:rsidRPr="00BA07C4">
              <w:rPr>
                <w:rFonts w:eastAsia="Calibri"/>
                <w:b/>
                <w:bCs/>
                <w:color w:val="000000"/>
                <w:szCs w:val="22"/>
                <w:lang w:val="en-US" w:bidi="th-TH"/>
              </w:rPr>
              <w:t>financial statements</w:t>
            </w:r>
          </w:p>
        </w:tc>
        <w:tc>
          <w:tcPr>
            <w:tcW w:w="180" w:type="dxa"/>
            <w:vAlign w:val="center"/>
          </w:tcPr>
          <w:p w14:paraId="69A6AE3D" w14:textId="77777777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</w:p>
        </w:tc>
        <w:tc>
          <w:tcPr>
            <w:tcW w:w="2332" w:type="dxa"/>
            <w:gridSpan w:val="3"/>
            <w:vAlign w:val="center"/>
            <w:hideMark/>
          </w:tcPr>
          <w:p w14:paraId="0E0F333B" w14:textId="79B369B1" w:rsidR="00891DBC" w:rsidRPr="00BA07C4" w:rsidRDefault="00891DBC" w:rsidP="00BA07C4">
            <w:pPr>
              <w:autoSpaceDE w:val="0"/>
              <w:autoSpaceDN w:val="0"/>
              <w:adjustRightInd w:val="0"/>
              <w:spacing w:line="280" w:lineRule="atLeast"/>
              <w:ind w:left="-73" w:right="-88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rFonts w:eastAsia="Calibri"/>
                <w:b/>
                <w:bCs/>
                <w:szCs w:val="22"/>
                <w:lang w:val="en-US" w:bidi="th-TH"/>
              </w:rPr>
              <w:t xml:space="preserve">Separate </w:t>
            </w:r>
            <w:r w:rsidR="002534EE" w:rsidRPr="00BA07C4">
              <w:rPr>
                <w:rFonts w:eastAsia="Calibri"/>
                <w:b/>
                <w:bCs/>
                <w:szCs w:val="22"/>
                <w:cs/>
                <w:lang w:val="en-US" w:bidi="th-TH"/>
              </w:rPr>
              <w:br/>
            </w:r>
            <w:r w:rsidRPr="00BA07C4">
              <w:rPr>
                <w:rFonts w:eastAsia="Calibri"/>
                <w:b/>
                <w:bCs/>
                <w:szCs w:val="22"/>
                <w:lang w:val="en-US" w:bidi="th-TH"/>
              </w:rPr>
              <w:t>financial statements</w:t>
            </w:r>
          </w:p>
        </w:tc>
      </w:tr>
      <w:tr w:rsidR="007C1F2C" w:rsidRPr="00950A99" w14:paraId="04F3A647" w14:textId="77777777" w:rsidTr="00BB094C">
        <w:trPr>
          <w:cantSplit/>
          <w:trHeight w:val="62"/>
          <w:tblHeader/>
        </w:trPr>
        <w:tc>
          <w:tcPr>
            <w:tcW w:w="3107" w:type="dxa"/>
            <w:vAlign w:val="bottom"/>
            <w:hideMark/>
          </w:tcPr>
          <w:p w14:paraId="7209C0DA" w14:textId="38153E36" w:rsidR="007C1F2C" w:rsidRPr="00BA07C4" w:rsidRDefault="007C1F2C" w:rsidP="007C1F2C">
            <w:pPr>
              <w:tabs>
                <w:tab w:val="left" w:pos="720"/>
                <w:tab w:val="decimal" w:pos="765"/>
              </w:tabs>
              <w:spacing w:line="280" w:lineRule="atLeast"/>
              <w:ind w:left="188" w:firstLine="8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01" w:type="dxa"/>
          </w:tcPr>
          <w:p w14:paraId="7B3859B6" w14:textId="77777777" w:rsidR="007C1F2C" w:rsidRPr="00BA07C4" w:rsidRDefault="007C1F2C" w:rsidP="007C1F2C">
            <w:pPr>
              <w:spacing w:line="280" w:lineRule="atLeast"/>
              <w:ind w:left="-83" w:right="-79" w:firstLine="4"/>
              <w:jc w:val="center"/>
              <w:rPr>
                <w:b/>
                <w:i/>
                <w:i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D69853" w14:textId="77777777" w:rsidR="007C1F2C" w:rsidRPr="00BA07C4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268DAF0" w14:textId="77777777" w:rsidR="007C1F2C" w:rsidRPr="00200289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200289">
              <w:rPr>
                <w:b w:val="0"/>
                <w:bCs/>
                <w:szCs w:val="22"/>
              </w:rPr>
              <w:t xml:space="preserve">31 </w:t>
            </w:r>
          </w:p>
          <w:p w14:paraId="2BA3EF3F" w14:textId="77777777" w:rsidR="007C1F2C" w:rsidRPr="00200289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200289">
              <w:rPr>
                <w:b w:val="0"/>
                <w:bCs/>
                <w:szCs w:val="22"/>
              </w:rPr>
              <w:t>March</w:t>
            </w:r>
          </w:p>
          <w:p w14:paraId="329E6FB6" w14:textId="4B1E175B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  <w:r w:rsidRPr="00200289">
              <w:rPr>
                <w:bCs/>
                <w:szCs w:val="22"/>
              </w:rPr>
              <w:t>2025</w:t>
            </w:r>
          </w:p>
        </w:tc>
        <w:tc>
          <w:tcPr>
            <w:tcW w:w="180" w:type="dxa"/>
            <w:vAlign w:val="center"/>
          </w:tcPr>
          <w:p w14:paraId="03305E81" w14:textId="77777777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71A635FB" w14:textId="3ED10D35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  <w:r w:rsidRPr="00200289">
              <w:rPr>
                <w:bCs/>
                <w:szCs w:val="22"/>
              </w:rPr>
              <w:t>31 December 2024</w:t>
            </w:r>
          </w:p>
        </w:tc>
        <w:tc>
          <w:tcPr>
            <w:tcW w:w="180" w:type="dxa"/>
          </w:tcPr>
          <w:p w14:paraId="1071C417" w14:textId="77777777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</w:p>
        </w:tc>
        <w:tc>
          <w:tcPr>
            <w:tcW w:w="1070" w:type="dxa"/>
            <w:vAlign w:val="center"/>
            <w:hideMark/>
          </w:tcPr>
          <w:p w14:paraId="607AB9FD" w14:textId="77777777" w:rsidR="007C1F2C" w:rsidRPr="00200289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200289">
              <w:rPr>
                <w:b w:val="0"/>
                <w:bCs/>
                <w:szCs w:val="22"/>
              </w:rPr>
              <w:t xml:space="preserve">31 </w:t>
            </w:r>
          </w:p>
          <w:p w14:paraId="5F3E12D3" w14:textId="77777777" w:rsidR="007C1F2C" w:rsidRPr="00200289" w:rsidRDefault="007C1F2C" w:rsidP="007C1F2C">
            <w:pPr>
              <w:pStyle w:val="acctmergecolhdg"/>
              <w:spacing w:line="240" w:lineRule="atLeast"/>
              <w:ind w:left="-75" w:right="-75"/>
              <w:rPr>
                <w:b w:val="0"/>
                <w:bCs/>
                <w:szCs w:val="22"/>
              </w:rPr>
            </w:pPr>
            <w:r w:rsidRPr="00200289">
              <w:rPr>
                <w:b w:val="0"/>
                <w:bCs/>
                <w:szCs w:val="22"/>
              </w:rPr>
              <w:t>March</w:t>
            </w:r>
          </w:p>
          <w:p w14:paraId="777C721B" w14:textId="6B65026A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</w:rPr>
            </w:pPr>
            <w:r w:rsidRPr="00200289">
              <w:rPr>
                <w:bCs/>
                <w:szCs w:val="22"/>
              </w:rPr>
              <w:t>2025</w:t>
            </w:r>
          </w:p>
        </w:tc>
        <w:tc>
          <w:tcPr>
            <w:tcW w:w="180" w:type="dxa"/>
            <w:vAlign w:val="center"/>
          </w:tcPr>
          <w:p w14:paraId="7C326825" w14:textId="77777777" w:rsidR="007C1F2C" w:rsidRPr="00200289" w:rsidRDefault="007C1F2C" w:rsidP="007C1F2C">
            <w:pPr>
              <w:spacing w:line="280" w:lineRule="atLeast"/>
              <w:ind w:left="-83" w:firstLine="4"/>
              <w:jc w:val="center"/>
              <w:rPr>
                <w:bCs/>
                <w:szCs w:val="22"/>
              </w:rPr>
            </w:pPr>
          </w:p>
        </w:tc>
        <w:tc>
          <w:tcPr>
            <w:tcW w:w="1082" w:type="dxa"/>
            <w:vAlign w:val="center"/>
            <w:hideMark/>
          </w:tcPr>
          <w:p w14:paraId="34D25AD6" w14:textId="1EB61DFD" w:rsidR="007C1F2C" w:rsidRPr="00200289" w:rsidRDefault="007C1F2C" w:rsidP="007C1F2C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  <w:r w:rsidRPr="00200289">
              <w:rPr>
                <w:bCs/>
                <w:szCs w:val="22"/>
              </w:rPr>
              <w:t>31 December 2024</w:t>
            </w:r>
          </w:p>
        </w:tc>
      </w:tr>
      <w:tr w:rsidR="00891DBC" w:rsidRPr="00950A99" w14:paraId="52049E0E" w14:textId="77777777" w:rsidTr="00194E8E">
        <w:trPr>
          <w:cantSplit/>
          <w:tblHeader/>
        </w:trPr>
        <w:tc>
          <w:tcPr>
            <w:tcW w:w="3107" w:type="dxa"/>
            <w:vAlign w:val="bottom"/>
            <w:hideMark/>
          </w:tcPr>
          <w:p w14:paraId="27D0E919" w14:textId="77777777" w:rsidR="00891DBC" w:rsidRPr="00BA07C4" w:rsidRDefault="00891DBC" w:rsidP="00BA07C4">
            <w:pPr>
              <w:tabs>
                <w:tab w:val="left" w:pos="720"/>
                <w:tab w:val="decimal" w:pos="765"/>
              </w:tabs>
              <w:spacing w:line="280" w:lineRule="atLeas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901" w:type="dxa"/>
          </w:tcPr>
          <w:p w14:paraId="148B1949" w14:textId="77777777" w:rsidR="00891DBC" w:rsidRPr="00BA07C4" w:rsidRDefault="00891DBC" w:rsidP="00BA07C4">
            <w:pPr>
              <w:spacing w:line="280" w:lineRule="atLeast"/>
              <w:ind w:left="-83" w:right="-79" w:firstLine="4"/>
              <w:jc w:val="center"/>
              <w:rPr>
                <w:b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755B7A6" w14:textId="77777777" w:rsidR="00891DBC" w:rsidRPr="00BA07C4" w:rsidRDefault="00891DBC" w:rsidP="00BA07C4">
            <w:pPr>
              <w:spacing w:line="280" w:lineRule="atLeast"/>
              <w:ind w:left="-83" w:right="-79" w:firstLine="4"/>
              <w:jc w:val="center"/>
              <w:rPr>
                <w:b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4942" w:type="dxa"/>
            <w:gridSpan w:val="7"/>
          </w:tcPr>
          <w:p w14:paraId="6E7322A2" w14:textId="047967C4" w:rsidR="00891DBC" w:rsidRPr="00BA07C4" w:rsidRDefault="00F37551" w:rsidP="00BA07C4">
            <w:pPr>
              <w:spacing w:line="280" w:lineRule="atLeast"/>
              <w:ind w:left="-83" w:right="-79" w:firstLine="4"/>
              <w:jc w:val="center"/>
              <w:rPr>
                <w:bCs/>
                <w:szCs w:val="22"/>
              </w:rPr>
            </w:pPr>
            <w:r w:rsidRPr="00BA07C4">
              <w:rPr>
                <w:bCs/>
                <w:i/>
                <w:iCs/>
                <w:szCs w:val="22"/>
                <w:lang w:bidi="th-TH"/>
              </w:rPr>
              <w:t>(</w:t>
            </w:r>
            <w:r w:rsidR="00891DBC" w:rsidRPr="00BA07C4">
              <w:rPr>
                <w:bCs/>
                <w:i/>
                <w:iCs/>
                <w:szCs w:val="22"/>
                <w:lang w:bidi="th-TH"/>
              </w:rPr>
              <w:t>in thousand Baht)</w:t>
            </w:r>
          </w:p>
        </w:tc>
      </w:tr>
      <w:tr w:rsidR="00200289" w:rsidRPr="00950A99" w14:paraId="299B976E" w14:textId="77777777" w:rsidTr="00194E8E">
        <w:trPr>
          <w:cantSplit/>
        </w:trPr>
        <w:tc>
          <w:tcPr>
            <w:tcW w:w="3107" w:type="dxa"/>
            <w:hideMark/>
          </w:tcPr>
          <w:p w14:paraId="16306D02" w14:textId="081B555F" w:rsidR="00200289" w:rsidRPr="00BA07C4" w:rsidRDefault="001A0589" w:rsidP="002002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atLeast"/>
              <w:jc w:val="thaiDistribute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Deposits</w:t>
            </w:r>
            <w:r w:rsidR="00200289" w:rsidRPr="004972D2">
              <w:rPr>
                <w:szCs w:val="22"/>
                <w:lang w:val="en-US" w:bidi="th-TH"/>
              </w:rPr>
              <w:t xml:space="preserve"> at financial institutions</w:t>
            </w:r>
          </w:p>
        </w:tc>
        <w:tc>
          <w:tcPr>
            <w:tcW w:w="901" w:type="dxa"/>
          </w:tcPr>
          <w:p w14:paraId="5AD2AB1C" w14:textId="77777777" w:rsidR="00200289" w:rsidRPr="00BA07C4" w:rsidRDefault="00200289" w:rsidP="00200289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80" w:type="dxa"/>
          </w:tcPr>
          <w:p w14:paraId="5EFB32A7" w14:textId="77777777" w:rsidR="00200289" w:rsidRPr="00BA07C4" w:rsidRDefault="00200289" w:rsidP="00200289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65D31692" w14:textId="54DB81F4" w:rsidR="00200289" w:rsidRPr="00BA07C4" w:rsidRDefault="00161282" w:rsidP="00200289">
            <w:pPr>
              <w:spacing w:line="280" w:lineRule="atLeast"/>
              <w:ind w:left="-108" w:right="26"/>
              <w:jc w:val="right"/>
              <w:rPr>
                <w:rFonts w:eastAsia="Calibri"/>
                <w:szCs w:val="22"/>
                <w:lang w:val="en-US" w:bidi="th-TH"/>
              </w:rPr>
            </w:pPr>
            <w:r>
              <w:rPr>
                <w:rFonts w:eastAsia="Calibri"/>
                <w:szCs w:val="22"/>
                <w:lang w:val="en-US" w:bidi="th-TH"/>
              </w:rPr>
              <w:t>172,210</w:t>
            </w:r>
          </w:p>
        </w:tc>
        <w:tc>
          <w:tcPr>
            <w:tcW w:w="180" w:type="dxa"/>
          </w:tcPr>
          <w:p w14:paraId="6E15BA13" w14:textId="77777777" w:rsidR="00200289" w:rsidRPr="00BA07C4" w:rsidRDefault="00200289" w:rsidP="00200289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905F57" w14:textId="77758F38" w:rsidR="00200289" w:rsidRPr="00BA07C4" w:rsidRDefault="00200289" w:rsidP="00200289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73647C">
              <w:t>172,089</w:t>
            </w:r>
          </w:p>
        </w:tc>
        <w:tc>
          <w:tcPr>
            <w:tcW w:w="180" w:type="dxa"/>
            <w:shd w:val="clear" w:color="auto" w:fill="auto"/>
          </w:tcPr>
          <w:p w14:paraId="07A670F0" w14:textId="77777777" w:rsidR="00200289" w:rsidRPr="00BA07C4" w:rsidRDefault="00200289" w:rsidP="00200289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70" w:type="dxa"/>
            <w:shd w:val="clear" w:color="auto" w:fill="auto"/>
          </w:tcPr>
          <w:p w14:paraId="174762FC" w14:textId="20657255" w:rsidR="00200289" w:rsidRPr="00BA07C4" w:rsidRDefault="00161282" w:rsidP="00200289">
            <w:pPr>
              <w:spacing w:line="280" w:lineRule="atLeast"/>
              <w:ind w:left="-160" w:right="88"/>
              <w:jc w:val="right"/>
              <w:rPr>
                <w:rFonts w:eastAsia="Calibri"/>
                <w:szCs w:val="22"/>
                <w:lang w:val="en-US" w:bidi="th-TH"/>
              </w:rPr>
            </w:pPr>
            <w:r>
              <w:rPr>
                <w:rFonts w:eastAsia="Calibri"/>
                <w:szCs w:val="22"/>
                <w:lang w:val="en-US" w:bidi="th-TH"/>
              </w:rPr>
              <w:t>131,610</w:t>
            </w:r>
          </w:p>
        </w:tc>
        <w:tc>
          <w:tcPr>
            <w:tcW w:w="180" w:type="dxa"/>
            <w:shd w:val="clear" w:color="auto" w:fill="auto"/>
          </w:tcPr>
          <w:p w14:paraId="28AD0F14" w14:textId="77777777" w:rsidR="00200289" w:rsidRPr="00BA07C4" w:rsidRDefault="00200289" w:rsidP="00200289">
            <w:pPr>
              <w:tabs>
                <w:tab w:val="decimal" w:pos="731"/>
                <w:tab w:val="decimal" w:pos="765"/>
              </w:tabs>
              <w:spacing w:line="280" w:lineRule="atLeast"/>
              <w:ind w:left="-83" w:right="11" w:firstLine="4"/>
              <w:jc w:val="thaiDistribute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12282838" w14:textId="47FE9565" w:rsidR="00200289" w:rsidRPr="00BA07C4" w:rsidRDefault="00200289" w:rsidP="00200289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6D57A0">
              <w:t>131,489</w:t>
            </w:r>
          </w:p>
        </w:tc>
      </w:tr>
      <w:tr w:rsidR="00200289" w:rsidRPr="00950A99" w14:paraId="648E98CE" w14:textId="77777777" w:rsidTr="0055295F">
        <w:trPr>
          <w:cantSplit/>
          <w:trHeight w:val="164"/>
        </w:trPr>
        <w:tc>
          <w:tcPr>
            <w:tcW w:w="3107" w:type="dxa"/>
            <w:hideMark/>
          </w:tcPr>
          <w:p w14:paraId="603AC377" w14:textId="77777777" w:rsidR="00200289" w:rsidRPr="00BA07C4" w:rsidRDefault="00200289" w:rsidP="002002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atLeast"/>
              <w:jc w:val="thaiDistribute"/>
              <w:rPr>
                <w:szCs w:val="22"/>
                <w:lang w:val="en-US" w:bidi="th-TH"/>
              </w:rPr>
            </w:pPr>
            <w:r w:rsidRPr="00BA07C4">
              <w:rPr>
                <w:szCs w:val="22"/>
                <w:lang w:val="en-US" w:bidi="th-TH"/>
              </w:rPr>
              <w:t xml:space="preserve">Property, </w:t>
            </w:r>
            <w:proofErr w:type="gramStart"/>
            <w:r w:rsidRPr="00BA07C4">
              <w:rPr>
                <w:szCs w:val="22"/>
                <w:lang w:val="en-US" w:bidi="th-TH"/>
              </w:rPr>
              <w:t>plant</w:t>
            </w:r>
            <w:proofErr w:type="gramEnd"/>
            <w:r w:rsidRPr="00BA07C4">
              <w:rPr>
                <w:szCs w:val="22"/>
                <w:lang w:val="en-US" w:bidi="th-TH"/>
              </w:rPr>
              <w:t xml:space="preserve"> and equipment</w:t>
            </w:r>
          </w:p>
        </w:tc>
        <w:tc>
          <w:tcPr>
            <w:tcW w:w="901" w:type="dxa"/>
          </w:tcPr>
          <w:p w14:paraId="49698312" w14:textId="77777777" w:rsidR="00200289" w:rsidRPr="00BA07C4" w:rsidRDefault="00200289" w:rsidP="00200289">
            <w:pPr>
              <w:spacing w:line="280" w:lineRule="atLeast"/>
              <w:ind w:left="-83" w:right="-73" w:firstLine="4"/>
              <w:jc w:val="center"/>
              <w:rPr>
                <w:i/>
                <w:i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FD63762" w14:textId="77777777" w:rsidR="00200289" w:rsidRPr="00BA07C4" w:rsidRDefault="00200289" w:rsidP="00200289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08178F62" w14:textId="198D5E0F" w:rsidR="00200289" w:rsidRPr="00BA07C4" w:rsidRDefault="00161282" w:rsidP="00200289">
            <w:pPr>
              <w:spacing w:line="280" w:lineRule="atLeast"/>
              <w:ind w:left="-108"/>
              <w:jc w:val="right"/>
              <w:rPr>
                <w:rFonts w:eastAsia="Calibri"/>
                <w:szCs w:val="22"/>
                <w:lang w:val="en-US" w:bidi="th-TH"/>
              </w:rPr>
            </w:pPr>
            <w:r>
              <w:rPr>
                <w:rFonts w:eastAsia="Calibri"/>
                <w:szCs w:val="22"/>
                <w:lang w:val="en-US" w:bidi="th-TH"/>
              </w:rPr>
              <w:t>117,144</w:t>
            </w:r>
          </w:p>
        </w:tc>
        <w:tc>
          <w:tcPr>
            <w:tcW w:w="180" w:type="dxa"/>
          </w:tcPr>
          <w:p w14:paraId="0AE461EB" w14:textId="77777777" w:rsidR="00200289" w:rsidRPr="00BA07C4" w:rsidRDefault="00200289" w:rsidP="00200289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68D3A80" w14:textId="635AEC52" w:rsidR="00200289" w:rsidRPr="00BA07C4" w:rsidRDefault="00200289" w:rsidP="00200289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73647C">
              <w:t xml:space="preserve"> 120,091 </w:t>
            </w:r>
          </w:p>
        </w:tc>
        <w:tc>
          <w:tcPr>
            <w:tcW w:w="180" w:type="dxa"/>
            <w:shd w:val="clear" w:color="auto" w:fill="auto"/>
          </w:tcPr>
          <w:p w14:paraId="230A414E" w14:textId="77777777" w:rsidR="00200289" w:rsidRPr="00BA07C4" w:rsidRDefault="00200289" w:rsidP="00200289">
            <w:pPr>
              <w:spacing w:line="280" w:lineRule="atLeas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70" w:type="dxa"/>
            <w:shd w:val="clear" w:color="auto" w:fill="auto"/>
          </w:tcPr>
          <w:p w14:paraId="5B780A1A" w14:textId="7D3175E8" w:rsidR="00200289" w:rsidRPr="0055295F" w:rsidRDefault="0055295F" w:rsidP="0055295F">
            <w:pPr>
              <w:spacing w:line="280" w:lineRule="atLeast"/>
              <w:ind w:left="-108" w:right="-353"/>
              <w:jc w:val="center"/>
            </w:pPr>
            <w:r w:rsidRPr="006D57A0">
              <w:t>-</w:t>
            </w:r>
          </w:p>
        </w:tc>
        <w:tc>
          <w:tcPr>
            <w:tcW w:w="180" w:type="dxa"/>
            <w:shd w:val="clear" w:color="auto" w:fill="auto"/>
          </w:tcPr>
          <w:p w14:paraId="27286D33" w14:textId="77777777" w:rsidR="00200289" w:rsidRPr="00BA07C4" w:rsidRDefault="00200289" w:rsidP="00200289">
            <w:pPr>
              <w:tabs>
                <w:tab w:val="decimal" w:pos="731"/>
                <w:tab w:val="decimal" w:pos="765"/>
              </w:tabs>
              <w:spacing w:line="280" w:lineRule="atLeast"/>
              <w:ind w:left="-83" w:right="11" w:firstLine="4"/>
              <w:jc w:val="thaiDistribute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54F20AA1" w14:textId="55675411" w:rsidR="00200289" w:rsidRPr="00200289" w:rsidRDefault="00200289" w:rsidP="00200289">
            <w:pPr>
              <w:spacing w:line="280" w:lineRule="atLeast"/>
              <w:ind w:left="-108" w:right="-353"/>
              <w:jc w:val="center"/>
            </w:pPr>
            <w:r w:rsidRPr="006D57A0">
              <w:t>-</w:t>
            </w:r>
          </w:p>
        </w:tc>
      </w:tr>
      <w:tr w:rsidR="00200289" w:rsidRPr="00950A99" w14:paraId="12436DE6" w14:textId="77777777" w:rsidTr="00194E8E">
        <w:trPr>
          <w:cantSplit/>
        </w:trPr>
        <w:tc>
          <w:tcPr>
            <w:tcW w:w="3107" w:type="dxa"/>
          </w:tcPr>
          <w:p w14:paraId="4D88FA44" w14:textId="77777777" w:rsidR="00200289" w:rsidRPr="00BA07C4" w:rsidRDefault="00200289" w:rsidP="002002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atLeast"/>
              <w:jc w:val="thaiDistribute"/>
              <w:rPr>
                <w:b/>
                <w:bCs/>
                <w:szCs w:val="22"/>
                <w:cs/>
                <w:lang w:val="en-US" w:bidi="th-TH"/>
              </w:rPr>
            </w:pPr>
            <w:r w:rsidRPr="00BA07C4">
              <w:rPr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901" w:type="dxa"/>
          </w:tcPr>
          <w:p w14:paraId="1AF5DDF8" w14:textId="77777777" w:rsidR="00200289" w:rsidRPr="00BA07C4" w:rsidRDefault="00200289" w:rsidP="00200289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512FB5" w14:textId="77777777" w:rsidR="00200289" w:rsidRPr="00BA07C4" w:rsidRDefault="00200289" w:rsidP="00200289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A030EE" w14:textId="08F6C882" w:rsidR="00200289" w:rsidRPr="00BA07C4" w:rsidRDefault="00161282" w:rsidP="00200289">
            <w:pPr>
              <w:spacing w:line="280" w:lineRule="atLeast"/>
              <w:ind w:left="-108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>
              <w:rPr>
                <w:rFonts w:eastAsia="Calibri"/>
                <w:b/>
                <w:bCs/>
                <w:szCs w:val="22"/>
                <w:lang w:val="en-US" w:bidi="th-TH"/>
              </w:rPr>
              <w:t>289,354</w:t>
            </w:r>
          </w:p>
        </w:tc>
        <w:tc>
          <w:tcPr>
            <w:tcW w:w="180" w:type="dxa"/>
          </w:tcPr>
          <w:p w14:paraId="7A82162A" w14:textId="77777777" w:rsidR="00200289" w:rsidRPr="00BA07C4" w:rsidRDefault="00200289" w:rsidP="00200289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94543" w14:textId="64FB3674" w:rsidR="00200289" w:rsidRPr="00BA07C4" w:rsidRDefault="00200289" w:rsidP="00200289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931B2C">
              <w:rPr>
                <w:b/>
                <w:bCs/>
              </w:rPr>
              <w:t xml:space="preserve"> 292,180 </w:t>
            </w:r>
          </w:p>
        </w:tc>
        <w:tc>
          <w:tcPr>
            <w:tcW w:w="180" w:type="dxa"/>
            <w:shd w:val="clear" w:color="auto" w:fill="auto"/>
          </w:tcPr>
          <w:p w14:paraId="72030CDA" w14:textId="77777777" w:rsidR="00200289" w:rsidRPr="00BA07C4" w:rsidRDefault="00200289" w:rsidP="00200289">
            <w:pPr>
              <w:spacing w:line="280" w:lineRule="atLeas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110E96" w14:textId="1D820EB1" w:rsidR="00200289" w:rsidRPr="00BA07C4" w:rsidRDefault="00161282" w:rsidP="00200289">
            <w:pPr>
              <w:spacing w:line="280" w:lineRule="atLeast"/>
              <w:ind w:left="-160" w:right="88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>
              <w:rPr>
                <w:rFonts w:eastAsia="Calibri"/>
                <w:b/>
                <w:bCs/>
                <w:szCs w:val="22"/>
                <w:lang w:val="en-US" w:bidi="th-TH"/>
              </w:rPr>
              <w:t>131,610</w:t>
            </w:r>
          </w:p>
        </w:tc>
        <w:tc>
          <w:tcPr>
            <w:tcW w:w="180" w:type="dxa"/>
            <w:shd w:val="clear" w:color="auto" w:fill="auto"/>
          </w:tcPr>
          <w:p w14:paraId="7B699962" w14:textId="77777777" w:rsidR="00200289" w:rsidRPr="00BA07C4" w:rsidRDefault="00200289" w:rsidP="00200289">
            <w:pPr>
              <w:tabs>
                <w:tab w:val="decimal" w:pos="731"/>
                <w:tab w:val="decimal" w:pos="765"/>
              </w:tabs>
              <w:spacing w:line="280" w:lineRule="atLeast"/>
              <w:ind w:left="-83" w:right="11" w:firstLine="4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E3F69" w14:textId="3CFF80D7" w:rsidR="00200289" w:rsidRPr="00BA07C4" w:rsidRDefault="00200289" w:rsidP="00200289">
            <w:pPr>
              <w:tabs>
                <w:tab w:val="left" w:pos="641"/>
              </w:tabs>
              <w:spacing w:line="280" w:lineRule="atLeast"/>
              <w:ind w:left="-108" w:right="87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931B2C">
              <w:rPr>
                <w:b/>
                <w:bCs/>
              </w:rPr>
              <w:t>131,489</w:t>
            </w:r>
          </w:p>
        </w:tc>
      </w:tr>
    </w:tbl>
    <w:p w14:paraId="550C6ADB" w14:textId="77777777" w:rsidR="007621D4" w:rsidRDefault="007621D4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60BDD719" w14:textId="77777777" w:rsidR="00940A31" w:rsidRPr="00DE1855" w:rsidRDefault="00940A31" w:rsidP="00A83708">
      <w:pPr>
        <w:pStyle w:val="block"/>
        <w:spacing w:after="0" w:line="240" w:lineRule="auto"/>
        <w:ind w:left="540"/>
        <w:jc w:val="both"/>
        <w:rPr>
          <w:szCs w:val="22"/>
          <w:lang w:val="en-US"/>
        </w:rPr>
        <w:sectPr w:rsidR="00940A31" w:rsidRPr="00DE1855" w:rsidSect="00667ED4">
          <w:headerReference w:type="default" r:id="rId14"/>
          <w:footerReference w:type="default" r:id="rId15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7D8E45B9" w14:textId="67E4F073" w:rsidR="00A06FA1" w:rsidRPr="00DE1855" w:rsidRDefault="00317148" w:rsidP="00ED4576">
      <w:pPr>
        <w:pStyle w:val="Heading1"/>
        <w:spacing w:line="240" w:lineRule="atLeast"/>
        <w:ind w:left="540" w:hanging="540"/>
      </w:pPr>
      <w:r w:rsidRPr="00DE1855">
        <w:lastRenderedPageBreak/>
        <w:t xml:space="preserve">Segment information and disaggregation of </w:t>
      </w:r>
      <w:proofErr w:type="gramStart"/>
      <w:r w:rsidRPr="00DE1855">
        <w:t>revenue</w:t>
      </w:r>
      <w:proofErr w:type="gramEnd"/>
    </w:p>
    <w:p w14:paraId="126E51F5" w14:textId="77777777" w:rsidR="005914F1" w:rsidRPr="00D30639" w:rsidRDefault="005914F1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Style w:val="TableGrid"/>
        <w:tblW w:w="15780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91"/>
        <w:gridCol w:w="269"/>
        <w:gridCol w:w="903"/>
        <w:gridCol w:w="236"/>
        <w:gridCol w:w="827"/>
        <w:gridCol w:w="236"/>
        <w:gridCol w:w="855"/>
        <w:gridCol w:w="236"/>
        <w:gridCol w:w="926"/>
        <w:gridCol w:w="238"/>
        <w:gridCol w:w="752"/>
        <w:gridCol w:w="270"/>
        <w:gridCol w:w="720"/>
        <w:gridCol w:w="236"/>
        <w:gridCol w:w="754"/>
        <w:gridCol w:w="236"/>
        <w:gridCol w:w="655"/>
        <w:gridCol w:w="236"/>
        <w:gridCol w:w="664"/>
        <w:gridCol w:w="270"/>
        <w:gridCol w:w="1020"/>
        <w:gridCol w:w="236"/>
        <w:gridCol w:w="964"/>
      </w:tblGrid>
      <w:tr w:rsidR="001C4E94" w:rsidRPr="00EC2708" w14:paraId="0C6DEBCC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2DEA94B5" w14:textId="77777777" w:rsidR="00F37551" w:rsidRPr="00EC2708" w:rsidRDefault="00F375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2630" w:type="dxa"/>
            <w:gridSpan w:val="23"/>
          </w:tcPr>
          <w:p w14:paraId="1B57A552" w14:textId="5BE2881B" w:rsidR="00F37551" w:rsidRPr="00EC2708" w:rsidRDefault="00F37551" w:rsidP="00EC2708">
            <w:pPr>
              <w:spacing w:line="240" w:lineRule="atLeast"/>
              <w:ind w:left="-90" w:right="-120"/>
              <w:jc w:val="center"/>
              <w:rPr>
                <w:b/>
                <w:bCs/>
                <w:sz w:val="16"/>
                <w:szCs w:val="16"/>
              </w:rPr>
            </w:pPr>
            <w:r w:rsidRPr="00EC2708">
              <w:rPr>
                <w:b/>
                <w:bCs/>
                <w:sz w:val="16"/>
                <w:szCs w:val="16"/>
              </w:rPr>
              <w:t>Consolidated financial statements</w:t>
            </w:r>
          </w:p>
        </w:tc>
      </w:tr>
      <w:tr w:rsidR="001C4E94" w:rsidRPr="00EC2708" w14:paraId="25D5F634" w14:textId="77777777" w:rsidTr="00EC2708">
        <w:trPr>
          <w:trHeight w:val="66"/>
        </w:trPr>
        <w:tc>
          <w:tcPr>
            <w:tcW w:w="3150" w:type="dxa"/>
            <w:shd w:val="clear" w:color="auto" w:fill="auto"/>
            <w:vAlign w:val="bottom"/>
          </w:tcPr>
          <w:p w14:paraId="6FFB9CA4" w14:textId="75BEC375" w:rsidR="00C21251" w:rsidRPr="00EC2708" w:rsidRDefault="00C21251" w:rsidP="00EC2708">
            <w:pPr>
              <w:spacing w:line="240" w:lineRule="atLeast"/>
              <w:rPr>
                <w:i/>
                <w:iCs/>
                <w:color w:val="0000FF"/>
                <w:sz w:val="16"/>
                <w:szCs w:val="16"/>
                <w:lang w:val="en-US" w:bidi="th-TH"/>
              </w:rPr>
            </w:pPr>
          </w:p>
        </w:tc>
        <w:tc>
          <w:tcPr>
            <w:tcW w:w="2063" w:type="dxa"/>
            <w:gridSpan w:val="3"/>
            <w:vAlign w:val="bottom"/>
          </w:tcPr>
          <w:p w14:paraId="22B52DE0" w14:textId="51307D04" w:rsidR="00C21251" w:rsidRPr="00EC2708" w:rsidRDefault="00C21251" w:rsidP="00EC2708">
            <w:pPr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 xml:space="preserve">Coconut milk </w:t>
            </w:r>
          </w:p>
        </w:tc>
        <w:tc>
          <w:tcPr>
            <w:tcW w:w="236" w:type="dxa"/>
            <w:vAlign w:val="bottom"/>
          </w:tcPr>
          <w:p w14:paraId="1BADAC3D" w14:textId="77777777" w:rsidR="00C21251" w:rsidRPr="00EC2708" w:rsidRDefault="00C212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918" w:type="dxa"/>
            <w:gridSpan w:val="3"/>
            <w:vAlign w:val="bottom"/>
          </w:tcPr>
          <w:p w14:paraId="7B24DA0B" w14:textId="4C38EAFA" w:rsidR="00C21251" w:rsidRPr="00EC2708" w:rsidRDefault="00C21251" w:rsidP="00EC2708">
            <w:pPr>
              <w:spacing w:line="240" w:lineRule="atLeast"/>
              <w:ind w:left="-78" w:right="-132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 xml:space="preserve">Coconut water </w:t>
            </w:r>
          </w:p>
        </w:tc>
        <w:tc>
          <w:tcPr>
            <w:tcW w:w="236" w:type="dxa"/>
          </w:tcPr>
          <w:p w14:paraId="0CDCBC47" w14:textId="77777777" w:rsidR="00C21251" w:rsidRPr="00EC2708" w:rsidRDefault="00C21251" w:rsidP="00EC2708">
            <w:pPr>
              <w:spacing w:line="240" w:lineRule="atLeas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16" w:type="dxa"/>
            <w:gridSpan w:val="3"/>
            <w:vAlign w:val="bottom"/>
          </w:tcPr>
          <w:p w14:paraId="41C903CC" w14:textId="1C4F40AD" w:rsidR="00C21251" w:rsidRPr="00EC2708" w:rsidRDefault="00F06E7F" w:rsidP="00EC2708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Pet food</w:t>
            </w:r>
          </w:p>
        </w:tc>
        <w:tc>
          <w:tcPr>
            <w:tcW w:w="270" w:type="dxa"/>
          </w:tcPr>
          <w:p w14:paraId="57A38F16" w14:textId="77777777" w:rsidR="00C21251" w:rsidRPr="00EC2708" w:rsidRDefault="00C21251" w:rsidP="00EC2708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4794A78" w14:textId="0B07B575" w:rsidR="00C21251" w:rsidRPr="00EC2708" w:rsidRDefault="00C21251" w:rsidP="00EC2708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  <w:cs/>
                <w:lang w:bidi="th-TH"/>
              </w:rPr>
            </w:pPr>
            <w:r w:rsidRPr="00EC2708">
              <w:rPr>
                <w:sz w:val="16"/>
                <w:szCs w:val="16"/>
              </w:rPr>
              <w:t>Others</w:t>
            </w:r>
          </w:p>
        </w:tc>
        <w:tc>
          <w:tcPr>
            <w:tcW w:w="236" w:type="dxa"/>
            <w:vAlign w:val="bottom"/>
          </w:tcPr>
          <w:p w14:paraId="5C2AA79F" w14:textId="77777777" w:rsidR="00C21251" w:rsidRPr="00EC2708" w:rsidRDefault="00C212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555" w:type="dxa"/>
            <w:gridSpan w:val="3"/>
            <w:vAlign w:val="bottom"/>
          </w:tcPr>
          <w:p w14:paraId="6B6D6A48" w14:textId="74FE6F5B" w:rsidR="00C21251" w:rsidRPr="00EC2708" w:rsidRDefault="00C21251" w:rsidP="00EC2708">
            <w:pPr>
              <w:spacing w:line="240" w:lineRule="atLeast"/>
              <w:ind w:left="-146" w:right="-154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Elimination</w:t>
            </w:r>
          </w:p>
        </w:tc>
        <w:tc>
          <w:tcPr>
            <w:tcW w:w="270" w:type="dxa"/>
            <w:vAlign w:val="bottom"/>
          </w:tcPr>
          <w:p w14:paraId="5F933F18" w14:textId="77777777" w:rsidR="00C21251" w:rsidRPr="00EC2708" w:rsidRDefault="00C212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2220" w:type="dxa"/>
            <w:gridSpan w:val="3"/>
            <w:vAlign w:val="bottom"/>
          </w:tcPr>
          <w:p w14:paraId="2EE86E23" w14:textId="6DEBD1FF" w:rsidR="00C21251" w:rsidRPr="00EC2708" w:rsidRDefault="00C21251" w:rsidP="00EC2708">
            <w:pPr>
              <w:spacing w:line="240" w:lineRule="atLeast"/>
              <w:ind w:left="-90" w:right="-12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Net</w:t>
            </w:r>
          </w:p>
        </w:tc>
      </w:tr>
      <w:tr w:rsidR="00200289" w:rsidRPr="00EC2708" w14:paraId="14F96BF1" w14:textId="77777777" w:rsidTr="00BB094C">
        <w:trPr>
          <w:trHeight w:val="225"/>
        </w:trPr>
        <w:tc>
          <w:tcPr>
            <w:tcW w:w="3150" w:type="dxa"/>
            <w:vAlign w:val="bottom"/>
          </w:tcPr>
          <w:p w14:paraId="1C52F94B" w14:textId="448C8753" w:rsidR="00200289" w:rsidRPr="00EC2708" w:rsidRDefault="00200289" w:rsidP="00200289">
            <w:pPr>
              <w:spacing w:line="240" w:lineRule="atLeast"/>
              <w:ind w:right="-290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Three</w:t>
            </w:r>
            <w:r w:rsidRPr="00EC2708">
              <w:rPr>
                <w:b/>
                <w:bCs/>
                <w:i/>
                <w:iCs/>
                <w:sz w:val="16"/>
                <w:szCs w:val="16"/>
              </w:rPr>
              <w:t>-month period ended 3</w:t>
            </w:r>
            <w:r>
              <w:rPr>
                <w:b/>
                <w:bCs/>
                <w:i/>
                <w:iCs/>
                <w:sz w:val="16"/>
                <w:szCs w:val="16"/>
              </w:rPr>
              <w:t>1 March</w:t>
            </w:r>
          </w:p>
        </w:tc>
        <w:tc>
          <w:tcPr>
            <w:tcW w:w="891" w:type="dxa"/>
            <w:vAlign w:val="bottom"/>
          </w:tcPr>
          <w:p w14:paraId="363261E7" w14:textId="7E75EEBC" w:rsidR="00200289" w:rsidRPr="00EC2708" w:rsidRDefault="00200289" w:rsidP="00200289">
            <w:pPr>
              <w:spacing w:line="240" w:lineRule="atLeast"/>
              <w:ind w:left="-72" w:right="-115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69" w:type="dxa"/>
            <w:vAlign w:val="bottom"/>
          </w:tcPr>
          <w:p w14:paraId="45E2A279" w14:textId="77777777" w:rsidR="00200289" w:rsidRPr="00EC2708" w:rsidRDefault="00200289" w:rsidP="00200289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227FE7B5" w14:textId="049A06DA" w:rsidR="00200289" w:rsidRPr="00EC2708" w:rsidRDefault="00200289" w:rsidP="00200289">
            <w:pPr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36" w:type="dxa"/>
            <w:vAlign w:val="bottom"/>
          </w:tcPr>
          <w:p w14:paraId="1FE8C5E0" w14:textId="77777777" w:rsidR="00200289" w:rsidRPr="00EC2708" w:rsidRDefault="00200289" w:rsidP="00200289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3FFBE1EA" w14:textId="219FA290" w:rsidR="00200289" w:rsidRPr="00EC2708" w:rsidRDefault="00200289" w:rsidP="00200289">
            <w:pPr>
              <w:spacing w:line="240" w:lineRule="atLeast"/>
              <w:ind w:left="-106" w:right="-104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vAlign w:val="bottom"/>
          </w:tcPr>
          <w:p w14:paraId="3D16A90C" w14:textId="77777777" w:rsidR="00200289" w:rsidRPr="00EC2708" w:rsidRDefault="00200289" w:rsidP="00200289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295FFF70" w14:textId="2F2F907E" w:rsidR="00200289" w:rsidRPr="00EC2708" w:rsidRDefault="00200289" w:rsidP="00200289">
            <w:pPr>
              <w:spacing w:line="240" w:lineRule="atLeast"/>
              <w:ind w:left="-78" w:right="-132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36" w:type="dxa"/>
            <w:vAlign w:val="bottom"/>
          </w:tcPr>
          <w:p w14:paraId="3F82E9A0" w14:textId="77777777" w:rsidR="00200289" w:rsidRPr="00EC2708" w:rsidRDefault="00200289" w:rsidP="00200289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2D72980" w14:textId="41E7DC4E" w:rsidR="00200289" w:rsidRPr="00EC2708" w:rsidRDefault="00200289" w:rsidP="00200289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8" w:type="dxa"/>
            <w:vAlign w:val="bottom"/>
          </w:tcPr>
          <w:p w14:paraId="3188FC96" w14:textId="77777777" w:rsidR="00200289" w:rsidRPr="00EC2708" w:rsidRDefault="00200289" w:rsidP="00200289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</w:p>
        </w:tc>
        <w:tc>
          <w:tcPr>
            <w:tcW w:w="752" w:type="dxa"/>
            <w:vAlign w:val="bottom"/>
          </w:tcPr>
          <w:p w14:paraId="17BFC6F5" w14:textId="2A2D7449" w:rsidR="00200289" w:rsidRPr="00EC2708" w:rsidRDefault="00200289" w:rsidP="00200289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vAlign w:val="bottom"/>
          </w:tcPr>
          <w:p w14:paraId="33406332" w14:textId="77777777" w:rsidR="00200289" w:rsidRPr="00EC2708" w:rsidRDefault="00200289" w:rsidP="00200289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3600E14" w14:textId="30D5EAB4" w:rsidR="00200289" w:rsidRPr="00EC2708" w:rsidRDefault="00200289" w:rsidP="00200289">
            <w:pPr>
              <w:spacing w:line="240" w:lineRule="atLeast"/>
              <w:ind w:left="-140" w:right="-16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vAlign w:val="bottom"/>
          </w:tcPr>
          <w:p w14:paraId="47091BC3" w14:textId="77777777" w:rsidR="00200289" w:rsidRPr="00EC2708" w:rsidRDefault="00200289" w:rsidP="00200289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437AE37A" w14:textId="3951BB40" w:rsidR="00200289" w:rsidRPr="00EC2708" w:rsidRDefault="00200289" w:rsidP="00200289">
            <w:pPr>
              <w:spacing w:line="240" w:lineRule="atLeast"/>
              <w:ind w:left="-112" w:right="-98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36" w:type="dxa"/>
            <w:vAlign w:val="bottom"/>
          </w:tcPr>
          <w:p w14:paraId="5C759EC7" w14:textId="77777777" w:rsidR="00200289" w:rsidRPr="00EC2708" w:rsidRDefault="00200289" w:rsidP="00200289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275921DE" w14:textId="231E70B4" w:rsidR="00200289" w:rsidRPr="00EC2708" w:rsidRDefault="00200289" w:rsidP="00200289">
            <w:pPr>
              <w:spacing w:line="240" w:lineRule="atLeast"/>
              <w:ind w:left="-84" w:right="-126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vAlign w:val="bottom"/>
          </w:tcPr>
          <w:p w14:paraId="217518DE" w14:textId="77777777" w:rsidR="00200289" w:rsidRPr="00EC2708" w:rsidRDefault="00200289" w:rsidP="00200289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2447C09C" w14:textId="7AAC602D" w:rsidR="00200289" w:rsidRPr="00EC2708" w:rsidRDefault="00200289" w:rsidP="00200289">
            <w:pPr>
              <w:spacing w:line="240" w:lineRule="atLeast"/>
              <w:ind w:left="-146" w:right="-154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vAlign w:val="bottom"/>
          </w:tcPr>
          <w:p w14:paraId="6FB4F0D8" w14:textId="77777777" w:rsidR="00200289" w:rsidRPr="00EC2708" w:rsidRDefault="00200289" w:rsidP="00200289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0B8875F3" w14:textId="1197318B" w:rsidR="00200289" w:rsidRPr="00EC2708" w:rsidRDefault="00200289" w:rsidP="00200289">
            <w:pPr>
              <w:spacing w:line="240" w:lineRule="atLeast"/>
              <w:ind w:left="-118" w:right="-92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vAlign w:val="bottom"/>
          </w:tcPr>
          <w:p w14:paraId="0D2198E9" w14:textId="77777777" w:rsidR="00200289" w:rsidRPr="00EC2708" w:rsidRDefault="00200289" w:rsidP="00200289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5CF3EDDF" w14:textId="71A25FB7" w:rsidR="00200289" w:rsidRPr="00EC2708" w:rsidRDefault="00200289" w:rsidP="00200289">
            <w:pPr>
              <w:spacing w:line="240" w:lineRule="atLeast"/>
              <w:ind w:left="-90" w:right="-120"/>
              <w:jc w:val="center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</w:p>
        </w:tc>
      </w:tr>
      <w:tr w:rsidR="001C4E94" w:rsidRPr="00EC2708" w14:paraId="0F1746FB" w14:textId="77777777" w:rsidTr="00EC2708">
        <w:trPr>
          <w:trHeight w:val="238"/>
        </w:trPr>
        <w:tc>
          <w:tcPr>
            <w:tcW w:w="3150" w:type="dxa"/>
            <w:vAlign w:val="bottom"/>
          </w:tcPr>
          <w:p w14:paraId="3FAEAD8E" w14:textId="77777777" w:rsidR="00F37551" w:rsidRPr="00EC2708" w:rsidRDefault="00F37551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12630" w:type="dxa"/>
            <w:gridSpan w:val="23"/>
          </w:tcPr>
          <w:p w14:paraId="2B44F27C" w14:textId="48353EB9" w:rsidR="00F37551" w:rsidRPr="00EC2708" w:rsidRDefault="00F37551" w:rsidP="00EC2708">
            <w:pPr>
              <w:spacing w:line="240" w:lineRule="atLeast"/>
              <w:ind w:left="-90" w:right="-120"/>
              <w:jc w:val="center"/>
              <w:rPr>
                <w:i/>
                <w:iCs/>
                <w:sz w:val="16"/>
                <w:szCs w:val="16"/>
              </w:rPr>
            </w:pPr>
            <w:r w:rsidRPr="00EC2708">
              <w:rPr>
                <w:i/>
                <w:iCs/>
                <w:sz w:val="16"/>
                <w:szCs w:val="16"/>
              </w:rPr>
              <w:t>(in thousand Baht)</w:t>
            </w:r>
          </w:p>
        </w:tc>
      </w:tr>
      <w:tr w:rsidR="00EC2708" w:rsidRPr="00EC2708" w14:paraId="0E482842" w14:textId="77777777" w:rsidTr="00BB094C">
        <w:trPr>
          <w:trHeight w:val="238"/>
        </w:trPr>
        <w:tc>
          <w:tcPr>
            <w:tcW w:w="3150" w:type="dxa"/>
            <w:vAlign w:val="bottom"/>
          </w:tcPr>
          <w:p w14:paraId="50DD4474" w14:textId="63D1FDBC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b/>
                <w:bCs/>
                <w:i/>
                <w:iCs/>
                <w:sz w:val="16"/>
                <w:szCs w:val="16"/>
              </w:rPr>
              <w:t>Information about reportable segments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398021D" w14:textId="77777777" w:rsidR="00EC2708" w:rsidRPr="00EC2708" w:rsidRDefault="00EC2708" w:rsidP="00EC2708">
            <w:pPr>
              <w:tabs>
                <w:tab w:val="decimal" w:pos="431"/>
              </w:tabs>
              <w:spacing w:line="240" w:lineRule="atLeast"/>
              <w:ind w:left="-134" w:right="-2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995E290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21617D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A5D492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shd w:val="clear" w:color="auto" w:fill="auto"/>
          </w:tcPr>
          <w:p w14:paraId="49D8CEEA" w14:textId="77777777" w:rsidR="00EC2708" w:rsidRPr="00EC2708" w:rsidRDefault="00EC2708" w:rsidP="00EC2708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86B3BD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53AA0D23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DC6C963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0E28B45C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4A9BD549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</w:tcPr>
          <w:p w14:paraId="57521D45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439D269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49C0AA" w14:textId="77777777" w:rsidR="00EC2708" w:rsidRPr="00EC2708" w:rsidRDefault="00EC2708" w:rsidP="00EC2708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710E47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53D8F6F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5B486C4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</w:tcPr>
          <w:p w14:paraId="69A2E731" w14:textId="77777777" w:rsidR="00EC2708" w:rsidRPr="00EC2708" w:rsidRDefault="00EC2708" w:rsidP="00EC2708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C2269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</w:tcPr>
          <w:p w14:paraId="0010E74C" w14:textId="77777777" w:rsidR="00EC2708" w:rsidRPr="00EC2708" w:rsidRDefault="00EC2708" w:rsidP="00EC2708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2385F739" w14:textId="77777777" w:rsidR="00EC2708" w:rsidRPr="00EC2708" w:rsidRDefault="00EC2708" w:rsidP="00EC2708">
            <w:pPr>
              <w:spacing w:line="240" w:lineRule="atLeast"/>
              <w:ind w:right="-7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56A0A6A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1E81A4" w14:textId="77777777" w:rsidR="00EC2708" w:rsidRPr="00EC2708" w:rsidRDefault="00EC2708" w:rsidP="00EC2708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D603118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</w:tr>
      <w:tr w:rsidR="00AC2ABB" w:rsidRPr="00EC2708" w14:paraId="6664865C" w14:textId="77777777" w:rsidTr="00BB094C">
        <w:trPr>
          <w:trHeight w:val="238"/>
        </w:trPr>
        <w:tc>
          <w:tcPr>
            <w:tcW w:w="3150" w:type="dxa"/>
            <w:vAlign w:val="bottom"/>
          </w:tcPr>
          <w:p w14:paraId="16A699C2" w14:textId="408F979B" w:rsidR="00AC2ABB" w:rsidRPr="00EC2708" w:rsidRDefault="00AC2ABB" w:rsidP="00AC2ABB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External revenues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0655BA1" w14:textId="05BF63E8" w:rsidR="00AC2ABB" w:rsidRPr="00EC2708" w:rsidRDefault="00161282" w:rsidP="00AC2ABB">
            <w:pPr>
              <w:tabs>
                <w:tab w:val="decimal" w:pos="431"/>
              </w:tabs>
              <w:spacing w:line="240" w:lineRule="atLeast"/>
              <w:ind w:left="-134" w:right="-2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584,690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B78F327" w14:textId="77777777" w:rsidR="00AC2ABB" w:rsidRPr="00EC2708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A14D379" w14:textId="438EBAFC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572,856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017430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shd w:val="clear" w:color="auto" w:fill="auto"/>
          </w:tcPr>
          <w:p w14:paraId="3ED34E39" w14:textId="20898F83" w:rsidR="00AC2ABB" w:rsidRPr="00AC2ABB" w:rsidRDefault="00161282" w:rsidP="00AC2ABB">
            <w:pPr>
              <w:spacing w:line="240" w:lineRule="atLeast"/>
              <w:ind w:left="-134" w:right="-41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718,765</w:t>
            </w:r>
          </w:p>
        </w:tc>
        <w:tc>
          <w:tcPr>
            <w:tcW w:w="236" w:type="dxa"/>
            <w:shd w:val="clear" w:color="auto" w:fill="auto"/>
          </w:tcPr>
          <w:p w14:paraId="4B6CB30E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241DEB77" w14:textId="1CECAAD9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625,487</w:t>
            </w:r>
          </w:p>
        </w:tc>
        <w:tc>
          <w:tcPr>
            <w:tcW w:w="236" w:type="dxa"/>
          </w:tcPr>
          <w:p w14:paraId="2ADF03BB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489EEC0F" w14:textId="1F819C94" w:rsidR="00AC2ABB" w:rsidRPr="00AC2ABB" w:rsidRDefault="00161282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200,811</w:t>
            </w:r>
          </w:p>
        </w:tc>
        <w:tc>
          <w:tcPr>
            <w:tcW w:w="238" w:type="dxa"/>
          </w:tcPr>
          <w:p w14:paraId="13D2CE19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</w:tcPr>
          <w:p w14:paraId="193955F9" w14:textId="08F847D2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138,698</w:t>
            </w:r>
          </w:p>
        </w:tc>
        <w:tc>
          <w:tcPr>
            <w:tcW w:w="270" w:type="dxa"/>
          </w:tcPr>
          <w:p w14:paraId="47A3F079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4D2294" w14:textId="6C949F41" w:rsidR="00AC2ABB" w:rsidRPr="00AC2ABB" w:rsidRDefault="00161282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28,060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3472B0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820AB92" w14:textId="641DCF12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36,225</w:t>
            </w:r>
          </w:p>
        </w:tc>
        <w:tc>
          <w:tcPr>
            <w:tcW w:w="236" w:type="dxa"/>
          </w:tcPr>
          <w:p w14:paraId="0862CD85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</w:tcPr>
          <w:p w14:paraId="517313C0" w14:textId="1CAE7BCC" w:rsidR="00AC2ABB" w:rsidRPr="00AC2ABB" w:rsidRDefault="00161282" w:rsidP="00AC2ABB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  <w:lang w:bidi="th-TH"/>
              </w:rPr>
            </w:pPr>
            <w:r>
              <w:rPr>
                <w:sz w:val="16"/>
                <w:szCs w:val="1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97B93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</w:tcPr>
          <w:p w14:paraId="3A96938A" w14:textId="1C42052E" w:rsidR="00AC2ABB" w:rsidRPr="00AC2ABB" w:rsidRDefault="00AC2ABB" w:rsidP="00AC2ABB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  <w:lang w:bidi="th-TH"/>
              </w:rPr>
            </w:pPr>
            <w:r w:rsidRPr="00AC2ABB">
              <w:rPr>
                <w:sz w:val="16"/>
                <w:szCs w:val="16"/>
                <w:lang w:bidi="th-TH"/>
              </w:rPr>
              <w:t>-</w:t>
            </w:r>
          </w:p>
        </w:tc>
        <w:tc>
          <w:tcPr>
            <w:tcW w:w="270" w:type="dxa"/>
          </w:tcPr>
          <w:p w14:paraId="3DA6E681" w14:textId="77777777" w:rsidR="00AC2ABB" w:rsidRPr="00AC2ABB" w:rsidRDefault="00AC2ABB" w:rsidP="00AC2ABB">
            <w:pPr>
              <w:spacing w:line="240" w:lineRule="atLeast"/>
              <w:ind w:right="-7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6E5C6BE" w14:textId="0E2D4F30" w:rsidR="00AC2ABB" w:rsidRPr="00AC2ABB" w:rsidRDefault="00161282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1,532,326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0645BB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3AE078E" w14:textId="19A9D637" w:rsidR="00AC2ABB" w:rsidRPr="00AC2ABB" w:rsidRDefault="00AC2ABB" w:rsidP="00AC2ABB">
            <w:pPr>
              <w:tabs>
                <w:tab w:val="decimal" w:pos="742"/>
              </w:tabs>
              <w:spacing w:line="240" w:lineRule="atLeast"/>
              <w:ind w:left="-134" w:right="-79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1,373,266</w:t>
            </w:r>
          </w:p>
        </w:tc>
      </w:tr>
      <w:tr w:rsidR="00AC2ABB" w:rsidRPr="00EC2708" w14:paraId="2F9F7466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5AB53F20" w14:textId="77777777" w:rsidR="00AC2ABB" w:rsidRPr="00EC2708" w:rsidRDefault="00AC2ABB" w:rsidP="00AC2ABB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Inter-segment revenue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3889C" w14:textId="59F850DB" w:rsidR="00AC2ABB" w:rsidRPr="00EC2708" w:rsidRDefault="00161282" w:rsidP="00AC2ABB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DCCEA5" w14:textId="77777777" w:rsidR="00AC2ABB" w:rsidRPr="00EC2708" w:rsidRDefault="00AC2ABB" w:rsidP="00AC2ABB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06118" w14:textId="302EBAA3" w:rsidR="00AC2ABB" w:rsidRPr="00AC2ABB" w:rsidRDefault="00AC2ABB" w:rsidP="00AC2ABB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 w:rsidRPr="00AC2ABB">
              <w:rPr>
                <w:sz w:val="16"/>
                <w:szCs w:val="1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C97E54" w14:textId="77777777" w:rsidR="00AC2ABB" w:rsidRPr="00AC2ABB" w:rsidRDefault="00AC2ABB" w:rsidP="00AC2ABB">
            <w:pPr>
              <w:tabs>
                <w:tab w:val="decimal" w:pos="0"/>
              </w:tabs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9004796" w14:textId="2642B5EE" w:rsidR="00AC2ABB" w:rsidRPr="00AC2ABB" w:rsidRDefault="00161282" w:rsidP="00AC2ABB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C7350F" w14:textId="77777777" w:rsidR="00AC2ABB" w:rsidRPr="00AC2ABB" w:rsidRDefault="00AC2ABB" w:rsidP="00AC2ABB">
            <w:pPr>
              <w:tabs>
                <w:tab w:val="decimal" w:pos="0"/>
              </w:tabs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474B6C0C" w14:textId="75FB7C70" w:rsidR="00AC2ABB" w:rsidRPr="00AC2ABB" w:rsidRDefault="00AC2ABB" w:rsidP="00AC2ABB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 w:rsidRPr="00AC2ABB">
              <w:rPr>
                <w:sz w:val="16"/>
                <w:szCs w:val="16"/>
              </w:rPr>
              <w:t>-</w:t>
            </w:r>
          </w:p>
        </w:tc>
        <w:tc>
          <w:tcPr>
            <w:tcW w:w="236" w:type="dxa"/>
          </w:tcPr>
          <w:p w14:paraId="3B8D9CC8" w14:textId="77777777" w:rsidR="00AC2ABB" w:rsidRPr="00AC2ABB" w:rsidRDefault="00AC2ABB" w:rsidP="00AC2ABB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337CDBE8" w14:textId="684A332A" w:rsidR="00AC2ABB" w:rsidRPr="00AC2ABB" w:rsidRDefault="00161282" w:rsidP="00AC2ABB">
            <w:pPr>
              <w:tabs>
                <w:tab w:val="decimal" w:pos="88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8" w:type="dxa"/>
          </w:tcPr>
          <w:p w14:paraId="6DB9FBE1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3419698B" w14:textId="37E7F3FE" w:rsidR="00AC2ABB" w:rsidRPr="00AC2ABB" w:rsidRDefault="00AC2ABB" w:rsidP="00AC2ABB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sz w:val="16"/>
                <w:szCs w:val="16"/>
              </w:rPr>
              <w:t>-</w:t>
            </w:r>
          </w:p>
        </w:tc>
        <w:tc>
          <w:tcPr>
            <w:tcW w:w="270" w:type="dxa"/>
          </w:tcPr>
          <w:p w14:paraId="4DF2C207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D1B10" w14:textId="4742E69E" w:rsidR="00AC2ABB" w:rsidRPr="00AC2ABB" w:rsidRDefault="00161282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2,971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40F1B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2D91" w14:textId="51024D06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1,912</w:t>
            </w:r>
          </w:p>
        </w:tc>
        <w:tc>
          <w:tcPr>
            <w:tcW w:w="236" w:type="dxa"/>
          </w:tcPr>
          <w:p w14:paraId="6364D456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2E32DE14" w14:textId="051A720E" w:rsidR="00AC2ABB" w:rsidRPr="00AC2ABB" w:rsidRDefault="00161282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(2,971)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E8240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057BB0D" w14:textId="0500C8D1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 w:rsidRPr="00AC2ABB">
              <w:rPr>
                <w:sz w:val="16"/>
                <w:szCs w:val="16"/>
              </w:rPr>
              <w:t>(1,912)</w:t>
            </w:r>
          </w:p>
        </w:tc>
        <w:tc>
          <w:tcPr>
            <w:tcW w:w="270" w:type="dxa"/>
          </w:tcPr>
          <w:p w14:paraId="00AFA77C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8F7A4" w14:textId="69813B85" w:rsidR="00AC2ABB" w:rsidRPr="00AC2ABB" w:rsidRDefault="00161282" w:rsidP="00AC2ABB">
            <w:pPr>
              <w:tabs>
                <w:tab w:val="decimal" w:pos="162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  <w:lang w:bidi="th-TH"/>
              </w:rPr>
            </w:pPr>
            <w:r>
              <w:rPr>
                <w:sz w:val="16"/>
                <w:szCs w:val="1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01463D" w14:textId="77777777" w:rsidR="00AC2ABB" w:rsidRPr="00AC2ABB" w:rsidRDefault="00AC2ABB" w:rsidP="00AC2ABB">
            <w:pPr>
              <w:tabs>
                <w:tab w:val="decimal" w:pos="0"/>
              </w:tabs>
              <w:spacing w:line="240" w:lineRule="atLeast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07AB0" w14:textId="42F354DD" w:rsidR="00AC2ABB" w:rsidRPr="00AC2ABB" w:rsidRDefault="00AC2ABB" w:rsidP="00AC2ABB">
            <w:pPr>
              <w:tabs>
                <w:tab w:val="decimal" w:pos="461"/>
              </w:tabs>
              <w:spacing w:line="240" w:lineRule="atLeast"/>
              <w:ind w:left="-134" w:right="-79"/>
              <w:rPr>
                <w:sz w:val="16"/>
                <w:szCs w:val="16"/>
                <w:lang w:bidi="th-TH"/>
              </w:rPr>
            </w:pPr>
            <w:r w:rsidRPr="00AC2ABB">
              <w:rPr>
                <w:sz w:val="16"/>
                <w:szCs w:val="16"/>
                <w:lang w:bidi="th-TH"/>
              </w:rPr>
              <w:t>-</w:t>
            </w:r>
          </w:p>
        </w:tc>
      </w:tr>
      <w:tr w:rsidR="00AC2ABB" w:rsidRPr="00EC2708" w14:paraId="3D281D6F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13414B51" w14:textId="77777777" w:rsidR="00AC2ABB" w:rsidRPr="00EC2708" w:rsidRDefault="00AC2ABB" w:rsidP="00AC2ABB">
            <w:pPr>
              <w:spacing w:line="240" w:lineRule="atLeast"/>
              <w:rPr>
                <w:b/>
                <w:bCs/>
                <w:sz w:val="16"/>
                <w:szCs w:val="16"/>
              </w:rPr>
            </w:pPr>
            <w:r w:rsidRPr="00EC2708">
              <w:rPr>
                <w:b/>
                <w:bCs/>
                <w:sz w:val="16"/>
                <w:szCs w:val="16"/>
              </w:rPr>
              <w:t>Total revenue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3293C" w14:textId="55813C6F" w:rsidR="00AC2ABB" w:rsidRPr="00EC2708" w:rsidRDefault="00161282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584,690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D81AF39" w14:textId="77777777" w:rsidR="00AC2ABB" w:rsidRPr="00EC2708" w:rsidRDefault="00AC2ABB" w:rsidP="00AC2ABB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C020A" w14:textId="1A148089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 w:rsidRPr="00AC2ABB">
              <w:rPr>
                <w:b/>
                <w:bCs/>
                <w:sz w:val="16"/>
                <w:szCs w:val="16"/>
                <w:lang w:val="en-US" w:bidi="th-TH"/>
              </w:rPr>
              <w:t>572,856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56F580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50E5C" w14:textId="1B831A2D" w:rsidR="00AC2ABB" w:rsidRPr="00AC2ABB" w:rsidRDefault="00161282" w:rsidP="00AC2ABB">
            <w:pPr>
              <w:spacing w:line="240" w:lineRule="atLeast"/>
              <w:ind w:left="-134" w:right="-41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718,765</w:t>
            </w:r>
          </w:p>
        </w:tc>
        <w:tc>
          <w:tcPr>
            <w:tcW w:w="236" w:type="dxa"/>
            <w:shd w:val="clear" w:color="auto" w:fill="auto"/>
          </w:tcPr>
          <w:p w14:paraId="33D4B79D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4D3DC" w14:textId="3001D3FA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/>
                <w:sz w:val="16"/>
                <w:szCs w:val="16"/>
                <w:lang w:val="en-US" w:bidi="th-TH"/>
              </w:rPr>
            </w:pPr>
            <w:r w:rsidRPr="00AC2ABB">
              <w:rPr>
                <w:b/>
                <w:bCs/>
                <w:sz w:val="16"/>
                <w:szCs w:val="16"/>
                <w:lang w:val="en-US" w:bidi="th-TH"/>
              </w:rPr>
              <w:t>625,487</w:t>
            </w:r>
          </w:p>
        </w:tc>
        <w:tc>
          <w:tcPr>
            <w:tcW w:w="236" w:type="dxa"/>
          </w:tcPr>
          <w:p w14:paraId="03E2C618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05FE3" w14:textId="0D232882" w:rsidR="00AC2ABB" w:rsidRPr="00AC2ABB" w:rsidRDefault="00161282" w:rsidP="00AC2ABB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200,811</w:t>
            </w:r>
          </w:p>
        </w:tc>
        <w:tc>
          <w:tcPr>
            <w:tcW w:w="238" w:type="dxa"/>
          </w:tcPr>
          <w:p w14:paraId="24272332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29236CA8" w14:textId="588833A9" w:rsidR="00AC2ABB" w:rsidRPr="00AC2ABB" w:rsidRDefault="00AC2ABB" w:rsidP="00AC2ABB">
            <w:pPr>
              <w:spacing w:line="240" w:lineRule="atLeast"/>
              <w:ind w:left="-134" w:right="-22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 w:rsidRPr="00AC2ABB">
              <w:rPr>
                <w:b/>
                <w:bCs/>
                <w:sz w:val="16"/>
                <w:szCs w:val="16"/>
                <w:lang w:val="en-US" w:bidi="th-TH"/>
              </w:rPr>
              <w:t>138,698</w:t>
            </w:r>
          </w:p>
        </w:tc>
        <w:tc>
          <w:tcPr>
            <w:tcW w:w="270" w:type="dxa"/>
          </w:tcPr>
          <w:p w14:paraId="4F0C2D97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B4D74" w14:textId="0DD85876" w:rsidR="00AC2ABB" w:rsidRPr="00AC2ABB" w:rsidRDefault="00161282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b/>
                <w:bCs/>
                <w:sz w:val="16"/>
                <w:szCs w:val="16"/>
                <w:lang w:val="en-US" w:bidi="th-TH"/>
              </w:rPr>
              <w:t>31,031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971849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B6463" w14:textId="3C672D24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b/>
                <w:bCs/>
                <w:sz w:val="16"/>
                <w:szCs w:val="16"/>
                <w:lang w:val="en-US" w:bidi="th-TH"/>
              </w:rPr>
            </w:pPr>
            <w:r w:rsidRPr="00AC2ABB">
              <w:rPr>
                <w:b/>
                <w:bCs/>
                <w:sz w:val="16"/>
                <w:szCs w:val="16"/>
                <w:lang w:val="en-US" w:bidi="th-TH"/>
              </w:rPr>
              <w:t>38,137</w:t>
            </w:r>
          </w:p>
        </w:tc>
        <w:tc>
          <w:tcPr>
            <w:tcW w:w="236" w:type="dxa"/>
          </w:tcPr>
          <w:p w14:paraId="609708D3" w14:textId="77777777" w:rsidR="00AC2ABB" w:rsidRPr="00AC2ABB" w:rsidRDefault="00AC2ABB" w:rsidP="00AC2ABB">
            <w:pPr>
              <w:spacing w:line="240" w:lineRule="atLeast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1D3A5ED8" w14:textId="449D8196" w:rsidR="00AC2ABB" w:rsidRPr="00AC2ABB" w:rsidRDefault="00161282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(2,971)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5564A" w14:textId="77777777" w:rsidR="00AC2ABB" w:rsidRPr="00AC2ABB" w:rsidRDefault="00AC2ABB" w:rsidP="00AC2ABB">
            <w:pPr>
              <w:spacing w:line="240" w:lineRule="atLeast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BDC3C35" w14:textId="3C119A9C" w:rsidR="00AC2ABB" w:rsidRPr="00AC2ABB" w:rsidRDefault="00AC2ABB" w:rsidP="00AC2ABB">
            <w:pPr>
              <w:spacing w:line="240" w:lineRule="atLeast"/>
              <w:ind w:left="-134" w:right="-76"/>
              <w:jc w:val="right"/>
              <w:rPr>
                <w:b/>
                <w:bCs/>
                <w:sz w:val="16"/>
                <w:szCs w:val="16"/>
              </w:rPr>
            </w:pPr>
            <w:r w:rsidRPr="00AC2ABB">
              <w:rPr>
                <w:b/>
                <w:bCs/>
                <w:sz w:val="16"/>
                <w:szCs w:val="16"/>
              </w:rPr>
              <w:t>(1,912)</w:t>
            </w:r>
          </w:p>
        </w:tc>
        <w:tc>
          <w:tcPr>
            <w:tcW w:w="270" w:type="dxa"/>
          </w:tcPr>
          <w:p w14:paraId="2AFEA99A" w14:textId="77777777" w:rsidR="00AC2ABB" w:rsidRPr="00AC2ABB" w:rsidRDefault="00AC2ABB" w:rsidP="00AC2ABB">
            <w:pPr>
              <w:spacing w:line="240" w:lineRule="atLeast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D4573" w14:textId="6DEFEDB9" w:rsidR="00AC2ABB" w:rsidRPr="00AC2ABB" w:rsidRDefault="00161282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sz w:val="16"/>
                <w:szCs w:val="16"/>
                <w:lang w:val="en-US" w:bidi="th-TH"/>
              </w:rPr>
              <w:t>1,532,326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E11B7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A5126" w14:textId="2E74F702" w:rsidR="00AC2ABB" w:rsidRPr="00AC2ABB" w:rsidRDefault="00AC2ABB" w:rsidP="00AC2ABB">
            <w:pPr>
              <w:tabs>
                <w:tab w:val="decimal" w:pos="742"/>
              </w:tabs>
              <w:spacing w:line="240" w:lineRule="atLeast"/>
              <w:ind w:left="-134" w:right="-79"/>
              <w:rPr>
                <w:b/>
                <w:bCs/>
                <w:sz w:val="16"/>
                <w:szCs w:val="16"/>
                <w:lang w:val="en-US" w:bidi="th-TH"/>
              </w:rPr>
            </w:pPr>
            <w:r w:rsidRPr="00AC2ABB">
              <w:rPr>
                <w:b/>
                <w:sz w:val="16"/>
                <w:szCs w:val="16"/>
                <w:lang w:val="en-US" w:bidi="th-TH"/>
              </w:rPr>
              <w:t>1,373,266</w:t>
            </w:r>
          </w:p>
        </w:tc>
      </w:tr>
      <w:tr w:rsidR="00AC2ABB" w:rsidRPr="00EC2708" w14:paraId="10F2F13F" w14:textId="77777777" w:rsidTr="00EC2708">
        <w:trPr>
          <w:trHeight w:val="20"/>
        </w:trPr>
        <w:tc>
          <w:tcPr>
            <w:tcW w:w="3150" w:type="dxa"/>
            <w:vAlign w:val="bottom"/>
          </w:tcPr>
          <w:p w14:paraId="46FE041D" w14:textId="77777777" w:rsidR="00AC2ABB" w:rsidRPr="00EC2708" w:rsidRDefault="00AC2ABB" w:rsidP="00AC2ABB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19F0AFBE" w14:textId="77777777" w:rsidR="00AC2ABB" w:rsidRPr="00EC2708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14:paraId="4192D262" w14:textId="77777777" w:rsidR="00AC2ABB" w:rsidRPr="00EC2708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389DC295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73EA4D3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</w:tcPr>
          <w:p w14:paraId="5945EC32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A83272F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44831AEE" w14:textId="77777777" w:rsidR="00AC2ABB" w:rsidRPr="00AC2ABB" w:rsidRDefault="00AC2ABB" w:rsidP="00AC2ABB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D473011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74ACE2AA" w14:textId="2DD631F4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663C0F7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5D173804" w14:textId="0C7DEFC3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5ECCC85E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7809B88" w14:textId="213DDB6A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BDB68FB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B571DFA" w14:textId="77777777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825F3E2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</w:tcPr>
          <w:p w14:paraId="430A0CE1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39CDD2A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3DD94C2" w14:textId="77777777" w:rsidR="00AC2ABB" w:rsidRPr="00AC2ABB" w:rsidRDefault="00AC2ABB" w:rsidP="00AC2ABB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6A0C419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08FC2F5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636FC9B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4685AAB6" w14:textId="77777777" w:rsidR="00AC2ABB" w:rsidRPr="00AC2ABB" w:rsidRDefault="00AC2ABB" w:rsidP="00AC2AB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AC2ABB" w:rsidRPr="00EC2708" w14:paraId="7AC1FE1B" w14:textId="77777777" w:rsidTr="00EC2708">
        <w:trPr>
          <w:trHeight w:val="225"/>
        </w:trPr>
        <w:tc>
          <w:tcPr>
            <w:tcW w:w="3150" w:type="dxa"/>
          </w:tcPr>
          <w:p w14:paraId="367335DB" w14:textId="2C6ED60F" w:rsidR="00AC2ABB" w:rsidRPr="00EC2708" w:rsidRDefault="00AC2ABB" w:rsidP="00AC2ABB">
            <w:pPr>
              <w:spacing w:line="240" w:lineRule="atLeast"/>
              <w:ind w:right="-197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Segment gross profit before income tax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CE5EB1F" w14:textId="0F4D63A6" w:rsidR="00AC2ABB" w:rsidRPr="00EC2708" w:rsidRDefault="00161282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37,453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B79F8ED" w14:textId="77777777" w:rsidR="00AC2ABB" w:rsidRPr="00EC2708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14F6EE5" w14:textId="052687A9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145,981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E1604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77F7496" w14:textId="0CCCCCBF" w:rsidR="00AC2ABB" w:rsidRPr="00340004" w:rsidRDefault="00161282" w:rsidP="00AC2ABB">
            <w:pPr>
              <w:spacing w:line="240" w:lineRule="atLeast"/>
              <w:ind w:left="-134" w:right="-41"/>
              <w:jc w:val="right"/>
              <w:rPr>
                <w:rFonts w:cs="Angsana New"/>
                <w:bCs/>
                <w:sz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177,26</w:t>
            </w:r>
            <w:r w:rsidR="00340004">
              <w:rPr>
                <w:rFonts w:cs="Angsana New"/>
                <w:bCs/>
                <w:sz w:val="16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A8963B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9812F4" w14:textId="6763EF8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176,531</w:t>
            </w:r>
          </w:p>
        </w:tc>
        <w:tc>
          <w:tcPr>
            <w:tcW w:w="236" w:type="dxa"/>
            <w:vAlign w:val="bottom"/>
          </w:tcPr>
          <w:p w14:paraId="7D3EF845" w14:textId="77777777" w:rsidR="00AC2ABB" w:rsidRPr="00AC2ABB" w:rsidRDefault="00AC2ABB" w:rsidP="00AC2ABB">
            <w:pPr>
              <w:spacing w:line="240" w:lineRule="atLeast"/>
              <w:ind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21BD2FC" w14:textId="3DAAFB19" w:rsidR="00AC2ABB" w:rsidRPr="00AC2ABB" w:rsidRDefault="00161282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52,828</w:t>
            </w:r>
          </w:p>
        </w:tc>
        <w:tc>
          <w:tcPr>
            <w:tcW w:w="238" w:type="dxa"/>
            <w:vAlign w:val="bottom"/>
          </w:tcPr>
          <w:p w14:paraId="1AE0AA12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  <w:vAlign w:val="bottom"/>
          </w:tcPr>
          <w:p w14:paraId="4DF16806" w14:textId="7C32B2CE" w:rsidR="00AC2ABB" w:rsidRPr="00AC2ABB" w:rsidRDefault="00AC2ABB" w:rsidP="00AC2ABB">
            <w:pPr>
              <w:spacing w:line="240" w:lineRule="atLeast"/>
              <w:ind w:left="-134" w:right="-49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39,102</w:t>
            </w:r>
          </w:p>
        </w:tc>
        <w:tc>
          <w:tcPr>
            <w:tcW w:w="270" w:type="dxa"/>
            <w:vAlign w:val="bottom"/>
          </w:tcPr>
          <w:p w14:paraId="4130944F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79FE2A" w14:textId="237F1ABA" w:rsidR="00AC2ABB" w:rsidRPr="00AC2ABB" w:rsidRDefault="00161282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6,72</w:t>
            </w:r>
            <w:r w:rsidR="009B413E">
              <w:rPr>
                <w:bCs/>
                <w:sz w:val="16"/>
                <w:szCs w:val="16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186B52" w14:textId="77777777" w:rsidR="00AC2ABB" w:rsidRPr="00AC2ABB" w:rsidRDefault="00AC2ABB" w:rsidP="00AC2ABB">
            <w:pPr>
              <w:spacing w:line="240" w:lineRule="atLeast"/>
              <w:ind w:right="-16"/>
              <w:jc w:val="center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ADA0F5E" w14:textId="51DE2870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3,150</w:t>
            </w:r>
          </w:p>
        </w:tc>
        <w:tc>
          <w:tcPr>
            <w:tcW w:w="236" w:type="dxa"/>
            <w:shd w:val="clear" w:color="auto" w:fill="auto"/>
          </w:tcPr>
          <w:p w14:paraId="3A8C562D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34D2CBB3" w14:textId="4F7B05EA" w:rsidR="00AC2ABB" w:rsidRPr="00AC2ABB" w:rsidRDefault="00161282" w:rsidP="00AC2ABB">
            <w:pPr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1,396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DD5338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6CE3FDE" w14:textId="6310D5CD" w:rsidR="00AC2ABB" w:rsidRPr="00AC2ABB" w:rsidRDefault="00AC2ABB" w:rsidP="00AC2ABB">
            <w:pPr>
              <w:tabs>
                <w:tab w:val="decimal" w:pos="461"/>
              </w:tabs>
              <w:spacing w:line="240" w:lineRule="atLeast"/>
              <w:ind w:left="-134" w:right="-76"/>
              <w:rPr>
                <w:sz w:val="16"/>
                <w:szCs w:val="16"/>
                <w:lang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1,370</w:t>
            </w:r>
          </w:p>
        </w:tc>
        <w:tc>
          <w:tcPr>
            <w:tcW w:w="270" w:type="dxa"/>
          </w:tcPr>
          <w:p w14:paraId="11750E27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2ACB43A" w14:textId="67EB0CA2" w:rsidR="00AC2ABB" w:rsidRPr="00AC2ABB" w:rsidRDefault="00161282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275,666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8AE88A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A07DD4F" w14:textId="7C2672BB" w:rsidR="00AC2ABB" w:rsidRPr="00AC2ABB" w:rsidRDefault="00AC2ABB" w:rsidP="00AC2ABB">
            <w:pPr>
              <w:tabs>
                <w:tab w:val="decimal" w:pos="742"/>
              </w:tabs>
              <w:spacing w:line="240" w:lineRule="atLeast"/>
              <w:ind w:left="-134" w:right="-79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366,134</w:t>
            </w:r>
          </w:p>
        </w:tc>
      </w:tr>
      <w:tr w:rsidR="00EC2708" w:rsidRPr="00EC2708" w14:paraId="08F787D3" w14:textId="77777777" w:rsidTr="00EC2708">
        <w:trPr>
          <w:trHeight w:val="225"/>
        </w:trPr>
        <w:tc>
          <w:tcPr>
            <w:tcW w:w="3150" w:type="dxa"/>
          </w:tcPr>
          <w:p w14:paraId="7F3E4CEA" w14:textId="77777777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</w:p>
        </w:tc>
        <w:tc>
          <w:tcPr>
            <w:tcW w:w="891" w:type="dxa"/>
            <w:vAlign w:val="bottom"/>
          </w:tcPr>
          <w:p w14:paraId="141997A2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34DAE79C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CF429A2" w14:textId="77777777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DEDFD26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3E1577B7" w14:textId="77777777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89E8A4F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552CE8F1" w14:textId="77777777" w:rsidR="00EC2708" w:rsidRPr="00AC2ABB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37D8D67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36F14323" w14:textId="73C76513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062F98F3" w14:textId="77777777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331DFDF" w14:textId="37E924A5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662D06" w14:textId="77777777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0A96A88" w14:textId="7FB66446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E68D4EC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76BD42B0" w14:textId="1339DBE8" w:rsidR="00EC2708" w:rsidRPr="00AC2ABB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5B45BCA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033225FC" w14:textId="77777777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5E7E09B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1BA06CA9" w14:textId="77777777" w:rsidR="00EC2708" w:rsidRPr="00AC2ABB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4754B69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52DAE7F1" w14:textId="77777777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300D880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427E7912" w14:textId="77777777" w:rsidR="00EC2708" w:rsidRPr="00AC2ABB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EC2708" w:rsidRPr="00EC2708" w14:paraId="5AC4E126" w14:textId="77777777" w:rsidTr="00EC2708">
        <w:trPr>
          <w:trHeight w:val="238"/>
        </w:trPr>
        <w:tc>
          <w:tcPr>
            <w:tcW w:w="3150" w:type="dxa"/>
          </w:tcPr>
          <w:p w14:paraId="78F1F7EC" w14:textId="21C9CD17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Unallocated amounts:</w:t>
            </w:r>
          </w:p>
        </w:tc>
        <w:tc>
          <w:tcPr>
            <w:tcW w:w="891" w:type="dxa"/>
            <w:vAlign w:val="bottom"/>
          </w:tcPr>
          <w:p w14:paraId="75C0FF3C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080C8D39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649270E3" w14:textId="77777777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101A29C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6C814F7" w14:textId="77777777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4D8F67D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6274DA12" w14:textId="77777777" w:rsidR="00EC2708" w:rsidRPr="00AC2ABB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79DFE23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37DEDB60" w14:textId="42A679DD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2BE00A8E" w14:textId="77777777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635CD42E" w14:textId="6B0B4EEF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7B44CA44" w14:textId="77777777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B92CEDC" w14:textId="19DA362B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A16B7B8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6492F9F7" w14:textId="77777777" w:rsidR="00EC2708" w:rsidRPr="00AC2ABB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58C56B0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23E6959A" w14:textId="77777777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005EB91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5E2B0379" w14:textId="77777777" w:rsidR="00EC2708" w:rsidRPr="00AC2ABB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3312514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7F684E39" w14:textId="77777777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F8DD85E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5FB26B22" w14:textId="77777777" w:rsidR="00EC2708" w:rsidRPr="00AC2ABB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AC2ABB" w:rsidRPr="00EC2708" w14:paraId="320E65D7" w14:textId="77777777" w:rsidTr="00EC2708">
        <w:trPr>
          <w:trHeight w:val="225"/>
        </w:trPr>
        <w:tc>
          <w:tcPr>
            <w:tcW w:w="3150" w:type="dxa"/>
          </w:tcPr>
          <w:p w14:paraId="294279EB" w14:textId="3320BA0D" w:rsidR="00AC2ABB" w:rsidRPr="00EC2708" w:rsidRDefault="00AC2ABB" w:rsidP="00AC2ABB">
            <w:pPr>
              <w:pStyle w:val="ListParagraph"/>
              <w:spacing w:line="240" w:lineRule="atLeast"/>
              <w:ind w:left="160" w:hanging="171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</w:r>
            <w:r w:rsidR="00A94337">
              <w:rPr>
                <w:sz w:val="16"/>
                <w:szCs w:val="16"/>
              </w:rPr>
              <w:t>Interest income and o</w:t>
            </w:r>
            <w:r w:rsidRPr="00EC2708">
              <w:rPr>
                <w:sz w:val="16"/>
                <w:szCs w:val="16"/>
              </w:rPr>
              <w:t>ther income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64BEE4E" w14:textId="77777777" w:rsidR="00AC2ABB" w:rsidRPr="00EC2708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A02208B" w14:textId="77777777" w:rsidR="00AC2ABB" w:rsidRPr="00EC2708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EA7583A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F079D9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87F25F6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E04E0B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81EE99D" w14:textId="77777777" w:rsidR="00AC2ABB" w:rsidRPr="00AC2ABB" w:rsidRDefault="00AC2ABB" w:rsidP="00AC2ABB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4F5225A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4B3382E7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1231B834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8746607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47AEACB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8E35D4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B3D5D0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A1E7790" w14:textId="77777777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DDD917A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5822B7B5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EE720C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449A014A" w14:textId="77777777" w:rsidR="00AC2ABB" w:rsidRPr="00AC2ABB" w:rsidRDefault="00AC2ABB" w:rsidP="00AC2ABB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3303FEF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D119BAD" w14:textId="3B699E40" w:rsidR="00AC2ABB" w:rsidRPr="00AC2ABB" w:rsidRDefault="00161282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6,20</w:t>
            </w:r>
            <w:r w:rsidR="007505D5">
              <w:rPr>
                <w:bCs/>
                <w:sz w:val="16"/>
                <w:szCs w:val="16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E0C3F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F78A2E7" w14:textId="6409C733" w:rsidR="00AC2ABB" w:rsidRPr="00AC2ABB" w:rsidRDefault="00AC2ABB" w:rsidP="00AC2ABB">
            <w:pPr>
              <w:tabs>
                <w:tab w:val="decimal" w:pos="742"/>
              </w:tabs>
              <w:spacing w:line="240" w:lineRule="atLeast"/>
              <w:ind w:left="-134" w:right="-79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4,352</w:t>
            </w:r>
          </w:p>
        </w:tc>
      </w:tr>
      <w:tr w:rsidR="00AC2ABB" w:rsidRPr="00EC2708" w14:paraId="003754F4" w14:textId="77777777" w:rsidTr="00EC2708">
        <w:trPr>
          <w:trHeight w:val="225"/>
        </w:trPr>
        <w:tc>
          <w:tcPr>
            <w:tcW w:w="3150" w:type="dxa"/>
          </w:tcPr>
          <w:p w14:paraId="242A9A4A" w14:textId="0D8CD6C5" w:rsidR="00AC2ABB" w:rsidRPr="00EC2708" w:rsidRDefault="00AC2ABB" w:rsidP="00AC2ABB">
            <w:pPr>
              <w:spacing w:line="240" w:lineRule="atLeast"/>
              <w:ind w:left="160" w:hanging="171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Net gain on foreign exchange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16DC1D5" w14:textId="77777777" w:rsidR="00AC2ABB" w:rsidRPr="00EC2708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AB1D4A8" w14:textId="77777777" w:rsidR="00AC2ABB" w:rsidRPr="00EC2708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338076C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81A4A2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3395B1FF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DA40A2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FEE34C9" w14:textId="77777777" w:rsidR="00AC2ABB" w:rsidRPr="00AC2ABB" w:rsidRDefault="00AC2ABB" w:rsidP="00AC2ABB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06BC3C3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1141C0EC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2292D03D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54B77F8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B464DB1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1F6F06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F2E60F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C70C615" w14:textId="77777777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D6C1568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767E0155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060FD1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12999B2C" w14:textId="77777777" w:rsidR="00AC2ABB" w:rsidRPr="00AC2ABB" w:rsidRDefault="00AC2ABB" w:rsidP="00AC2ABB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9E29D16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5B10E02" w14:textId="03439D3E" w:rsidR="00AC2ABB" w:rsidRPr="00AC2ABB" w:rsidRDefault="00161282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3,074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736BB3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AF76700" w14:textId="397705B5" w:rsidR="00AC2ABB" w:rsidRPr="00AC2ABB" w:rsidRDefault="00AC2ABB" w:rsidP="00AC2ABB">
            <w:pPr>
              <w:tabs>
                <w:tab w:val="decimal" w:pos="742"/>
              </w:tabs>
              <w:spacing w:line="240" w:lineRule="atLeast"/>
              <w:ind w:left="-134" w:right="-79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19,997</w:t>
            </w:r>
          </w:p>
        </w:tc>
      </w:tr>
      <w:tr w:rsidR="00AC2ABB" w:rsidRPr="00EC2708" w14:paraId="2099B0CB" w14:textId="77777777" w:rsidTr="00EC2708">
        <w:trPr>
          <w:trHeight w:val="225"/>
        </w:trPr>
        <w:tc>
          <w:tcPr>
            <w:tcW w:w="3150" w:type="dxa"/>
          </w:tcPr>
          <w:p w14:paraId="71202666" w14:textId="77777777" w:rsidR="00A24D6B" w:rsidRDefault="00AC2ABB" w:rsidP="00AC2ABB">
            <w:pPr>
              <w:spacing w:line="240" w:lineRule="atLeast"/>
              <w:ind w:left="162" w:hanging="162"/>
              <w:rPr>
                <w:rFonts w:cstheme="minorBidi"/>
                <w:sz w:val="16"/>
                <w:lang w:bidi="th-TH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</w:r>
            <w:r w:rsidR="00D10254">
              <w:rPr>
                <w:sz w:val="16"/>
                <w:szCs w:val="16"/>
              </w:rPr>
              <w:t>Gain (l</w:t>
            </w:r>
            <w:r w:rsidRPr="00EC2708">
              <w:rPr>
                <w:sz w:val="16"/>
                <w:szCs w:val="16"/>
              </w:rPr>
              <w:t>oss</w:t>
            </w:r>
            <w:r w:rsidR="00D10254">
              <w:rPr>
                <w:sz w:val="16"/>
                <w:szCs w:val="16"/>
              </w:rPr>
              <w:t>)</w:t>
            </w:r>
            <w:r w:rsidRPr="00EC2708">
              <w:rPr>
                <w:sz w:val="16"/>
                <w:szCs w:val="16"/>
              </w:rPr>
              <w:t xml:space="preserve"> on derivatives fair value</w:t>
            </w:r>
          </w:p>
          <w:p w14:paraId="143AC092" w14:textId="65F0DEC4" w:rsidR="00AC2ABB" w:rsidRPr="00EC2708" w:rsidRDefault="00A24D6B" w:rsidP="00AC2ABB">
            <w:pPr>
              <w:spacing w:line="240" w:lineRule="atLeast"/>
              <w:ind w:left="162" w:hanging="162"/>
              <w:rPr>
                <w:sz w:val="16"/>
                <w:szCs w:val="16"/>
              </w:rPr>
            </w:pPr>
            <w:r>
              <w:rPr>
                <w:rFonts w:cstheme="minorBidi" w:hint="cs"/>
                <w:sz w:val="16"/>
                <w:cs/>
                <w:lang w:bidi="th-TH"/>
              </w:rPr>
              <w:t xml:space="preserve">        </w:t>
            </w:r>
            <w:r w:rsidR="00AC2ABB" w:rsidRPr="00EC2708">
              <w:rPr>
                <w:sz w:val="16"/>
                <w:szCs w:val="16"/>
              </w:rPr>
              <w:t>remeasurement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CFA672C" w14:textId="77777777" w:rsidR="00AC2ABB" w:rsidRPr="00EC2708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D54DD6D" w14:textId="77777777" w:rsidR="00AC2ABB" w:rsidRPr="00EC2708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BF5B4A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1E04AB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35A5E558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5C36EA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4B36F99" w14:textId="77777777" w:rsidR="00AC2ABB" w:rsidRPr="00AC2ABB" w:rsidRDefault="00AC2ABB" w:rsidP="00AC2ABB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C34402E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32CD0A16" w14:textId="532B38F0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65A0DCA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8FB0165" w14:textId="4D01BA6F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071551C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08CF19" w14:textId="19107F94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DDB82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8DAD396" w14:textId="77777777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1DF3CE4D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2D3E2B47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F0B53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6D324265" w14:textId="77777777" w:rsidR="00AC2ABB" w:rsidRPr="00AC2ABB" w:rsidRDefault="00AC2ABB" w:rsidP="00AC2ABB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C2A1554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580FC13" w14:textId="76EE6B53" w:rsidR="00AC2ABB" w:rsidRPr="00AC2ABB" w:rsidRDefault="00161282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8,941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34676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5C2E361" w14:textId="2038D597" w:rsidR="00AC2ABB" w:rsidRPr="00AC2ABB" w:rsidRDefault="00AC2ABB" w:rsidP="00AC2AB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  <w:r w:rsidRPr="00AC2ABB">
              <w:rPr>
                <w:sz w:val="16"/>
                <w:szCs w:val="16"/>
              </w:rPr>
              <w:t>(9,137)</w:t>
            </w:r>
          </w:p>
        </w:tc>
      </w:tr>
      <w:tr w:rsidR="00AC2ABB" w:rsidRPr="00EC2708" w14:paraId="793198C4" w14:textId="77777777" w:rsidTr="00EC2708">
        <w:trPr>
          <w:trHeight w:val="225"/>
        </w:trPr>
        <w:tc>
          <w:tcPr>
            <w:tcW w:w="3150" w:type="dxa"/>
          </w:tcPr>
          <w:p w14:paraId="4D8FEABF" w14:textId="7DE13349" w:rsidR="00AC2ABB" w:rsidRPr="00EC2708" w:rsidRDefault="00AC2ABB" w:rsidP="00AC2ABB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Depreciation and amortisation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52D7DC6" w14:textId="77777777" w:rsidR="00AC2ABB" w:rsidRPr="00EC2708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D3EED58" w14:textId="77777777" w:rsidR="00AC2ABB" w:rsidRPr="00EC2708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2242FB2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469AA0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CA6D999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F68485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746B629" w14:textId="77777777" w:rsidR="00AC2ABB" w:rsidRPr="00AC2ABB" w:rsidRDefault="00AC2ABB" w:rsidP="00AC2ABB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749BE95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4EC7268C" w14:textId="3B8EFB41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AF49C65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82AD91C" w14:textId="57CFD393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ED7BF4C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1EB907" w14:textId="56DAEFB5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D1829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D84B5D6" w14:textId="77777777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7409D86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54E7DBCB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E7EAD6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252909C2" w14:textId="77777777" w:rsidR="00AC2ABB" w:rsidRPr="00AC2ABB" w:rsidRDefault="00AC2ABB" w:rsidP="00AC2ABB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2680E2D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CF49EC0" w14:textId="05AA4156" w:rsidR="00AC2ABB" w:rsidRPr="00AC2ABB" w:rsidRDefault="00161282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(16,823)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B13C0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FB18B16" w14:textId="65A2C8E1" w:rsidR="00AC2ABB" w:rsidRPr="00AC2ABB" w:rsidRDefault="00AC2ABB" w:rsidP="00AC2AB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  <w:r w:rsidRPr="00AC2ABB">
              <w:rPr>
                <w:sz w:val="16"/>
                <w:szCs w:val="16"/>
              </w:rPr>
              <w:t>(14,441)</w:t>
            </w:r>
          </w:p>
        </w:tc>
      </w:tr>
      <w:tr w:rsidR="00AC2ABB" w:rsidRPr="00EC2708" w14:paraId="46B7D9CC" w14:textId="77777777" w:rsidTr="00EC2708">
        <w:trPr>
          <w:trHeight w:val="225"/>
        </w:trPr>
        <w:tc>
          <w:tcPr>
            <w:tcW w:w="3150" w:type="dxa"/>
          </w:tcPr>
          <w:p w14:paraId="3DABC64E" w14:textId="72551558" w:rsidR="00AC2ABB" w:rsidRPr="00EC2708" w:rsidRDefault="00AC2ABB" w:rsidP="00AC2ABB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Other expenses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1E37315" w14:textId="77777777" w:rsidR="00AC2ABB" w:rsidRPr="00EC2708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DC2B0D1" w14:textId="77777777" w:rsidR="00AC2ABB" w:rsidRPr="00EC2708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0600A6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5385B1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53CC9A4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1084ED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CC8449A" w14:textId="77777777" w:rsidR="00AC2ABB" w:rsidRPr="00AC2ABB" w:rsidRDefault="00AC2ABB" w:rsidP="00AC2ABB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9FC8CE1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18B571C7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03DA9133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30103F4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9018AD9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386D31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C1B9C8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9010459" w14:textId="77777777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710AA3D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655FD32E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357091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252C30E3" w14:textId="77777777" w:rsidR="00AC2ABB" w:rsidRPr="00AC2ABB" w:rsidRDefault="00AC2ABB" w:rsidP="00AC2ABB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B5C2F83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976D2A" w14:textId="440529C0" w:rsidR="00AC2ABB" w:rsidRPr="00AC2ABB" w:rsidRDefault="00161282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(189,97</w:t>
            </w:r>
            <w:r w:rsidR="00D10254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439D0D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2ECEFCA" w14:textId="1C09DAE4" w:rsidR="00AC2ABB" w:rsidRPr="00AC2ABB" w:rsidRDefault="00AC2ABB" w:rsidP="00AC2AB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  <w:r w:rsidRPr="00AC2ABB">
              <w:rPr>
                <w:sz w:val="16"/>
                <w:szCs w:val="16"/>
              </w:rPr>
              <w:t>(153,426)</w:t>
            </w:r>
          </w:p>
        </w:tc>
      </w:tr>
      <w:tr w:rsidR="00AC2ABB" w:rsidRPr="00EC2708" w14:paraId="3DA2F68C" w14:textId="77777777" w:rsidTr="00EC2708">
        <w:trPr>
          <w:trHeight w:val="238"/>
        </w:trPr>
        <w:tc>
          <w:tcPr>
            <w:tcW w:w="3150" w:type="dxa"/>
          </w:tcPr>
          <w:p w14:paraId="1B4E5E56" w14:textId="4520BCCA" w:rsidR="00AC2ABB" w:rsidRPr="00EC2708" w:rsidRDefault="00AC2ABB" w:rsidP="00AC2ABB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>Finance costs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885C004" w14:textId="77777777" w:rsidR="00AC2ABB" w:rsidRPr="00EC2708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E242AD4" w14:textId="77777777" w:rsidR="00AC2ABB" w:rsidRPr="00EC2708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C8BC488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FF741D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B166D27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664B3C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D60FD03" w14:textId="77777777" w:rsidR="00AC2ABB" w:rsidRPr="00AC2ABB" w:rsidRDefault="00AC2ABB" w:rsidP="00AC2ABB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FEF9383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2CD7291E" w14:textId="63214F64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04A89025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6EA4C6E" w14:textId="7520C16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1582FD6B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51333F" w14:textId="05D27BF6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27DF71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FB3A693" w14:textId="77777777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A0A3BE7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25A8F957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725213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62C38A14" w14:textId="77777777" w:rsidR="00AC2ABB" w:rsidRPr="00AC2ABB" w:rsidRDefault="00AC2ABB" w:rsidP="00AC2ABB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294FFAE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9216498" w14:textId="3D94DBAD" w:rsidR="00AC2ABB" w:rsidRPr="00AC2ABB" w:rsidRDefault="00161282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(14,918)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1CDF69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BB36E80" w14:textId="60D265B8" w:rsidR="00AC2ABB" w:rsidRPr="00AC2ABB" w:rsidRDefault="00AC2ABB" w:rsidP="00AC2AB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  <w:r w:rsidRPr="00AC2ABB">
              <w:rPr>
                <w:sz w:val="16"/>
                <w:szCs w:val="16"/>
              </w:rPr>
              <w:t>(8,570)</w:t>
            </w:r>
          </w:p>
        </w:tc>
      </w:tr>
      <w:tr w:rsidR="00907FF2" w:rsidRPr="00EC2708" w14:paraId="77572639" w14:textId="77777777" w:rsidTr="00EC2708">
        <w:trPr>
          <w:trHeight w:val="225"/>
        </w:trPr>
        <w:tc>
          <w:tcPr>
            <w:tcW w:w="3150" w:type="dxa"/>
          </w:tcPr>
          <w:p w14:paraId="7740E356" w14:textId="13F779E9" w:rsidR="00907FF2" w:rsidRPr="00EC2708" w:rsidRDefault="00907FF2" w:rsidP="00907FF2">
            <w:pPr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 xml:space="preserve">Share of loss of a joint venture accounted </w:t>
            </w:r>
          </w:p>
          <w:p w14:paraId="0A90C2D9" w14:textId="0E4E6676" w:rsidR="00907FF2" w:rsidRPr="00EC2708" w:rsidRDefault="00A24D6B" w:rsidP="00DC6316">
            <w:pPr>
              <w:tabs>
                <w:tab w:val="left" w:pos="284"/>
                <w:tab w:val="left" w:pos="375"/>
              </w:tabs>
              <w:spacing w:line="240" w:lineRule="atLeast"/>
              <w:ind w:left="160" w:hanging="160"/>
              <w:rPr>
                <w:sz w:val="16"/>
                <w:szCs w:val="16"/>
              </w:rPr>
            </w:pPr>
            <w:r>
              <w:rPr>
                <w:rFonts w:cstheme="minorBidi" w:hint="cs"/>
                <w:sz w:val="16"/>
                <w:cs/>
                <w:lang w:bidi="th-TH"/>
              </w:rPr>
              <w:t xml:space="preserve">    </w:t>
            </w:r>
            <w:r w:rsidR="00447E3E">
              <w:rPr>
                <w:rFonts w:cstheme="minorBidi" w:hint="cs"/>
                <w:sz w:val="16"/>
                <w:cs/>
                <w:lang w:bidi="th-TH"/>
              </w:rPr>
              <w:t xml:space="preserve">  </w:t>
            </w:r>
            <w:r w:rsidR="00DC6316">
              <w:rPr>
                <w:rFonts w:cstheme="minorBidi"/>
                <w:sz w:val="16"/>
                <w:lang w:bidi="th-TH"/>
              </w:rPr>
              <w:t xml:space="preserve"> </w:t>
            </w:r>
            <w:r w:rsidR="00447E3E">
              <w:rPr>
                <w:rFonts w:cstheme="minorBidi" w:hint="cs"/>
                <w:sz w:val="16"/>
                <w:cs/>
                <w:lang w:bidi="th-TH"/>
              </w:rPr>
              <w:t xml:space="preserve"> </w:t>
            </w:r>
            <w:r w:rsidR="00C714A9">
              <w:rPr>
                <w:rFonts w:cstheme="minorBidi"/>
                <w:sz w:val="16"/>
                <w:lang w:val="en-US" w:bidi="th-TH"/>
              </w:rPr>
              <w:t xml:space="preserve">for </w:t>
            </w:r>
            <w:r w:rsidR="00907FF2" w:rsidRPr="00EC2708">
              <w:rPr>
                <w:sz w:val="16"/>
                <w:szCs w:val="16"/>
              </w:rPr>
              <w:t>using equity method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E8FA6C4" w14:textId="77777777" w:rsidR="00907FF2" w:rsidRPr="00EC2708" w:rsidRDefault="00907FF2" w:rsidP="00907FF2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7FDA64A" w14:textId="77777777" w:rsidR="00907FF2" w:rsidRPr="00EC2708" w:rsidRDefault="00907FF2" w:rsidP="00907FF2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8E12CBC" w14:textId="77777777" w:rsidR="00907FF2" w:rsidRPr="00AC2ABB" w:rsidRDefault="00907FF2" w:rsidP="00907FF2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7E2FEA" w14:textId="77777777" w:rsidR="00907FF2" w:rsidRPr="00AC2ABB" w:rsidRDefault="00907FF2" w:rsidP="00907FF2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1011B86" w14:textId="77777777" w:rsidR="00907FF2" w:rsidRPr="00AC2ABB" w:rsidRDefault="00907FF2" w:rsidP="00907FF2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898C5D" w14:textId="77777777" w:rsidR="00907FF2" w:rsidRPr="00AC2ABB" w:rsidRDefault="00907FF2" w:rsidP="00907FF2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DABDD4" w14:textId="77777777" w:rsidR="00907FF2" w:rsidRPr="00AC2ABB" w:rsidRDefault="00907FF2" w:rsidP="00907FF2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136138C" w14:textId="77777777" w:rsidR="00907FF2" w:rsidRPr="00AC2ABB" w:rsidRDefault="00907FF2" w:rsidP="00907FF2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shd w:val="clear" w:color="auto" w:fill="auto"/>
          </w:tcPr>
          <w:p w14:paraId="5FB1332C" w14:textId="74FAB671" w:rsidR="00907FF2" w:rsidRPr="00AC2ABB" w:rsidRDefault="00907FF2" w:rsidP="00907FF2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32908951" w14:textId="77777777" w:rsidR="00907FF2" w:rsidRPr="00AC2ABB" w:rsidRDefault="00907FF2" w:rsidP="00907FF2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3C39CA1" w14:textId="51AE9B81" w:rsidR="00907FF2" w:rsidRPr="00AC2ABB" w:rsidRDefault="00907FF2" w:rsidP="00907FF2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525C7FD0" w14:textId="77777777" w:rsidR="00907FF2" w:rsidRPr="00AC2ABB" w:rsidRDefault="00907FF2" w:rsidP="00907FF2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0511ED" w14:textId="5D40A33F" w:rsidR="00907FF2" w:rsidRPr="00AC2ABB" w:rsidRDefault="00907FF2" w:rsidP="00907FF2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8D7D00" w14:textId="77777777" w:rsidR="00907FF2" w:rsidRPr="00AC2ABB" w:rsidRDefault="00907FF2" w:rsidP="00907FF2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40142EA" w14:textId="77777777" w:rsidR="00907FF2" w:rsidRPr="00AC2ABB" w:rsidRDefault="00907FF2" w:rsidP="00907FF2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F70E3A5" w14:textId="77777777" w:rsidR="00907FF2" w:rsidRPr="00AC2ABB" w:rsidRDefault="00907FF2" w:rsidP="00907FF2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</w:tcPr>
          <w:p w14:paraId="08DA2C94" w14:textId="77777777" w:rsidR="00907FF2" w:rsidRPr="00AC2ABB" w:rsidRDefault="00907FF2" w:rsidP="00907FF2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ECD201" w14:textId="77777777" w:rsidR="00907FF2" w:rsidRPr="00AC2ABB" w:rsidRDefault="00907FF2" w:rsidP="00907FF2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</w:tcPr>
          <w:p w14:paraId="7C413897" w14:textId="77777777" w:rsidR="00907FF2" w:rsidRPr="00AC2ABB" w:rsidRDefault="00907FF2" w:rsidP="00907FF2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6D24FCF4" w14:textId="77777777" w:rsidR="00907FF2" w:rsidRPr="00AC2ABB" w:rsidRDefault="00907FF2" w:rsidP="00907FF2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08FF79" w14:textId="2B3D8ED3" w:rsidR="00907FF2" w:rsidRPr="00907FF2" w:rsidRDefault="00907FF2" w:rsidP="00907FF2">
            <w:pPr>
              <w:tabs>
                <w:tab w:val="decimal" w:pos="162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  <w:r w:rsidRPr="00907FF2">
              <w:rPr>
                <w:sz w:val="16"/>
                <w:szCs w:val="1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3D8EE9" w14:textId="77777777" w:rsidR="00907FF2" w:rsidRPr="00AC2ABB" w:rsidRDefault="00907FF2" w:rsidP="00907FF2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FA06532" w14:textId="32214063" w:rsidR="00907FF2" w:rsidRPr="00AC2ABB" w:rsidRDefault="00907FF2" w:rsidP="00907FF2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  <w:r w:rsidRPr="00AC2ABB">
              <w:rPr>
                <w:sz w:val="16"/>
                <w:szCs w:val="16"/>
              </w:rPr>
              <w:t>(259)</w:t>
            </w:r>
          </w:p>
        </w:tc>
      </w:tr>
      <w:tr w:rsidR="00AC2ABB" w:rsidRPr="00EC2708" w14:paraId="74659888" w14:textId="77777777" w:rsidTr="00EC2708">
        <w:trPr>
          <w:trHeight w:val="225"/>
        </w:trPr>
        <w:tc>
          <w:tcPr>
            <w:tcW w:w="3150" w:type="dxa"/>
          </w:tcPr>
          <w:p w14:paraId="3177C367" w14:textId="14C9B06B" w:rsidR="00AC2ABB" w:rsidRPr="00EC2708" w:rsidRDefault="00AC2ABB" w:rsidP="00DC6316">
            <w:pPr>
              <w:tabs>
                <w:tab w:val="left" w:pos="284"/>
                <w:tab w:val="left" w:pos="393"/>
              </w:tabs>
              <w:spacing w:line="240" w:lineRule="atLeast"/>
              <w:ind w:left="160" w:hanging="160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-</w:t>
            </w:r>
            <w:r w:rsidRPr="00EC2708">
              <w:rPr>
                <w:sz w:val="16"/>
                <w:szCs w:val="16"/>
              </w:rPr>
              <w:tab/>
              <w:t xml:space="preserve">Tax </w:t>
            </w:r>
            <w:r w:rsidR="00D10254">
              <w:rPr>
                <w:sz w:val="16"/>
                <w:szCs w:val="16"/>
              </w:rPr>
              <w:t>expense</w:t>
            </w:r>
          </w:p>
        </w:tc>
        <w:tc>
          <w:tcPr>
            <w:tcW w:w="891" w:type="dxa"/>
            <w:vAlign w:val="bottom"/>
          </w:tcPr>
          <w:p w14:paraId="5A901817" w14:textId="77777777" w:rsidR="00AC2ABB" w:rsidRPr="00EC2708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64F903BE" w14:textId="77777777" w:rsidR="00AC2ABB" w:rsidRPr="00EC2708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011849D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B1946C9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3BD7F5D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CBCD74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1095BD9A" w14:textId="77777777" w:rsidR="00AC2ABB" w:rsidRPr="00AC2ABB" w:rsidRDefault="00AC2ABB" w:rsidP="00AC2ABB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D7D42F7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5B9763FB" w14:textId="227A00CB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7EC0C0D7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B0D4ADC" w14:textId="3FC4DF8B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7FDB70F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9E38660" w14:textId="2A73799D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8A6E3D3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57ECC0E" w14:textId="77777777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C66E39D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4236F685" w14:textId="77777777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19C2927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6EE39907" w14:textId="77777777" w:rsidR="00AC2ABB" w:rsidRPr="00AC2ABB" w:rsidRDefault="00AC2ABB" w:rsidP="00AC2ABB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C7295E8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DC291" w14:textId="6F14246E" w:rsidR="00AC2ABB" w:rsidRPr="00AC2ABB" w:rsidRDefault="00A34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(7,310)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E13FC" w14:textId="35C43F5B" w:rsidR="00AC2ABB" w:rsidRPr="00AC2ABB" w:rsidRDefault="00AC2ABB" w:rsidP="00161282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1862F" w14:textId="380E4055" w:rsidR="00AC2ABB" w:rsidRPr="00AC2ABB" w:rsidRDefault="00AC2ABB" w:rsidP="00AC2ABB">
            <w:pPr>
              <w:tabs>
                <w:tab w:val="decimal" w:pos="742"/>
              </w:tabs>
              <w:spacing w:line="240" w:lineRule="atLeast"/>
              <w:ind w:left="-134" w:right="-79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sz w:val="16"/>
                <w:szCs w:val="16"/>
              </w:rPr>
              <w:t>(1,012)</w:t>
            </w:r>
          </w:p>
        </w:tc>
      </w:tr>
      <w:tr w:rsidR="00AC2ABB" w:rsidRPr="00EC2708" w14:paraId="13874DD1" w14:textId="77777777" w:rsidTr="00EC2708">
        <w:trPr>
          <w:trHeight w:val="238"/>
        </w:trPr>
        <w:tc>
          <w:tcPr>
            <w:tcW w:w="3150" w:type="dxa"/>
            <w:vAlign w:val="bottom"/>
          </w:tcPr>
          <w:p w14:paraId="1B226CCA" w14:textId="2D83ABD2" w:rsidR="00AC2ABB" w:rsidRPr="00EC2708" w:rsidRDefault="00AC2ABB" w:rsidP="00AC2ABB">
            <w:pPr>
              <w:shd w:val="clear" w:color="auto" w:fill="FFFFFF"/>
              <w:spacing w:line="240" w:lineRule="atLeast"/>
              <w:ind w:left="72" w:right="-79" w:hanging="72"/>
              <w:rPr>
                <w:b/>
                <w:bCs/>
                <w:sz w:val="16"/>
                <w:szCs w:val="16"/>
                <w:lang w:val="en-US" w:bidi="th-TH"/>
              </w:rPr>
            </w:pPr>
            <w:r w:rsidRPr="00EC2708">
              <w:rPr>
                <w:b/>
                <w:bCs/>
                <w:sz w:val="16"/>
                <w:szCs w:val="16"/>
                <w:lang w:val="en-US" w:bidi="th-TH"/>
              </w:rPr>
              <w:t>Profit for the period</w:t>
            </w:r>
          </w:p>
        </w:tc>
        <w:tc>
          <w:tcPr>
            <w:tcW w:w="891" w:type="dxa"/>
            <w:vAlign w:val="bottom"/>
          </w:tcPr>
          <w:p w14:paraId="12B451A2" w14:textId="264AE2B3" w:rsidR="00AC2ABB" w:rsidRPr="00EC2708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2AAC7BEF" w14:textId="77777777" w:rsidR="00AC2ABB" w:rsidRPr="00EC2708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361B4FA0" w14:textId="67F4681C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0CA71C2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017B0801" w14:textId="4E09C5C1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EED0BF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4FCB2D0B" w14:textId="47C0E479" w:rsidR="00AC2ABB" w:rsidRPr="00AC2ABB" w:rsidRDefault="00AC2ABB" w:rsidP="00AC2ABB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ED97379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408BD564" w14:textId="097EC1B2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4625E6D7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7B54DB2A" w14:textId="43B30725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168DF56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F86215D" w14:textId="1B648BD3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BAC3ED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2FB3E75" w14:textId="0E2B0E05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B97BC6F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0724D56F" w14:textId="7238F565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B1CA51E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04F746AB" w14:textId="73B49805" w:rsidR="00AC2ABB" w:rsidRPr="00AC2ABB" w:rsidRDefault="00AC2ABB" w:rsidP="00AC2ABB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D5ECEA3" w14:textId="77777777" w:rsidR="00AC2ABB" w:rsidRPr="00AC2ABB" w:rsidRDefault="00AC2ABB" w:rsidP="00AC2ABB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A05C0" w14:textId="61D511D3" w:rsidR="00AC2ABB" w:rsidRPr="00AC2ABB" w:rsidRDefault="00A34ABB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/>
                <w:sz w:val="16"/>
                <w:szCs w:val="16"/>
                <w:lang w:val="en-US" w:bidi="th-TH"/>
              </w:rPr>
            </w:pPr>
            <w:r>
              <w:rPr>
                <w:b/>
                <w:sz w:val="16"/>
                <w:szCs w:val="16"/>
                <w:lang w:val="en-US" w:bidi="th-TH"/>
              </w:rPr>
              <w:t>64,862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2B7BFB" w14:textId="77777777" w:rsidR="00AC2ABB" w:rsidRPr="00AC2ABB" w:rsidRDefault="00AC2ABB" w:rsidP="00AC2ABB">
            <w:pPr>
              <w:spacing w:line="240" w:lineRule="atLeast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00EDE" w14:textId="05C6BDF0" w:rsidR="00AC2ABB" w:rsidRPr="00AC2ABB" w:rsidRDefault="00AC2ABB" w:rsidP="00AC2ABB">
            <w:pPr>
              <w:tabs>
                <w:tab w:val="decimal" w:pos="742"/>
              </w:tabs>
              <w:spacing w:line="240" w:lineRule="atLeast"/>
              <w:ind w:left="-134" w:right="-79"/>
              <w:rPr>
                <w:b/>
                <w:sz w:val="16"/>
                <w:szCs w:val="16"/>
                <w:lang w:val="en-US" w:bidi="th-TH"/>
              </w:rPr>
            </w:pPr>
            <w:r w:rsidRPr="00AC2ABB">
              <w:rPr>
                <w:b/>
                <w:sz w:val="16"/>
                <w:szCs w:val="16"/>
                <w:lang w:val="en-US" w:bidi="th-TH"/>
              </w:rPr>
              <w:t>203,638</w:t>
            </w:r>
          </w:p>
        </w:tc>
      </w:tr>
      <w:tr w:rsidR="00EC2708" w:rsidRPr="00EC2708" w14:paraId="2F4AC9C9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48C10572" w14:textId="21C153A1" w:rsidR="00EC2708" w:rsidRPr="00EC2708" w:rsidRDefault="00EC2708" w:rsidP="00EC2708">
            <w:pPr>
              <w:shd w:val="clear" w:color="auto" w:fill="FFFFFF"/>
              <w:spacing w:line="240" w:lineRule="atLeast"/>
              <w:ind w:left="72" w:right="-79" w:hanging="72"/>
              <w:rPr>
                <w:sz w:val="16"/>
                <w:szCs w:val="16"/>
              </w:rPr>
            </w:pPr>
          </w:p>
        </w:tc>
        <w:tc>
          <w:tcPr>
            <w:tcW w:w="891" w:type="dxa"/>
            <w:vAlign w:val="bottom"/>
          </w:tcPr>
          <w:p w14:paraId="2FFABAEF" w14:textId="0B283D38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40E23878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19D1EAC" w14:textId="595ACAF0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3AE8679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1969AF91" w14:textId="12D6E6A4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6811ED4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228853A1" w14:textId="6273E2F6" w:rsidR="00EC2708" w:rsidRPr="00AC2ABB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05C063E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2FD0C32" w14:textId="572FD06F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3133F2E" w14:textId="77777777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265C146B" w14:textId="37159C20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5881896" w14:textId="77777777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0C9C9A9" w14:textId="2F4C8A22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84A16A8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4D54290F" w14:textId="7AD92AAE" w:rsidR="00EC2708" w:rsidRPr="00AC2ABB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0B8125F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20A58BE6" w14:textId="0FA9A986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9F4B1AD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0B50F964" w14:textId="5BBD7E78" w:rsidR="00EC2708" w:rsidRPr="00AC2ABB" w:rsidRDefault="00EC2708" w:rsidP="00EC2708">
            <w:pPr>
              <w:tabs>
                <w:tab w:val="decimal" w:pos="484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C7C2601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01CAC271" w14:textId="742C1F66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A9226DE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vAlign w:val="bottom"/>
          </w:tcPr>
          <w:p w14:paraId="33E9E6DF" w14:textId="50414CCC" w:rsidR="00EC2708" w:rsidRPr="00AC2ABB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EC2708" w:rsidRPr="00EC2708" w14:paraId="14D0875C" w14:textId="77777777" w:rsidTr="00EC2708">
        <w:trPr>
          <w:trHeight w:val="225"/>
        </w:trPr>
        <w:tc>
          <w:tcPr>
            <w:tcW w:w="3150" w:type="dxa"/>
            <w:vAlign w:val="bottom"/>
          </w:tcPr>
          <w:p w14:paraId="43830A02" w14:textId="76C2FBEE" w:rsidR="00EC2708" w:rsidRPr="00EC2708" w:rsidRDefault="00EC2708" w:rsidP="00EC2708">
            <w:pPr>
              <w:spacing w:line="240" w:lineRule="atLeast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>Significant non-cash item:</w:t>
            </w:r>
          </w:p>
        </w:tc>
        <w:tc>
          <w:tcPr>
            <w:tcW w:w="891" w:type="dxa"/>
            <w:vAlign w:val="bottom"/>
          </w:tcPr>
          <w:p w14:paraId="1523D54E" w14:textId="77777777" w:rsidR="00EC2708" w:rsidRPr="00EC2708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1ABADE5D" w14:textId="77777777" w:rsidR="00EC2708" w:rsidRPr="00EC2708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0DF16523" w14:textId="77777777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0C1B0E8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27" w:type="dxa"/>
            <w:vAlign w:val="bottom"/>
          </w:tcPr>
          <w:p w14:paraId="21AC68CF" w14:textId="77777777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E3D8D56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Align w:val="bottom"/>
          </w:tcPr>
          <w:p w14:paraId="4A64142A" w14:textId="77777777" w:rsidR="00EC2708" w:rsidRPr="00AC2ABB" w:rsidRDefault="00EC2708" w:rsidP="00EC2708">
            <w:pPr>
              <w:tabs>
                <w:tab w:val="decimal" w:pos="482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0B06E7D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7C66717C" w14:textId="45686325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238" w:type="dxa"/>
          </w:tcPr>
          <w:p w14:paraId="52D070FC" w14:textId="77777777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52" w:type="dxa"/>
          </w:tcPr>
          <w:p w14:paraId="1F405759" w14:textId="246BB376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0263AF01" w14:textId="77777777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11CA746" w14:textId="41240E2B" w:rsidR="00EC2708" w:rsidRPr="00AC2ABB" w:rsidRDefault="00EC2708" w:rsidP="00EC2708">
            <w:pPr>
              <w:tabs>
                <w:tab w:val="decimal" w:pos="490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349DA68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34CA78B" w14:textId="466E6DBE" w:rsidR="00EC2708" w:rsidRPr="00AC2ABB" w:rsidRDefault="00EC2708" w:rsidP="0078753B">
            <w:pPr>
              <w:tabs>
                <w:tab w:val="decimal" w:pos="550"/>
              </w:tabs>
              <w:spacing w:line="240" w:lineRule="atLeast"/>
              <w:ind w:left="-134" w:right="-125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EC443AF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dxa"/>
            <w:vAlign w:val="bottom"/>
          </w:tcPr>
          <w:p w14:paraId="3A654F4B" w14:textId="77777777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B9FBBFF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64" w:type="dxa"/>
            <w:vAlign w:val="bottom"/>
          </w:tcPr>
          <w:p w14:paraId="19FC17FB" w14:textId="7AF5E566" w:rsidR="00EC2708" w:rsidRPr="00AC2ABB" w:rsidRDefault="00EC2708" w:rsidP="00EC2708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730B2B3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14:paraId="224477E9" w14:textId="77777777" w:rsidR="00EC2708" w:rsidRPr="00AC2ABB" w:rsidRDefault="00EC2708" w:rsidP="00EC2708">
            <w:pPr>
              <w:tabs>
                <w:tab w:val="decimal" w:pos="496"/>
              </w:tabs>
              <w:spacing w:line="240" w:lineRule="atLeast"/>
              <w:ind w:left="-134" w:right="-76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7B8FB4A" w14:textId="77777777" w:rsidR="00EC2708" w:rsidRPr="00AC2ABB" w:rsidRDefault="00EC2708" w:rsidP="00EC2708">
            <w:pPr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14:paraId="4E8D10F6" w14:textId="5B12CAAB" w:rsidR="00EC2708" w:rsidRPr="00AC2ABB" w:rsidRDefault="00EC2708" w:rsidP="0078753B">
            <w:pPr>
              <w:tabs>
                <w:tab w:val="decimal" w:pos="742"/>
              </w:tabs>
              <w:spacing w:line="240" w:lineRule="atLeast"/>
              <w:ind w:left="-134" w:right="-79"/>
              <w:rPr>
                <w:sz w:val="16"/>
                <w:szCs w:val="16"/>
              </w:rPr>
            </w:pPr>
          </w:p>
        </w:tc>
      </w:tr>
      <w:tr w:rsidR="00AC2ABB" w:rsidRPr="00EC2708" w14:paraId="62BCD612" w14:textId="77777777" w:rsidTr="00BB094C">
        <w:trPr>
          <w:trHeight w:val="238"/>
        </w:trPr>
        <w:tc>
          <w:tcPr>
            <w:tcW w:w="3150" w:type="dxa"/>
          </w:tcPr>
          <w:p w14:paraId="6A5F43ED" w14:textId="34C5DF9A" w:rsidR="00AC2ABB" w:rsidRPr="00EC2708" w:rsidRDefault="00AC2ABB" w:rsidP="00AC2ABB">
            <w:pPr>
              <w:shd w:val="clear" w:color="auto" w:fill="FFFFFF"/>
              <w:spacing w:line="240" w:lineRule="atLeast"/>
              <w:ind w:left="153" w:right="-79" w:hanging="144"/>
              <w:rPr>
                <w:sz w:val="16"/>
                <w:szCs w:val="16"/>
              </w:rPr>
            </w:pPr>
            <w:r w:rsidRPr="00EC2708">
              <w:rPr>
                <w:sz w:val="16"/>
                <w:szCs w:val="16"/>
              </w:rPr>
              <w:t xml:space="preserve">- </w:t>
            </w:r>
            <w:r w:rsidRPr="00EC2708">
              <w:rPr>
                <w:sz w:val="16"/>
                <w:szCs w:val="16"/>
              </w:rPr>
              <w:tab/>
              <w:t>Depreciation and amortisation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3BDC3C5" w14:textId="243C7062" w:rsidR="00AC2ABB" w:rsidRPr="00EC2708" w:rsidRDefault="00161282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9,970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20C5342" w14:textId="77777777" w:rsidR="00AC2ABB" w:rsidRPr="00EC2708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DE2B3AA" w14:textId="1821C3E8" w:rsidR="00AC2ABB" w:rsidRPr="00AC2ABB" w:rsidRDefault="00AC2ABB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10,713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134C6F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86840B4" w14:textId="10C1FBF3" w:rsidR="00AC2ABB" w:rsidRPr="00AC2ABB" w:rsidRDefault="00A34ABB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27,2</w:t>
            </w:r>
            <w:r w:rsidR="009F7155">
              <w:rPr>
                <w:bCs/>
                <w:sz w:val="16"/>
                <w:szCs w:val="16"/>
                <w:lang w:val="en-US" w:bidi="th-TH"/>
              </w:rPr>
              <w:t>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6EEF6" w14:textId="70427390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D8A4EB3" w14:textId="3BF4BB72" w:rsidR="00AC2ABB" w:rsidRPr="00AC2ABB" w:rsidRDefault="00AC2ABB" w:rsidP="00AC2ABB">
            <w:pPr>
              <w:tabs>
                <w:tab w:val="decimal" w:pos="482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17,197</w:t>
            </w:r>
          </w:p>
        </w:tc>
        <w:tc>
          <w:tcPr>
            <w:tcW w:w="236" w:type="dxa"/>
          </w:tcPr>
          <w:p w14:paraId="52FCACD6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DFA0243" w14:textId="5A4BC3AB" w:rsidR="00AC2ABB" w:rsidRPr="00AC2ABB" w:rsidRDefault="00A34ABB" w:rsidP="00AC2ABB">
            <w:pPr>
              <w:tabs>
                <w:tab w:val="decimal" w:pos="482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5,579</w:t>
            </w:r>
          </w:p>
        </w:tc>
        <w:tc>
          <w:tcPr>
            <w:tcW w:w="238" w:type="dxa"/>
          </w:tcPr>
          <w:p w14:paraId="79F36BD0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2" w:type="dxa"/>
          </w:tcPr>
          <w:p w14:paraId="5D970788" w14:textId="330D1E81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4,916</w:t>
            </w:r>
          </w:p>
        </w:tc>
        <w:tc>
          <w:tcPr>
            <w:tcW w:w="270" w:type="dxa"/>
          </w:tcPr>
          <w:p w14:paraId="0608DE3A" w14:textId="77777777" w:rsidR="00AC2ABB" w:rsidRPr="00AC2ABB" w:rsidRDefault="00AC2ABB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35D15A" w14:textId="513EF886" w:rsidR="00AC2ABB" w:rsidRPr="00AC2ABB" w:rsidRDefault="00A34ABB" w:rsidP="00AC2ABB">
            <w:pPr>
              <w:tabs>
                <w:tab w:val="decimal" w:pos="490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975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AD6434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8E9F821" w14:textId="1303E633" w:rsidR="00AC2ABB" w:rsidRPr="00AC2ABB" w:rsidRDefault="00AC2ABB" w:rsidP="00AC2ABB">
            <w:pPr>
              <w:tabs>
                <w:tab w:val="decimal" w:pos="550"/>
              </w:tabs>
              <w:spacing w:line="240" w:lineRule="atLeast"/>
              <w:ind w:left="-134" w:right="-125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1,174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E0F0A4" w14:textId="1CBF9C41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1A7C9793" w14:textId="77D106F7" w:rsidR="00AC2ABB" w:rsidRPr="00AC2ABB" w:rsidRDefault="00A34ABB" w:rsidP="00AC2ABB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  <w:lang w:bidi="th-TH"/>
              </w:rPr>
            </w:pPr>
            <w:r>
              <w:rPr>
                <w:sz w:val="16"/>
                <w:szCs w:val="1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FADA2" w14:textId="77777777" w:rsidR="00AC2ABB" w:rsidRPr="00AC2ABB" w:rsidRDefault="00AC2ABB" w:rsidP="00AC2ABB">
            <w:pPr>
              <w:tabs>
                <w:tab w:val="decimal" w:pos="0"/>
              </w:tabs>
              <w:spacing w:line="240" w:lineRule="atLeast"/>
              <w:ind w:right="-76"/>
              <w:jc w:val="center"/>
              <w:rPr>
                <w:sz w:val="16"/>
                <w:szCs w:val="16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244E16B" w14:textId="6C6FC9B9" w:rsidR="00AC2ABB" w:rsidRPr="00AC2ABB" w:rsidRDefault="00AC2ABB" w:rsidP="00AC2ABB">
            <w:pPr>
              <w:tabs>
                <w:tab w:val="decimal" w:pos="0"/>
              </w:tabs>
              <w:spacing w:line="240" w:lineRule="atLeast"/>
              <w:ind w:left="-134" w:right="-76"/>
              <w:jc w:val="center"/>
              <w:rPr>
                <w:sz w:val="16"/>
                <w:szCs w:val="16"/>
                <w:lang w:bidi="th-TH"/>
              </w:rPr>
            </w:pPr>
            <w:r w:rsidRPr="00AC2ABB">
              <w:rPr>
                <w:sz w:val="16"/>
                <w:szCs w:val="1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876DF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9454145" w14:textId="6873CABA" w:rsidR="00AC2ABB" w:rsidRPr="00AC2ABB" w:rsidRDefault="00A34ABB" w:rsidP="00AC2ABB">
            <w:pPr>
              <w:tabs>
                <w:tab w:val="decimal" w:pos="496"/>
              </w:tabs>
              <w:spacing w:line="240" w:lineRule="atLeast"/>
              <w:ind w:left="-134"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  <w:r>
              <w:rPr>
                <w:bCs/>
                <w:sz w:val="16"/>
                <w:szCs w:val="16"/>
                <w:lang w:val="en-US" w:bidi="th-TH"/>
              </w:rPr>
              <w:t>43,79</w:t>
            </w:r>
            <w:r w:rsidR="009F7155">
              <w:rPr>
                <w:bCs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5E271" w14:textId="77777777" w:rsidR="00AC2ABB" w:rsidRPr="00AC2ABB" w:rsidRDefault="00AC2ABB" w:rsidP="00AC2ABB">
            <w:pPr>
              <w:spacing w:line="240" w:lineRule="atLeast"/>
              <w:ind w:right="-16"/>
              <w:jc w:val="right"/>
              <w:rPr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0E2CAB85" w14:textId="75C55110" w:rsidR="00AC2ABB" w:rsidRPr="00AC2ABB" w:rsidRDefault="00AC2ABB" w:rsidP="00AC2ABB">
            <w:pPr>
              <w:tabs>
                <w:tab w:val="decimal" w:pos="742"/>
              </w:tabs>
              <w:spacing w:line="240" w:lineRule="atLeast"/>
              <w:ind w:left="-134" w:right="-79"/>
              <w:rPr>
                <w:bCs/>
                <w:sz w:val="16"/>
                <w:szCs w:val="16"/>
                <w:lang w:val="en-US" w:bidi="th-TH"/>
              </w:rPr>
            </w:pPr>
            <w:r w:rsidRPr="00AC2ABB">
              <w:rPr>
                <w:bCs/>
                <w:sz w:val="16"/>
                <w:szCs w:val="16"/>
                <w:lang w:val="en-US" w:bidi="th-TH"/>
              </w:rPr>
              <w:t>34,000</w:t>
            </w:r>
          </w:p>
        </w:tc>
      </w:tr>
    </w:tbl>
    <w:p w14:paraId="0FD40D48" w14:textId="77777777" w:rsidR="00BC70ED" w:rsidRPr="00D30639" w:rsidRDefault="00BC70ED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0E48EE59" w14:textId="77777777" w:rsidR="0088364C" w:rsidRPr="00D30639" w:rsidRDefault="0088364C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EEC9397" w14:textId="77777777" w:rsidR="002C3643" w:rsidRPr="00D30639" w:rsidRDefault="002C3643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74E6D7BA" w14:textId="77777777" w:rsidR="00262AAA" w:rsidRPr="00DE1855" w:rsidRDefault="00262AAA" w:rsidP="00006358">
      <w:pPr>
        <w:spacing w:line="240" w:lineRule="auto"/>
        <w:rPr>
          <w:szCs w:val="22"/>
        </w:rPr>
        <w:sectPr w:rsidR="00262AAA" w:rsidRPr="00DE1855" w:rsidSect="00667ED4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DF8D33A" w14:textId="03FED69D" w:rsidR="006669CF" w:rsidRPr="00687E15" w:rsidRDefault="006669CF" w:rsidP="006669CF">
      <w:pPr>
        <w:pStyle w:val="BodyText"/>
        <w:spacing w:after="0" w:line="240" w:lineRule="auto"/>
        <w:ind w:left="540"/>
        <w:jc w:val="both"/>
        <w:rPr>
          <w:rFonts w:cstheme="minorBidi"/>
          <w:szCs w:val="22"/>
          <w:cs/>
          <w:lang w:bidi="th-TH"/>
        </w:rPr>
      </w:pPr>
      <w:r w:rsidRPr="004B6299">
        <w:rPr>
          <w:szCs w:val="22"/>
        </w:rPr>
        <w:lastRenderedPageBreak/>
        <w:t xml:space="preserve">Management </w:t>
      </w:r>
      <w:r w:rsidR="00A612E0">
        <w:rPr>
          <w:rFonts w:cs="Angsana New"/>
          <w:szCs w:val="28"/>
          <w:lang w:val="en-US" w:bidi="th-TH"/>
        </w:rPr>
        <w:t>had determined that the reportable</w:t>
      </w:r>
      <w:r w:rsidR="005D310E">
        <w:rPr>
          <w:rFonts w:cs="Angsana New"/>
          <w:szCs w:val="28"/>
          <w:lang w:val="en-US" w:bidi="th-TH"/>
        </w:rPr>
        <w:t xml:space="preserve"> segment</w:t>
      </w:r>
      <w:r w:rsidR="004E2B72">
        <w:rPr>
          <w:rFonts w:cs="Angsana New"/>
          <w:szCs w:val="28"/>
          <w:lang w:val="en-US" w:bidi="th-TH"/>
        </w:rPr>
        <w:t>s</w:t>
      </w:r>
      <w:r w:rsidR="005D310E">
        <w:rPr>
          <w:rFonts w:cs="Angsana New"/>
          <w:szCs w:val="28"/>
          <w:lang w:val="en-US" w:bidi="th-TH"/>
        </w:rPr>
        <w:t xml:space="preserve"> of</w:t>
      </w:r>
      <w:r w:rsidR="00A612E0">
        <w:rPr>
          <w:rFonts w:cs="Angsana New"/>
          <w:szCs w:val="28"/>
          <w:lang w:val="en-US" w:bidi="th-TH"/>
        </w:rPr>
        <w:t xml:space="preserve"> asset</w:t>
      </w:r>
      <w:r w:rsidR="005D310E">
        <w:rPr>
          <w:rFonts w:cs="Angsana New"/>
          <w:szCs w:val="28"/>
          <w:lang w:val="en-US" w:bidi="th-TH"/>
        </w:rPr>
        <w:t>s</w:t>
      </w:r>
      <w:r w:rsidR="00A612E0">
        <w:rPr>
          <w:rFonts w:cs="Angsana New"/>
          <w:szCs w:val="28"/>
          <w:lang w:val="en-US" w:bidi="th-TH"/>
        </w:rPr>
        <w:t xml:space="preserve"> and liabilit</w:t>
      </w:r>
      <w:r w:rsidR="005D310E">
        <w:rPr>
          <w:rFonts w:cs="Angsana New"/>
          <w:szCs w:val="28"/>
          <w:lang w:val="en-US" w:bidi="th-TH"/>
        </w:rPr>
        <w:t>ies</w:t>
      </w:r>
      <w:r w:rsidR="00A612E0">
        <w:rPr>
          <w:rFonts w:cs="Angsana New"/>
          <w:szCs w:val="28"/>
          <w:lang w:val="en-US" w:bidi="th-TH"/>
        </w:rPr>
        <w:t xml:space="preserve"> </w:t>
      </w:r>
      <w:proofErr w:type="spellStart"/>
      <w:r w:rsidR="00A612E0">
        <w:rPr>
          <w:rFonts w:cs="Angsana New"/>
          <w:szCs w:val="28"/>
          <w:lang w:val="en-US" w:bidi="th-TH"/>
        </w:rPr>
        <w:t>can</w:t>
      </w:r>
      <w:r w:rsidR="002E75C7">
        <w:rPr>
          <w:rFonts w:cs="Angsana New"/>
          <w:szCs w:val="28"/>
          <w:lang w:val="en-US" w:bidi="th-TH"/>
        </w:rPr>
        <w:t xml:space="preserve"> </w:t>
      </w:r>
      <w:r w:rsidR="00A612E0">
        <w:rPr>
          <w:rFonts w:cs="Angsana New"/>
          <w:szCs w:val="28"/>
          <w:lang w:val="en-US" w:bidi="th-TH"/>
        </w:rPr>
        <w:t>not</w:t>
      </w:r>
      <w:proofErr w:type="spellEnd"/>
      <w:r w:rsidR="00893E5D">
        <w:rPr>
          <w:rFonts w:cs="Angsana New"/>
          <w:szCs w:val="28"/>
          <w:lang w:val="en-US" w:bidi="th-TH"/>
        </w:rPr>
        <w:t xml:space="preserve"> be</w:t>
      </w:r>
      <w:r w:rsidR="00A612E0">
        <w:rPr>
          <w:rFonts w:cs="Angsana New"/>
          <w:szCs w:val="28"/>
          <w:lang w:val="en-US" w:bidi="th-TH"/>
        </w:rPr>
        <w:t xml:space="preserve"> practically performed and does not affect the decision therefore the Company decided not to disclose.</w:t>
      </w:r>
    </w:p>
    <w:p w14:paraId="2215D62E" w14:textId="77777777" w:rsidR="006669CF" w:rsidRPr="00AD5E0F" w:rsidRDefault="006669CF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3A3B17" w:rsidRPr="001429DB" w14:paraId="1087C00B" w14:textId="5D1FEEE9" w:rsidTr="003B0E38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73F68461" w14:textId="127CDAF8" w:rsidR="00274B23" w:rsidRPr="0093568B" w:rsidRDefault="00274B23" w:rsidP="00836AFD">
            <w:pPr>
              <w:spacing w:line="280" w:lineRule="exact"/>
              <w:ind w:right="108"/>
              <w:rPr>
                <w:b/>
                <w:bCs/>
                <w:color w:val="0000FF"/>
                <w:szCs w:val="22"/>
              </w:rPr>
            </w:pPr>
            <w:r w:rsidRPr="0093568B">
              <w:rPr>
                <w:b/>
                <w:bCs/>
                <w:i/>
                <w:iCs/>
                <w:szCs w:val="22"/>
              </w:rPr>
              <w:t>Geographical</w:t>
            </w:r>
            <w:r w:rsidRPr="0093568B">
              <w:rPr>
                <w:b/>
                <w:bCs/>
                <w:i/>
                <w:iCs/>
                <w:szCs w:val="22"/>
                <w:cs/>
                <w:lang w:bidi="th-TH"/>
              </w:rPr>
              <w:t xml:space="preserve"> </w:t>
            </w:r>
            <w:r w:rsidRPr="0093568B">
              <w:rPr>
                <w:b/>
                <w:bCs/>
                <w:i/>
                <w:iCs/>
                <w:szCs w:val="22"/>
                <w:lang w:val="en-US" w:bidi="th-TH"/>
              </w:rPr>
              <w:t>markets</w:t>
            </w:r>
            <w:r w:rsidRPr="0093568B">
              <w:rPr>
                <w:b/>
                <w:bCs/>
                <w:i/>
                <w:iCs/>
                <w:szCs w:val="22"/>
              </w:rPr>
              <w:t xml:space="preserve"> </w:t>
            </w:r>
            <w:r w:rsidRPr="0093568B">
              <w:rPr>
                <w:b/>
                <w:bCs/>
                <w:i/>
                <w:iCs/>
                <w:szCs w:val="22"/>
              </w:rPr>
              <w:br/>
            </w:r>
            <w:r w:rsidR="00AC2ABB">
              <w:rPr>
                <w:b/>
                <w:bCs/>
                <w:i/>
                <w:iCs/>
                <w:szCs w:val="22"/>
              </w:rPr>
              <w:t>Three</w:t>
            </w:r>
            <w:r w:rsidRPr="0093568B">
              <w:rPr>
                <w:b/>
                <w:bCs/>
                <w:i/>
                <w:iCs/>
                <w:szCs w:val="22"/>
              </w:rPr>
              <w:t xml:space="preserve">-month period ended </w:t>
            </w:r>
            <w:r w:rsidR="00D15753" w:rsidRPr="0093568B">
              <w:rPr>
                <w:b/>
                <w:bCs/>
                <w:i/>
                <w:iCs/>
                <w:szCs w:val="22"/>
              </w:rPr>
              <w:t>3</w:t>
            </w:r>
            <w:r w:rsidR="00AC2ABB">
              <w:rPr>
                <w:b/>
                <w:bCs/>
                <w:i/>
                <w:iCs/>
                <w:szCs w:val="22"/>
              </w:rPr>
              <w:t>1 March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5341708D" w14:textId="4F3C1992" w:rsidR="00274B23" w:rsidRPr="0093568B" w:rsidRDefault="00274B23" w:rsidP="00836AFD">
            <w:pPr>
              <w:pStyle w:val="acctmergecolhdg"/>
              <w:spacing w:line="280" w:lineRule="exact"/>
              <w:ind w:left="-78" w:right="-83"/>
              <w:rPr>
                <w:szCs w:val="22"/>
              </w:rPr>
            </w:pPr>
            <w:r w:rsidRPr="0093568B">
              <w:rPr>
                <w:szCs w:val="22"/>
              </w:rPr>
              <w:t xml:space="preserve">Consolidated </w:t>
            </w:r>
            <w:r w:rsidR="002534EE" w:rsidRPr="0093568B">
              <w:rPr>
                <w:szCs w:val="22"/>
                <w:cs/>
              </w:rPr>
              <w:br/>
            </w:r>
            <w:r w:rsidRPr="0093568B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2009512C" w14:textId="77777777" w:rsidR="00274B23" w:rsidRPr="0093568B" w:rsidRDefault="00274B23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</w:p>
        </w:tc>
        <w:tc>
          <w:tcPr>
            <w:tcW w:w="2520" w:type="dxa"/>
            <w:gridSpan w:val="3"/>
          </w:tcPr>
          <w:p w14:paraId="7C4EF5BD" w14:textId="77777777" w:rsidR="00274B23" w:rsidRPr="0093568B" w:rsidRDefault="00274B23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Separate</w:t>
            </w:r>
          </w:p>
          <w:p w14:paraId="2D1D3E62" w14:textId="1D0B3207" w:rsidR="00274B23" w:rsidRPr="0093568B" w:rsidRDefault="00864C6C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f</w:t>
            </w:r>
            <w:r w:rsidR="00274B23" w:rsidRPr="0093568B">
              <w:rPr>
                <w:szCs w:val="22"/>
              </w:rPr>
              <w:t>inancial statements</w:t>
            </w:r>
          </w:p>
        </w:tc>
      </w:tr>
      <w:tr w:rsidR="00200289" w:rsidRPr="001429DB" w14:paraId="3BD5B393" w14:textId="55EEF1FE" w:rsidTr="00BB094C">
        <w:trPr>
          <w:cantSplit/>
          <w:tblHeader/>
        </w:trPr>
        <w:tc>
          <w:tcPr>
            <w:tcW w:w="4230" w:type="dxa"/>
            <w:shd w:val="clear" w:color="auto" w:fill="auto"/>
          </w:tcPr>
          <w:p w14:paraId="38FE512D" w14:textId="7157A17D" w:rsidR="00200289" w:rsidRPr="0093568B" w:rsidRDefault="00200289" w:rsidP="00200289">
            <w:pPr>
              <w:pStyle w:val="acctfourfigures"/>
              <w:spacing w:line="280" w:lineRule="exact"/>
              <w:ind w:right="108"/>
              <w:rPr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7CFF1F" w14:textId="5B29EF4B" w:rsidR="00200289" w:rsidRPr="0093568B" w:rsidRDefault="00200289" w:rsidP="00200289">
            <w:pPr>
              <w:pStyle w:val="acctmergecolhdg"/>
              <w:spacing w:line="280" w:lineRule="exact"/>
              <w:ind w:left="-78" w:right="-75"/>
              <w:rPr>
                <w:b w:val="0"/>
                <w:bCs/>
                <w:szCs w:val="22"/>
                <w:lang w:val="en-US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53FE96" w14:textId="77777777" w:rsidR="00200289" w:rsidRPr="0093568B" w:rsidRDefault="00200289" w:rsidP="00200289">
            <w:pPr>
              <w:pStyle w:val="acctmergecolhdg"/>
              <w:spacing w:line="280" w:lineRule="exac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5A8E6B" w14:textId="62EA4505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</w:tcPr>
          <w:p w14:paraId="489C334B" w14:textId="77777777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713438B" w14:textId="129E87CE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710A025F" w14:textId="77777777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AC6868C" w14:textId="5123AA19" w:rsidR="00200289" w:rsidRPr="0093568B" w:rsidRDefault="00200289" w:rsidP="00200289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3A3B17" w:rsidRPr="001429DB" w14:paraId="3F0FD154" w14:textId="3D248A91" w:rsidTr="00DE1DFD">
        <w:trPr>
          <w:cantSplit/>
        </w:trPr>
        <w:tc>
          <w:tcPr>
            <w:tcW w:w="4230" w:type="dxa"/>
            <w:shd w:val="clear" w:color="auto" w:fill="auto"/>
          </w:tcPr>
          <w:p w14:paraId="3700BBE0" w14:textId="77777777" w:rsidR="00274B23" w:rsidRPr="0093568B" w:rsidRDefault="00274B23" w:rsidP="00836AFD">
            <w:pPr>
              <w:spacing w:line="280" w:lineRule="exact"/>
              <w:ind w:right="108"/>
              <w:rPr>
                <w:szCs w:val="22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3DE4B11F" w14:textId="5AAB0D18" w:rsidR="00274B23" w:rsidRPr="0093568B" w:rsidRDefault="00274B23" w:rsidP="006F443A">
            <w:pPr>
              <w:pStyle w:val="acctfourfigures"/>
              <w:tabs>
                <w:tab w:val="clear" w:pos="765"/>
                <w:tab w:val="left" w:pos="890"/>
              </w:tabs>
              <w:spacing w:line="280" w:lineRule="exact"/>
              <w:ind w:right="108"/>
              <w:jc w:val="center"/>
              <w:rPr>
                <w:i/>
                <w:iCs/>
                <w:szCs w:val="22"/>
              </w:rPr>
            </w:pPr>
            <w:r w:rsidRPr="0093568B">
              <w:rPr>
                <w:i/>
                <w:iCs/>
                <w:szCs w:val="22"/>
              </w:rPr>
              <w:t>(in thousand Baht)</w:t>
            </w:r>
          </w:p>
        </w:tc>
      </w:tr>
      <w:tr w:rsidR="00AC2ABB" w:rsidRPr="001429DB" w14:paraId="2F5E5ADE" w14:textId="096BC0F1" w:rsidTr="003B0E38">
        <w:trPr>
          <w:cantSplit/>
        </w:trPr>
        <w:tc>
          <w:tcPr>
            <w:tcW w:w="4230" w:type="dxa"/>
            <w:shd w:val="clear" w:color="auto" w:fill="auto"/>
          </w:tcPr>
          <w:p w14:paraId="0CE12898" w14:textId="36C8AF6E" w:rsidR="00AC2ABB" w:rsidRPr="0093568B" w:rsidRDefault="00AC2ABB" w:rsidP="00AC2ABB">
            <w:pPr>
              <w:spacing w:line="280" w:lineRule="exact"/>
              <w:ind w:right="108"/>
              <w:rPr>
                <w:szCs w:val="22"/>
              </w:rPr>
            </w:pPr>
            <w:r w:rsidRPr="0093568B">
              <w:rPr>
                <w:szCs w:val="22"/>
              </w:rPr>
              <w:t>Asia</w:t>
            </w:r>
          </w:p>
        </w:tc>
        <w:tc>
          <w:tcPr>
            <w:tcW w:w="1170" w:type="dxa"/>
            <w:shd w:val="clear" w:color="auto" w:fill="auto"/>
          </w:tcPr>
          <w:p w14:paraId="34DEFEB9" w14:textId="00F6CEDC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>
              <w:rPr>
                <w:bCs/>
                <w:szCs w:val="32"/>
                <w:lang w:val="en-US" w:bidi="th-TH"/>
              </w:rPr>
              <w:t>852,478</w:t>
            </w:r>
          </w:p>
        </w:tc>
        <w:tc>
          <w:tcPr>
            <w:tcW w:w="180" w:type="dxa"/>
            <w:shd w:val="clear" w:color="auto" w:fill="auto"/>
          </w:tcPr>
          <w:p w14:paraId="69DEDF30" w14:textId="77777777" w:rsidR="00AC2ABB" w:rsidRPr="00AC2ABB" w:rsidRDefault="00AC2ABB" w:rsidP="00AC2ABB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2625286E" w14:textId="67D9F3B1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AC2ABB">
              <w:rPr>
                <w:rFonts w:cstheme="minorBidi"/>
                <w:bCs/>
                <w:szCs w:val="32"/>
                <w:lang w:val="en-US" w:bidi="th-TH"/>
              </w:rPr>
              <w:t>787,456</w:t>
            </w:r>
          </w:p>
        </w:tc>
        <w:tc>
          <w:tcPr>
            <w:tcW w:w="180" w:type="dxa"/>
          </w:tcPr>
          <w:p w14:paraId="149BA74E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17C3C4AE" w14:textId="02A20665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</w:rPr>
            </w:pPr>
            <w:r>
              <w:rPr>
                <w:bCs/>
                <w:szCs w:val="32"/>
              </w:rPr>
              <w:t>784,884</w:t>
            </w:r>
          </w:p>
        </w:tc>
        <w:tc>
          <w:tcPr>
            <w:tcW w:w="180" w:type="dxa"/>
          </w:tcPr>
          <w:p w14:paraId="56035048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05D58664" w14:textId="452C2683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  <w:tab w:val="left" w:pos="89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AC2ABB">
              <w:rPr>
                <w:bCs/>
                <w:szCs w:val="32"/>
              </w:rPr>
              <w:t>725,571</w:t>
            </w:r>
          </w:p>
        </w:tc>
      </w:tr>
      <w:tr w:rsidR="00AC2ABB" w:rsidRPr="001429DB" w14:paraId="15C91E7C" w14:textId="6B915D94" w:rsidTr="003B0E38">
        <w:trPr>
          <w:cantSplit/>
        </w:trPr>
        <w:tc>
          <w:tcPr>
            <w:tcW w:w="4230" w:type="dxa"/>
            <w:shd w:val="clear" w:color="auto" w:fill="auto"/>
          </w:tcPr>
          <w:p w14:paraId="0851A323" w14:textId="7F118A34" w:rsidR="00AC2ABB" w:rsidRPr="0093568B" w:rsidRDefault="00AC2ABB" w:rsidP="00AC2ABB">
            <w:pPr>
              <w:spacing w:line="280" w:lineRule="exact"/>
              <w:ind w:right="108"/>
              <w:rPr>
                <w:szCs w:val="22"/>
              </w:rPr>
            </w:pPr>
            <w:r w:rsidRPr="0093568B">
              <w:rPr>
                <w:szCs w:val="22"/>
              </w:rPr>
              <w:t>America</w:t>
            </w:r>
          </w:p>
        </w:tc>
        <w:tc>
          <w:tcPr>
            <w:tcW w:w="1170" w:type="dxa"/>
            <w:shd w:val="clear" w:color="auto" w:fill="auto"/>
          </w:tcPr>
          <w:p w14:paraId="3EEC1C3A" w14:textId="6260A505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  <w:r>
              <w:rPr>
                <w:bCs/>
                <w:szCs w:val="32"/>
                <w:lang w:val="en-US" w:bidi="th-TH"/>
              </w:rPr>
              <w:t>435,775</w:t>
            </w:r>
          </w:p>
        </w:tc>
        <w:tc>
          <w:tcPr>
            <w:tcW w:w="180" w:type="dxa"/>
            <w:shd w:val="clear" w:color="auto" w:fill="auto"/>
          </w:tcPr>
          <w:p w14:paraId="0303C4DA" w14:textId="77777777" w:rsidR="00AC2ABB" w:rsidRPr="00AC2ABB" w:rsidRDefault="00AC2ABB" w:rsidP="00AC2ABB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42A38243" w14:textId="15204876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AC2ABB">
              <w:rPr>
                <w:bCs/>
                <w:szCs w:val="32"/>
                <w:lang w:val="en-US" w:bidi="th-TH"/>
              </w:rPr>
              <w:t>312,858</w:t>
            </w:r>
          </w:p>
        </w:tc>
        <w:tc>
          <w:tcPr>
            <w:tcW w:w="180" w:type="dxa"/>
          </w:tcPr>
          <w:p w14:paraId="44A542F0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</w:p>
        </w:tc>
        <w:tc>
          <w:tcPr>
            <w:tcW w:w="1170" w:type="dxa"/>
          </w:tcPr>
          <w:p w14:paraId="26B39BFB" w14:textId="7553DC11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  <w:r>
              <w:rPr>
                <w:bCs/>
                <w:szCs w:val="32"/>
                <w:lang w:val="en-US" w:bidi="th-TH"/>
              </w:rPr>
              <w:t>317,235</w:t>
            </w:r>
          </w:p>
        </w:tc>
        <w:tc>
          <w:tcPr>
            <w:tcW w:w="180" w:type="dxa"/>
          </w:tcPr>
          <w:p w14:paraId="202C293C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</w:p>
        </w:tc>
        <w:tc>
          <w:tcPr>
            <w:tcW w:w="1170" w:type="dxa"/>
          </w:tcPr>
          <w:p w14:paraId="42BFD9E5" w14:textId="0BD23C64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  <w:r w:rsidRPr="00AC2ABB">
              <w:rPr>
                <w:bCs/>
                <w:szCs w:val="32"/>
                <w:lang w:val="en-US" w:bidi="th-TH"/>
              </w:rPr>
              <w:t>245,197</w:t>
            </w:r>
          </w:p>
        </w:tc>
      </w:tr>
      <w:tr w:rsidR="00AC2ABB" w:rsidRPr="001429DB" w14:paraId="4A96410A" w14:textId="55170C05" w:rsidTr="003B0E38">
        <w:trPr>
          <w:cantSplit/>
        </w:trPr>
        <w:tc>
          <w:tcPr>
            <w:tcW w:w="4230" w:type="dxa"/>
            <w:shd w:val="clear" w:color="auto" w:fill="auto"/>
          </w:tcPr>
          <w:p w14:paraId="51D0B37D" w14:textId="3DC13A51" w:rsidR="00AC2ABB" w:rsidRPr="0093568B" w:rsidRDefault="00AC2ABB" w:rsidP="00AC2ABB">
            <w:pPr>
              <w:spacing w:line="280" w:lineRule="exact"/>
              <w:ind w:right="108"/>
              <w:rPr>
                <w:szCs w:val="22"/>
              </w:rPr>
            </w:pPr>
            <w:r w:rsidRPr="0093568B">
              <w:rPr>
                <w:szCs w:val="22"/>
              </w:rPr>
              <w:t>Europe</w:t>
            </w:r>
          </w:p>
        </w:tc>
        <w:tc>
          <w:tcPr>
            <w:tcW w:w="1170" w:type="dxa"/>
            <w:shd w:val="clear" w:color="auto" w:fill="auto"/>
          </w:tcPr>
          <w:p w14:paraId="4E82AF21" w14:textId="528B183B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>
              <w:rPr>
                <w:szCs w:val="32"/>
              </w:rPr>
              <w:t>206,491</w:t>
            </w:r>
          </w:p>
        </w:tc>
        <w:tc>
          <w:tcPr>
            <w:tcW w:w="180" w:type="dxa"/>
            <w:shd w:val="clear" w:color="auto" w:fill="auto"/>
          </w:tcPr>
          <w:p w14:paraId="06857456" w14:textId="77777777" w:rsidR="00AC2ABB" w:rsidRPr="00AC2ABB" w:rsidRDefault="00AC2ABB" w:rsidP="00AC2ABB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48CCB792" w14:textId="1D7D6922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AC2ABB">
              <w:rPr>
                <w:szCs w:val="32"/>
              </w:rPr>
              <w:t>226,904</w:t>
            </w:r>
          </w:p>
        </w:tc>
        <w:tc>
          <w:tcPr>
            <w:tcW w:w="180" w:type="dxa"/>
          </w:tcPr>
          <w:p w14:paraId="62E57F36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bidi="th-TH"/>
              </w:rPr>
            </w:pPr>
          </w:p>
        </w:tc>
        <w:tc>
          <w:tcPr>
            <w:tcW w:w="1170" w:type="dxa"/>
          </w:tcPr>
          <w:p w14:paraId="197E1D01" w14:textId="4C5E42F5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bidi="th-TH"/>
              </w:rPr>
            </w:pPr>
            <w:r>
              <w:rPr>
                <w:szCs w:val="32"/>
                <w:lang w:bidi="th-TH"/>
              </w:rPr>
              <w:t>206,492</w:t>
            </w:r>
          </w:p>
        </w:tc>
        <w:tc>
          <w:tcPr>
            <w:tcW w:w="180" w:type="dxa"/>
          </w:tcPr>
          <w:p w14:paraId="1DD6B11D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bidi="th-TH"/>
              </w:rPr>
            </w:pPr>
          </w:p>
        </w:tc>
        <w:tc>
          <w:tcPr>
            <w:tcW w:w="1170" w:type="dxa"/>
          </w:tcPr>
          <w:p w14:paraId="7034EFE2" w14:textId="55827DA0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bidi="th-TH"/>
              </w:rPr>
            </w:pPr>
            <w:r w:rsidRPr="00AC2ABB">
              <w:rPr>
                <w:szCs w:val="32"/>
                <w:lang w:bidi="th-TH"/>
              </w:rPr>
              <w:t>226,904</w:t>
            </w:r>
          </w:p>
        </w:tc>
      </w:tr>
      <w:tr w:rsidR="00AC2ABB" w:rsidRPr="001429DB" w14:paraId="4762B756" w14:textId="39E3A9A9" w:rsidTr="003B0E38">
        <w:trPr>
          <w:cantSplit/>
        </w:trPr>
        <w:tc>
          <w:tcPr>
            <w:tcW w:w="4230" w:type="dxa"/>
            <w:shd w:val="clear" w:color="auto" w:fill="auto"/>
          </w:tcPr>
          <w:p w14:paraId="1324FF39" w14:textId="12E632D6" w:rsidR="00AC2ABB" w:rsidRPr="0093568B" w:rsidRDefault="00AC2ABB" w:rsidP="00AC2ABB">
            <w:pPr>
              <w:spacing w:line="280" w:lineRule="exact"/>
              <w:ind w:right="108"/>
              <w:rPr>
                <w:szCs w:val="22"/>
                <w:cs/>
                <w:lang w:bidi="th-TH"/>
              </w:rPr>
            </w:pPr>
            <w:r w:rsidRPr="0093568B">
              <w:rPr>
                <w:szCs w:val="22"/>
              </w:rPr>
              <w:t>Middle East</w:t>
            </w:r>
          </w:p>
        </w:tc>
        <w:tc>
          <w:tcPr>
            <w:tcW w:w="1170" w:type="dxa"/>
            <w:shd w:val="clear" w:color="auto" w:fill="auto"/>
          </w:tcPr>
          <w:p w14:paraId="0D5FE322" w14:textId="112CB52A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val="en-US" w:bidi="th-TH"/>
              </w:rPr>
            </w:pPr>
            <w:r>
              <w:rPr>
                <w:szCs w:val="32"/>
                <w:lang w:val="en-US" w:bidi="th-TH"/>
              </w:rPr>
              <w:t>20,218</w:t>
            </w:r>
          </w:p>
        </w:tc>
        <w:tc>
          <w:tcPr>
            <w:tcW w:w="180" w:type="dxa"/>
            <w:shd w:val="clear" w:color="auto" w:fill="auto"/>
          </w:tcPr>
          <w:p w14:paraId="32995662" w14:textId="77777777" w:rsidR="00AC2ABB" w:rsidRPr="00AC2ABB" w:rsidRDefault="00AC2ABB" w:rsidP="00AC2ABB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3F93CEEF" w14:textId="2990E8E3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AC2ABB">
              <w:rPr>
                <w:szCs w:val="32"/>
                <w:lang w:val="en-US" w:bidi="th-TH"/>
              </w:rPr>
              <w:t>24,672</w:t>
            </w:r>
          </w:p>
        </w:tc>
        <w:tc>
          <w:tcPr>
            <w:tcW w:w="180" w:type="dxa"/>
          </w:tcPr>
          <w:p w14:paraId="63D559C7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1ABAB56D" w14:textId="1C3DFC4F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>
              <w:rPr>
                <w:szCs w:val="32"/>
              </w:rPr>
              <w:t>13,248</w:t>
            </w:r>
          </w:p>
        </w:tc>
        <w:tc>
          <w:tcPr>
            <w:tcW w:w="180" w:type="dxa"/>
          </w:tcPr>
          <w:p w14:paraId="771924AE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6DF09C45" w14:textId="2ABBABC0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AC2ABB">
              <w:rPr>
                <w:szCs w:val="32"/>
              </w:rPr>
              <w:t>17,432</w:t>
            </w:r>
          </w:p>
        </w:tc>
      </w:tr>
      <w:tr w:rsidR="00AC2ABB" w:rsidRPr="001429DB" w14:paraId="23ECE8A8" w14:textId="42A80824" w:rsidTr="003B0E38">
        <w:trPr>
          <w:cantSplit/>
        </w:trPr>
        <w:tc>
          <w:tcPr>
            <w:tcW w:w="4230" w:type="dxa"/>
            <w:shd w:val="clear" w:color="auto" w:fill="auto"/>
          </w:tcPr>
          <w:p w14:paraId="3D815EE0" w14:textId="68E0CB5A" w:rsidR="00AC2ABB" w:rsidRPr="0093568B" w:rsidRDefault="00AC2ABB" w:rsidP="00AC2ABB">
            <w:pPr>
              <w:spacing w:line="280" w:lineRule="exact"/>
              <w:ind w:right="108"/>
              <w:rPr>
                <w:szCs w:val="22"/>
                <w:cs/>
                <w:lang w:bidi="th-TH"/>
              </w:rPr>
            </w:pPr>
            <w:r w:rsidRPr="0093568B">
              <w:rPr>
                <w:szCs w:val="22"/>
              </w:rPr>
              <w:t>Oceania</w:t>
            </w:r>
          </w:p>
        </w:tc>
        <w:tc>
          <w:tcPr>
            <w:tcW w:w="1170" w:type="dxa"/>
            <w:shd w:val="clear" w:color="auto" w:fill="auto"/>
          </w:tcPr>
          <w:p w14:paraId="27219E7A" w14:textId="1F6CC19F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  <w:lang w:val="en-US" w:bidi="th-TH"/>
              </w:rPr>
            </w:pPr>
            <w:r>
              <w:rPr>
                <w:szCs w:val="32"/>
                <w:lang w:val="en-US" w:bidi="th-TH"/>
              </w:rPr>
              <w:t>9,609</w:t>
            </w:r>
          </w:p>
        </w:tc>
        <w:tc>
          <w:tcPr>
            <w:tcW w:w="180" w:type="dxa"/>
            <w:shd w:val="clear" w:color="auto" w:fill="auto"/>
          </w:tcPr>
          <w:p w14:paraId="4FC985C3" w14:textId="77777777" w:rsidR="00AC2ABB" w:rsidRPr="00AC2ABB" w:rsidRDefault="00AC2ABB" w:rsidP="00AC2ABB">
            <w:pPr>
              <w:pStyle w:val="acctfourfigures"/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011D62B5" w14:textId="25131C2B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AC2ABB">
              <w:rPr>
                <w:szCs w:val="32"/>
                <w:lang w:val="en-US" w:bidi="th-TH"/>
              </w:rPr>
              <w:t>13,974</w:t>
            </w:r>
          </w:p>
        </w:tc>
        <w:tc>
          <w:tcPr>
            <w:tcW w:w="180" w:type="dxa"/>
          </w:tcPr>
          <w:p w14:paraId="1D40B0C8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2389E84F" w14:textId="71626049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>
              <w:rPr>
                <w:szCs w:val="32"/>
              </w:rPr>
              <w:t>4,872</w:t>
            </w:r>
          </w:p>
        </w:tc>
        <w:tc>
          <w:tcPr>
            <w:tcW w:w="180" w:type="dxa"/>
          </w:tcPr>
          <w:p w14:paraId="307261B6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434D1755" w14:textId="540D5434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Cs w:val="32"/>
              </w:rPr>
            </w:pPr>
            <w:r w:rsidRPr="00AC2ABB">
              <w:rPr>
                <w:szCs w:val="32"/>
              </w:rPr>
              <w:t>13,974</w:t>
            </w:r>
          </w:p>
        </w:tc>
      </w:tr>
      <w:tr w:rsidR="00AC2ABB" w:rsidRPr="001429DB" w14:paraId="4DEE72B1" w14:textId="7F84F1F0" w:rsidTr="003B0E38">
        <w:trPr>
          <w:cantSplit/>
          <w:trHeight w:val="60"/>
        </w:trPr>
        <w:tc>
          <w:tcPr>
            <w:tcW w:w="4230" w:type="dxa"/>
            <w:shd w:val="clear" w:color="auto" w:fill="auto"/>
          </w:tcPr>
          <w:p w14:paraId="52A6311F" w14:textId="586545C2" w:rsidR="00AC2ABB" w:rsidRPr="0093568B" w:rsidRDefault="00AC2ABB" w:rsidP="00AC2ABB">
            <w:pPr>
              <w:pStyle w:val="acctfourfigures"/>
              <w:tabs>
                <w:tab w:val="clear" w:pos="765"/>
              </w:tabs>
              <w:spacing w:line="280" w:lineRule="exact"/>
              <w:ind w:left="191" w:right="11" w:hanging="191"/>
              <w:rPr>
                <w:bCs/>
                <w:szCs w:val="22"/>
                <w:lang w:val="en-US" w:bidi="th-TH"/>
              </w:rPr>
            </w:pPr>
            <w:r w:rsidRPr="0093568B">
              <w:rPr>
                <w:szCs w:val="22"/>
                <w:lang w:val="en-US" w:bidi="th-TH"/>
              </w:rPr>
              <w:t>Africa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B76607" w14:textId="78F0AF2D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  <w:r>
              <w:rPr>
                <w:bCs/>
                <w:szCs w:val="32"/>
                <w:lang w:val="en-US" w:bidi="th-TH"/>
              </w:rPr>
              <w:t>7,755</w:t>
            </w:r>
          </w:p>
        </w:tc>
        <w:tc>
          <w:tcPr>
            <w:tcW w:w="180" w:type="dxa"/>
            <w:shd w:val="clear" w:color="auto" w:fill="auto"/>
          </w:tcPr>
          <w:p w14:paraId="32D1E65F" w14:textId="77777777" w:rsidR="00AC2ABB" w:rsidRPr="00AC2ABB" w:rsidRDefault="00AC2ABB" w:rsidP="00AC2ABB">
            <w:pPr>
              <w:pStyle w:val="acctfourfigures"/>
              <w:spacing w:line="280" w:lineRule="exact"/>
              <w:ind w:right="108"/>
              <w:jc w:val="right"/>
              <w:rPr>
                <w:bCs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7F9D75" w14:textId="64AE7810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AC2ABB">
              <w:rPr>
                <w:bCs/>
                <w:szCs w:val="32"/>
                <w:lang w:val="en-US" w:bidi="th-TH"/>
              </w:rPr>
              <w:t>7,402</w:t>
            </w:r>
          </w:p>
        </w:tc>
        <w:tc>
          <w:tcPr>
            <w:tcW w:w="180" w:type="dxa"/>
          </w:tcPr>
          <w:p w14:paraId="5BC5B423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955CA9" w14:textId="481B4B90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</w:rPr>
            </w:pPr>
            <w:r>
              <w:rPr>
                <w:bCs/>
                <w:szCs w:val="32"/>
              </w:rPr>
              <w:t>7,755</w:t>
            </w:r>
          </w:p>
        </w:tc>
        <w:tc>
          <w:tcPr>
            <w:tcW w:w="180" w:type="dxa"/>
          </w:tcPr>
          <w:p w14:paraId="45E42A88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429121" w14:textId="0358E129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Cs w:val="32"/>
              </w:rPr>
            </w:pPr>
            <w:r w:rsidRPr="00AC2ABB">
              <w:rPr>
                <w:bCs/>
                <w:szCs w:val="32"/>
              </w:rPr>
              <w:t>7,402</w:t>
            </w:r>
          </w:p>
        </w:tc>
      </w:tr>
      <w:tr w:rsidR="00AC2ABB" w:rsidRPr="001429DB" w14:paraId="78E20779" w14:textId="56C66C17" w:rsidTr="003B0E38">
        <w:trPr>
          <w:cantSplit/>
        </w:trPr>
        <w:tc>
          <w:tcPr>
            <w:tcW w:w="4230" w:type="dxa"/>
            <w:shd w:val="clear" w:color="auto" w:fill="auto"/>
          </w:tcPr>
          <w:p w14:paraId="4FB2E0EB" w14:textId="58E0C714" w:rsidR="00AC2ABB" w:rsidRPr="0093568B" w:rsidRDefault="00AC2ABB" w:rsidP="00AC2AB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rPr>
                <w:b/>
                <w:szCs w:val="22"/>
                <w:lang w:val="en-US" w:bidi="th-TH"/>
              </w:rPr>
            </w:pPr>
            <w:r w:rsidRPr="0093568B">
              <w:rPr>
                <w:b/>
                <w:szCs w:val="22"/>
              </w:rPr>
              <w:t>Total</w:t>
            </w:r>
            <w:r w:rsidRPr="0093568B">
              <w:rPr>
                <w:b/>
                <w:szCs w:val="22"/>
                <w:cs/>
                <w:lang w:bidi="th-TH"/>
              </w:rPr>
              <w:t xml:space="preserve"> </w:t>
            </w:r>
            <w:r w:rsidRPr="0093568B">
              <w:rPr>
                <w:b/>
                <w:szCs w:val="22"/>
                <w:lang w:val="en-US" w:bidi="th-TH"/>
              </w:rPr>
              <w:t>revenue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B7170" w14:textId="48DA48AA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  <w:lang w:val="en-US" w:bidi="th-TH"/>
              </w:rPr>
            </w:pPr>
            <w:r>
              <w:rPr>
                <w:b/>
                <w:szCs w:val="32"/>
                <w:lang w:val="en-US" w:bidi="th-TH"/>
              </w:rPr>
              <w:t>1,532,326</w:t>
            </w:r>
          </w:p>
        </w:tc>
        <w:tc>
          <w:tcPr>
            <w:tcW w:w="180" w:type="dxa"/>
            <w:shd w:val="clear" w:color="auto" w:fill="auto"/>
          </w:tcPr>
          <w:p w14:paraId="60EB95E6" w14:textId="77777777" w:rsidR="00AC2ABB" w:rsidRPr="00AC2ABB" w:rsidRDefault="00AC2ABB" w:rsidP="00AC2ABB">
            <w:pPr>
              <w:pStyle w:val="acctfourfigures"/>
              <w:spacing w:line="280" w:lineRule="exact"/>
              <w:ind w:right="108"/>
              <w:jc w:val="right"/>
              <w:rPr>
                <w:b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28BF2" w14:textId="181F2203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  <w:lang w:val="en-US" w:bidi="th-TH"/>
              </w:rPr>
            </w:pPr>
            <w:r w:rsidRPr="00AC2ABB">
              <w:rPr>
                <w:b/>
                <w:szCs w:val="32"/>
                <w:lang w:val="en-US" w:bidi="th-TH"/>
              </w:rPr>
              <w:t>1,373,266</w:t>
            </w:r>
          </w:p>
        </w:tc>
        <w:tc>
          <w:tcPr>
            <w:tcW w:w="180" w:type="dxa"/>
          </w:tcPr>
          <w:p w14:paraId="753CED63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E7C60" w14:textId="744E23C4" w:rsidR="00AC2ABB" w:rsidRPr="00AC2ABB" w:rsidRDefault="00A34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</w:rPr>
            </w:pPr>
            <w:r>
              <w:rPr>
                <w:b/>
                <w:szCs w:val="32"/>
              </w:rPr>
              <w:t>1,334,486</w:t>
            </w:r>
          </w:p>
        </w:tc>
        <w:tc>
          <w:tcPr>
            <w:tcW w:w="180" w:type="dxa"/>
          </w:tcPr>
          <w:p w14:paraId="0EE3821F" w14:textId="77777777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2D84AD" w14:textId="5C815CD1" w:rsidR="00AC2ABB" w:rsidRPr="00AC2ABB" w:rsidRDefault="00AC2ABB" w:rsidP="00AC2ABB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Cs w:val="32"/>
                <w:lang w:val="en-US"/>
              </w:rPr>
            </w:pPr>
            <w:r w:rsidRPr="00AC2ABB">
              <w:rPr>
                <w:b/>
                <w:szCs w:val="32"/>
              </w:rPr>
              <w:t>1,236,480</w:t>
            </w:r>
          </w:p>
        </w:tc>
      </w:tr>
    </w:tbl>
    <w:p w14:paraId="69AB5F40" w14:textId="3DB43D12" w:rsidR="00705BFF" w:rsidRDefault="00705BFF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23AE54EE" w14:textId="30D15590" w:rsidR="004465BA" w:rsidRPr="00E12618" w:rsidRDefault="004465BA" w:rsidP="00E12618">
      <w:pPr>
        <w:pStyle w:val="Heading1"/>
        <w:spacing w:line="240" w:lineRule="atLeast"/>
        <w:ind w:left="540" w:hanging="540"/>
      </w:pPr>
      <w:r w:rsidRPr="00541492">
        <w:t>Earnings per share</w:t>
      </w:r>
    </w:p>
    <w:p w14:paraId="4697A605" w14:textId="3BA31B63" w:rsidR="004465BA" w:rsidRDefault="004465BA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3B0E38" w:rsidRPr="001429DB" w14:paraId="2167A3EF" w14:textId="77777777" w:rsidTr="003B0E38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563A26CE" w14:textId="7950BC90" w:rsidR="003B0E38" w:rsidRPr="0093568B" w:rsidRDefault="003B0E38" w:rsidP="00836AFD">
            <w:pPr>
              <w:spacing w:line="280" w:lineRule="exact"/>
              <w:ind w:right="108"/>
              <w:rPr>
                <w:b/>
                <w:bCs/>
                <w:color w:val="0000FF"/>
                <w:szCs w:val="22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FEF8302" w14:textId="77777777" w:rsidR="003B0E38" w:rsidRPr="0093568B" w:rsidRDefault="003B0E38" w:rsidP="00836AFD">
            <w:pPr>
              <w:pStyle w:val="acctmergecolhdg"/>
              <w:spacing w:line="280" w:lineRule="exact"/>
              <w:ind w:left="-78" w:right="-83"/>
              <w:rPr>
                <w:szCs w:val="22"/>
              </w:rPr>
            </w:pPr>
            <w:r w:rsidRPr="0093568B">
              <w:rPr>
                <w:szCs w:val="22"/>
              </w:rPr>
              <w:t xml:space="preserve">Consolidated </w:t>
            </w:r>
            <w:r w:rsidRPr="0093568B">
              <w:rPr>
                <w:szCs w:val="22"/>
                <w:cs/>
              </w:rPr>
              <w:br/>
            </w:r>
            <w:r w:rsidRPr="0093568B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728192DB" w14:textId="77777777" w:rsidR="003B0E38" w:rsidRPr="0093568B" w:rsidRDefault="003B0E38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</w:p>
        </w:tc>
        <w:tc>
          <w:tcPr>
            <w:tcW w:w="2520" w:type="dxa"/>
            <w:gridSpan w:val="3"/>
          </w:tcPr>
          <w:p w14:paraId="6FEBBF10" w14:textId="77777777" w:rsidR="003B0E38" w:rsidRPr="0093568B" w:rsidRDefault="003B0E38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Separate</w:t>
            </w:r>
          </w:p>
          <w:p w14:paraId="420DAB0B" w14:textId="4EA8EF04" w:rsidR="003B0E38" w:rsidRPr="0093568B" w:rsidRDefault="00864C6C" w:rsidP="00836AFD">
            <w:pPr>
              <w:pStyle w:val="acctmergecolhdg"/>
              <w:spacing w:line="28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f</w:t>
            </w:r>
            <w:r w:rsidR="003B0E38" w:rsidRPr="0093568B">
              <w:rPr>
                <w:szCs w:val="22"/>
              </w:rPr>
              <w:t>inancial statements</w:t>
            </w:r>
          </w:p>
        </w:tc>
      </w:tr>
      <w:tr w:rsidR="007C1F2C" w:rsidRPr="001429DB" w14:paraId="241A437F" w14:textId="77777777" w:rsidTr="00BB094C">
        <w:trPr>
          <w:cantSplit/>
          <w:tblHeader/>
        </w:trPr>
        <w:tc>
          <w:tcPr>
            <w:tcW w:w="4230" w:type="dxa"/>
            <w:shd w:val="clear" w:color="auto" w:fill="auto"/>
          </w:tcPr>
          <w:p w14:paraId="2008C09F" w14:textId="0EEEEBDC" w:rsidR="007C1F2C" w:rsidRPr="0093568B" w:rsidRDefault="007C1F2C" w:rsidP="007C1F2C">
            <w:pPr>
              <w:pStyle w:val="acctfourfigures"/>
              <w:spacing w:line="280" w:lineRule="exact"/>
              <w:ind w:right="108"/>
              <w:rPr>
                <w:szCs w:val="22"/>
                <w:cs/>
              </w:rPr>
            </w:pPr>
            <w:r>
              <w:rPr>
                <w:b/>
                <w:bCs/>
                <w:i/>
                <w:iCs/>
                <w:szCs w:val="22"/>
              </w:rPr>
              <w:t>Three</w:t>
            </w:r>
            <w:r w:rsidRPr="0093568B">
              <w:rPr>
                <w:b/>
                <w:bCs/>
                <w:i/>
                <w:iCs/>
                <w:szCs w:val="22"/>
              </w:rPr>
              <w:t>-month period ended 3</w:t>
            </w:r>
            <w:r>
              <w:rPr>
                <w:b/>
                <w:bCs/>
                <w:i/>
                <w:iCs/>
                <w:szCs w:val="22"/>
              </w:rPr>
              <w:t>1 March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D26177" w14:textId="6EF99DB9" w:rsidR="007C1F2C" w:rsidRPr="0093568B" w:rsidRDefault="007C1F2C" w:rsidP="007C1F2C">
            <w:pPr>
              <w:pStyle w:val="acctmergecolhdg"/>
              <w:spacing w:line="280" w:lineRule="exact"/>
              <w:ind w:left="-78" w:right="-75"/>
              <w:rPr>
                <w:b w:val="0"/>
                <w:bCs/>
                <w:szCs w:val="22"/>
                <w:lang w:val="en-US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F1D391" w14:textId="77777777" w:rsidR="007C1F2C" w:rsidRPr="0093568B" w:rsidRDefault="007C1F2C" w:rsidP="007C1F2C">
            <w:pPr>
              <w:pStyle w:val="acctmergecolhdg"/>
              <w:spacing w:line="280" w:lineRule="exac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4E4A80" w14:textId="3E4F6E64" w:rsidR="007C1F2C" w:rsidRPr="0093568B" w:rsidRDefault="007C1F2C" w:rsidP="007C1F2C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0" w:type="dxa"/>
          </w:tcPr>
          <w:p w14:paraId="698CEEC2" w14:textId="77777777" w:rsidR="007C1F2C" w:rsidRPr="0093568B" w:rsidRDefault="007C1F2C" w:rsidP="007C1F2C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EB075A5" w14:textId="58C66A79" w:rsidR="007C1F2C" w:rsidRPr="0093568B" w:rsidRDefault="007C1F2C" w:rsidP="007C1F2C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329E2DBC" w14:textId="77777777" w:rsidR="007C1F2C" w:rsidRPr="0093568B" w:rsidRDefault="007C1F2C" w:rsidP="007C1F2C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94D4342" w14:textId="55C800A0" w:rsidR="007C1F2C" w:rsidRPr="0093568B" w:rsidRDefault="007C1F2C" w:rsidP="007C1F2C">
            <w:pPr>
              <w:pStyle w:val="acctmergecolhdg"/>
              <w:spacing w:line="28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3B0E38" w:rsidRPr="001429DB" w14:paraId="45C85DDE" w14:textId="77777777" w:rsidTr="007608F0">
        <w:trPr>
          <w:cantSplit/>
        </w:trPr>
        <w:tc>
          <w:tcPr>
            <w:tcW w:w="4230" w:type="dxa"/>
            <w:shd w:val="clear" w:color="auto" w:fill="auto"/>
          </w:tcPr>
          <w:p w14:paraId="5DDD6B56" w14:textId="77777777" w:rsidR="003B0E38" w:rsidRPr="0093568B" w:rsidRDefault="003B0E38" w:rsidP="00836AFD">
            <w:pPr>
              <w:spacing w:line="280" w:lineRule="exact"/>
              <w:ind w:right="108"/>
              <w:rPr>
                <w:szCs w:val="22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126B9F3B" w14:textId="322533A1" w:rsidR="003B0E38" w:rsidRPr="0093568B" w:rsidRDefault="003B0E38" w:rsidP="00836AFD">
            <w:pPr>
              <w:pStyle w:val="acctfourfigures"/>
              <w:tabs>
                <w:tab w:val="clear" w:pos="765"/>
              </w:tabs>
              <w:spacing w:line="280" w:lineRule="exact"/>
              <w:ind w:right="108"/>
              <w:jc w:val="center"/>
              <w:rPr>
                <w:i/>
                <w:iCs/>
                <w:szCs w:val="22"/>
              </w:rPr>
            </w:pPr>
            <w:r w:rsidRPr="0093568B">
              <w:rPr>
                <w:i/>
                <w:iCs/>
                <w:szCs w:val="22"/>
              </w:rPr>
              <w:t>(in thousand Baht</w:t>
            </w:r>
            <w:r w:rsidR="00973245">
              <w:rPr>
                <w:i/>
                <w:iCs/>
                <w:szCs w:val="22"/>
              </w:rPr>
              <w:t xml:space="preserve"> / </w:t>
            </w:r>
            <w:r w:rsidR="00147400" w:rsidRPr="0093568B">
              <w:rPr>
                <w:i/>
                <w:iCs/>
                <w:szCs w:val="22"/>
              </w:rPr>
              <w:t>thousand</w:t>
            </w:r>
            <w:r w:rsidR="00147400">
              <w:rPr>
                <w:i/>
                <w:iCs/>
                <w:szCs w:val="22"/>
              </w:rPr>
              <w:t xml:space="preserve"> shares</w:t>
            </w:r>
            <w:r w:rsidRPr="0093568B">
              <w:rPr>
                <w:i/>
                <w:iCs/>
                <w:szCs w:val="22"/>
              </w:rPr>
              <w:t>)</w:t>
            </w:r>
          </w:p>
        </w:tc>
      </w:tr>
      <w:tr w:rsidR="007C1F2C" w:rsidRPr="001429DB" w14:paraId="647F8581" w14:textId="77777777" w:rsidTr="003B0E38">
        <w:trPr>
          <w:cantSplit/>
        </w:trPr>
        <w:tc>
          <w:tcPr>
            <w:tcW w:w="4230" w:type="dxa"/>
            <w:shd w:val="clear" w:color="auto" w:fill="auto"/>
          </w:tcPr>
          <w:p w14:paraId="32C5F9C5" w14:textId="0E1EF3D3" w:rsidR="007C1F2C" w:rsidRPr="0093568B" w:rsidRDefault="007C1F2C" w:rsidP="007C1F2C">
            <w:pPr>
              <w:spacing w:line="280" w:lineRule="exact"/>
              <w:ind w:left="195" w:right="-80" w:hanging="195"/>
              <w:rPr>
                <w:szCs w:val="22"/>
              </w:rPr>
            </w:pPr>
            <w:r w:rsidRPr="0093568B">
              <w:rPr>
                <w:szCs w:val="22"/>
              </w:rPr>
              <w:t>Profit for the periods attributable to ordinary shareholder of the 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0BD886" w14:textId="257EE682" w:rsidR="007C1F2C" w:rsidRPr="007C1F2C" w:rsidRDefault="00A34ABB" w:rsidP="006F443A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64,</w:t>
            </w:r>
            <w:r w:rsidR="008C406E">
              <w:rPr>
                <w:bCs/>
                <w:szCs w:val="22"/>
              </w:rPr>
              <w:t>793</w:t>
            </w:r>
          </w:p>
        </w:tc>
        <w:tc>
          <w:tcPr>
            <w:tcW w:w="180" w:type="dxa"/>
            <w:shd w:val="clear" w:color="auto" w:fill="auto"/>
          </w:tcPr>
          <w:p w14:paraId="117E8458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A7DA98" w14:textId="50C4A389" w:rsidR="007C1F2C" w:rsidRPr="007C1F2C" w:rsidRDefault="007C1F2C" w:rsidP="009D272C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szCs w:val="22"/>
              </w:rPr>
            </w:pPr>
            <w:r w:rsidRPr="007C1F2C">
              <w:rPr>
                <w:szCs w:val="22"/>
                <w:lang w:val="en-US" w:bidi="th-TH"/>
              </w:rPr>
              <w:t>203,515</w:t>
            </w:r>
          </w:p>
        </w:tc>
        <w:tc>
          <w:tcPr>
            <w:tcW w:w="180" w:type="dxa"/>
          </w:tcPr>
          <w:p w14:paraId="6B79BCA7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473ECA" w14:textId="74C3FCBC" w:rsidR="007C1F2C" w:rsidRPr="007C1F2C" w:rsidRDefault="00A34ABB" w:rsidP="0095249D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59,999</w:t>
            </w:r>
          </w:p>
        </w:tc>
        <w:tc>
          <w:tcPr>
            <w:tcW w:w="180" w:type="dxa"/>
          </w:tcPr>
          <w:p w14:paraId="2040A96C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B04622" w14:textId="55741BD4" w:rsidR="007C1F2C" w:rsidRPr="007C1F2C" w:rsidRDefault="007C1F2C" w:rsidP="0095249D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szCs w:val="22"/>
              </w:rPr>
            </w:pPr>
            <w:r w:rsidRPr="007C1F2C">
              <w:rPr>
                <w:szCs w:val="22"/>
                <w:cs/>
                <w:lang w:bidi="th-TH"/>
              </w:rPr>
              <w:t>191</w:t>
            </w:r>
            <w:r w:rsidRPr="007C1F2C">
              <w:rPr>
                <w:szCs w:val="22"/>
                <w:lang w:bidi="th-TH"/>
              </w:rPr>
              <w:t>,</w:t>
            </w:r>
            <w:r w:rsidRPr="007C1F2C">
              <w:rPr>
                <w:szCs w:val="22"/>
                <w:cs/>
                <w:lang w:bidi="th-TH"/>
              </w:rPr>
              <w:t>26</w:t>
            </w:r>
            <w:r w:rsidR="00511FFE">
              <w:rPr>
                <w:szCs w:val="22"/>
                <w:lang w:bidi="th-TH"/>
              </w:rPr>
              <w:t>6</w:t>
            </w:r>
          </w:p>
        </w:tc>
      </w:tr>
      <w:tr w:rsidR="007C1F2C" w:rsidRPr="001429DB" w14:paraId="3ECB0FFA" w14:textId="77777777" w:rsidTr="00305FD8">
        <w:trPr>
          <w:cantSplit/>
          <w:trHeight w:val="60"/>
        </w:trPr>
        <w:tc>
          <w:tcPr>
            <w:tcW w:w="4230" w:type="dxa"/>
            <w:shd w:val="clear" w:color="auto" w:fill="auto"/>
          </w:tcPr>
          <w:p w14:paraId="1B183913" w14:textId="3BA660DD" w:rsidR="007C1F2C" w:rsidRPr="0093568B" w:rsidRDefault="00EA2A68" w:rsidP="007C1F2C">
            <w:pPr>
              <w:pStyle w:val="acctfourfigures"/>
              <w:tabs>
                <w:tab w:val="clear" w:pos="765"/>
              </w:tabs>
              <w:spacing w:line="280" w:lineRule="exact"/>
              <w:ind w:left="191" w:right="11" w:hanging="191"/>
              <w:rPr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</w:rPr>
              <w:t>N</w:t>
            </w:r>
            <w:r w:rsidR="007C1F2C" w:rsidRPr="0093568B">
              <w:rPr>
                <w:b/>
                <w:bCs/>
                <w:szCs w:val="22"/>
              </w:rPr>
              <w:t xml:space="preserve">umber of ordinary shares outstanding </w:t>
            </w:r>
            <w:proofErr w:type="gramStart"/>
            <w:r w:rsidR="007C1F2C" w:rsidRPr="0093568B">
              <w:rPr>
                <w:b/>
                <w:bCs/>
                <w:szCs w:val="22"/>
              </w:rPr>
              <w:t>at</w:t>
            </w:r>
            <w:proofErr w:type="gramEnd"/>
            <w:r w:rsidR="007C1F2C" w:rsidRPr="0093568B">
              <w:rPr>
                <w:b/>
                <w:bCs/>
                <w:szCs w:val="22"/>
              </w:rPr>
              <w:t xml:space="preserve"> 3</w:t>
            </w:r>
            <w:r w:rsidR="007C1F2C">
              <w:rPr>
                <w:b/>
                <w:bCs/>
                <w:szCs w:val="22"/>
              </w:rPr>
              <w:t>1 March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524A26" w14:textId="1F56CCD0" w:rsidR="007C1F2C" w:rsidRPr="007C1F2C" w:rsidRDefault="00A34ABB" w:rsidP="006F443A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1,470,000</w:t>
            </w:r>
          </w:p>
        </w:tc>
        <w:tc>
          <w:tcPr>
            <w:tcW w:w="180" w:type="dxa"/>
            <w:shd w:val="clear" w:color="auto" w:fill="auto"/>
          </w:tcPr>
          <w:p w14:paraId="6EF348C7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3BE43F" w14:textId="3DFF5F9B" w:rsidR="007C1F2C" w:rsidRPr="007C1F2C" w:rsidRDefault="007C1F2C" w:rsidP="009D272C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</w:rPr>
            </w:pPr>
            <w:r w:rsidRPr="007C1F2C">
              <w:rPr>
                <w:b/>
                <w:bCs/>
                <w:szCs w:val="22"/>
                <w:cs/>
                <w:lang w:bidi="th-TH"/>
              </w:rPr>
              <w:t>1</w:t>
            </w:r>
            <w:r w:rsidRPr="007C1F2C">
              <w:rPr>
                <w:b/>
                <w:bCs/>
                <w:szCs w:val="22"/>
                <w:lang w:bidi="th-TH"/>
              </w:rPr>
              <w:t>,</w:t>
            </w:r>
            <w:r w:rsidRPr="007C1F2C">
              <w:rPr>
                <w:b/>
                <w:bCs/>
                <w:szCs w:val="22"/>
                <w:cs/>
                <w:lang w:bidi="th-TH"/>
              </w:rPr>
              <w:t>470</w:t>
            </w:r>
            <w:r w:rsidRPr="007C1F2C">
              <w:rPr>
                <w:b/>
                <w:bCs/>
                <w:szCs w:val="22"/>
                <w:lang w:bidi="th-TH"/>
              </w:rPr>
              <w:t>,</w:t>
            </w:r>
            <w:r w:rsidRPr="007C1F2C">
              <w:rPr>
                <w:b/>
                <w:bCs/>
                <w:szCs w:val="22"/>
                <w:cs/>
                <w:lang w:bidi="th-TH"/>
              </w:rPr>
              <w:t>000</w:t>
            </w:r>
          </w:p>
        </w:tc>
        <w:tc>
          <w:tcPr>
            <w:tcW w:w="180" w:type="dxa"/>
          </w:tcPr>
          <w:p w14:paraId="42AFF25E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1E3CD" w14:textId="326859F8" w:rsidR="007C1F2C" w:rsidRPr="007C1F2C" w:rsidRDefault="00A34ABB" w:rsidP="0095249D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1,470,000</w:t>
            </w:r>
          </w:p>
        </w:tc>
        <w:tc>
          <w:tcPr>
            <w:tcW w:w="180" w:type="dxa"/>
          </w:tcPr>
          <w:p w14:paraId="44BD1FA4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3AD46" w14:textId="204013BE" w:rsidR="007C1F2C" w:rsidRPr="007C1F2C" w:rsidRDefault="007C1F2C" w:rsidP="0095249D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</w:rPr>
            </w:pPr>
            <w:r w:rsidRPr="007C1F2C">
              <w:rPr>
                <w:b/>
                <w:bCs/>
                <w:szCs w:val="22"/>
                <w:cs/>
                <w:lang w:bidi="th-TH"/>
              </w:rPr>
              <w:t>1</w:t>
            </w:r>
            <w:r w:rsidRPr="007C1F2C">
              <w:rPr>
                <w:b/>
                <w:bCs/>
                <w:szCs w:val="22"/>
                <w:lang w:bidi="th-TH"/>
              </w:rPr>
              <w:t>,</w:t>
            </w:r>
            <w:r w:rsidRPr="007C1F2C">
              <w:rPr>
                <w:b/>
                <w:bCs/>
                <w:szCs w:val="22"/>
                <w:cs/>
                <w:lang w:bidi="th-TH"/>
              </w:rPr>
              <w:t>470</w:t>
            </w:r>
            <w:r w:rsidRPr="007C1F2C">
              <w:rPr>
                <w:b/>
                <w:bCs/>
                <w:szCs w:val="22"/>
                <w:lang w:bidi="th-TH"/>
              </w:rPr>
              <w:t>,</w:t>
            </w:r>
            <w:r w:rsidRPr="007C1F2C">
              <w:rPr>
                <w:b/>
                <w:bCs/>
                <w:szCs w:val="22"/>
                <w:cs/>
                <w:lang w:bidi="th-TH"/>
              </w:rPr>
              <w:t>000</w:t>
            </w:r>
          </w:p>
        </w:tc>
      </w:tr>
      <w:tr w:rsidR="007C1F2C" w:rsidRPr="001429DB" w14:paraId="5DD0AE95" w14:textId="77777777" w:rsidTr="00BB094C">
        <w:trPr>
          <w:cantSplit/>
          <w:trHeight w:val="60"/>
        </w:trPr>
        <w:tc>
          <w:tcPr>
            <w:tcW w:w="4230" w:type="dxa"/>
            <w:shd w:val="clear" w:color="auto" w:fill="auto"/>
          </w:tcPr>
          <w:p w14:paraId="2D9D2317" w14:textId="77777777" w:rsidR="007C1F2C" w:rsidRPr="0093568B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left="191" w:right="11" w:hanging="191"/>
              <w:rPr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057FD21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969150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5177FE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  <w:tc>
          <w:tcPr>
            <w:tcW w:w="180" w:type="dxa"/>
          </w:tcPr>
          <w:p w14:paraId="0975098B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FBCACC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  <w:tc>
          <w:tcPr>
            <w:tcW w:w="180" w:type="dxa"/>
          </w:tcPr>
          <w:p w14:paraId="7B9FE1E0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FA9528D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Cs/>
                <w:szCs w:val="22"/>
              </w:rPr>
            </w:pPr>
          </w:p>
        </w:tc>
      </w:tr>
      <w:tr w:rsidR="007C1F2C" w:rsidRPr="001429DB" w14:paraId="40A79D77" w14:textId="77777777" w:rsidTr="003B0E38">
        <w:trPr>
          <w:cantSplit/>
        </w:trPr>
        <w:tc>
          <w:tcPr>
            <w:tcW w:w="4230" w:type="dxa"/>
            <w:shd w:val="clear" w:color="auto" w:fill="auto"/>
          </w:tcPr>
          <w:p w14:paraId="0F30B07B" w14:textId="134E9024" w:rsidR="007C1F2C" w:rsidRPr="0093568B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rPr>
                <w:b/>
                <w:szCs w:val="22"/>
                <w:lang w:val="en-US" w:bidi="th-TH"/>
              </w:rPr>
            </w:pPr>
            <w:r w:rsidRPr="0093568B">
              <w:rPr>
                <w:b/>
                <w:bCs/>
                <w:szCs w:val="22"/>
              </w:rPr>
              <w:t xml:space="preserve">Basic earnings per share </w:t>
            </w:r>
            <w:r w:rsidRPr="0093568B">
              <w:rPr>
                <w:b/>
                <w:bCs/>
                <w:i/>
                <w:iCs/>
                <w:szCs w:val="22"/>
              </w:rPr>
              <w:t>(in Baht)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EF1D2C" w14:textId="4CCD2EDA" w:rsidR="007C1F2C" w:rsidRPr="007C1F2C" w:rsidRDefault="00A34ABB" w:rsidP="006F443A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0.04</w:t>
            </w:r>
          </w:p>
        </w:tc>
        <w:tc>
          <w:tcPr>
            <w:tcW w:w="180" w:type="dxa"/>
            <w:shd w:val="clear" w:color="auto" w:fill="auto"/>
          </w:tcPr>
          <w:p w14:paraId="453F0D8E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F7E1FF" w14:textId="6A4E9886" w:rsidR="007C1F2C" w:rsidRPr="007C1F2C" w:rsidRDefault="007C1F2C" w:rsidP="009D272C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 w:rsidRPr="007C1F2C">
              <w:rPr>
                <w:b/>
                <w:bCs/>
                <w:szCs w:val="22"/>
                <w:cs/>
                <w:lang w:bidi="th-TH"/>
              </w:rPr>
              <w:t>0.14</w:t>
            </w:r>
          </w:p>
        </w:tc>
        <w:tc>
          <w:tcPr>
            <w:tcW w:w="180" w:type="dxa"/>
          </w:tcPr>
          <w:p w14:paraId="26A5AC36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CC4C6A" w14:textId="0BA367EB" w:rsidR="007C1F2C" w:rsidRPr="007C1F2C" w:rsidRDefault="00A34ABB" w:rsidP="0095249D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0.04</w:t>
            </w:r>
          </w:p>
        </w:tc>
        <w:tc>
          <w:tcPr>
            <w:tcW w:w="180" w:type="dxa"/>
          </w:tcPr>
          <w:p w14:paraId="049C4C36" w14:textId="77777777" w:rsidR="007C1F2C" w:rsidRPr="007C1F2C" w:rsidRDefault="007C1F2C" w:rsidP="007C1F2C">
            <w:pPr>
              <w:pStyle w:val="acctfourfigures"/>
              <w:tabs>
                <w:tab w:val="clear" w:pos="765"/>
              </w:tabs>
              <w:spacing w:line="28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2474F4" w14:textId="6415459C" w:rsidR="007C1F2C" w:rsidRPr="007C1F2C" w:rsidRDefault="007C1F2C" w:rsidP="0095249D">
            <w:pPr>
              <w:pStyle w:val="acctfourfigures"/>
              <w:tabs>
                <w:tab w:val="clear" w:pos="765"/>
              </w:tabs>
              <w:spacing w:line="28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 w:rsidRPr="007C1F2C">
              <w:rPr>
                <w:b/>
                <w:bCs/>
                <w:szCs w:val="22"/>
                <w:cs/>
                <w:lang w:bidi="th-TH"/>
              </w:rPr>
              <w:t>0.13</w:t>
            </w:r>
          </w:p>
        </w:tc>
      </w:tr>
    </w:tbl>
    <w:p w14:paraId="35B75B66" w14:textId="77777777" w:rsidR="003B0E38" w:rsidRDefault="003B0E38" w:rsidP="00D30639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p w14:paraId="1A112EF4" w14:textId="77777777" w:rsidR="007930DF" w:rsidRDefault="007930DF">
      <w:pPr>
        <w:spacing w:line="240" w:lineRule="auto"/>
        <w:rPr>
          <w:bCs/>
          <w:szCs w:val="22"/>
          <w:lang w:bidi="th-TH"/>
        </w:rPr>
        <w:sectPr w:rsidR="007930DF" w:rsidSect="00667ED4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03683368" w14:textId="30220E90" w:rsidR="00A06FA1" w:rsidRDefault="00F16F47" w:rsidP="00D02029">
      <w:pPr>
        <w:pStyle w:val="Heading1"/>
        <w:spacing w:line="240" w:lineRule="atLeast"/>
        <w:ind w:left="540" w:hanging="540"/>
      </w:pPr>
      <w:r w:rsidRPr="00DE1855">
        <w:lastRenderedPageBreak/>
        <w:t>Commi</w:t>
      </w:r>
      <w:r w:rsidR="00B44891" w:rsidRPr="00DE1855">
        <w:t>tments with non-related parties</w:t>
      </w:r>
    </w:p>
    <w:p w14:paraId="25957338" w14:textId="77777777" w:rsidR="00733B3C" w:rsidRPr="00DB0D04" w:rsidRDefault="00733B3C" w:rsidP="00DB0D04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9"/>
        <w:gridCol w:w="1350"/>
        <w:gridCol w:w="180"/>
        <w:gridCol w:w="1350"/>
      </w:tblGrid>
      <w:tr w:rsidR="0028459F" w:rsidRPr="00ED0D3B" w14:paraId="32004E0D" w14:textId="1EEB2A7E" w:rsidTr="0093568B">
        <w:trPr>
          <w:cantSplit/>
          <w:tblHeader/>
        </w:trPr>
        <w:tc>
          <w:tcPr>
            <w:tcW w:w="6309" w:type="dxa"/>
            <w:vAlign w:val="bottom"/>
          </w:tcPr>
          <w:p w14:paraId="34B4845F" w14:textId="26329347" w:rsidR="0028459F" w:rsidRPr="00ED0D3B" w:rsidRDefault="0028459F" w:rsidP="00902E0B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  <w:lang w:val="en-US"/>
              </w:rPr>
            </w:pPr>
            <w:proofErr w:type="gramStart"/>
            <w:r w:rsidRPr="00ED0D3B">
              <w:rPr>
                <w:b/>
                <w:bCs/>
                <w:i/>
                <w:iCs/>
                <w:szCs w:val="22"/>
              </w:rPr>
              <w:t>At</w:t>
            </w:r>
            <w:proofErr w:type="gramEnd"/>
            <w:r w:rsidRPr="00ED0D3B">
              <w:rPr>
                <w:b/>
                <w:bCs/>
                <w:i/>
                <w:iCs/>
                <w:szCs w:val="22"/>
              </w:rPr>
              <w:t xml:space="preserve"> </w:t>
            </w:r>
            <w:r w:rsidR="007C1F2C">
              <w:rPr>
                <w:b/>
                <w:bCs/>
                <w:i/>
                <w:iCs/>
                <w:szCs w:val="22"/>
              </w:rPr>
              <w:t>31 March 2025</w:t>
            </w:r>
          </w:p>
        </w:tc>
        <w:tc>
          <w:tcPr>
            <w:tcW w:w="1350" w:type="dxa"/>
          </w:tcPr>
          <w:p w14:paraId="0C10E674" w14:textId="21455A3B" w:rsidR="0028459F" w:rsidRPr="00ED0D3B" w:rsidRDefault="0028459F" w:rsidP="003D4A7D">
            <w:pPr>
              <w:pStyle w:val="acctmergecolhdg"/>
              <w:tabs>
                <w:tab w:val="left" w:pos="1359"/>
              </w:tabs>
              <w:spacing w:line="240" w:lineRule="atLeast"/>
              <w:ind w:left="-80" w:right="-80"/>
              <w:rPr>
                <w:szCs w:val="22"/>
              </w:rPr>
            </w:pPr>
            <w:r w:rsidRPr="00ED0D3B">
              <w:rPr>
                <w:szCs w:val="22"/>
              </w:rPr>
              <w:t xml:space="preserve">Consolidated financial </w:t>
            </w:r>
            <w:r w:rsidR="005F6FB4" w:rsidRPr="00ED0D3B">
              <w:rPr>
                <w:szCs w:val="22"/>
              </w:rPr>
              <w:br/>
            </w:r>
            <w:r w:rsidRPr="00ED0D3B">
              <w:rPr>
                <w:szCs w:val="22"/>
              </w:rPr>
              <w:t>statement</w:t>
            </w:r>
            <w:r w:rsidRPr="00ED0D3B">
              <w:rPr>
                <w:szCs w:val="22"/>
                <w:lang w:val="en-US" w:bidi="th-TH"/>
              </w:rPr>
              <w:t>s</w:t>
            </w:r>
          </w:p>
        </w:tc>
        <w:tc>
          <w:tcPr>
            <w:tcW w:w="180" w:type="dxa"/>
          </w:tcPr>
          <w:p w14:paraId="2E0FC21D" w14:textId="77777777" w:rsidR="0028459F" w:rsidRPr="00ED0D3B" w:rsidRDefault="0028459F" w:rsidP="00902E0B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EC9D766" w14:textId="7CA33EB4" w:rsidR="0028459F" w:rsidRPr="00ED0D3B" w:rsidRDefault="0028459F" w:rsidP="00902E0B">
            <w:pPr>
              <w:pStyle w:val="acctmergecolhdg"/>
              <w:spacing w:line="240" w:lineRule="atLeast"/>
              <w:ind w:left="-79" w:right="-79"/>
              <w:rPr>
                <w:szCs w:val="22"/>
              </w:rPr>
            </w:pPr>
            <w:r w:rsidRPr="00ED0D3B">
              <w:rPr>
                <w:szCs w:val="22"/>
              </w:rPr>
              <w:t xml:space="preserve">Separate </w:t>
            </w:r>
            <w:r w:rsidRPr="00ED0D3B">
              <w:rPr>
                <w:szCs w:val="22"/>
              </w:rPr>
              <w:br/>
              <w:t xml:space="preserve">financial </w:t>
            </w:r>
            <w:r w:rsidR="005F6FB4" w:rsidRPr="00ED0D3B">
              <w:rPr>
                <w:szCs w:val="22"/>
              </w:rPr>
              <w:br/>
            </w:r>
            <w:r w:rsidRPr="00ED0D3B">
              <w:rPr>
                <w:szCs w:val="22"/>
              </w:rPr>
              <w:t>statements</w:t>
            </w:r>
          </w:p>
        </w:tc>
      </w:tr>
      <w:tr w:rsidR="0028459F" w:rsidRPr="00ED0D3B" w14:paraId="36BFDB00" w14:textId="605943A9" w:rsidTr="0093568B">
        <w:trPr>
          <w:cantSplit/>
          <w:tblHeader/>
        </w:trPr>
        <w:tc>
          <w:tcPr>
            <w:tcW w:w="6309" w:type="dxa"/>
          </w:tcPr>
          <w:p w14:paraId="7CA4A229" w14:textId="77777777" w:rsidR="0028459F" w:rsidRPr="00ED0D3B" w:rsidRDefault="0028459F" w:rsidP="00902E0B">
            <w:pPr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2880" w:type="dxa"/>
            <w:gridSpan w:val="3"/>
          </w:tcPr>
          <w:p w14:paraId="5B85A1E7" w14:textId="19AD869A" w:rsidR="0028459F" w:rsidRPr="00ED0D3B" w:rsidRDefault="0028459F" w:rsidP="00902E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  <w:r w:rsidRPr="00ED0D3B">
              <w:rPr>
                <w:i/>
                <w:iCs/>
                <w:szCs w:val="22"/>
              </w:rPr>
              <w:t>(in thousand Baht)</w:t>
            </w:r>
          </w:p>
        </w:tc>
      </w:tr>
      <w:tr w:rsidR="003D4A7D" w:rsidRPr="00ED0D3B" w14:paraId="60314578" w14:textId="30A11042" w:rsidTr="0093568B">
        <w:trPr>
          <w:cantSplit/>
        </w:trPr>
        <w:tc>
          <w:tcPr>
            <w:tcW w:w="6309" w:type="dxa"/>
          </w:tcPr>
          <w:p w14:paraId="3CEC7EAC" w14:textId="60C2C88A" w:rsidR="003D4A7D" w:rsidRPr="00ED0D3B" w:rsidRDefault="003D4A7D" w:rsidP="00902E0B">
            <w:pPr>
              <w:spacing w:line="240" w:lineRule="atLeast"/>
              <w:rPr>
                <w:i/>
                <w:iCs/>
                <w:szCs w:val="22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Capital commitments</w:t>
            </w:r>
          </w:p>
        </w:tc>
        <w:tc>
          <w:tcPr>
            <w:tcW w:w="1350" w:type="dxa"/>
          </w:tcPr>
          <w:p w14:paraId="57C46D11" w14:textId="3404B95E" w:rsidR="003D4A7D" w:rsidRPr="00ED0D3B" w:rsidRDefault="003D4A7D" w:rsidP="00902E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szCs w:val="22"/>
              </w:rPr>
            </w:pPr>
          </w:p>
        </w:tc>
        <w:tc>
          <w:tcPr>
            <w:tcW w:w="180" w:type="dxa"/>
          </w:tcPr>
          <w:p w14:paraId="6E3F1088" w14:textId="77777777" w:rsidR="003D4A7D" w:rsidRPr="00ED0D3B" w:rsidRDefault="003D4A7D" w:rsidP="00902E0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7A426533" w14:textId="77777777" w:rsidR="003D4A7D" w:rsidRPr="00ED0D3B" w:rsidRDefault="003D4A7D" w:rsidP="00902E0B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4"/>
              <w:rPr>
                <w:szCs w:val="22"/>
              </w:rPr>
            </w:pPr>
          </w:p>
        </w:tc>
      </w:tr>
      <w:tr w:rsidR="003D4A7D" w:rsidRPr="00ED0D3B" w14:paraId="0444063F" w14:textId="5697C111" w:rsidTr="0093568B">
        <w:trPr>
          <w:cantSplit/>
        </w:trPr>
        <w:tc>
          <w:tcPr>
            <w:tcW w:w="6309" w:type="dxa"/>
          </w:tcPr>
          <w:p w14:paraId="79042F3B" w14:textId="32BC8D90" w:rsidR="003D4A7D" w:rsidRPr="00ED0D3B" w:rsidRDefault="00614620" w:rsidP="00902E0B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Building</w:t>
            </w:r>
          </w:p>
        </w:tc>
        <w:tc>
          <w:tcPr>
            <w:tcW w:w="1350" w:type="dxa"/>
            <w:shd w:val="clear" w:color="auto" w:fill="auto"/>
          </w:tcPr>
          <w:p w14:paraId="3C4FE3E0" w14:textId="6C210ADD" w:rsidR="003D4A7D" w:rsidRPr="00ED0D3B" w:rsidRDefault="00A34ABB" w:rsidP="005F6FB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>
              <w:rPr>
                <w:szCs w:val="22"/>
              </w:rPr>
              <w:t>40,389</w:t>
            </w:r>
          </w:p>
        </w:tc>
        <w:tc>
          <w:tcPr>
            <w:tcW w:w="180" w:type="dxa"/>
          </w:tcPr>
          <w:p w14:paraId="788DE462" w14:textId="77777777" w:rsidR="003D4A7D" w:rsidRPr="00ED0D3B" w:rsidRDefault="003D4A7D" w:rsidP="00902E0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1032B485" w14:textId="5B9D633F" w:rsidR="003D4A7D" w:rsidRPr="00ED0D3B" w:rsidRDefault="00A34ABB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>
              <w:rPr>
                <w:szCs w:val="22"/>
              </w:rPr>
              <w:t>40,389</w:t>
            </w:r>
          </w:p>
        </w:tc>
      </w:tr>
      <w:tr w:rsidR="003D4A7D" w:rsidRPr="00ED0D3B" w14:paraId="4F865305" w14:textId="400AEF81" w:rsidTr="0093568B">
        <w:trPr>
          <w:cantSplit/>
        </w:trPr>
        <w:tc>
          <w:tcPr>
            <w:tcW w:w="6309" w:type="dxa"/>
          </w:tcPr>
          <w:p w14:paraId="40B04DA4" w14:textId="20FA685C" w:rsidR="003D4A7D" w:rsidRPr="00ED0D3B" w:rsidRDefault="00D9271A" w:rsidP="00902E0B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Machinery and factory equipment</w:t>
            </w:r>
          </w:p>
        </w:tc>
        <w:tc>
          <w:tcPr>
            <w:tcW w:w="1350" w:type="dxa"/>
            <w:shd w:val="clear" w:color="auto" w:fill="auto"/>
          </w:tcPr>
          <w:p w14:paraId="0422E9DF" w14:textId="52BA116D" w:rsidR="003D4A7D" w:rsidRPr="00ED0D3B" w:rsidRDefault="00A34ABB" w:rsidP="00614620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>
              <w:rPr>
                <w:szCs w:val="22"/>
              </w:rPr>
              <w:t>573,187</w:t>
            </w:r>
          </w:p>
        </w:tc>
        <w:tc>
          <w:tcPr>
            <w:tcW w:w="180" w:type="dxa"/>
          </w:tcPr>
          <w:p w14:paraId="15F5DBE4" w14:textId="77777777" w:rsidR="003D4A7D" w:rsidRPr="00ED0D3B" w:rsidRDefault="003D4A7D" w:rsidP="00902E0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2FC26415" w14:textId="2BF82A94" w:rsidR="003D4A7D" w:rsidRPr="00ED0D3B" w:rsidRDefault="00A34ABB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>
              <w:rPr>
                <w:szCs w:val="22"/>
              </w:rPr>
              <w:t>565,427</w:t>
            </w:r>
          </w:p>
        </w:tc>
      </w:tr>
      <w:tr w:rsidR="00CB1678" w:rsidRPr="00ED0D3B" w14:paraId="10FA0AEB" w14:textId="77777777" w:rsidTr="0093568B">
        <w:trPr>
          <w:cantSplit/>
        </w:trPr>
        <w:tc>
          <w:tcPr>
            <w:tcW w:w="6309" w:type="dxa"/>
          </w:tcPr>
          <w:p w14:paraId="3B943AE6" w14:textId="669F9398" w:rsidR="00CB1678" w:rsidRPr="00ED0D3B" w:rsidRDefault="00CB1678" w:rsidP="00902E0B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Intangible assets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A45FCC" w14:textId="13A0DA60" w:rsidR="00CB1678" w:rsidRPr="00ED0D3B" w:rsidRDefault="00A34ABB" w:rsidP="00614620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>
              <w:rPr>
                <w:szCs w:val="22"/>
              </w:rPr>
              <w:t>6,440</w:t>
            </w:r>
          </w:p>
        </w:tc>
        <w:tc>
          <w:tcPr>
            <w:tcW w:w="180" w:type="dxa"/>
          </w:tcPr>
          <w:p w14:paraId="7CFBF191" w14:textId="77777777" w:rsidR="00CB1678" w:rsidRPr="00ED0D3B" w:rsidRDefault="00CB1678" w:rsidP="00902E0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F4D6C" w14:textId="4B5DD513" w:rsidR="00CB1678" w:rsidRPr="00ED0D3B" w:rsidRDefault="00A34ABB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>
              <w:rPr>
                <w:szCs w:val="22"/>
              </w:rPr>
              <w:t>6,440</w:t>
            </w:r>
          </w:p>
        </w:tc>
      </w:tr>
      <w:tr w:rsidR="003D4A7D" w:rsidRPr="00ED0D3B" w14:paraId="5F01EDD1" w14:textId="65F207E0" w:rsidTr="0093568B">
        <w:trPr>
          <w:cantSplit/>
        </w:trPr>
        <w:tc>
          <w:tcPr>
            <w:tcW w:w="6309" w:type="dxa"/>
          </w:tcPr>
          <w:p w14:paraId="7C60AEEE" w14:textId="77777777" w:rsidR="003D4A7D" w:rsidRPr="00ED0D3B" w:rsidRDefault="003D4A7D" w:rsidP="00902E0B">
            <w:pPr>
              <w:tabs>
                <w:tab w:val="decimal" w:pos="470"/>
              </w:tabs>
              <w:spacing w:line="240" w:lineRule="atLeast"/>
              <w:jc w:val="both"/>
              <w:rPr>
                <w:b/>
                <w:bCs/>
                <w:szCs w:val="22"/>
              </w:rPr>
            </w:pPr>
            <w:r w:rsidRPr="00ED0D3B">
              <w:rPr>
                <w:b/>
                <w:bCs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9702F" w14:textId="5919797F" w:rsidR="003D4A7D" w:rsidRPr="00ED0D3B" w:rsidRDefault="00A34ABB" w:rsidP="005F6FB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620,016</w:t>
            </w:r>
          </w:p>
        </w:tc>
        <w:tc>
          <w:tcPr>
            <w:tcW w:w="180" w:type="dxa"/>
          </w:tcPr>
          <w:p w14:paraId="191DF4BB" w14:textId="77777777" w:rsidR="003D4A7D" w:rsidRPr="00ED0D3B" w:rsidRDefault="003D4A7D" w:rsidP="00902E0B">
            <w:pPr>
              <w:pStyle w:val="acctfourfigures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CEF37" w14:textId="038B9885" w:rsidR="003D4A7D" w:rsidRPr="00ED0D3B" w:rsidRDefault="00A34ABB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612,256</w:t>
            </w:r>
          </w:p>
        </w:tc>
      </w:tr>
      <w:tr w:rsidR="003D4A7D" w:rsidRPr="00ED0D3B" w14:paraId="371820E7" w14:textId="5467D23C" w:rsidTr="0093568B">
        <w:trPr>
          <w:cantSplit/>
        </w:trPr>
        <w:tc>
          <w:tcPr>
            <w:tcW w:w="6309" w:type="dxa"/>
          </w:tcPr>
          <w:p w14:paraId="6EF77B84" w14:textId="77777777" w:rsidR="003D4A7D" w:rsidRPr="00ED0D3B" w:rsidRDefault="003D4A7D" w:rsidP="00902E0B">
            <w:pPr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4A6254" w14:textId="0DDB1E7D" w:rsidR="003D4A7D" w:rsidRPr="00ED0D3B" w:rsidRDefault="003D4A7D" w:rsidP="00902E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67200A24" w14:textId="77777777" w:rsidR="003D4A7D" w:rsidRPr="00ED0D3B" w:rsidRDefault="003D4A7D" w:rsidP="00902E0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A8858D" w14:textId="77777777" w:rsidR="003D4A7D" w:rsidRPr="00ED0D3B" w:rsidRDefault="003D4A7D" w:rsidP="005F6FB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</w:p>
        </w:tc>
      </w:tr>
      <w:tr w:rsidR="003D4A7D" w:rsidRPr="00ED0D3B" w14:paraId="2F998F5A" w14:textId="77777777" w:rsidTr="0093568B">
        <w:trPr>
          <w:cantSplit/>
        </w:trPr>
        <w:tc>
          <w:tcPr>
            <w:tcW w:w="6309" w:type="dxa"/>
          </w:tcPr>
          <w:p w14:paraId="0207AB62" w14:textId="7146C77F" w:rsidR="003D4A7D" w:rsidRPr="00ED0D3B" w:rsidRDefault="003D4A7D" w:rsidP="00902E0B">
            <w:pPr>
              <w:spacing w:line="240" w:lineRule="atLeast"/>
              <w:rPr>
                <w:b/>
                <w:bCs/>
                <w:szCs w:val="22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Other commitments</w:t>
            </w:r>
          </w:p>
        </w:tc>
        <w:tc>
          <w:tcPr>
            <w:tcW w:w="1350" w:type="dxa"/>
          </w:tcPr>
          <w:p w14:paraId="5A80505F" w14:textId="554A4B53" w:rsidR="003D4A7D" w:rsidRPr="00ED0D3B" w:rsidRDefault="003D4A7D" w:rsidP="00902E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739995A4" w14:textId="77777777" w:rsidR="003D4A7D" w:rsidRPr="00ED0D3B" w:rsidRDefault="003D4A7D" w:rsidP="00902E0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59CA95FA" w14:textId="77777777" w:rsidR="003D4A7D" w:rsidRPr="00ED0D3B" w:rsidRDefault="003D4A7D" w:rsidP="005F6FB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</w:p>
        </w:tc>
      </w:tr>
      <w:tr w:rsidR="003D4A7D" w:rsidRPr="00ED0D3B" w14:paraId="73119B97" w14:textId="2675B217" w:rsidTr="0093568B">
        <w:trPr>
          <w:cantSplit/>
        </w:trPr>
        <w:tc>
          <w:tcPr>
            <w:tcW w:w="6309" w:type="dxa"/>
          </w:tcPr>
          <w:p w14:paraId="6F4A8A92" w14:textId="3F6C4D1E" w:rsidR="003D4A7D" w:rsidRPr="00ED0D3B" w:rsidRDefault="003D4A7D" w:rsidP="00902E0B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Short-term lease commitments</w:t>
            </w:r>
          </w:p>
        </w:tc>
        <w:tc>
          <w:tcPr>
            <w:tcW w:w="1350" w:type="dxa"/>
            <w:shd w:val="clear" w:color="auto" w:fill="auto"/>
          </w:tcPr>
          <w:p w14:paraId="0332BB2D" w14:textId="07658715" w:rsidR="003D4A7D" w:rsidRPr="00ED0D3B" w:rsidRDefault="00A34ABB" w:rsidP="005F6FB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>
              <w:rPr>
                <w:szCs w:val="22"/>
              </w:rPr>
              <w:t>924</w:t>
            </w:r>
          </w:p>
        </w:tc>
        <w:tc>
          <w:tcPr>
            <w:tcW w:w="180" w:type="dxa"/>
          </w:tcPr>
          <w:p w14:paraId="5DE9280B" w14:textId="77777777" w:rsidR="003D4A7D" w:rsidRPr="00ED0D3B" w:rsidRDefault="003D4A7D" w:rsidP="00902E0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033ECD6" w14:textId="565F9BC1" w:rsidR="003D4A7D" w:rsidRPr="00ED0D3B" w:rsidRDefault="00A34ABB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>
              <w:rPr>
                <w:szCs w:val="22"/>
              </w:rPr>
              <w:t>924</w:t>
            </w:r>
          </w:p>
        </w:tc>
      </w:tr>
      <w:tr w:rsidR="003D4A7D" w:rsidRPr="00ED0D3B" w14:paraId="2C654542" w14:textId="2DFD8A52" w:rsidTr="0093568B">
        <w:trPr>
          <w:cantSplit/>
        </w:trPr>
        <w:tc>
          <w:tcPr>
            <w:tcW w:w="6309" w:type="dxa"/>
          </w:tcPr>
          <w:p w14:paraId="5A3A65D7" w14:textId="092E7D22" w:rsidR="003D4A7D" w:rsidRPr="00ED0D3B" w:rsidRDefault="003D4A7D" w:rsidP="00902E0B">
            <w:pPr>
              <w:spacing w:line="240" w:lineRule="atLeast"/>
              <w:rPr>
                <w:szCs w:val="22"/>
                <w:lang w:val="en-US" w:bidi="th-TH"/>
              </w:rPr>
            </w:pPr>
            <w:r w:rsidRPr="00ED0D3B">
              <w:rPr>
                <w:szCs w:val="22"/>
                <w:lang w:val="en-US" w:bidi="th-TH"/>
              </w:rPr>
              <w:t>Bank guarantees</w:t>
            </w:r>
          </w:p>
        </w:tc>
        <w:tc>
          <w:tcPr>
            <w:tcW w:w="1350" w:type="dxa"/>
            <w:shd w:val="clear" w:color="auto" w:fill="auto"/>
          </w:tcPr>
          <w:p w14:paraId="0D61C113" w14:textId="5B54BF78" w:rsidR="003D4A7D" w:rsidRPr="00ED0D3B" w:rsidRDefault="00A34ABB" w:rsidP="005F6FB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>
              <w:rPr>
                <w:szCs w:val="22"/>
              </w:rPr>
              <w:t>17,862</w:t>
            </w:r>
          </w:p>
        </w:tc>
        <w:tc>
          <w:tcPr>
            <w:tcW w:w="180" w:type="dxa"/>
          </w:tcPr>
          <w:p w14:paraId="5C638F89" w14:textId="77777777" w:rsidR="003D4A7D" w:rsidRPr="00ED0D3B" w:rsidRDefault="003D4A7D" w:rsidP="00902E0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C30EF9D" w14:textId="5E4E8E3F" w:rsidR="003D4A7D" w:rsidRPr="00ED0D3B" w:rsidRDefault="00A34ABB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>
              <w:rPr>
                <w:szCs w:val="22"/>
              </w:rPr>
              <w:t>17,862</w:t>
            </w:r>
          </w:p>
        </w:tc>
      </w:tr>
      <w:tr w:rsidR="003D4A7D" w:rsidRPr="00ED0D3B" w14:paraId="616BA042" w14:textId="6C6F658F" w:rsidTr="0093568B">
        <w:trPr>
          <w:cantSplit/>
        </w:trPr>
        <w:tc>
          <w:tcPr>
            <w:tcW w:w="6309" w:type="dxa"/>
          </w:tcPr>
          <w:p w14:paraId="0CB6024F" w14:textId="76606DFF" w:rsidR="003D4A7D" w:rsidRPr="00ED0D3B" w:rsidRDefault="003D4A7D" w:rsidP="00902E0B">
            <w:pPr>
              <w:spacing w:line="240" w:lineRule="atLeast"/>
              <w:rPr>
                <w:szCs w:val="22"/>
              </w:rPr>
            </w:pPr>
            <w:r w:rsidRPr="00ED0D3B">
              <w:rPr>
                <w:szCs w:val="22"/>
              </w:rPr>
              <w:t>Other service agreements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D834706" w14:textId="2B1EBE1C" w:rsidR="003D4A7D" w:rsidRPr="00ED0D3B" w:rsidRDefault="00A34ABB" w:rsidP="005F6FB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Cs w:val="22"/>
              </w:rPr>
            </w:pPr>
            <w:r>
              <w:rPr>
                <w:szCs w:val="22"/>
              </w:rPr>
              <w:t>4,651</w:t>
            </w:r>
          </w:p>
        </w:tc>
        <w:tc>
          <w:tcPr>
            <w:tcW w:w="180" w:type="dxa"/>
          </w:tcPr>
          <w:p w14:paraId="26FE2F9F" w14:textId="77777777" w:rsidR="003D4A7D" w:rsidRPr="00ED0D3B" w:rsidRDefault="003D4A7D" w:rsidP="00902E0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841050E" w14:textId="14145083" w:rsidR="003D4A7D" w:rsidRPr="00ED0D3B" w:rsidRDefault="00A34ABB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Cs w:val="22"/>
              </w:rPr>
            </w:pPr>
            <w:r>
              <w:rPr>
                <w:szCs w:val="22"/>
              </w:rPr>
              <w:t>4,651</w:t>
            </w:r>
          </w:p>
        </w:tc>
      </w:tr>
      <w:tr w:rsidR="003D4A7D" w:rsidRPr="00ED0D3B" w14:paraId="70095802" w14:textId="4C6C09E2" w:rsidTr="0093568B">
        <w:trPr>
          <w:cantSplit/>
        </w:trPr>
        <w:tc>
          <w:tcPr>
            <w:tcW w:w="6309" w:type="dxa"/>
          </w:tcPr>
          <w:p w14:paraId="0F8B2926" w14:textId="61906C15" w:rsidR="003D4A7D" w:rsidRPr="00ED0D3B" w:rsidRDefault="003D4A7D" w:rsidP="00902E0B">
            <w:pPr>
              <w:spacing w:line="240" w:lineRule="atLeast"/>
              <w:rPr>
                <w:szCs w:val="22"/>
                <w:highlight w:val="lightGray"/>
              </w:rPr>
            </w:pPr>
            <w:r w:rsidRPr="00ED0D3B">
              <w:rPr>
                <w:b/>
                <w:bCs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64EED" w14:textId="4A7D41F6" w:rsidR="003D4A7D" w:rsidRPr="00ED0D3B" w:rsidRDefault="00A34ABB" w:rsidP="005F6FB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23,437</w:t>
            </w:r>
          </w:p>
        </w:tc>
        <w:tc>
          <w:tcPr>
            <w:tcW w:w="180" w:type="dxa"/>
          </w:tcPr>
          <w:p w14:paraId="3D00CCEF" w14:textId="77777777" w:rsidR="003D4A7D" w:rsidRPr="00ED0D3B" w:rsidRDefault="003D4A7D" w:rsidP="00902E0B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424ED" w14:textId="60F380E6" w:rsidR="003D4A7D" w:rsidRPr="00ED0D3B" w:rsidRDefault="00A34ABB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23,437</w:t>
            </w:r>
          </w:p>
        </w:tc>
      </w:tr>
    </w:tbl>
    <w:p w14:paraId="2C645690" w14:textId="77777777" w:rsidR="000A497D" w:rsidRDefault="000A497D" w:rsidP="000A497D">
      <w:pPr>
        <w:pStyle w:val="BodyText"/>
        <w:rPr>
          <w:rFonts w:cstheme="minorBidi"/>
          <w:highlight w:val="yellow"/>
          <w:lang w:bidi="th-TH"/>
        </w:rPr>
      </w:pPr>
    </w:p>
    <w:p w14:paraId="75B39D56" w14:textId="77777777" w:rsidR="000A497D" w:rsidRDefault="000A497D" w:rsidP="009476F4">
      <w:pPr>
        <w:pStyle w:val="Heading1"/>
        <w:spacing w:line="240" w:lineRule="atLeast"/>
        <w:ind w:left="540" w:hanging="540"/>
      </w:pPr>
      <w:r w:rsidRPr="000A497D">
        <w:t>Events after the reporting period</w:t>
      </w:r>
    </w:p>
    <w:p w14:paraId="76C27749" w14:textId="1C8BCB97" w:rsidR="008C130D" w:rsidRDefault="008C130D" w:rsidP="008C130D">
      <w:pPr>
        <w:spacing w:line="240" w:lineRule="auto"/>
        <w:ind w:left="540"/>
        <w:jc w:val="thaiDistribute"/>
        <w:rPr>
          <w:i/>
          <w:iCs/>
          <w:szCs w:val="22"/>
          <w:lang w:val="en-US" w:bidi="th-TH"/>
        </w:rPr>
      </w:pPr>
    </w:p>
    <w:p w14:paraId="172BB14B" w14:textId="6B56A9F1" w:rsidR="008C130D" w:rsidRDefault="008C130D" w:rsidP="008C130D">
      <w:pPr>
        <w:spacing w:line="240" w:lineRule="auto"/>
        <w:ind w:left="540"/>
        <w:jc w:val="thaiDistribute"/>
        <w:rPr>
          <w:i/>
          <w:iCs/>
          <w:szCs w:val="22"/>
          <w:lang w:val="en-US" w:bidi="th-TH"/>
        </w:rPr>
      </w:pPr>
      <w:r>
        <w:rPr>
          <w:i/>
          <w:iCs/>
          <w:szCs w:val="22"/>
          <w:lang w:val="en-US" w:bidi="th-TH"/>
        </w:rPr>
        <w:t>Dividend payment</w:t>
      </w:r>
    </w:p>
    <w:p w14:paraId="023D56D4" w14:textId="77777777" w:rsidR="008C130D" w:rsidRDefault="008C130D" w:rsidP="008C130D">
      <w:pPr>
        <w:spacing w:line="240" w:lineRule="auto"/>
        <w:ind w:left="540"/>
        <w:jc w:val="thaiDistribute"/>
        <w:rPr>
          <w:i/>
          <w:iCs/>
          <w:szCs w:val="22"/>
          <w:lang w:val="en-US" w:bidi="th-TH"/>
        </w:rPr>
      </w:pPr>
    </w:p>
    <w:p w14:paraId="0638A88F" w14:textId="1D83BF26" w:rsidR="008C130D" w:rsidRDefault="008C130D" w:rsidP="008C130D">
      <w:pPr>
        <w:spacing w:line="240" w:lineRule="auto"/>
        <w:ind w:left="540"/>
        <w:jc w:val="thaiDistribute"/>
        <w:rPr>
          <w:szCs w:val="22"/>
          <w:lang w:val="en-US" w:bidi="th-TH"/>
        </w:rPr>
      </w:pPr>
      <w:r>
        <w:rPr>
          <w:szCs w:val="22"/>
          <w:lang w:val="en-US" w:bidi="th-TH"/>
        </w:rPr>
        <w:t xml:space="preserve">At the Annual General Meeting of Shareholders of the Company held on </w:t>
      </w:r>
      <w:r w:rsidR="00675B14">
        <w:rPr>
          <w:szCs w:val="22"/>
          <w:lang w:val="en-US" w:bidi="th-TH"/>
        </w:rPr>
        <w:t>22</w:t>
      </w:r>
      <w:r>
        <w:rPr>
          <w:szCs w:val="22"/>
          <w:lang w:val="en-US" w:bidi="th-TH"/>
        </w:rPr>
        <w:t xml:space="preserve"> April 202</w:t>
      </w:r>
      <w:r w:rsidR="00675B14">
        <w:rPr>
          <w:szCs w:val="22"/>
          <w:lang w:val="en-US" w:bidi="th-TH"/>
        </w:rPr>
        <w:t>5</w:t>
      </w:r>
      <w:r>
        <w:rPr>
          <w:szCs w:val="22"/>
          <w:lang w:val="en-US" w:bidi="th-TH"/>
        </w:rPr>
        <w:t>, the shareholders approved the appropriation of dividends from retained earnings as of 31 December 202</w:t>
      </w:r>
      <w:r w:rsidR="005F6301">
        <w:rPr>
          <w:szCs w:val="22"/>
          <w:lang w:val="en-US" w:bidi="th-TH"/>
        </w:rPr>
        <w:t>4</w:t>
      </w:r>
      <w:r w:rsidR="00FD74CD">
        <w:rPr>
          <w:szCs w:val="22"/>
          <w:lang w:val="en-US" w:bidi="th-TH"/>
        </w:rPr>
        <w:t xml:space="preserve"> at the rate</w:t>
      </w:r>
      <w:r>
        <w:rPr>
          <w:szCs w:val="22"/>
          <w:lang w:val="en-US" w:bidi="th-TH"/>
        </w:rPr>
        <w:t xml:space="preserve"> of Baht 0.</w:t>
      </w:r>
      <w:r w:rsidR="005F6301">
        <w:rPr>
          <w:szCs w:val="22"/>
          <w:lang w:val="en-US" w:bidi="th-TH"/>
        </w:rPr>
        <w:t>30</w:t>
      </w:r>
      <w:r>
        <w:rPr>
          <w:szCs w:val="22"/>
          <w:lang w:val="en-US" w:bidi="th-TH"/>
        </w:rPr>
        <w:t xml:space="preserve"> </w:t>
      </w:r>
      <w:r w:rsidRPr="00EC344B">
        <w:rPr>
          <w:spacing w:val="-2"/>
          <w:szCs w:val="22"/>
          <w:lang w:val="en-US" w:bidi="th-TH"/>
        </w:rPr>
        <w:t xml:space="preserve">per share, totaling of Baht </w:t>
      </w:r>
      <w:r w:rsidR="0096563A" w:rsidRPr="00EC344B">
        <w:rPr>
          <w:spacing w:val="-2"/>
          <w:szCs w:val="22"/>
          <w:lang w:val="en-US" w:bidi="th-TH"/>
        </w:rPr>
        <w:t>4</w:t>
      </w:r>
      <w:r w:rsidR="00A73B09" w:rsidRPr="00EC344B">
        <w:rPr>
          <w:spacing w:val="-2"/>
          <w:szCs w:val="22"/>
          <w:lang w:val="en-US" w:bidi="th-TH"/>
        </w:rPr>
        <w:t>4</w:t>
      </w:r>
      <w:r w:rsidR="0096563A" w:rsidRPr="00EC344B">
        <w:rPr>
          <w:spacing w:val="-2"/>
          <w:szCs w:val="22"/>
          <w:lang w:val="en-US" w:bidi="th-TH"/>
        </w:rPr>
        <w:t xml:space="preserve">1.00 </w:t>
      </w:r>
      <w:r w:rsidRPr="00EC344B">
        <w:rPr>
          <w:spacing w:val="-2"/>
          <w:szCs w:val="22"/>
          <w:lang w:val="en-US" w:bidi="th-TH"/>
        </w:rPr>
        <w:t>million</w:t>
      </w:r>
      <w:r w:rsidR="000878FA" w:rsidRPr="00EC344B">
        <w:rPr>
          <w:rFonts w:cs="Angsana New"/>
          <w:spacing w:val="-2"/>
          <w:szCs w:val="28"/>
          <w:lang w:val="en-US" w:bidi="th-TH"/>
        </w:rPr>
        <w:t>. The</w:t>
      </w:r>
      <w:r w:rsidR="009A5302" w:rsidRPr="00EC344B">
        <w:rPr>
          <w:spacing w:val="-2"/>
        </w:rPr>
        <w:t xml:space="preserve"> </w:t>
      </w:r>
      <w:r w:rsidR="009A5302" w:rsidRPr="00EC344B">
        <w:rPr>
          <w:rFonts w:cs="Angsana New"/>
          <w:spacing w:val="-2"/>
          <w:szCs w:val="28"/>
          <w:lang w:val="en-US" w:bidi="th-TH"/>
        </w:rPr>
        <w:t>dividends</w:t>
      </w:r>
      <w:r w:rsidR="000878FA" w:rsidRPr="00EC344B">
        <w:rPr>
          <w:rFonts w:cs="Angsana New"/>
          <w:spacing w:val="-2"/>
          <w:szCs w:val="28"/>
          <w:lang w:val="en-US" w:bidi="th-TH"/>
        </w:rPr>
        <w:t xml:space="preserve"> </w:t>
      </w:r>
      <w:r w:rsidRPr="00EC344B">
        <w:rPr>
          <w:spacing w:val="-2"/>
          <w:szCs w:val="22"/>
          <w:lang w:val="en-US" w:bidi="th-TH"/>
        </w:rPr>
        <w:t>w</w:t>
      </w:r>
      <w:r w:rsidR="001175EB" w:rsidRPr="00EC344B">
        <w:rPr>
          <w:spacing w:val="-2"/>
          <w:szCs w:val="22"/>
          <w:lang w:val="en-US" w:bidi="th-TH"/>
        </w:rPr>
        <w:t>ill</w:t>
      </w:r>
      <w:r w:rsidRPr="00EC344B">
        <w:rPr>
          <w:spacing w:val="-2"/>
          <w:szCs w:val="22"/>
          <w:lang w:val="en-US" w:bidi="th-TH"/>
        </w:rPr>
        <w:t xml:space="preserve"> </w:t>
      </w:r>
      <w:r w:rsidR="008B469E" w:rsidRPr="00EC344B">
        <w:rPr>
          <w:rFonts w:cs="Angsana New"/>
          <w:spacing w:val="-2"/>
          <w:szCs w:val="28"/>
          <w:lang w:val="en-US" w:bidi="th-TH"/>
        </w:rPr>
        <w:t xml:space="preserve">be </w:t>
      </w:r>
      <w:r w:rsidRPr="00EC344B">
        <w:rPr>
          <w:spacing w:val="-2"/>
          <w:szCs w:val="22"/>
          <w:lang w:val="en-US" w:bidi="th-TH"/>
        </w:rPr>
        <w:t xml:space="preserve">paid to the shareholders </w:t>
      </w:r>
      <w:r w:rsidR="00D40A23" w:rsidRPr="00EC344B">
        <w:rPr>
          <w:spacing w:val="-2"/>
          <w:szCs w:val="22"/>
          <w:lang w:val="en-US" w:bidi="th-TH"/>
        </w:rPr>
        <w:t xml:space="preserve">on </w:t>
      </w:r>
      <w:r w:rsidR="0037742A" w:rsidRPr="00EC344B">
        <w:rPr>
          <w:spacing w:val="-2"/>
          <w:szCs w:val="22"/>
          <w:lang w:val="en-US" w:bidi="th-TH"/>
        </w:rPr>
        <w:t>20</w:t>
      </w:r>
      <w:r w:rsidRPr="00EC344B">
        <w:rPr>
          <w:spacing w:val="-2"/>
          <w:szCs w:val="22"/>
          <w:lang w:val="en-US" w:bidi="th-TH"/>
        </w:rPr>
        <w:t xml:space="preserve"> </w:t>
      </w:r>
      <w:r w:rsidR="00D40A23" w:rsidRPr="00EC344B">
        <w:rPr>
          <w:spacing w:val="-2"/>
          <w:szCs w:val="22"/>
          <w:lang w:val="en-US" w:bidi="th-TH"/>
        </w:rPr>
        <w:t xml:space="preserve">May </w:t>
      </w:r>
      <w:r w:rsidRPr="00EC344B">
        <w:rPr>
          <w:spacing w:val="-2"/>
          <w:szCs w:val="22"/>
          <w:lang w:val="en-US" w:bidi="th-TH"/>
        </w:rPr>
        <w:t>202</w:t>
      </w:r>
      <w:r w:rsidR="002826A8" w:rsidRPr="00EC344B">
        <w:rPr>
          <w:spacing w:val="-2"/>
          <w:szCs w:val="22"/>
          <w:lang w:val="en-US" w:bidi="th-TH"/>
        </w:rPr>
        <w:t>5</w:t>
      </w:r>
      <w:r>
        <w:rPr>
          <w:szCs w:val="22"/>
          <w:lang w:val="en-US" w:bidi="th-TH"/>
        </w:rPr>
        <w:t xml:space="preserve">. </w:t>
      </w:r>
    </w:p>
    <w:p w14:paraId="15923B39" w14:textId="77777777" w:rsidR="000A497D" w:rsidRPr="00AA4BF5" w:rsidRDefault="000A497D" w:rsidP="00AA4BF5">
      <w:pPr>
        <w:spacing w:line="240" w:lineRule="auto"/>
        <w:ind w:left="540"/>
        <w:jc w:val="thaiDistribute"/>
        <w:rPr>
          <w:i/>
          <w:iCs/>
          <w:szCs w:val="22"/>
          <w:lang w:val="en-US" w:bidi="th-TH"/>
        </w:rPr>
      </w:pPr>
    </w:p>
    <w:p w14:paraId="045C4D55" w14:textId="667AAFE3" w:rsidR="00AA4BF5" w:rsidRDefault="00AA4BF5" w:rsidP="00AA4BF5">
      <w:pPr>
        <w:spacing w:line="240" w:lineRule="auto"/>
        <w:ind w:left="540"/>
        <w:jc w:val="thaiDistribute"/>
        <w:rPr>
          <w:i/>
          <w:iCs/>
          <w:szCs w:val="22"/>
          <w:lang w:val="en-US" w:bidi="th-TH"/>
        </w:rPr>
      </w:pPr>
      <w:r w:rsidRPr="00AA4BF5">
        <w:rPr>
          <w:i/>
          <w:iCs/>
          <w:szCs w:val="22"/>
          <w:lang w:val="en-US" w:bidi="th-TH"/>
        </w:rPr>
        <w:t>Incorporation of a subsidiary</w:t>
      </w:r>
    </w:p>
    <w:p w14:paraId="00504799" w14:textId="77777777" w:rsidR="00AA4BF5" w:rsidRPr="00AA4BF5" w:rsidRDefault="00AA4BF5" w:rsidP="00AA4BF5">
      <w:pPr>
        <w:spacing w:line="240" w:lineRule="auto"/>
        <w:ind w:left="540"/>
        <w:jc w:val="thaiDistribute"/>
        <w:rPr>
          <w:i/>
          <w:iCs/>
          <w:szCs w:val="22"/>
          <w:lang w:val="en-US" w:bidi="th-TH"/>
        </w:rPr>
      </w:pPr>
    </w:p>
    <w:p w14:paraId="653F2692" w14:textId="14893AD9" w:rsidR="00260C6D" w:rsidRPr="00AA4BF5" w:rsidRDefault="00BE65F1" w:rsidP="00BE65F1">
      <w:pPr>
        <w:spacing w:line="240" w:lineRule="auto"/>
        <w:ind w:left="540"/>
        <w:jc w:val="thaiDistribute"/>
        <w:rPr>
          <w:szCs w:val="22"/>
          <w:cs/>
          <w:lang w:val="en-US" w:bidi="th-TH"/>
        </w:rPr>
      </w:pPr>
      <w:r w:rsidRPr="00BE65F1">
        <w:rPr>
          <w:szCs w:val="22"/>
          <w:lang w:val="en-US" w:bidi="th-TH"/>
        </w:rPr>
        <w:t xml:space="preserve">At the Board of Director’s meeting of the Company held on 27 January 2025, the Board of Directors approved to establish a subsidiary, NOVOCOCONUT INC., in Philippines by hold 99.99% of the shareholding. The main business of the subsidiary is production and distribution of coconut milk and coconut water products. The subsidiary initially registered its </w:t>
      </w:r>
      <w:proofErr w:type="spellStart"/>
      <w:r w:rsidRPr="00BE65F1">
        <w:rPr>
          <w:szCs w:val="22"/>
          <w:lang w:val="en-US" w:bidi="th-TH"/>
        </w:rPr>
        <w:t>authorised</w:t>
      </w:r>
      <w:proofErr w:type="spellEnd"/>
      <w:r w:rsidRPr="00BE65F1">
        <w:rPr>
          <w:szCs w:val="22"/>
          <w:lang w:val="en-US" w:bidi="th-TH"/>
        </w:rPr>
        <w:t xml:space="preserve"> share capital of 600,000 shares with a par value of Philippine Peso 100 per share, totaling Philippine Peso 60 million on 25 April 2025.</w:t>
      </w:r>
    </w:p>
    <w:sectPr w:rsidR="00260C6D" w:rsidRPr="00AA4BF5" w:rsidSect="00667ED4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4B575" w14:textId="77777777" w:rsidR="00BF377C" w:rsidRDefault="00BF377C">
      <w:r>
        <w:separator/>
      </w:r>
    </w:p>
  </w:endnote>
  <w:endnote w:type="continuationSeparator" w:id="0">
    <w:p w14:paraId="17F12EB4" w14:textId="77777777" w:rsidR="00BF377C" w:rsidRDefault="00BF377C">
      <w:r>
        <w:continuationSeparator/>
      </w:r>
    </w:p>
  </w:endnote>
  <w:endnote w:type="continuationNotice" w:id="1">
    <w:p w14:paraId="08D1B791" w14:textId="77777777" w:rsidR="00BF377C" w:rsidRDefault="00BF377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64C9" w14:textId="5590D6FD" w:rsidR="004958CC" w:rsidRPr="0000230B" w:rsidRDefault="004958CC" w:rsidP="00586A28">
    <w:pPr>
      <w:pStyle w:val="Footer"/>
      <w:tabs>
        <w:tab w:val="clear" w:pos="9639"/>
        <w:tab w:val="left" w:pos="4950"/>
        <w:tab w:val="left" w:pos="7290"/>
        <w:tab w:val="right" w:pos="756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22</w:t>
    </w:r>
    <w:r w:rsidRPr="0000230B">
      <w:rPr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C522E" w14:textId="77777777" w:rsidR="004958CC" w:rsidRPr="00D54B18" w:rsidRDefault="004958CC">
    <w:pPr>
      <w:pStyle w:val="Footer"/>
      <w:rPr>
        <w:i/>
        <w:iCs/>
        <w:color w:val="0000FF"/>
      </w:rPr>
    </w:pPr>
    <w:r w:rsidRPr="00D54B18">
      <w:rPr>
        <w:i/>
        <w:iCs/>
        <w:color w:val="0000FF"/>
      </w:rPr>
      <w:t xml:space="preserve">Thai GAAP </w:t>
    </w:r>
    <w:r>
      <w:rPr>
        <w:i/>
        <w:iCs/>
        <w:color w:val="0000FF"/>
      </w:rPr>
      <w:t>1</w:t>
    </w:r>
    <w:proofErr w:type="gramStart"/>
    <w:r w:rsidRPr="00620B33">
      <w:rPr>
        <w:i/>
        <w:iCs/>
        <w:color w:val="0000FF"/>
        <w:vertAlign w:val="superscript"/>
      </w:rPr>
      <w:t>st</w:t>
    </w:r>
    <w:r>
      <w:rPr>
        <w:i/>
        <w:iCs/>
        <w:color w:val="0000FF"/>
      </w:rPr>
      <w:t xml:space="preserve">  Quarter</w:t>
    </w:r>
    <w:proofErr w:type="gramEnd"/>
    <w:r w:rsidRPr="00D54B18">
      <w:rPr>
        <w:i/>
        <w:iCs/>
        <w:color w:val="0000FF"/>
      </w:rPr>
      <w:t xml:space="preserve"> PLC </w:t>
    </w:r>
    <w:r>
      <w:rPr>
        <w:i/>
        <w:iCs/>
        <w:color w:val="0000FF"/>
      </w:rPr>
      <w:t>I</w:t>
    </w:r>
    <w:r w:rsidRPr="00D54B18">
      <w:rPr>
        <w:i/>
        <w:iCs/>
        <w:color w:val="0000FF"/>
      </w:rPr>
      <w:t>FS Tem</w:t>
    </w:r>
    <w:r>
      <w:rPr>
        <w:i/>
        <w:iCs/>
        <w:color w:val="0000FF"/>
      </w:rPr>
      <w:t>plate (Eng Version) March 2012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CE484" w14:textId="30425CEF" w:rsidR="004958CC" w:rsidRPr="0000230B" w:rsidRDefault="004958CC" w:rsidP="00902E0B">
    <w:pPr>
      <w:pStyle w:val="Footer"/>
      <w:tabs>
        <w:tab w:val="center" w:pos="486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50</w:t>
    </w:r>
    <w:r w:rsidRPr="0000230B">
      <w:rPr>
        <w:noProof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5FDB2" w14:textId="2A2D92A3" w:rsidR="004958CC" w:rsidRPr="0000230B" w:rsidRDefault="004958CC" w:rsidP="00902E0B">
    <w:pPr>
      <w:pStyle w:val="Footer"/>
      <w:tabs>
        <w:tab w:val="clear" w:pos="9639"/>
        <w:tab w:val="center" w:pos="720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52</w:t>
    </w:r>
    <w:r w:rsidRPr="0000230B">
      <w:rPr>
        <w:noProof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6CCD" w14:textId="2DD7EA00" w:rsidR="004958CC" w:rsidRPr="0000230B" w:rsidRDefault="004958CC" w:rsidP="00902E0B">
    <w:pPr>
      <w:pStyle w:val="Footer"/>
      <w:tabs>
        <w:tab w:val="clear" w:pos="9639"/>
        <w:tab w:val="left" w:pos="0"/>
        <w:tab w:val="center" w:pos="450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64</w:t>
    </w:r>
    <w:r w:rsidRPr="0000230B">
      <w:rPr>
        <w:noProof/>
        <w:sz w:val="22"/>
        <w:szCs w:val="2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87171" w14:textId="77777777" w:rsidR="00372209" w:rsidRPr="005105ED" w:rsidRDefault="00372209" w:rsidP="00902E0B">
    <w:pPr>
      <w:pStyle w:val="Footer"/>
      <w:tabs>
        <w:tab w:val="clear" w:pos="9639"/>
        <w:tab w:val="left" w:pos="0"/>
        <w:tab w:val="center" w:pos="4500"/>
      </w:tabs>
      <w:jc w:val="center"/>
      <w:rPr>
        <w:sz w:val="22"/>
        <w:szCs w:val="22"/>
      </w:rPr>
    </w:pPr>
    <w:r w:rsidRPr="005105ED">
      <w:rPr>
        <w:sz w:val="22"/>
        <w:szCs w:val="22"/>
      </w:rPr>
      <w:fldChar w:fldCharType="begin"/>
    </w:r>
    <w:r w:rsidRPr="005105ED">
      <w:rPr>
        <w:sz w:val="22"/>
        <w:szCs w:val="22"/>
      </w:rPr>
      <w:instrText xml:space="preserve"> PAGE   \* MERGEFORMAT </w:instrText>
    </w:r>
    <w:r w:rsidRPr="005105ED">
      <w:rPr>
        <w:sz w:val="22"/>
        <w:szCs w:val="22"/>
      </w:rPr>
      <w:fldChar w:fldCharType="separate"/>
    </w:r>
    <w:r w:rsidRPr="005105ED">
      <w:rPr>
        <w:noProof/>
        <w:sz w:val="22"/>
        <w:szCs w:val="22"/>
      </w:rPr>
      <w:t>64</w:t>
    </w:r>
    <w:r w:rsidRPr="005105ED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F1EFF" w14:textId="77777777" w:rsidR="00BF377C" w:rsidRDefault="00BF377C">
      <w:r>
        <w:separator/>
      </w:r>
    </w:p>
  </w:footnote>
  <w:footnote w:type="continuationSeparator" w:id="0">
    <w:p w14:paraId="53D37D39" w14:textId="77777777" w:rsidR="00BF377C" w:rsidRDefault="00BF377C">
      <w:r>
        <w:continuationSeparator/>
      </w:r>
    </w:p>
  </w:footnote>
  <w:footnote w:type="continuationNotice" w:id="1">
    <w:p w14:paraId="54A835F4" w14:textId="77777777" w:rsidR="00BF377C" w:rsidRDefault="00BF377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D5207" w14:textId="1264201C" w:rsidR="004958CC" w:rsidRDefault="00B3762B" w:rsidP="00F32F65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 w:rsidR="004958CC">
      <w:t xml:space="preserve"> Public Company Limited </w:t>
    </w:r>
    <w:r w:rsidR="004958CC" w:rsidRPr="00B3762B">
      <w:t>and its Subsidiaries</w:t>
    </w:r>
  </w:p>
  <w:p w14:paraId="2EBFD063" w14:textId="77777777" w:rsidR="00643640" w:rsidRDefault="00643640" w:rsidP="0064364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0FAA268E" w14:textId="194B6345" w:rsidR="00643640" w:rsidRPr="00B3762B" w:rsidRDefault="00643640" w:rsidP="00643640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period ended </w:t>
    </w:r>
    <w:r w:rsidR="00011807">
      <w:rPr>
        <w:sz w:val="24"/>
        <w:szCs w:val="24"/>
      </w:rPr>
      <w:t>31 March</w:t>
    </w:r>
    <w:r w:rsidRPr="00B3762B">
      <w:rPr>
        <w:sz w:val="24"/>
        <w:szCs w:val="24"/>
      </w:rPr>
      <w:t xml:space="preserve"> 202</w:t>
    </w:r>
    <w:r w:rsidR="00011807">
      <w:rPr>
        <w:sz w:val="24"/>
        <w:szCs w:val="24"/>
      </w:rPr>
      <w:t>5</w:t>
    </w:r>
    <w:r>
      <w:rPr>
        <w:sz w:val="24"/>
        <w:szCs w:val="24"/>
      </w:rPr>
      <w:t xml:space="preserve"> (Unaudited)</w:t>
    </w:r>
  </w:p>
  <w:p w14:paraId="454E1850" w14:textId="77777777" w:rsidR="004958CC" w:rsidRDefault="004958CC" w:rsidP="00F32F65">
    <w:pPr>
      <w:pStyle w:val="Header"/>
      <w:jc w:val="left"/>
      <w:rPr>
        <w:b/>
        <w:i w:val="0"/>
        <w:sz w:val="24"/>
        <w:szCs w:val="24"/>
      </w:rPr>
    </w:pPr>
  </w:p>
  <w:p w14:paraId="6007A108" w14:textId="77777777" w:rsidR="004958CC" w:rsidRPr="001A3F50" w:rsidRDefault="004958CC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F653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6563C25D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3F245F6C" w14:textId="34DA2CA1" w:rsidR="00DA49D2" w:rsidRPr="00B3762B" w:rsidRDefault="00DA49D2" w:rsidP="00DA49D2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period ended </w:t>
    </w:r>
    <w:r w:rsidR="00011807">
      <w:rPr>
        <w:sz w:val="24"/>
        <w:szCs w:val="24"/>
      </w:rPr>
      <w:t>31 March 2025</w:t>
    </w:r>
    <w:r>
      <w:rPr>
        <w:sz w:val="24"/>
        <w:szCs w:val="24"/>
      </w:rPr>
      <w:t xml:space="preserve"> (Unaudited)</w:t>
    </w:r>
  </w:p>
  <w:p w14:paraId="0B40C3CA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4EA3E404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3D95D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78C6861F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73143C15" w14:textId="6FB141B9" w:rsidR="00DA49D2" w:rsidRPr="00B3762B" w:rsidRDefault="00DA49D2" w:rsidP="00DA49D2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period ended </w:t>
    </w:r>
    <w:r w:rsidRPr="00B3762B">
      <w:rPr>
        <w:sz w:val="24"/>
        <w:szCs w:val="24"/>
      </w:rPr>
      <w:t>3</w:t>
    </w:r>
    <w:r w:rsidR="00D876F9">
      <w:rPr>
        <w:sz w:val="24"/>
        <w:szCs w:val="24"/>
      </w:rPr>
      <w:t>1 March 2025</w:t>
    </w:r>
    <w:r>
      <w:rPr>
        <w:sz w:val="24"/>
        <w:szCs w:val="24"/>
      </w:rPr>
      <w:t xml:space="preserve"> (Unaudited)</w:t>
    </w:r>
  </w:p>
  <w:p w14:paraId="6C9D174F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619435E9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CC639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267D57A5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31980DBD" w14:textId="13D6F6D0" w:rsidR="00DA49D2" w:rsidRPr="00B3762B" w:rsidRDefault="00DA49D2" w:rsidP="00DA49D2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period ended </w:t>
    </w:r>
    <w:r w:rsidRPr="00B3762B">
      <w:rPr>
        <w:sz w:val="24"/>
        <w:szCs w:val="24"/>
      </w:rPr>
      <w:t>3</w:t>
    </w:r>
    <w:r w:rsidR="00AC2ABB">
      <w:rPr>
        <w:sz w:val="24"/>
        <w:szCs w:val="24"/>
      </w:rPr>
      <w:t>1 March 2025</w:t>
    </w:r>
    <w:r>
      <w:rPr>
        <w:sz w:val="24"/>
        <w:szCs w:val="24"/>
      </w:rPr>
      <w:t xml:space="preserve"> (Unaudited)</w:t>
    </w:r>
  </w:p>
  <w:p w14:paraId="46BE7F61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15297E23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17E6F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134C4624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702B8727" w14:textId="5AE6193E" w:rsidR="00DA49D2" w:rsidRPr="00B3762B" w:rsidRDefault="00DA49D2" w:rsidP="00DA49D2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period ended </w:t>
    </w:r>
    <w:r w:rsidRPr="00B3762B">
      <w:rPr>
        <w:sz w:val="24"/>
        <w:szCs w:val="24"/>
      </w:rPr>
      <w:t>3</w:t>
    </w:r>
    <w:r w:rsidR="002A53B9">
      <w:rPr>
        <w:sz w:val="24"/>
        <w:szCs w:val="24"/>
      </w:rPr>
      <w:t>1 March 2025</w:t>
    </w:r>
    <w:r>
      <w:rPr>
        <w:sz w:val="24"/>
        <w:szCs w:val="24"/>
      </w:rPr>
      <w:t xml:space="preserve"> (Unaudited)</w:t>
    </w:r>
  </w:p>
  <w:p w14:paraId="4738BFB5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671F68BB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389"/>
        </w:tabs>
        <w:ind w:left="138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" w15:restartNumberingAfterBreak="0">
    <w:nsid w:val="66547488"/>
    <w:multiLevelType w:val="hybridMultilevel"/>
    <w:tmpl w:val="70340568"/>
    <w:lvl w:ilvl="0" w:tplc="B12C807C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420175550">
    <w:abstractNumId w:val="1"/>
  </w:num>
  <w:num w:numId="2" w16cid:durableId="266430568">
    <w:abstractNumId w:val="0"/>
  </w:num>
  <w:num w:numId="3" w16cid:durableId="894118651">
    <w:abstractNumId w:val="4"/>
  </w:num>
  <w:num w:numId="4" w16cid:durableId="531848670">
    <w:abstractNumId w:val="2"/>
  </w:num>
  <w:num w:numId="5" w16cid:durableId="386876812">
    <w:abstractNumId w:val="7"/>
  </w:num>
  <w:num w:numId="6" w16cid:durableId="1521816746">
    <w:abstractNumId w:val="3"/>
  </w:num>
  <w:num w:numId="7" w16cid:durableId="665596141">
    <w:abstractNumId w:val="8"/>
  </w:num>
  <w:num w:numId="8" w16cid:durableId="1588996293">
    <w:abstractNumId w:val="6"/>
  </w:num>
  <w:num w:numId="9" w16cid:durableId="1481994685">
    <w:abstractNumId w:val="5"/>
  </w:num>
  <w:num w:numId="10" w16cid:durableId="535433584">
    <w:abstractNumId w:val="5"/>
  </w:num>
  <w:num w:numId="11" w16cid:durableId="267200252">
    <w:abstractNumId w:val="5"/>
  </w:num>
  <w:num w:numId="12" w16cid:durableId="1419137213">
    <w:abstractNumId w:val="5"/>
  </w:num>
  <w:num w:numId="13" w16cid:durableId="280115347">
    <w:abstractNumId w:val="5"/>
  </w:num>
  <w:num w:numId="14" w16cid:durableId="1826968491">
    <w:abstractNumId w:val="5"/>
  </w:num>
  <w:num w:numId="15" w16cid:durableId="86417430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541"/>
    <w:rsid w:val="00000613"/>
    <w:rsid w:val="000009C4"/>
    <w:rsid w:val="00000A1C"/>
    <w:rsid w:val="00000A92"/>
    <w:rsid w:val="00000B0C"/>
    <w:rsid w:val="00000CF8"/>
    <w:rsid w:val="00000E00"/>
    <w:rsid w:val="00000EB5"/>
    <w:rsid w:val="00001166"/>
    <w:rsid w:val="000017C9"/>
    <w:rsid w:val="000019F8"/>
    <w:rsid w:val="00001A08"/>
    <w:rsid w:val="00001E0E"/>
    <w:rsid w:val="00001E2D"/>
    <w:rsid w:val="00002233"/>
    <w:rsid w:val="0000230B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D96"/>
    <w:rsid w:val="00005E0C"/>
    <w:rsid w:val="00005F6E"/>
    <w:rsid w:val="0000603C"/>
    <w:rsid w:val="00006042"/>
    <w:rsid w:val="00006358"/>
    <w:rsid w:val="000068EA"/>
    <w:rsid w:val="00006B87"/>
    <w:rsid w:val="00006C60"/>
    <w:rsid w:val="00006C7C"/>
    <w:rsid w:val="00006F51"/>
    <w:rsid w:val="0000702C"/>
    <w:rsid w:val="0000752E"/>
    <w:rsid w:val="0000753C"/>
    <w:rsid w:val="0000771E"/>
    <w:rsid w:val="0000790F"/>
    <w:rsid w:val="00007913"/>
    <w:rsid w:val="00007BB4"/>
    <w:rsid w:val="00010057"/>
    <w:rsid w:val="0001038B"/>
    <w:rsid w:val="00010548"/>
    <w:rsid w:val="00010E15"/>
    <w:rsid w:val="00010F44"/>
    <w:rsid w:val="00011033"/>
    <w:rsid w:val="0001134F"/>
    <w:rsid w:val="0001135B"/>
    <w:rsid w:val="00011588"/>
    <w:rsid w:val="000117DB"/>
    <w:rsid w:val="00011807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356"/>
    <w:rsid w:val="00015579"/>
    <w:rsid w:val="000155F9"/>
    <w:rsid w:val="00015B3C"/>
    <w:rsid w:val="00016197"/>
    <w:rsid w:val="0001624C"/>
    <w:rsid w:val="00016419"/>
    <w:rsid w:val="00016673"/>
    <w:rsid w:val="00016A4C"/>
    <w:rsid w:val="00016E23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58"/>
    <w:rsid w:val="000232E1"/>
    <w:rsid w:val="0002332C"/>
    <w:rsid w:val="000234F3"/>
    <w:rsid w:val="0002393D"/>
    <w:rsid w:val="000239D7"/>
    <w:rsid w:val="00023C4A"/>
    <w:rsid w:val="00023E63"/>
    <w:rsid w:val="000243F0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8C8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CCD"/>
    <w:rsid w:val="0003524E"/>
    <w:rsid w:val="0003528F"/>
    <w:rsid w:val="00035453"/>
    <w:rsid w:val="0003566A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6AC"/>
    <w:rsid w:val="00040741"/>
    <w:rsid w:val="000407B3"/>
    <w:rsid w:val="000409EE"/>
    <w:rsid w:val="00040FC4"/>
    <w:rsid w:val="00041166"/>
    <w:rsid w:val="000411F2"/>
    <w:rsid w:val="000417CC"/>
    <w:rsid w:val="000418B0"/>
    <w:rsid w:val="0004225F"/>
    <w:rsid w:val="00042AFE"/>
    <w:rsid w:val="000432C1"/>
    <w:rsid w:val="000434B7"/>
    <w:rsid w:val="0004391E"/>
    <w:rsid w:val="0004395A"/>
    <w:rsid w:val="00043A30"/>
    <w:rsid w:val="00043D87"/>
    <w:rsid w:val="00043F79"/>
    <w:rsid w:val="0004471A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70B9"/>
    <w:rsid w:val="000470E9"/>
    <w:rsid w:val="0004714E"/>
    <w:rsid w:val="0004719C"/>
    <w:rsid w:val="000471AE"/>
    <w:rsid w:val="00047465"/>
    <w:rsid w:val="0004778A"/>
    <w:rsid w:val="00047C15"/>
    <w:rsid w:val="00047C4F"/>
    <w:rsid w:val="00047C99"/>
    <w:rsid w:val="00050467"/>
    <w:rsid w:val="000505B3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08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1E"/>
    <w:rsid w:val="00054C4D"/>
    <w:rsid w:val="00054CFF"/>
    <w:rsid w:val="00055048"/>
    <w:rsid w:val="0005516F"/>
    <w:rsid w:val="00055954"/>
    <w:rsid w:val="00055CC6"/>
    <w:rsid w:val="00055E10"/>
    <w:rsid w:val="000560F0"/>
    <w:rsid w:val="000564E1"/>
    <w:rsid w:val="00056534"/>
    <w:rsid w:val="000567EA"/>
    <w:rsid w:val="000568F7"/>
    <w:rsid w:val="00056B12"/>
    <w:rsid w:val="00056B5C"/>
    <w:rsid w:val="00056C08"/>
    <w:rsid w:val="00057461"/>
    <w:rsid w:val="0005758A"/>
    <w:rsid w:val="000578F1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104"/>
    <w:rsid w:val="0006124E"/>
    <w:rsid w:val="000614F9"/>
    <w:rsid w:val="000617AA"/>
    <w:rsid w:val="00061B29"/>
    <w:rsid w:val="00061D8F"/>
    <w:rsid w:val="00061E7A"/>
    <w:rsid w:val="00062456"/>
    <w:rsid w:val="00062572"/>
    <w:rsid w:val="00062B6F"/>
    <w:rsid w:val="00062C75"/>
    <w:rsid w:val="00062E8B"/>
    <w:rsid w:val="00062F0A"/>
    <w:rsid w:val="00063009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6F9"/>
    <w:rsid w:val="00064F58"/>
    <w:rsid w:val="00064FD7"/>
    <w:rsid w:val="0006568B"/>
    <w:rsid w:val="000656F7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67DD0"/>
    <w:rsid w:val="0007008F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18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F0D"/>
    <w:rsid w:val="00075A9E"/>
    <w:rsid w:val="00075D78"/>
    <w:rsid w:val="00075FAF"/>
    <w:rsid w:val="0007642A"/>
    <w:rsid w:val="00076438"/>
    <w:rsid w:val="000764E8"/>
    <w:rsid w:val="00076C0B"/>
    <w:rsid w:val="00076C18"/>
    <w:rsid w:val="00077000"/>
    <w:rsid w:val="00077780"/>
    <w:rsid w:val="00077942"/>
    <w:rsid w:val="00077EF1"/>
    <w:rsid w:val="00080199"/>
    <w:rsid w:val="00080408"/>
    <w:rsid w:val="00080412"/>
    <w:rsid w:val="000804F6"/>
    <w:rsid w:val="0008060B"/>
    <w:rsid w:val="00080925"/>
    <w:rsid w:val="00080B9D"/>
    <w:rsid w:val="00080BFC"/>
    <w:rsid w:val="00080D15"/>
    <w:rsid w:val="0008150C"/>
    <w:rsid w:val="000819DA"/>
    <w:rsid w:val="00081A17"/>
    <w:rsid w:val="00081ACB"/>
    <w:rsid w:val="00081BAB"/>
    <w:rsid w:val="00082403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288"/>
    <w:rsid w:val="00084661"/>
    <w:rsid w:val="000847D5"/>
    <w:rsid w:val="00084A9A"/>
    <w:rsid w:val="00084DD4"/>
    <w:rsid w:val="00084E05"/>
    <w:rsid w:val="00084EBF"/>
    <w:rsid w:val="000852EA"/>
    <w:rsid w:val="000853B8"/>
    <w:rsid w:val="00086422"/>
    <w:rsid w:val="000868F6"/>
    <w:rsid w:val="00086EEB"/>
    <w:rsid w:val="00087153"/>
    <w:rsid w:val="00087691"/>
    <w:rsid w:val="00087764"/>
    <w:rsid w:val="000878FA"/>
    <w:rsid w:val="00087C7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54"/>
    <w:rsid w:val="00093B67"/>
    <w:rsid w:val="00093D2F"/>
    <w:rsid w:val="00093DA3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875"/>
    <w:rsid w:val="000A292F"/>
    <w:rsid w:val="000A294F"/>
    <w:rsid w:val="000A2CA0"/>
    <w:rsid w:val="000A2E70"/>
    <w:rsid w:val="000A2FB6"/>
    <w:rsid w:val="000A3252"/>
    <w:rsid w:val="000A3383"/>
    <w:rsid w:val="000A33AC"/>
    <w:rsid w:val="000A356C"/>
    <w:rsid w:val="000A39A5"/>
    <w:rsid w:val="000A39CD"/>
    <w:rsid w:val="000A3B58"/>
    <w:rsid w:val="000A4092"/>
    <w:rsid w:val="000A450B"/>
    <w:rsid w:val="000A4810"/>
    <w:rsid w:val="000A4836"/>
    <w:rsid w:val="000A4847"/>
    <w:rsid w:val="000A497D"/>
    <w:rsid w:val="000A4AA1"/>
    <w:rsid w:val="000A4DC8"/>
    <w:rsid w:val="000A4DEE"/>
    <w:rsid w:val="000A4FE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AA3"/>
    <w:rsid w:val="000A6D35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B002B"/>
    <w:rsid w:val="000B0066"/>
    <w:rsid w:val="000B013F"/>
    <w:rsid w:val="000B01E6"/>
    <w:rsid w:val="000B1113"/>
    <w:rsid w:val="000B15A1"/>
    <w:rsid w:val="000B170A"/>
    <w:rsid w:val="000B1A04"/>
    <w:rsid w:val="000B1F79"/>
    <w:rsid w:val="000B20CD"/>
    <w:rsid w:val="000B226C"/>
    <w:rsid w:val="000B2656"/>
    <w:rsid w:val="000B2CCC"/>
    <w:rsid w:val="000B2DE4"/>
    <w:rsid w:val="000B2E6D"/>
    <w:rsid w:val="000B302C"/>
    <w:rsid w:val="000B3260"/>
    <w:rsid w:val="000B33D7"/>
    <w:rsid w:val="000B3437"/>
    <w:rsid w:val="000B35F3"/>
    <w:rsid w:val="000B36D8"/>
    <w:rsid w:val="000B3AAA"/>
    <w:rsid w:val="000B3BF1"/>
    <w:rsid w:val="000B4174"/>
    <w:rsid w:val="000B4212"/>
    <w:rsid w:val="000B4394"/>
    <w:rsid w:val="000B43E6"/>
    <w:rsid w:val="000B43ED"/>
    <w:rsid w:val="000B4598"/>
    <w:rsid w:val="000B45EA"/>
    <w:rsid w:val="000B4611"/>
    <w:rsid w:val="000B4769"/>
    <w:rsid w:val="000B47E8"/>
    <w:rsid w:val="000B4E91"/>
    <w:rsid w:val="000B4F2A"/>
    <w:rsid w:val="000B517B"/>
    <w:rsid w:val="000B55C2"/>
    <w:rsid w:val="000B5B87"/>
    <w:rsid w:val="000B62A3"/>
    <w:rsid w:val="000B651F"/>
    <w:rsid w:val="000B6756"/>
    <w:rsid w:val="000B683A"/>
    <w:rsid w:val="000B68A1"/>
    <w:rsid w:val="000B6AC0"/>
    <w:rsid w:val="000B6D0E"/>
    <w:rsid w:val="000B7032"/>
    <w:rsid w:val="000B752C"/>
    <w:rsid w:val="000B75E5"/>
    <w:rsid w:val="000B77B9"/>
    <w:rsid w:val="000B7A31"/>
    <w:rsid w:val="000B7B46"/>
    <w:rsid w:val="000B7BEE"/>
    <w:rsid w:val="000C0271"/>
    <w:rsid w:val="000C0384"/>
    <w:rsid w:val="000C07FC"/>
    <w:rsid w:val="000C0A40"/>
    <w:rsid w:val="000C11AE"/>
    <w:rsid w:val="000C176C"/>
    <w:rsid w:val="000C1ADC"/>
    <w:rsid w:val="000C1CFA"/>
    <w:rsid w:val="000C2048"/>
    <w:rsid w:val="000C29BC"/>
    <w:rsid w:val="000C2AF8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7F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654"/>
    <w:rsid w:val="000D2666"/>
    <w:rsid w:val="000D2747"/>
    <w:rsid w:val="000D28ED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15B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44B"/>
    <w:rsid w:val="000E5504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051"/>
    <w:rsid w:val="000F01F7"/>
    <w:rsid w:val="000F0216"/>
    <w:rsid w:val="000F03DE"/>
    <w:rsid w:val="000F099A"/>
    <w:rsid w:val="000F0C32"/>
    <w:rsid w:val="000F12B4"/>
    <w:rsid w:val="000F1515"/>
    <w:rsid w:val="000F16C4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851"/>
    <w:rsid w:val="000F5977"/>
    <w:rsid w:val="000F5B04"/>
    <w:rsid w:val="000F5F10"/>
    <w:rsid w:val="000F603A"/>
    <w:rsid w:val="000F60F0"/>
    <w:rsid w:val="000F615F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2FCA"/>
    <w:rsid w:val="001031A7"/>
    <w:rsid w:val="0010369D"/>
    <w:rsid w:val="00103908"/>
    <w:rsid w:val="00103B62"/>
    <w:rsid w:val="00104401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2A8C"/>
    <w:rsid w:val="00112B39"/>
    <w:rsid w:val="00112DD8"/>
    <w:rsid w:val="00112E5C"/>
    <w:rsid w:val="00113348"/>
    <w:rsid w:val="0011361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6F3"/>
    <w:rsid w:val="00115860"/>
    <w:rsid w:val="00115AB1"/>
    <w:rsid w:val="00115F04"/>
    <w:rsid w:val="00116098"/>
    <w:rsid w:val="001161E9"/>
    <w:rsid w:val="00116B8A"/>
    <w:rsid w:val="00116D53"/>
    <w:rsid w:val="00117017"/>
    <w:rsid w:val="001171A6"/>
    <w:rsid w:val="0011730A"/>
    <w:rsid w:val="0011736A"/>
    <w:rsid w:val="001175EB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63"/>
    <w:rsid w:val="001245E3"/>
    <w:rsid w:val="001246ED"/>
    <w:rsid w:val="00124A79"/>
    <w:rsid w:val="00124B34"/>
    <w:rsid w:val="00124C09"/>
    <w:rsid w:val="00124E20"/>
    <w:rsid w:val="00125049"/>
    <w:rsid w:val="0012549F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674"/>
    <w:rsid w:val="0012770B"/>
    <w:rsid w:val="001278DD"/>
    <w:rsid w:val="00127B10"/>
    <w:rsid w:val="00127E3B"/>
    <w:rsid w:val="00127FD3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89"/>
    <w:rsid w:val="0013478E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3AE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2C1"/>
    <w:rsid w:val="00140437"/>
    <w:rsid w:val="00140635"/>
    <w:rsid w:val="00140C87"/>
    <w:rsid w:val="00140D6B"/>
    <w:rsid w:val="00140EE1"/>
    <w:rsid w:val="0014102E"/>
    <w:rsid w:val="00141154"/>
    <w:rsid w:val="00141531"/>
    <w:rsid w:val="00141608"/>
    <w:rsid w:val="00141CE5"/>
    <w:rsid w:val="00141D5B"/>
    <w:rsid w:val="00141DEB"/>
    <w:rsid w:val="001420DC"/>
    <w:rsid w:val="00142202"/>
    <w:rsid w:val="001422C7"/>
    <w:rsid w:val="0014240A"/>
    <w:rsid w:val="0014243F"/>
    <w:rsid w:val="00142863"/>
    <w:rsid w:val="001429DB"/>
    <w:rsid w:val="00142B62"/>
    <w:rsid w:val="00142B81"/>
    <w:rsid w:val="00142B83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AF"/>
    <w:rsid w:val="001440E7"/>
    <w:rsid w:val="001443BF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6F08"/>
    <w:rsid w:val="00147101"/>
    <w:rsid w:val="001471BC"/>
    <w:rsid w:val="001471EB"/>
    <w:rsid w:val="00147223"/>
    <w:rsid w:val="00147400"/>
    <w:rsid w:val="001474E0"/>
    <w:rsid w:val="00147B10"/>
    <w:rsid w:val="00147B6F"/>
    <w:rsid w:val="001500A4"/>
    <w:rsid w:val="001501D4"/>
    <w:rsid w:val="00150244"/>
    <w:rsid w:val="00150505"/>
    <w:rsid w:val="00150638"/>
    <w:rsid w:val="00150802"/>
    <w:rsid w:val="001509E1"/>
    <w:rsid w:val="0015104C"/>
    <w:rsid w:val="0015121B"/>
    <w:rsid w:val="001513FC"/>
    <w:rsid w:val="00151478"/>
    <w:rsid w:val="001519C3"/>
    <w:rsid w:val="00151ADB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1282"/>
    <w:rsid w:val="0016165F"/>
    <w:rsid w:val="00161A27"/>
    <w:rsid w:val="00162257"/>
    <w:rsid w:val="001622E1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C1A"/>
    <w:rsid w:val="00166D06"/>
    <w:rsid w:val="001672CD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1C9"/>
    <w:rsid w:val="00171212"/>
    <w:rsid w:val="001712DF"/>
    <w:rsid w:val="001715D0"/>
    <w:rsid w:val="00171702"/>
    <w:rsid w:val="00171748"/>
    <w:rsid w:val="00171E16"/>
    <w:rsid w:val="00171F20"/>
    <w:rsid w:val="00171F25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45CC"/>
    <w:rsid w:val="001745DD"/>
    <w:rsid w:val="00174794"/>
    <w:rsid w:val="00174831"/>
    <w:rsid w:val="0017495C"/>
    <w:rsid w:val="00174A9A"/>
    <w:rsid w:val="00174D27"/>
    <w:rsid w:val="00174D6F"/>
    <w:rsid w:val="0017514B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776"/>
    <w:rsid w:val="001849BD"/>
    <w:rsid w:val="00184ACA"/>
    <w:rsid w:val="00184D24"/>
    <w:rsid w:val="00184E48"/>
    <w:rsid w:val="001854D3"/>
    <w:rsid w:val="0018558F"/>
    <w:rsid w:val="00185708"/>
    <w:rsid w:val="001858B2"/>
    <w:rsid w:val="00186184"/>
    <w:rsid w:val="00186241"/>
    <w:rsid w:val="001866E1"/>
    <w:rsid w:val="00186778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2FB"/>
    <w:rsid w:val="001907C2"/>
    <w:rsid w:val="001907FB"/>
    <w:rsid w:val="00190C5F"/>
    <w:rsid w:val="00190C74"/>
    <w:rsid w:val="00190D43"/>
    <w:rsid w:val="00190EF9"/>
    <w:rsid w:val="00190FAA"/>
    <w:rsid w:val="00191159"/>
    <w:rsid w:val="00191A50"/>
    <w:rsid w:val="00191AD8"/>
    <w:rsid w:val="00191B96"/>
    <w:rsid w:val="00191ED0"/>
    <w:rsid w:val="001920C1"/>
    <w:rsid w:val="0019227D"/>
    <w:rsid w:val="0019230D"/>
    <w:rsid w:val="001926EE"/>
    <w:rsid w:val="00192711"/>
    <w:rsid w:val="001928F1"/>
    <w:rsid w:val="00193011"/>
    <w:rsid w:val="001932A9"/>
    <w:rsid w:val="0019337A"/>
    <w:rsid w:val="00193543"/>
    <w:rsid w:val="00193899"/>
    <w:rsid w:val="001938B0"/>
    <w:rsid w:val="001939DB"/>
    <w:rsid w:val="00193A45"/>
    <w:rsid w:val="00193C28"/>
    <w:rsid w:val="00193CA8"/>
    <w:rsid w:val="00193F2A"/>
    <w:rsid w:val="00194036"/>
    <w:rsid w:val="00194804"/>
    <w:rsid w:val="00194E8E"/>
    <w:rsid w:val="00194F6A"/>
    <w:rsid w:val="00195173"/>
    <w:rsid w:val="00195267"/>
    <w:rsid w:val="0019541D"/>
    <w:rsid w:val="00195680"/>
    <w:rsid w:val="001959F3"/>
    <w:rsid w:val="00195D7A"/>
    <w:rsid w:val="00195DDE"/>
    <w:rsid w:val="00195E58"/>
    <w:rsid w:val="00195F5E"/>
    <w:rsid w:val="00195F96"/>
    <w:rsid w:val="001960B2"/>
    <w:rsid w:val="00196294"/>
    <w:rsid w:val="001963E2"/>
    <w:rsid w:val="001966C6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589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3265"/>
    <w:rsid w:val="001A32A4"/>
    <w:rsid w:val="001A37C5"/>
    <w:rsid w:val="001A3CFC"/>
    <w:rsid w:val="001A3F50"/>
    <w:rsid w:val="001A3F81"/>
    <w:rsid w:val="001A4095"/>
    <w:rsid w:val="001A42F7"/>
    <w:rsid w:val="001A43E3"/>
    <w:rsid w:val="001A4718"/>
    <w:rsid w:val="001A5151"/>
    <w:rsid w:val="001A516A"/>
    <w:rsid w:val="001A53E0"/>
    <w:rsid w:val="001A5536"/>
    <w:rsid w:val="001A5570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31D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49A"/>
    <w:rsid w:val="001C4561"/>
    <w:rsid w:val="001C459B"/>
    <w:rsid w:val="001C4657"/>
    <w:rsid w:val="001C4850"/>
    <w:rsid w:val="001C4D29"/>
    <w:rsid w:val="001C4E94"/>
    <w:rsid w:val="001C507B"/>
    <w:rsid w:val="001C5341"/>
    <w:rsid w:val="001C5437"/>
    <w:rsid w:val="001C555E"/>
    <w:rsid w:val="001C577A"/>
    <w:rsid w:val="001C5BD5"/>
    <w:rsid w:val="001C5CC2"/>
    <w:rsid w:val="001C5ED0"/>
    <w:rsid w:val="001C6758"/>
    <w:rsid w:val="001C6F7A"/>
    <w:rsid w:val="001C7104"/>
    <w:rsid w:val="001C7298"/>
    <w:rsid w:val="001C7918"/>
    <w:rsid w:val="001C7969"/>
    <w:rsid w:val="001C7990"/>
    <w:rsid w:val="001C7D44"/>
    <w:rsid w:val="001C7E4E"/>
    <w:rsid w:val="001C7FAD"/>
    <w:rsid w:val="001D0447"/>
    <w:rsid w:val="001D08B3"/>
    <w:rsid w:val="001D0AE9"/>
    <w:rsid w:val="001D1058"/>
    <w:rsid w:val="001D115C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50E"/>
    <w:rsid w:val="001D352D"/>
    <w:rsid w:val="001D35E2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4D84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1E1"/>
    <w:rsid w:val="001D6321"/>
    <w:rsid w:val="001D6859"/>
    <w:rsid w:val="001D6D2A"/>
    <w:rsid w:val="001D70D4"/>
    <w:rsid w:val="001D7150"/>
    <w:rsid w:val="001D7216"/>
    <w:rsid w:val="001D723A"/>
    <w:rsid w:val="001D733C"/>
    <w:rsid w:val="001D753D"/>
    <w:rsid w:val="001D7572"/>
    <w:rsid w:val="001D77A4"/>
    <w:rsid w:val="001D787C"/>
    <w:rsid w:val="001D7DA2"/>
    <w:rsid w:val="001D7EEF"/>
    <w:rsid w:val="001E01DD"/>
    <w:rsid w:val="001E026D"/>
    <w:rsid w:val="001E03B6"/>
    <w:rsid w:val="001E0405"/>
    <w:rsid w:val="001E051A"/>
    <w:rsid w:val="001E069F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166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038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CD5"/>
    <w:rsid w:val="001E7DAE"/>
    <w:rsid w:val="001F0337"/>
    <w:rsid w:val="001F05E8"/>
    <w:rsid w:val="001F0A6F"/>
    <w:rsid w:val="001F0AE8"/>
    <w:rsid w:val="001F0BFE"/>
    <w:rsid w:val="001F0CE9"/>
    <w:rsid w:val="001F0D0A"/>
    <w:rsid w:val="001F1021"/>
    <w:rsid w:val="001F1072"/>
    <w:rsid w:val="001F1172"/>
    <w:rsid w:val="001F1354"/>
    <w:rsid w:val="001F1536"/>
    <w:rsid w:val="001F1605"/>
    <w:rsid w:val="001F180C"/>
    <w:rsid w:val="001F1943"/>
    <w:rsid w:val="001F194E"/>
    <w:rsid w:val="001F23AB"/>
    <w:rsid w:val="001F253D"/>
    <w:rsid w:val="001F2BBA"/>
    <w:rsid w:val="001F2D6F"/>
    <w:rsid w:val="001F31E2"/>
    <w:rsid w:val="001F3854"/>
    <w:rsid w:val="001F3A1B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9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6EE"/>
    <w:rsid w:val="00202708"/>
    <w:rsid w:val="0020277F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6A3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BF8"/>
    <w:rsid w:val="00210C37"/>
    <w:rsid w:val="00210E57"/>
    <w:rsid w:val="00210F56"/>
    <w:rsid w:val="0021100C"/>
    <w:rsid w:val="0021124F"/>
    <w:rsid w:val="00211465"/>
    <w:rsid w:val="0021157F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E1"/>
    <w:rsid w:val="00215790"/>
    <w:rsid w:val="002158DB"/>
    <w:rsid w:val="00215953"/>
    <w:rsid w:val="00215B46"/>
    <w:rsid w:val="00215D47"/>
    <w:rsid w:val="002164BD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0DE6"/>
    <w:rsid w:val="00220FEA"/>
    <w:rsid w:val="002219E3"/>
    <w:rsid w:val="00221B7B"/>
    <w:rsid w:val="00221C4A"/>
    <w:rsid w:val="00221EA0"/>
    <w:rsid w:val="00221ED0"/>
    <w:rsid w:val="00222077"/>
    <w:rsid w:val="0022266C"/>
    <w:rsid w:val="00222729"/>
    <w:rsid w:val="00222730"/>
    <w:rsid w:val="00222AAF"/>
    <w:rsid w:val="00222D9E"/>
    <w:rsid w:val="00222DB2"/>
    <w:rsid w:val="00222E9E"/>
    <w:rsid w:val="00223422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B1A"/>
    <w:rsid w:val="00230C12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A2B"/>
    <w:rsid w:val="00233003"/>
    <w:rsid w:val="00233201"/>
    <w:rsid w:val="00233831"/>
    <w:rsid w:val="00233A38"/>
    <w:rsid w:val="00233A41"/>
    <w:rsid w:val="00233C13"/>
    <w:rsid w:val="00233EB3"/>
    <w:rsid w:val="00233F87"/>
    <w:rsid w:val="002342E9"/>
    <w:rsid w:val="00234350"/>
    <w:rsid w:val="0023499B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A50"/>
    <w:rsid w:val="00236C0D"/>
    <w:rsid w:val="00236CE8"/>
    <w:rsid w:val="002371EE"/>
    <w:rsid w:val="0023738A"/>
    <w:rsid w:val="002373A0"/>
    <w:rsid w:val="0023746C"/>
    <w:rsid w:val="002377EA"/>
    <w:rsid w:val="00237B8E"/>
    <w:rsid w:val="00237DE8"/>
    <w:rsid w:val="00237F2F"/>
    <w:rsid w:val="00237FC7"/>
    <w:rsid w:val="00240236"/>
    <w:rsid w:val="002403FB"/>
    <w:rsid w:val="0024045C"/>
    <w:rsid w:val="00240537"/>
    <w:rsid w:val="0024078B"/>
    <w:rsid w:val="00240BD1"/>
    <w:rsid w:val="00240E85"/>
    <w:rsid w:val="002410AD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D4A"/>
    <w:rsid w:val="00243E50"/>
    <w:rsid w:val="002440A3"/>
    <w:rsid w:val="00244488"/>
    <w:rsid w:val="002445A2"/>
    <w:rsid w:val="002447F4"/>
    <w:rsid w:val="0024491C"/>
    <w:rsid w:val="00244CC1"/>
    <w:rsid w:val="00244EE6"/>
    <w:rsid w:val="00244F1C"/>
    <w:rsid w:val="002451BD"/>
    <w:rsid w:val="0024531D"/>
    <w:rsid w:val="002454EA"/>
    <w:rsid w:val="0024583F"/>
    <w:rsid w:val="00245E09"/>
    <w:rsid w:val="00245FD2"/>
    <w:rsid w:val="002460ED"/>
    <w:rsid w:val="00246174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34EE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5ED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221"/>
    <w:rsid w:val="00257305"/>
    <w:rsid w:val="00257722"/>
    <w:rsid w:val="00257973"/>
    <w:rsid w:val="00257A36"/>
    <w:rsid w:val="002607A3"/>
    <w:rsid w:val="002608DD"/>
    <w:rsid w:val="00260C6D"/>
    <w:rsid w:val="00260C78"/>
    <w:rsid w:val="00260D5D"/>
    <w:rsid w:val="00260D9A"/>
    <w:rsid w:val="0026136B"/>
    <w:rsid w:val="002614DD"/>
    <w:rsid w:val="002619C8"/>
    <w:rsid w:val="00261B2A"/>
    <w:rsid w:val="00261BB6"/>
    <w:rsid w:val="00261FB6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A8F"/>
    <w:rsid w:val="00263B05"/>
    <w:rsid w:val="002642D3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E74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5C0"/>
    <w:rsid w:val="00274918"/>
    <w:rsid w:val="00274B23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451"/>
    <w:rsid w:val="00282698"/>
    <w:rsid w:val="002826A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416"/>
    <w:rsid w:val="0028459F"/>
    <w:rsid w:val="00284794"/>
    <w:rsid w:val="00284EB2"/>
    <w:rsid w:val="0028534F"/>
    <w:rsid w:val="00285440"/>
    <w:rsid w:val="002854D6"/>
    <w:rsid w:val="00285C64"/>
    <w:rsid w:val="00285C93"/>
    <w:rsid w:val="00286189"/>
    <w:rsid w:val="002861EF"/>
    <w:rsid w:val="002864BF"/>
    <w:rsid w:val="00286683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2F87"/>
    <w:rsid w:val="00293511"/>
    <w:rsid w:val="00293590"/>
    <w:rsid w:val="002936BE"/>
    <w:rsid w:val="0029373D"/>
    <w:rsid w:val="00293824"/>
    <w:rsid w:val="002938FF"/>
    <w:rsid w:val="00293AE6"/>
    <w:rsid w:val="00293B36"/>
    <w:rsid w:val="00293D3C"/>
    <w:rsid w:val="00293FA3"/>
    <w:rsid w:val="0029415E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1B3"/>
    <w:rsid w:val="0029624E"/>
    <w:rsid w:val="0029660F"/>
    <w:rsid w:val="00296848"/>
    <w:rsid w:val="0029691A"/>
    <w:rsid w:val="00296C63"/>
    <w:rsid w:val="00296E52"/>
    <w:rsid w:val="00296EC8"/>
    <w:rsid w:val="00297033"/>
    <w:rsid w:val="002970EB"/>
    <w:rsid w:val="00297386"/>
    <w:rsid w:val="002975AF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930"/>
    <w:rsid w:val="002A0DE6"/>
    <w:rsid w:val="002A0EF1"/>
    <w:rsid w:val="002A1220"/>
    <w:rsid w:val="002A1307"/>
    <w:rsid w:val="002A13B0"/>
    <w:rsid w:val="002A13C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747"/>
    <w:rsid w:val="002A4766"/>
    <w:rsid w:val="002A4B4A"/>
    <w:rsid w:val="002A4B7B"/>
    <w:rsid w:val="002A4C57"/>
    <w:rsid w:val="002A4C95"/>
    <w:rsid w:val="002A4E3D"/>
    <w:rsid w:val="002A51E5"/>
    <w:rsid w:val="002A51FE"/>
    <w:rsid w:val="002A5214"/>
    <w:rsid w:val="002A53B9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4D1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3D5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E74"/>
    <w:rsid w:val="002B3F28"/>
    <w:rsid w:val="002B4060"/>
    <w:rsid w:val="002B40E2"/>
    <w:rsid w:val="002B414D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372"/>
    <w:rsid w:val="002B53FE"/>
    <w:rsid w:val="002B587D"/>
    <w:rsid w:val="002B5BF7"/>
    <w:rsid w:val="002B6125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874"/>
    <w:rsid w:val="002C0A1D"/>
    <w:rsid w:val="002C0A36"/>
    <w:rsid w:val="002C0D8D"/>
    <w:rsid w:val="002C0FE2"/>
    <w:rsid w:val="002C138D"/>
    <w:rsid w:val="002C1899"/>
    <w:rsid w:val="002C1A8B"/>
    <w:rsid w:val="002C1C3A"/>
    <w:rsid w:val="002C1D1D"/>
    <w:rsid w:val="002C2212"/>
    <w:rsid w:val="002C2272"/>
    <w:rsid w:val="002C244E"/>
    <w:rsid w:val="002C2793"/>
    <w:rsid w:val="002C2A5B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3AB"/>
    <w:rsid w:val="002C5990"/>
    <w:rsid w:val="002C5D59"/>
    <w:rsid w:val="002C5DCD"/>
    <w:rsid w:val="002C6252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8C0"/>
    <w:rsid w:val="002D29EA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7B6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6DE0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D"/>
    <w:rsid w:val="002E2003"/>
    <w:rsid w:val="002E233C"/>
    <w:rsid w:val="002E2751"/>
    <w:rsid w:val="002E29CD"/>
    <w:rsid w:val="002E3342"/>
    <w:rsid w:val="002E3BF0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37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5C7"/>
    <w:rsid w:val="002E7BD3"/>
    <w:rsid w:val="002E7F2C"/>
    <w:rsid w:val="002E7FA3"/>
    <w:rsid w:val="002F004D"/>
    <w:rsid w:val="002F010D"/>
    <w:rsid w:val="002F0432"/>
    <w:rsid w:val="002F07CA"/>
    <w:rsid w:val="002F0B08"/>
    <w:rsid w:val="002F0C45"/>
    <w:rsid w:val="002F0F67"/>
    <w:rsid w:val="002F101B"/>
    <w:rsid w:val="002F109B"/>
    <w:rsid w:val="002F12F4"/>
    <w:rsid w:val="002F1621"/>
    <w:rsid w:val="002F16BB"/>
    <w:rsid w:val="002F1846"/>
    <w:rsid w:val="002F18CA"/>
    <w:rsid w:val="002F195E"/>
    <w:rsid w:val="002F1C13"/>
    <w:rsid w:val="002F2049"/>
    <w:rsid w:val="002F2172"/>
    <w:rsid w:val="002F24E8"/>
    <w:rsid w:val="002F2712"/>
    <w:rsid w:val="002F298A"/>
    <w:rsid w:val="002F2D1F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6F20"/>
    <w:rsid w:val="002F710E"/>
    <w:rsid w:val="002F7DBC"/>
    <w:rsid w:val="002F7F07"/>
    <w:rsid w:val="002F7F86"/>
    <w:rsid w:val="0030004B"/>
    <w:rsid w:val="00300157"/>
    <w:rsid w:val="00300312"/>
    <w:rsid w:val="0030051E"/>
    <w:rsid w:val="00300554"/>
    <w:rsid w:val="00300573"/>
    <w:rsid w:val="00300EB1"/>
    <w:rsid w:val="003013C5"/>
    <w:rsid w:val="003014A7"/>
    <w:rsid w:val="00301953"/>
    <w:rsid w:val="00301E25"/>
    <w:rsid w:val="00302084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B69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5F7"/>
    <w:rsid w:val="00305CFF"/>
    <w:rsid w:val="00305DBB"/>
    <w:rsid w:val="00305EDA"/>
    <w:rsid w:val="00305FD8"/>
    <w:rsid w:val="00306215"/>
    <w:rsid w:val="0030634E"/>
    <w:rsid w:val="003066FA"/>
    <w:rsid w:val="00306A2A"/>
    <w:rsid w:val="00306B2B"/>
    <w:rsid w:val="00306E98"/>
    <w:rsid w:val="00307027"/>
    <w:rsid w:val="003072B9"/>
    <w:rsid w:val="00307538"/>
    <w:rsid w:val="00307A6B"/>
    <w:rsid w:val="00307ACE"/>
    <w:rsid w:val="00307F18"/>
    <w:rsid w:val="00307FD0"/>
    <w:rsid w:val="00310129"/>
    <w:rsid w:val="003103C5"/>
    <w:rsid w:val="003104CF"/>
    <w:rsid w:val="003106C3"/>
    <w:rsid w:val="003106D5"/>
    <w:rsid w:val="003107B3"/>
    <w:rsid w:val="00310931"/>
    <w:rsid w:val="003109AD"/>
    <w:rsid w:val="003109C1"/>
    <w:rsid w:val="0031153D"/>
    <w:rsid w:val="0031195D"/>
    <w:rsid w:val="00311A64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76B"/>
    <w:rsid w:val="0031399B"/>
    <w:rsid w:val="00313F82"/>
    <w:rsid w:val="00314046"/>
    <w:rsid w:val="0031419F"/>
    <w:rsid w:val="00314B5F"/>
    <w:rsid w:val="00314BBC"/>
    <w:rsid w:val="00314C22"/>
    <w:rsid w:val="00314C4B"/>
    <w:rsid w:val="00314CAE"/>
    <w:rsid w:val="00314EC3"/>
    <w:rsid w:val="003150EB"/>
    <w:rsid w:val="003151EC"/>
    <w:rsid w:val="00315224"/>
    <w:rsid w:val="003153E9"/>
    <w:rsid w:val="003154E0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48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096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5D1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77F"/>
    <w:rsid w:val="003329FA"/>
    <w:rsid w:val="00332BCA"/>
    <w:rsid w:val="00332C2C"/>
    <w:rsid w:val="00332C34"/>
    <w:rsid w:val="00333067"/>
    <w:rsid w:val="00333339"/>
    <w:rsid w:val="003333F8"/>
    <w:rsid w:val="00333D06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F05"/>
    <w:rsid w:val="0033516E"/>
    <w:rsid w:val="00335189"/>
    <w:rsid w:val="00335191"/>
    <w:rsid w:val="003357D9"/>
    <w:rsid w:val="00335A3C"/>
    <w:rsid w:val="00335EF0"/>
    <w:rsid w:val="0033607A"/>
    <w:rsid w:val="003360C3"/>
    <w:rsid w:val="003361A1"/>
    <w:rsid w:val="0033655D"/>
    <w:rsid w:val="0033669F"/>
    <w:rsid w:val="00336802"/>
    <w:rsid w:val="00336ADC"/>
    <w:rsid w:val="00336B91"/>
    <w:rsid w:val="00337015"/>
    <w:rsid w:val="00337752"/>
    <w:rsid w:val="00337B39"/>
    <w:rsid w:val="00340004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3FD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0A3"/>
    <w:rsid w:val="0034330F"/>
    <w:rsid w:val="00343415"/>
    <w:rsid w:val="00343644"/>
    <w:rsid w:val="0034367B"/>
    <w:rsid w:val="00343BB9"/>
    <w:rsid w:val="0034404B"/>
    <w:rsid w:val="003443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139"/>
    <w:rsid w:val="0034739A"/>
    <w:rsid w:val="0034745B"/>
    <w:rsid w:val="00347508"/>
    <w:rsid w:val="00347737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1A0"/>
    <w:rsid w:val="003524A0"/>
    <w:rsid w:val="00352599"/>
    <w:rsid w:val="003525C5"/>
    <w:rsid w:val="003530C9"/>
    <w:rsid w:val="003530F4"/>
    <w:rsid w:val="00353428"/>
    <w:rsid w:val="00353444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83A"/>
    <w:rsid w:val="00354892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3A0"/>
    <w:rsid w:val="0035652B"/>
    <w:rsid w:val="003566B0"/>
    <w:rsid w:val="00356888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301"/>
    <w:rsid w:val="00360658"/>
    <w:rsid w:val="003607DB"/>
    <w:rsid w:val="003609E2"/>
    <w:rsid w:val="00360DCB"/>
    <w:rsid w:val="0036117F"/>
    <w:rsid w:val="003611AF"/>
    <w:rsid w:val="003619E5"/>
    <w:rsid w:val="0036218E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68"/>
    <w:rsid w:val="003636CA"/>
    <w:rsid w:val="003637E3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0630"/>
    <w:rsid w:val="00370BD0"/>
    <w:rsid w:val="00371329"/>
    <w:rsid w:val="00371519"/>
    <w:rsid w:val="00371623"/>
    <w:rsid w:val="0037212A"/>
    <w:rsid w:val="00372209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E69"/>
    <w:rsid w:val="00374F70"/>
    <w:rsid w:val="00375008"/>
    <w:rsid w:val="003750D9"/>
    <w:rsid w:val="00375325"/>
    <w:rsid w:val="00375CBF"/>
    <w:rsid w:val="00375D03"/>
    <w:rsid w:val="00375F78"/>
    <w:rsid w:val="00376172"/>
    <w:rsid w:val="0037636F"/>
    <w:rsid w:val="00376439"/>
    <w:rsid w:val="003765BC"/>
    <w:rsid w:val="003766E1"/>
    <w:rsid w:val="00376B87"/>
    <w:rsid w:val="0037705A"/>
    <w:rsid w:val="0037742A"/>
    <w:rsid w:val="003776A2"/>
    <w:rsid w:val="003779F2"/>
    <w:rsid w:val="00377A6E"/>
    <w:rsid w:val="00377B6C"/>
    <w:rsid w:val="00377D2A"/>
    <w:rsid w:val="00380152"/>
    <w:rsid w:val="00380230"/>
    <w:rsid w:val="00380518"/>
    <w:rsid w:val="00380A0E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3144"/>
    <w:rsid w:val="00383212"/>
    <w:rsid w:val="00383878"/>
    <w:rsid w:val="003838E8"/>
    <w:rsid w:val="00383B64"/>
    <w:rsid w:val="00383F32"/>
    <w:rsid w:val="00383F7F"/>
    <w:rsid w:val="003841A5"/>
    <w:rsid w:val="00384B90"/>
    <w:rsid w:val="00385D02"/>
    <w:rsid w:val="00385F4B"/>
    <w:rsid w:val="00386169"/>
    <w:rsid w:val="0038672D"/>
    <w:rsid w:val="003870AC"/>
    <w:rsid w:val="00387A96"/>
    <w:rsid w:val="00387D41"/>
    <w:rsid w:val="00387F9A"/>
    <w:rsid w:val="003908C6"/>
    <w:rsid w:val="003912D8"/>
    <w:rsid w:val="00391610"/>
    <w:rsid w:val="00391702"/>
    <w:rsid w:val="00391792"/>
    <w:rsid w:val="00391D40"/>
    <w:rsid w:val="00391D57"/>
    <w:rsid w:val="00391E6A"/>
    <w:rsid w:val="00391F19"/>
    <w:rsid w:val="00391F88"/>
    <w:rsid w:val="00392508"/>
    <w:rsid w:val="0039259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60C2"/>
    <w:rsid w:val="003963AF"/>
    <w:rsid w:val="00396A4C"/>
    <w:rsid w:val="00396B6E"/>
    <w:rsid w:val="00396D09"/>
    <w:rsid w:val="00396E15"/>
    <w:rsid w:val="00396E70"/>
    <w:rsid w:val="003974FB"/>
    <w:rsid w:val="003978C3"/>
    <w:rsid w:val="00397D92"/>
    <w:rsid w:val="003A023A"/>
    <w:rsid w:val="003A0C64"/>
    <w:rsid w:val="003A0CAA"/>
    <w:rsid w:val="003A11A0"/>
    <w:rsid w:val="003A11B3"/>
    <w:rsid w:val="003A14B9"/>
    <w:rsid w:val="003A1509"/>
    <w:rsid w:val="003A16E6"/>
    <w:rsid w:val="003A1B16"/>
    <w:rsid w:val="003A1E23"/>
    <w:rsid w:val="003A1E77"/>
    <w:rsid w:val="003A1F1E"/>
    <w:rsid w:val="003A202A"/>
    <w:rsid w:val="003A2357"/>
    <w:rsid w:val="003A2489"/>
    <w:rsid w:val="003A26D5"/>
    <w:rsid w:val="003A28BE"/>
    <w:rsid w:val="003A2B40"/>
    <w:rsid w:val="003A2D4C"/>
    <w:rsid w:val="003A2D6D"/>
    <w:rsid w:val="003A2F13"/>
    <w:rsid w:val="003A3066"/>
    <w:rsid w:val="003A3477"/>
    <w:rsid w:val="003A35F2"/>
    <w:rsid w:val="003A36D5"/>
    <w:rsid w:val="003A3A3A"/>
    <w:rsid w:val="003A3B17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217"/>
    <w:rsid w:val="003B078D"/>
    <w:rsid w:val="003B0C62"/>
    <w:rsid w:val="003B0D0D"/>
    <w:rsid w:val="003B0E38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8B8"/>
    <w:rsid w:val="003B2F6D"/>
    <w:rsid w:val="003B3006"/>
    <w:rsid w:val="003B31B3"/>
    <w:rsid w:val="003B344F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8AD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32"/>
    <w:rsid w:val="003C2B3E"/>
    <w:rsid w:val="003C2C1B"/>
    <w:rsid w:val="003C2F2C"/>
    <w:rsid w:val="003C2F46"/>
    <w:rsid w:val="003C31D4"/>
    <w:rsid w:val="003C339D"/>
    <w:rsid w:val="003C34C0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C95"/>
    <w:rsid w:val="003D009F"/>
    <w:rsid w:val="003D01B5"/>
    <w:rsid w:val="003D0389"/>
    <w:rsid w:val="003D07BB"/>
    <w:rsid w:val="003D0863"/>
    <w:rsid w:val="003D0CA2"/>
    <w:rsid w:val="003D0E69"/>
    <w:rsid w:val="003D0F14"/>
    <w:rsid w:val="003D0F36"/>
    <w:rsid w:val="003D1018"/>
    <w:rsid w:val="003D12B9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A7D"/>
    <w:rsid w:val="003D4C0C"/>
    <w:rsid w:val="003D5297"/>
    <w:rsid w:val="003D52B2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6EC4"/>
    <w:rsid w:val="003D732C"/>
    <w:rsid w:val="003D73A5"/>
    <w:rsid w:val="003D7437"/>
    <w:rsid w:val="003D78C1"/>
    <w:rsid w:val="003D79A6"/>
    <w:rsid w:val="003D79B6"/>
    <w:rsid w:val="003D79EB"/>
    <w:rsid w:val="003D7BC5"/>
    <w:rsid w:val="003D7C4A"/>
    <w:rsid w:val="003E00A4"/>
    <w:rsid w:val="003E047D"/>
    <w:rsid w:val="003E0592"/>
    <w:rsid w:val="003E06D7"/>
    <w:rsid w:val="003E0B43"/>
    <w:rsid w:val="003E0BE5"/>
    <w:rsid w:val="003E169D"/>
    <w:rsid w:val="003E1764"/>
    <w:rsid w:val="003E1CA2"/>
    <w:rsid w:val="003E1ECE"/>
    <w:rsid w:val="003E261B"/>
    <w:rsid w:val="003E283B"/>
    <w:rsid w:val="003E2DB2"/>
    <w:rsid w:val="003E3195"/>
    <w:rsid w:val="003E3295"/>
    <w:rsid w:val="003E3423"/>
    <w:rsid w:val="003E35A4"/>
    <w:rsid w:val="003E3AAE"/>
    <w:rsid w:val="003E3BA1"/>
    <w:rsid w:val="003E3C22"/>
    <w:rsid w:val="003E3FCA"/>
    <w:rsid w:val="003E46DF"/>
    <w:rsid w:val="003E4728"/>
    <w:rsid w:val="003E4734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852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88C"/>
    <w:rsid w:val="003F18C5"/>
    <w:rsid w:val="003F1D4F"/>
    <w:rsid w:val="003F2A37"/>
    <w:rsid w:val="003F2E01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AF6"/>
    <w:rsid w:val="003F7F64"/>
    <w:rsid w:val="00400017"/>
    <w:rsid w:val="0040026B"/>
    <w:rsid w:val="00400522"/>
    <w:rsid w:val="0040066F"/>
    <w:rsid w:val="00401090"/>
    <w:rsid w:val="004010B4"/>
    <w:rsid w:val="00401119"/>
    <w:rsid w:val="004016F6"/>
    <w:rsid w:val="00401773"/>
    <w:rsid w:val="00401C1D"/>
    <w:rsid w:val="00401EB7"/>
    <w:rsid w:val="004020FB"/>
    <w:rsid w:val="004021FE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2DA"/>
    <w:rsid w:val="00403A49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91F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39C0"/>
    <w:rsid w:val="00413EB3"/>
    <w:rsid w:val="00413F43"/>
    <w:rsid w:val="0041427B"/>
    <w:rsid w:val="00414412"/>
    <w:rsid w:val="00414483"/>
    <w:rsid w:val="004145D0"/>
    <w:rsid w:val="0041461D"/>
    <w:rsid w:val="00414735"/>
    <w:rsid w:val="004148AC"/>
    <w:rsid w:val="00414CE3"/>
    <w:rsid w:val="00415094"/>
    <w:rsid w:val="00415A35"/>
    <w:rsid w:val="00415AD1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BF9"/>
    <w:rsid w:val="0042002D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BA1"/>
    <w:rsid w:val="00421C5C"/>
    <w:rsid w:val="00421C9A"/>
    <w:rsid w:val="00421ED5"/>
    <w:rsid w:val="0042210C"/>
    <w:rsid w:val="004224E8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201F"/>
    <w:rsid w:val="0043206C"/>
    <w:rsid w:val="00432086"/>
    <w:rsid w:val="00432210"/>
    <w:rsid w:val="0043272B"/>
    <w:rsid w:val="00432AFF"/>
    <w:rsid w:val="00433431"/>
    <w:rsid w:val="0043384A"/>
    <w:rsid w:val="00433ADD"/>
    <w:rsid w:val="00433CE7"/>
    <w:rsid w:val="00433D59"/>
    <w:rsid w:val="00433E5D"/>
    <w:rsid w:val="00434219"/>
    <w:rsid w:val="00434448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598"/>
    <w:rsid w:val="004356AA"/>
    <w:rsid w:val="00435E05"/>
    <w:rsid w:val="00435F22"/>
    <w:rsid w:val="00435F43"/>
    <w:rsid w:val="00435FB9"/>
    <w:rsid w:val="004360EC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BED"/>
    <w:rsid w:val="00437F3F"/>
    <w:rsid w:val="00437F5D"/>
    <w:rsid w:val="004400B2"/>
    <w:rsid w:val="004404DE"/>
    <w:rsid w:val="0044051A"/>
    <w:rsid w:val="004405DC"/>
    <w:rsid w:val="004406AD"/>
    <w:rsid w:val="00440968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15A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53C"/>
    <w:rsid w:val="00444D4D"/>
    <w:rsid w:val="00444EE2"/>
    <w:rsid w:val="004452AF"/>
    <w:rsid w:val="004453F6"/>
    <w:rsid w:val="0044571B"/>
    <w:rsid w:val="00445EE0"/>
    <w:rsid w:val="004463BD"/>
    <w:rsid w:val="0044641C"/>
    <w:rsid w:val="004465BA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47E3E"/>
    <w:rsid w:val="00447E8C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68E"/>
    <w:rsid w:val="004537AF"/>
    <w:rsid w:val="00453821"/>
    <w:rsid w:val="004538B7"/>
    <w:rsid w:val="004538EC"/>
    <w:rsid w:val="004539DC"/>
    <w:rsid w:val="00453BE6"/>
    <w:rsid w:val="00453E6D"/>
    <w:rsid w:val="004542D7"/>
    <w:rsid w:val="0045437B"/>
    <w:rsid w:val="00454681"/>
    <w:rsid w:val="004548C8"/>
    <w:rsid w:val="00454918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418"/>
    <w:rsid w:val="0045767A"/>
    <w:rsid w:val="00457926"/>
    <w:rsid w:val="00457DB6"/>
    <w:rsid w:val="00457E6A"/>
    <w:rsid w:val="00457FF1"/>
    <w:rsid w:val="004603E4"/>
    <w:rsid w:val="00460482"/>
    <w:rsid w:val="00460CB5"/>
    <w:rsid w:val="0046109B"/>
    <w:rsid w:val="00461106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F9F"/>
    <w:rsid w:val="004620B6"/>
    <w:rsid w:val="00462210"/>
    <w:rsid w:val="0046222A"/>
    <w:rsid w:val="0046250C"/>
    <w:rsid w:val="00462967"/>
    <w:rsid w:val="00463A88"/>
    <w:rsid w:val="00464683"/>
    <w:rsid w:val="004646B8"/>
    <w:rsid w:val="00464760"/>
    <w:rsid w:val="00464797"/>
    <w:rsid w:val="0046480C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918"/>
    <w:rsid w:val="0046698C"/>
    <w:rsid w:val="00467020"/>
    <w:rsid w:val="00467217"/>
    <w:rsid w:val="00467DED"/>
    <w:rsid w:val="00470281"/>
    <w:rsid w:val="004705D7"/>
    <w:rsid w:val="00470851"/>
    <w:rsid w:val="0047091D"/>
    <w:rsid w:val="00470FA3"/>
    <w:rsid w:val="0047154F"/>
    <w:rsid w:val="0047199F"/>
    <w:rsid w:val="00471C67"/>
    <w:rsid w:val="00471C77"/>
    <w:rsid w:val="0047200A"/>
    <w:rsid w:val="004724E8"/>
    <w:rsid w:val="00472567"/>
    <w:rsid w:val="004727D8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D92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6C9B"/>
    <w:rsid w:val="0047701B"/>
    <w:rsid w:val="00477245"/>
    <w:rsid w:val="0047752F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316"/>
    <w:rsid w:val="004903B7"/>
    <w:rsid w:val="00490587"/>
    <w:rsid w:val="004905C5"/>
    <w:rsid w:val="00490692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B3"/>
    <w:rsid w:val="004942B7"/>
    <w:rsid w:val="0049430A"/>
    <w:rsid w:val="004945FE"/>
    <w:rsid w:val="00494FE3"/>
    <w:rsid w:val="0049516D"/>
    <w:rsid w:val="00495391"/>
    <w:rsid w:val="00495684"/>
    <w:rsid w:val="004956DF"/>
    <w:rsid w:val="004957D8"/>
    <w:rsid w:val="00495858"/>
    <w:rsid w:val="004958CC"/>
    <w:rsid w:val="00495B44"/>
    <w:rsid w:val="00495BD2"/>
    <w:rsid w:val="00496076"/>
    <w:rsid w:val="00496240"/>
    <w:rsid w:val="004963A4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BF8"/>
    <w:rsid w:val="004A0F8C"/>
    <w:rsid w:val="004A0FF0"/>
    <w:rsid w:val="004A1143"/>
    <w:rsid w:val="004A126D"/>
    <w:rsid w:val="004A12EC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508"/>
    <w:rsid w:val="004A2567"/>
    <w:rsid w:val="004A25D7"/>
    <w:rsid w:val="004A2693"/>
    <w:rsid w:val="004A27F5"/>
    <w:rsid w:val="004A2802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4D0A"/>
    <w:rsid w:val="004A51CE"/>
    <w:rsid w:val="004A631D"/>
    <w:rsid w:val="004A6352"/>
    <w:rsid w:val="004A65F5"/>
    <w:rsid w:val="004A67A2"/>
    <w:rsid w:val="004A693E"/>
    <w:rsid w:val="004A6D77"/>
    <w:rsid w:val="004A6E32"/>
    <w:rsid w:val="004A6F03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1D"/>
    <w:rsid w:val="004B2788"/>
    <w:rsid w:val="004B2948"/>
    <w:rsid w:val="004B2971"/>
    <w:rsid w:val="004B29A8"/>
    <w:rsid w:val="004B2AD9"/>
    <w:rsid w:val="004B2AF7"/>
    <w:rsid w:val="004B307F"/>
    <w:rsid w:val="004B32A3"/>
    <w:rsid w:val="004B336E"/>
    <w:rsid w:val="004B3424"/>
    <w:rsid w:val="004B3449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61C9"/>
    <w:rsid w:val="004B6299"/>
    <w:rsid w:val="004B63E8"/>
    <w:rsid w:val="004B7003"/>
    <w:rsid w:val="004B7014"/>
    <w:rsid w:val="004B7080"/>
    <w:rsid w:val="004B7130"/>
    <w:rsid w:val="004B713B"/>
    <w:rsid w:val="004B7839"/>
    <w:rsid w:val="004B7DC1"/>
    <w:rsid w:val="004B7E8F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B09"/>
    <w:rsid w:val="004C2C07"/>
    <w:rsid w:val="004C2E93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D63"/>
    <w:rsid w:val="004C7448"/>
    <w:rsid w:val="004C7A67"/>
    <w:rsid w:val="004C7BF2"/>
    <w:rsid w:val="004C7CDB"/>
    <w:rsid w:val="004D0203"/>
    <w:rsid w:val="004D0AF9"/>
    <w:rsid w:val="004D104E"/>
    <w:rsid w:val="004D153A"/>
    <w:rsid w:val="004D1609"/>
    <w:rsid w:val="004D1CA1"/>
    <w:rsid w:val="004D24F9"/>
    <w:rsid w:val="004D2BAD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4F0"/>
    <w:rsid w:val="004D56F3"/>
    <w:rsid w:val="004D59D5"/>
    <w:rsid w:val="004D5C91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B4B"/>
    <w:rsid w:val="004D7CE2"/>
    <w:rsid w:val="004D7D55"/>
    <w:rsid w:val="004D7F77"/>
    <w:rsid w:val="004E0179"/>
    <w:rsid w:val="004E04D2"/>
    <w:rsid w:val="004E06EF"/>
    <w:rsid w:val="004E0775"/>
    <w:rsid w:val="004E07BF"/>
    <w:rsid w:val="004E08A2"/>
    <w:rsid w:val="004E0BE2"/>
    <w:rsid w:val="004E0C76"/>
    <w:rsid w:val="004E150E"/>
    <w:rsid w:val="004E1DB4"/>
    <w:rsid w:val="004E2430"/>
    <w:rsid w:val="004E255F"/>
    <w:rsid w:val="004E285A"/>
    <w:rsid w:val="004E28B6"/>
    <w:rsid w:val="004E29DE"/>
    <w:rsid w:val="004E2B4D"/>
    <w:rsid w:val="004E2B72"/>
    <w:rsid w:val="004E2C7B"/>
    <w:rsid w:val="004E39E7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600A"/>
    <w:rsid w:val="004E687B"/>
    <w:rsid w:val="004E6E96"/>
    <w:rsid w:val="004E6EF0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AA4"/>
    <w:rsid w:val="004F0D9D"/>
    <w:rsid w:val="004F0DE9"/>
    <w:rsid w:val="004F0F11"/>
    <w:rsid w:val="004F104B"/>
    <w:rsid w:val="004F113B"/>
    <w:rsid w:val="004F11E1"/>
    <w:rsid w:val="004F125C"/>
    <w:rsid w:val="004F1413"/>
    <w:rsid w:val="004F1AFC"/>
    <w:rsid w:val="004F1B6E"/>
    <w:rsid w:val="004F1CFC"/>
    <w:rsid w:val="004F1D56"/>
    <w:rsid w:val="004F1FAA"/>
    <w:rsid w:val="004F2188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9F1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A53"/>
    <w:rsid w:val="004F6EC0"/>
    <w:rsid w:val="004F70D4"/>
    <w:rsid w:val="004F723D"/>
    <w:rsid w:val="004F730F"/>
    <w:rsid w:val="004F738D"/>
    <w:rsid w:val="004F7A17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B66"/>
    <w:rsid w:val="005033D7"/>
    <w:rsid w:val="0050352F"/>
    <w:rsid w:val="00503A08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7135"/>
    <w:rsid w:val="0050721B"/>
    <w:rsid w:val="00507527"/>
    <w:rsid w:val="00507661"/>
    <w:rsid w:val="005079F8"/>
    <w:rsid w:val="00507C16"/>
    <w:rsid w:val="00507F09"/>
    <w:rsid w:val="00510094"/>
    <w:rsid w:val="005105ED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F0C"/>
    <w:rsid w:val="00511FFE"/>
    <w:rsid w:val="00512060"/>
    <w:rsid w:val="00512664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6B6"/>
    <w:rsid w:val="00515878"/>
    <w:rsid w:val="00515A09"/>
    <w:rsid w:val="0051691E"/>
    <w:rsid w:val="00516F11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61"/>
    <w:rsid w:val="00521447"/>
    <w:rsid w:val="005214E2"/>
    <w:rsid w:val="005217B0"/>
    <w:rsid w:val="00521951"/>
    <w:rsid w:val="00521A33"/>
    <w:rsid w:val="00522290"/>
    <w:rsid w:val="005223AA"/>
    <w:rsid w:val="0052252B"/>
    <w:rsid w:val="00522B53"/>
    <w:rsid w:val="00522F1B"/>
    <w:rsid w:val="00522F97"/>
    <w:rsid w:val="005233AF"/>
    <w:rsid w:val="0052392E"/>
    <w:rsid w:val="00523A19"/>
    <w:rsid w:val="00523BBD"/>
    <w:rsid w:val="00523C1D"/>
    <w:rsid w:val="00523E54"/>
    <w:rsid w:val="00524591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601"/>
    <w:rsid w:val="005268A9"/>
    <w:rsid w:val="00527058"/>
    <w:rsid w:val="00527128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66A"/>
    <w:rsid w:val="00531AA0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232"/>
    <w:rsid w:val="0053432B"/>
    <w:rsid w:val="00534522"/>
    <w:rsid w:val="00534761"/>
    <w:rsid w:val="00534CD3"/>
    <w:rsid w:val="0053501B"/>
    <w:rsid w:val="005355AC"/>
    <w:rsid w:val="005355B4"/>
    <w:rsid w:val="005356F4"/>
    <w:rsid w:val="0053587E"/>
    <w:rsid w:val="00535978"/>
    <w:rsid w:val="00535B7A"/>
    <w:rsid w:val="00535CE1"/>
    <w:rsid w:val="00535F79"/>
    <w:rsid w:val="005362D8"/>
    <w:rsid w:val="005362E5"/>
    <w:rsid w:val="00536585"/>
    <w:rsid w:val="005368C0"/>
    <w:rsid w:val="0053755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92"/>
    <w:rsid w:val="005414B9"/>
    <w:rsid w:val="00541676"/>
    <w:rsid w:val="00541929"/>
    <w:rsid w:val="005419A7"/>
    <w:rsid w:val="00541D23"/>
    <w:rsid w:val="005421F4"/>
    <w:rsid w:val="00542681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8BF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A1"/>
    <w:rsid w:val="005466F1"/>
    <w:rsid w:val="0054676A"/>
    <w:rsid w:val="00546AAE"/>
    <w:rsid w:val="00546DE2"/>
    <w:rsid w:val="00547194"/>
    <w:rsid w:val="005471B4"/>
    <w:rsid w:val="005472D0"/>
    <w:rsid w:val="005475DF"/>
    <w:rsid w:val="00547870"/>
    <w:rsid w:val="0054795C"/>
    <w:rsid w:val="00547EA9"/>
    <w:rsid w:val="00550337"/>
    <w:rsid w:val="005505CD"/>
    <w:rsid w:val="005511EB"/>
    <w:rsid w:val="00551393"/>
    <w:rsid w:val="00551478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95F"/>
    <w:rsid w:val="00552A09"/>
    <w:rsid w:val="00552FBB"/>
    <w:rsid w:val="00553055"/>
    <w:rsid w:val="00553385"/>
    <w:rsid w:val="00553565"/>
    <w:rsid w:val="005535D9"/>
    <w:rsid w:val="00553770"/>
    <w:rsid w:val="00553B90"/>
    <w:rsid w:val="00554284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E5C"/>
    <w:rsid w:val="00562F46"/>
    <w:rsid w:val="00563225"/>
    <w:rsid w:val="00563243"/>
    <w:rsid w:val="00563889"/>
    <w:rsid w:val="00563A87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822"/>
    <w:rsid w:val="00565959"/>
    <w:rsid w:val="00565969"/>
    <w:rsid w:val="00565A9D"/>
    <w:rsid w:val="0056655E"/>
    <w:rsid w:val="0056670B"/>
    <w:rsid w:val="00566CA2"/>
    <w:rsid w:val="00566CC4"/>
    <w:rsid w:val="00566D27"/>
    <w:rsid w:val="00566DDA"/>
    <w:rsid w:val="00566E25"/>
    <w:rsid w:val="00566F78"/>
    <w:rsid w:val="0056704C"/>
    <w:rsid w:val="005670AD"/>
    <w:rsid w:val="00567306"/>
    <w:rsid w:val="0056764E"/>
    <w:rsid w:val="0056794A"/>
    <w:rsid w:val="00567DA3"/>
    <w:rsid w:val="00567F2C"/>
    <w:rsid w:val="005701EF"/>
    <w:rsid w:val="005703DC"/>
    <w:rsid w:val="00570AE4"/>
    <w:rsid w:val="00570D83"/>
    <w:rsid w:val="00570DA6"/>
    <w:rsid w:val="00570E49"/>
    <w:rsid w:val="00570E79"/>
    <w:rsid w:val="005714C5"/>
    <w:rsid w:val="00571B46"/>
    <w:rsid w:val="00571B8C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54F"/>
    <w:rsid w:val="00573903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5CC4"/>
    <w:rsid w:val="005762AC"/>
    <w:rsid w:val="005762BC"/>
    <w:rsid w:val="0057631A"/>
    <w:rsid w:val="005763BD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03"/>
    <w:rsid w:val="00580A82"/>
    <w:rsid w:val="00580F43"/>
    <w:rsid w:val="0058109A"/>
    <w:rsid w:val="0058118B"/>
    <w:rsid w:val="00581293"/>
    <w:rsid w:val="005816EA"/>
    <w:rsid w:val="005816FA"/>
    <w:rsid w:val="00581947"/>
    <w:rsid w:val="00581EE8"/>
    <w:rsid w:val="00581F9B"/>
    <w:rsid w:val="0058207D"/>
    <w:rsid w:val="0058264A"/>
    <w:rsid w:val="00582A42"/>
    <w:rsid w:val="0058318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A28"/>
    <w:rsid w:val="00586A9C"/>
    <w:rsid w:val="00586C02"/>
    <w:rsid w:val="00586DE8"/>
    <w:rsid w:val="00587115"/>
    <w:rsid w:val="00587236"/>
    <w:rsid w:val="005878C6"/>
    <w:rsid w:val="00587A43"/>
    <w:rsid w:val="00587B90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09D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5EC"/>
    <w:rsid w:val="00594645"/>
    <w:rsid w:val="00594651"/>
    <w:rsid w:val="00594779"/>
    <w:rsid w:val="005947A6"/>
    <w:rsid w:val="0059482C"/>
    <w:rsid w:val="00594A54"/>
    <w:rsid w:val="00594B01"/>
    <w:rsid w:val="00595776"/>
    <w:rsid w:val="005957AC"/>
    <w:rsid w:val="005958B1"/>
    <w:rsid w:val="00595BFD"/>
    <w:rsid w:val="005962E4"/>
    <w:rsid w:val="00596633"/>
    <w:rsid w:val="0059671E"/>
    <w:rsid w:val="00596C66"/>
    <w:rsid w:val="005970AF"/>
    <w:rsid w:val="005970D0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2F7C"/>
    <w:rsid w:val="005A306E"/>
    <w:rsid w:val="005A3078"/>
    <w:rsid w:val="005A3483"/>
    <w:rsid w:val="005A3BC1"/>
    <w:rsid w:val="005A3C06"/>
    <w:rsid w:val="005A45E4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6F03"/>
    <w:rsid w:val="005A70F7"/>
    <w:rsid w:val="005A71C6"/>
    <w:rsid w:val="005A7748"/>
    <w:rsid w:val="005A77E7"/>
    <w:rsid w:val="005A7878"/>
    <w:rsid w:val="005A7B50"/>
    <w:rsid w:val="005A7C0C"/>
    <w:rsid w:val="005A7D4E"/>
    <w:rsid w:val="005A7E48"/>
    <w:rsid w:val="005A7E75"/>
    <w:rsid w:val="005B00BB"/>
    <w:rsid w:val="005B041C"/>
    <w:rsid w:val="005B0608"/>
    <w:rsid w:val="005B0844"/>
    <w:rsid w:val="005B0855"/>
    <w:rsid w:val="005B08DD"/>
    <w:rsid w:val="005B0A00"/>
    <w:rsid w:val="005B19DE"/>
    <w:rsid w:val="005B20BA"/>
    <w:rsid w:val="005B2614"/>
    <w:rsid w:val="005B28DE"/>
    <w:rsid w:val="005B2A48"/>
    <w:rsid w:val="005B2D5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175"/>
    <w:rsid w:val="005B61F0"/>
    <w:rsid w:val="005B6386"/>
    <w:rsid w:val="005B64AA"/>
    <w:rsid w:val="005B67A1"/>
    <w:rsid w:val="005B6E85"/>
    <w:rsid w:val="005B7355"/>
    <w:rsid w:val="005B7372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A12"/>
    <w:rsid w:val="005C1ADB"/>
    <w:rsid w:val="005C1BD9"/>
    <w:rsid w:val="005C1CBC"/>
    <w:rsid w:val="005C2050"/>
    <w:rsid w:val="005C2864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40A"/>
    <w:rsid w:val="005C489C"/>
    <w:rsid w:val="005C490C"/>
    <w:rsid w:val="005C4E5C"/>
    <w:rsid w:val="005C53A9"/>
    <w:rsid w:val="005C54F4"/>
    <w:rsid w:val="005C58B1"/>
    <w:rsid w:val="005C5A68"/>
    <w:rsid w:val="005C5AE1"/>
    <w:rsid w:val="005C5EDB"/>
    <w:rsid w:val="005C60E1"/>
    <w:rsid w:val="005C6260"/>
    <w:rsid w:val="005C693C"/>
    <w:rsid w:val="005C6D13"/>
    <w:rsid w:val="005C71B8"/>
    <w:rsid w:val="005C7497"/>
    <w:rsid w:val="005C7ACA"/>
    <w:rsid w:val="005D00A2"/>
    <w:rsid w:val="005D021C"/>
    <w:rsid w:val="005D0329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707"/>
    <w:rsid w:val="005D17BA"/>
    <w:rsid w:val="005D1992"/>
    <w:rsid w:val="005D19C1"/>
    <w:rsid w:val="005D1C68"/>
    <w:rsid w:val="005D27E1"/>
    <w:rsid w:val="005D2907"/>
    <w:rsid w:val="005D2FF5"/>
    <w:rsid w:val="005D310E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0F0"/>
    <w:rsid w:val="005D61F1"/>
    <w:rsid w:val="005D63B8"/>
    <w:rsid w:val="005D6EE9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80B"/>
    <w:rsid w:val="005E0862"/>
    <w:rsid w:val="005E0A2D"/>
    <w:rsid w:val="005E0AE1"/>
    <w:rsid w:val="005E0E1E"/>
    <w:rsid w:val="005E1108"/>
    <w:rsid w:val="005E114F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405E"/>
    <w:rsid w:val="005E40D7"/>
    <w:rsid w:val="005E40E5"/>
    <w:rsid w:val="005E4D76"/>
    <w:rsid w:val="005E503B"/>
    <w:rsid w:val="005E5569"/>
    <w:rsid w:val="005E5743"/>
    <w:rsid w:val="005E5EE8"/>
    <w:rsid w:val="005E6441"/>
    <w:rsid w:val="005E68D9"/>
    <w:rsid w:val="005E744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43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301"/>
    <w:rsid w:val="005F64AA"/>
    <w:rsid w:val="005F6834"/>
    <w:rsid w:val="005F6EFA"/>
    <w:rsid w:val="005F6F9F"/>
    <w:rsid w:val="005F6FB4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1B"/>
    <w:rsid w:val="006027E4"/>
    <w:rsid w:val="00602DF0"/>
    <w:rsid w:val="00602E26"/>
    <w:rsid w:val="00603434"/>
    <w:rsid w:val="00603491"/>
    <w:rsid w:val="00603505"/>
    <w:rsid w:val="00603616"/>
    <w:rsid w:val="006036C0"/>
    <w:rsid w:val="00603745"/>
    <w:rsid w:val="00603C7B"/>
    <w:rsid w:val="00603CB8"/>
    <w:rsid w:val="00603CCB"/>
    <w:rsid w:val="00603F84"/>
    <w:rsid w:val="006041FE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A9"/>
    <w:rsid w:val="00606E3F"/>
    <w:rsid w:val="00606FA8"/>
    <w:rsid w:val="00606FBC"/>
    <w:rsid w:val="006073B4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5AA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1DB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4620"/>
    <w:rsid w:val="00614997"/>
    <w:rsid w:val="006149DD"/>
    <w:rsid w:val="00614A4F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62D9"/>
    <w:rsid w:val="0061665E"/>
    <w:rsid w:val="006168E0"/>
    <w:rsid w:val="00616C8B"/>
    <w:rsid w:val="00616D2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DE4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0CA"/>
    <w:rsid w:val="00625275"/>
    <w:rsid w:val="00625500"/>
    <w:rsid w:val="006258E4"/>
    <w:rsid w:val="006259A2"/>
    <w:rsid w:val="00625A40"/>
    <w:rsid w:val="00625AA2"/>
    <w:rsid w:val="00625ADF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139"/>
    <w:rsid w:val="006272A8"/>
    <w:rsid w:val="006272D3"/>
    <w:rsid w:val="0062748C"/>
    <w:rsid w:val="0062775F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9EF"/>
    <w:rsid w:val="00637C6D"/>
    <w:rsid w:val="00637CAB"/>
    <w:rsid w:val="00637E30"/>
    <w:rsid w:val="00637E6A"/>
    <w:rsid w:val="00640378"/>
    <w:rsid w:val="00640438"/>
    <w:rsid w:val="0064047E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640"/>
    <w:rsid w:val="00643C0F"/>
    <w:rsid w:val="006440EB"/>
    <w:rsid w:val="006442A1"/>
    <w:rsid w:val="00644581"/>
    <w:rsid w:val="006445A5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43B"/>
    <w:rsid w:val="006515FE"/>
    <w:rsid w:val="00651792"/>
    <w:rsid w:val="0065182A"/>
    <w:rsid w:val="0065192B"/>
    <w:rsid w:val="00651B11"/>
    <w:rsid w:val="00651B2D"/>
    <w:rsid w:val="00651BC0"/>
    <w:rsid w:val="00651D92"/>
    <w:rsid w:val="00651F64"/>
    <w:rsid w:val="006521B9"/>
    <w:rsid w:val="00652487"/>
    <w:rsid w:val="00652C7B"/>
    <w:rsid w:val="00652CD2"/>
    <w:rsid w:val="006537A6"/>
    <w:rsid w:val="0065398A"/>
    <w:rsid w:val="006539CF"/>
    <w:rsid w:val="00654237"/>
    <w:rsid w:val="006542EC"/>
    <w:rsid w:val="00654404"/>
    <w:rsid w:val="006544A0"/>
    <w:rsid w:val="00654791"/>
    <w:rsid w:val="006547E2"/>
    <w:rsid w:val="00654987"/>
    <w:rsid w:val="00654E05"/>
    <w:rsid w:val="00654F55"/>
    <w:rsid w:val="0065503C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579"/>
    <w:rsid w:val="00656810"/>
    <w:rsid w:val="00656898"/>
    <w:rsid w:val="006568F8"/>
    <w:rsid w:val="00656DF4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46"/>
    <w:rsid w:val="006602D7"/>
    <w:rsid w:val="0066042B"/>
    <w:rsid w:val="00660483"/>
    <w:rsid w:val="006609BA"/>
    <w:rsid w:val="00660C25"/>
    <w:rsid w:val="0066143F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1B7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415"/>
    <w:rsid w:val="0066475F"/>
    <w:rsid w:val="00664BED"/>
    <w:rsid w:val="00664C8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5F8F"/>
    <w:rsid w:val="0066617D"/>
    <w:rsid w:val="0066647D"/>
    <w:rsid w:val="00666600"/>
    <w:rsid w:val="00666840"/>
    <w:rsid w:val="006669CF"/>
    <w:rsid w:val="00666AE7"/>
    <w:rsid w:val="00666BBB"/>
    <w:rsid w:val="00666F40"/>
    <w:rsid w:val="0066711F"/>
    <w:rsid w:val="00667205"/>
    <w:rsid w:val="00667CBB"/>
    <w:rsid w:val="00667ED4"/>
    <w:rsid w:val="006701AF"/>
    <w:rsid w:val="00670572"/>
    <w:rsid w:val="00670C54"/>
    <w:rsid w:val="00670CCF"/>
    <w:rsid w:val="00670CEB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63B"/>
    <w:rsid w:val="0067578A"/>
    <w:rsid w:val="00675B14"/>
    <w:rsid w:val="00675EE1"/>
    <w:rsid w:val="00675EE3"/>
    <w:rsid w:val="00675F63"/>
    <w:rsid w:val="00676003"/>
    <w:rsid w:val="00676208"/>
    <w:rsid w:val="00676647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034"/>
    <w:rsid w:val="006825C7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BCA"/>
    <w:rsid w:val="00686C05"/>
    <w:rsid w:val="00686DE1"/>
    <w:rsid w:val="00686E75"/>
    <w:rsid w:val="006873C9"/>
    <w:rsid w:val="0068745F"/>
    <w:rsid w:val="00687583"/>
    <w:rsid w:val="00687AE7"/>
    <w:rsid w:val="00687B60"/>
    <w:rsid w:val="00687E15"/>
    <w:rsid w:val="006902F1"/>
    <w:rsid w:val="00690461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9D"/>
    <w:rsid w:val="006926CD"/>
    <w:rsid w:val="006927D7"/>
    <w:rsid w:val="00692A68"/>
    <w:rsid w:val="00692E8E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185"/>
    <w:rsid w:val="006952AD"/>
    <w:rsid w:val="00695317"/>
    <w:rsid w:val="006953CE"/>
    <w:rsid w:val="00695752"/>
    <w:rsid w:val="00695AD1"/>
    <w:rsid w:val="00695CA3"/>
    <w:rsid w:val="00695DE5"/>
    <w:rsid w:val="00695F6A"/>
    <w:rsid w:val="00696236"/>
    <w:rsid w:val="006963E6"/>
    <w:rsid w:val="006964EE"/>
    <w:rsid w:val="006966B4"/>
    <w:rsid w:val="00696864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8CB"/>
    <w:rsid w:val="00697915"/>
    <w:rsid w:val="00697D22"/>
    <w:rsid w:val="006A05A3"/>
    <w:rsid w:val="006A0845"/>
    <w:rsid w:val="006A181F"/>
    <w:rsid w:val="006A1C21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408"/>
    <w:rsid w:val="006A3898"/>
    <w:rsid w:val="006A3961"/>
    <w:rsid w:val="006A3C7A"/>
    <w:rsid w:val="006A3DA6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6CA"/>
    <w:rsid w:val="006A5EEA"/>
    <w:rsid w:val="006A6005"/>
    <w:rsid w:val="006A6061"/>
    <w:rsid w:val="006A63B0"/>
    <w:rsid w:val="006A67EF"/>
    <w:rsid w:val="006A69E5"/>
    <w:rsid w:val="006A6D83"/>
    <w:rsid w:val="006A72C2"/>
    <w:rsid w:val="006A73EF"/>
    <w:rsid w:val="006A7470"/>
    <w:rsid w:val="006A7ACD"/>
    <w:rsid w:val="006B02C7"/>
    <w:rsid w:val="006B0589"/>
    <w:rsid w:val="006B05F1"/>
    <w:rsid w:val="006B05FA"/>
    <w:rsid w:val="006B07F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B6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5F9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923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FAC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B7A"/>
    <w:rsid w:val="006D1CCB"/>
    <w:rsid w:val="006D2192"/>
    <w:rsid w:val="006D2818"/>
    <w:rsid w:val="006D28D5"/>
    <w:rsid w:val="006D290C"/>
    <w:rsid w:val="006D2983"/>
    <w:rsid w:val="006D2AA6"/>
    <w:rsid w:val="006D2E6F"/>
    <w:rsid w:val="006D304F"/>
    <w:rsid w:val="006D3090"/>
    <w:rsid w:val="006D30D7"/>
    <w:rsid w:val="006D3116"/>
    <w:rsid w:val="006D342C"/>
    <w:rsid w:val="006D3A20"/>
    <w:rsid w:val="006D3B13"/>
    <w:rsid w:val="006D3C82"/>
    <w:rsid w:val="006D40BA"/>
    <w:rsid w:val="006D4249"/>
    <w:rsid w:val="006D4459"/>
    <w:rsid w:val="006D4557"/>
    <w:rsid w:val="006D45BD"/>
    <w:rsid w:val="006D4B82"/>
    <w:rsid w:val="006D4C9D"/>
    <w:rsid w:val="006D4D51"/>
    <w:rsid w:val="006D5024"/>
    <w:rsid w:val="006D5EAA"/>
    <w:rsid w:val="006D5FE1"/>
    <w:rsid w:val="006D61EA"/>
    <w:rsid w:val="006D624E"/>
    <w:rsid w:val="006D646F"/>
    <w:rsid w:val="006D648C"/>
    <w:rsid w:val="006D6686"/>
    <w:rsid w:val="006D66BF"/>
    <w:rsid w:val="006D6AAB"/>
    <w:rsid w:val="006D6B11"/>
    <w:rsid w:val="006D6B6D"/>
    <w:rsid w:val="006D6D50"/>
    <w:rsid w:val="006D6FBD"/>
    <w:rsid w:val="006D77CF"/>
    <w:rsid w:val="006D7AB3"/>
    <w:rsid w:val="006D7B65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BD"/>
    <w:rsid w:val="006E28DC"/>
    <w:rsid w:val="006E2934"/>
    <w:rsid w:val="006E2F38"/>
    <w:rsid w:val="006E37B2"/>
    <w:rsid w:val="006E3AB9"/>
    <w:rsid w:val="006E3AD9"/>
    <w:rsid w:val="006E3B85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16F"/>
    <w:rsid w:val="006E6A2C"/>
    <w:rsid w:val="006E6FE4"/>
    <w:rsid w:val="006E7140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0FD7"/>
    <w:rsid w:val="006F124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1F"/>
    <w:rsid w:val="006F407E"/>
    <w:rsid w:val="006F4270"/>
    <w:rsid w:val="006F4339"/>
    <w:rsid w:val="006F443A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E7F"/>
    <w:rsid w:val="006F70B9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861"/>
    <w:rsid w:val="00703957"/>
    <w:rsid w:val="00703C30"/>
    <w:rsid w:val="0070405C"/>
    <w:rsid w:val="007045BE"/>
    <w:rsid w:val="007045C9"/>
    <w:rsid w:val="0070475D"/>
    <w:rsid w:val="007048B4"/>
    <w:rsid w:val="00704A27"/>
    <w:rsid w:val="00704EC4"/>
    <w:rsid w:val="007050BD"/>
    <w:rsid w:val="00705656"/>
    <w:rsid w:val="007057A9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A37"/>
    <w:rsid w:val="00706F7D"/>
    <w:rsid w:val="0070707D"/>
    <w:rsid w:val="0070763D"/>
    <w:rsid w:val="00707681"/>
    <w:rsid w:val="00710F23"/>
    <w:rsid w:val="007115BA"/>
    <w:rsid w:val="0071196C"/>
    <w:rsid w:val="0071198B"/>
    <w:rsid w:val="00711A63"/>
    <w:rsid w:val="00711B30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A50"/>
    <w:rsid w:val="00714AA8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108"/>
    <w:rsid w:val="00720756"/>
    <w:rsid w:val="007207AA"/>
    <w:rsid w:val="00720B03"/>
    <w:rsid w:val="00720FB3"/>
    <w:rsid w:val="007213E1"/>
    <w:rsid w:val="00721951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13C"/>
    <w:rsid w:val="00723245"/>
    <w:rsid w:val="00723246"/>
    <w:rsid w:val="00723296"/>
    <w:rsid w:val="0072353C"/>
    <w:rsid w:val="00723727"/>
    <w:rsid w:val="0072383F"/>
    <w:rsid w:val="00723B2D"/>
    <w:rsid w:val="00723B44"/>
    <w:rsid w:val="0072407D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5A7"/>
    <w:rsid w:val="007258B5"/>
    <w:rsid w:val="00725A09"/>
    <w:rsid w:val="00725E7A"/>
    <w:rsid w:val="00726226"/>
    <w:rsid w:val="007262F3"/>
    <w:rsid w:val="007263A0"/>
    <w:rsid w:val="00726666"/>
    <w:rsid w:val="00726ADE"/>
    <w:rsid w:val="00726BF9"/>
    <w:rsid w:val="00726C07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1E45"/>
    <w:rsid w:val="0073207E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B3C"/>
    <w:rsid w:val="00733C9E"/>
    <w:rsid w:val="00734377"/>
    <w:rsid w:val="007343E8"/>
    <w:rsid w:val="00734523"/>
    <w:rsid w:val="00734572"/>
    <w:rsid w:val="007347B3"/>
    <w:rsid w:val="007349EA"/>
    <w:rsid w:val="00734C06"/>
    <w:rsid w:val="00735374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A7A"/>
    <w:rsid w:val="00740C26"/>
    <w:rsid w:val="00740E59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72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5D5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4C75"/>
    <w:rsid w:val="007550DB"/>
    <w:rsid w:val="007551F9"/>
    <w:rsid w:val="0075526E"/>
    <w:rsid w:val="00755776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3E5"/>
    <w:rsid w:val="00760435"/>
    <w:rsid w:val="007605A9"/>
    <w:rsid w:val="007608F0"/>
    <w:rsid w:val="00760FE6"/>
    <w:rsid w:val="00761537"/>
    <w:rsid w:val="00761574"/>
    <w:rsid w:val="00761791"/>
    <w:rsid w:val="007618C5"/>
    <w:rsid w:val="00761BA3"/>
    <w:rsid w:val="007621D4"/>
    <w:rsid w:val="00762377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DD9"/>
    <w:rsid w:val="00765BD4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57F"/>
    <w:rsid w:val="0077168B"/>
    <w:rsid w:val="007716AE"/>
    <w:rsid w:val="00771C93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993"/>
    <w:rsid w:val="00773ACB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6ADD"/>
    <w:rsid w:val="007772CE"/>
    <w:rsid w:val="007774EA"/>
    <w:rsid w:val="00777B9E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4C7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66F"/>
    <w:rsid w:val="00783A3C"/>
    <w:rsid w:val="00783C40"/>
    <w:rsid w:val="00784000"/>
    <w:rsid w:val="007842BB"/>
    <w:rsid w:val="00784843"/>
    <w:rsid w:val="00784F50"/>
    <w:rsid w:val="007853D8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6E75"/>
    <w:rsid w:val="0078711B"/>
    <w:rsid w:val="00787139"/>
    <w:rsid w:val="0078753B"/>
    <w:rsid w:val="00787979"/>
    <w:rsid w:val="00787A21"/>
    <w:rsid w:val="00787E6C"/>
    <w:rsid w:val="007907C2"/>
    <w:rsid w:val="0079187D"/>
    <w:rsid w:val="00792357"/>
    <w:rsid w:val="00792444"/>
    <w:rsid w:val="00792696"/>
    <w:rsid w:val="007930B6"/>
    <w:rsid w:val="007930DF"/>
    <w:rsid w:val="0079323B"/>
    <w:rsid w:val="0079388D"/>
    <w:rsid w:val="0079399A"/>
    <w:rsid w:val="00793A51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C07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E67"/>
    <w:rsid w:val="007B1FA1"/>
    <w:rsid w:val="007B1FF6"/>
    <w:rsid w:val="007B2261"/>
    <w:rsid w:val="007B22C0"/>
    <w:rsid w:val="007B234B"/>
    <w:rsid w:val="007B2496"/>
    <w:rsid w:val="007B24F9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CDC"/>
    <w:rsid w:val="007B4DCF"/>
    <w:rsid w:val="007B5256"/>
    <w:rsid w:val="007B53E6"/>
    <w:rsid w:val="007B567C"/>
    <w:rsid w:val="007B5798"/>
    <w:rsid w:val="007B6103"/>
    <w:rsid w:val="007B6446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D61"/>
    <w:rsid w:val="007C0FB0"/>
    <w:rsid w:val="007C11AE"/>
    <w:rsid w:val="007C19A5"/>
    <w:rsid w:val="007C1F2C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B57"/>
    <w:rsid w:val="007C2CD0"/>
    <w:rsid w:val="007C2D7B"/>
    <w:rsid w:val="007C2F6E"/>
    <w:rsid w:val="007C302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74"/>
    <w:rsid w:val="007C48A9"/>
    <w:rsid w:val="007C4A49"/>
    <w:rsid w:val="007C4B2B"/>
    <w:rsid w:val="007C5541"/>
    <w:rsid w:val="007C5572"/>
    <w:rsid w:val="007C5893"/>
    <w:rsid w:val="007C59D8"/>
    <w:rsid w:val="007C5C92"/>
    <w:rsid w:val="007C5FFE"/>
    <w:rsid w:val="007C6455"/>
    <w:rsid w:val="007C6503"/>
    <w:rsid w:val="007C668F"/>
    <w:rsid w:val="007C67D5"/>
    <w:rsid w:val="007C682E"/>
    <w:rsid w:val="007C68C3"/>
    <w:rsid w:val="007C6C6E"/>
    <w:rsid w:val="007C7C6F"/>
    <w:rsid w:val="007C7E53"/>
    <w:rsid w:val="007D035D"/>
    <w:rsid w:val="007D03D2"/>
    <w:rsid w:val="007D0422"/>
    <w:rsid w:val="007D07EB"/>
    <w:rsid w:val="007D0C04"/>
    <w:rsid w:val="007D0C09"/>
    <w:rsid w:val="007D0C3F"/>
    <w:rsid w:val="007D0DAE"/>
    <w:rsid w:val="007D0E1E"/>
    <w:rsid w:val="007D0FFB"/>
    <w:rsid w:val="007D120D"/>
    <w:rsid w:val="007D1891"/>
    <w:rsid w:val="007D1987"/>
    <w:rsid w:val="007D1C42"/>
    <w:rsid w:val="007D1C93"/>
    <w:rsid w:val="007D215A"/>
    <w:rsid w:val="007D27DF"/>
    <w:rsid w:val="007D29D0"/>
    <w:rsid w:val="007D2CC7"/>
    <w:rsid w:val="007D2E15"/>
    <w:rsid w:val="007D307A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C72"/>
    <w:rsid w:val="007E0CB9"/>
    <w:rsid w:val="007E0ED3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1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5CC4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7E4"/>
    <w:rsid w:val="00811826"/>
    <w:rsid w:val="00811964"/>
    <w:rsid w:val="00811BAC"/>
    <w:rsid w:val="00811D12"/>
    <w:rsid w:val="00811E3C"/>
    <w:rsid w:val="0081208F"/>
    <w:rsid w:val="00812695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B9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5C0"/>
    <w:rsid w:val="00820751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5FC4"/>
    <w:rsid w:val="0082645E"/>
    <w:rsid w:val="00826740"/>
    <w:rsid w:val="00827332"/>
    <w:rsid w:val="0082762F"/>
    <w:rsid w:val="00827B0A"/>
    <w:rsid w:val="00827EE7"/>
    <w:rsid w:val="00827FFE"/>
    <w:rsid w:val="00830B0E"/>
    <w:rsid w:val="00831986"/>
    <w:rsid w:val="00831A6A"/>
    <w:rsid w:val="00831D21"/>
    <w:rsid w:val="00831F3D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AF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1A99"/>
    <w:rsid w:val="00842020"/>
    <w:rsid w:val="00842499"/>
    <w:rsid w:val="00842582"/>
    <w:rsid w:val="0084279E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A88"/>
    <w:rsid w:val="00852FA5"/>
    <w:rsid w:val="00853029"/>
    <w:rsid w:val="008531F2"/>
    <w:rsid w:val="0085324A"/>
    <w:rsid w:val="008532F6"/>
    <w:rsid w:val="0085376F"/>
    <w:rsid w:val="00853A91"/>
    <w:rsid w:val="00853ABB"/>
    <w:rsid w:val="00854110"/>
    <w:rsid w:val="008541C9"/>
    <w:rsid w:val="0085423F"/>
    <w:rsid w:val="0085447C"/>
    <w:rsid w:val="008547E1"/>
    <w:rsid w:val="00854E82"/>
    <w:rsid w:val="00855173"/>
    <w:rsid w:val="008552FC"/>
    <w:rsid w:val="008555F6"/>
    <w:rsid w:val="00856039"/>
    <w:rsid w:val="00856374"/>
    <w:rsid w:val="008563C8"/>
    <w:rsid w:val="008564D7"/>
    <w:rsid w:val="008565A8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D97"/>
    <w:rsid w:val="00860E0B"/>
    <w:rsid w:val="00860F04"/>
    <w:rsid w:val="008610AE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F"/>
    <w:rsid w:val="00862523"/>
    <w:rsid w:val="0086261F"/>
    <w:rsid w:val="00862658"/>
    <w:rsid w:val="008627B6"/>
    <w:rsid w:val="0086288C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7E9"/>
    <w:rsid w:val="00864AAF"/>
    <w:rsid w:val="00864B7A"/>
    <w:rsid w:val="00864C2D"/>
    <w:rsid w:val="00864C6C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0EDE"/>
    <w:rsid w:val="0087117E"/>
    <w:rsid w:val="0087137E"/>
    <w:rsid w:val="0087166C"/>
    <w:rsid w:val="00871992"/>
    <w:rsid w:val="0087205D"/>
    <w:rsid w:val="00872169"/>
    <w:rsid w:val="00872296"/>
    <w:rsid w:val="008723AC"/>
    <w:rsid w:val="008725CA"/>
    <w:rsid w:val="008726AD"/>
    <w:rsid w:val="008727FA"/>
    <w:rsid w:val="00872876"/>
    <w:rsid w:val="008729DC"/>
    <w:rsid w:val="00872A74"/>
    <w:rsid w:val="00872DE5"/>
    <w:rsid w:val="00872FA8"/>
    <w:rsid w:val="008730C6"/>
    <w:rsid w:val="0087319A"/>
    <w:rsid w:val="008731DE"/>
    <w:rsid w:val="008732F0"/>
    <w:rsid w:val="008735BF"/>
    <w:rsid w:val="0087369B"/>
    <w:rsid w:val="0087370C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D0"/>
    <w:rsid w:val="0087646A"/>
    <w:rsid w:val="0087704D"/>
    <w:rsid w:val="008775A7"/>
    <w:rsid w:val="00877739"/>
    <w:rsid w:val="00877A78"/>
    <w:rsid w:val="00880198"/>
    <w:rsid w:val="008804DF"/>
    <w:rsid w:val="008806D4"/>
    <w:rsid w:val="00880A87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FB8"/>
    <w:rsid w:val="00885355"/>
    <w:rsid w:val="00885865"/>
    <w:rsid w:val="0088588B"/>
    <w:rsid w:val="00885AF3"/>
    <w:rsid w:val="00886128"/>
    <w:rsid w:val="00886797"/>
    <w:rsid w:val="008867A8"/>
    <w:rsid w:val="008868F4"/>
    <w:rsid w:val="00886F1A"/>
    <w:rsid w:val="008870B3"/>
    <w:rsid w:val="008872D3"/>
    <w:rsid w:val="008873DC"/>
    <w:rsid w:val="00887419"/>
    <w:rsid w:val="0088765C"/>
    <w:rsid w:val="008876FE"/>
    <w:rsid w:val="00887DC2"/>
    <w:rsid w:val="00887F1E"/>
    <w:rsid w:val="00887F61"/>
    <w:rsid w:val="00890059"/>
    <w:rsid w:val="008901B6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1DBC"/>
    <w:rsid w:val="00892317"/>
    <w:rsid w:val="00892422"/>
    <w:rsid w:val="00892612"/>
    <w:rsid w:val="0089293D"/>
    <w:rsid w:val="00892AD4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CF5"/>
    <w:rsid w:val="00893D18"/>
    <w:rsid w:val="00893D37"/>
    <w:rsid w:val="00893E19"/>
    <w:rsid w:val="00893E5D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A0"/>
    <w:rsid w:val="008953F7"/>
    <w:rsid w:val="008955AE"/>
    <w:rsid w:val="00895743"/>
    <w:rsid w:val="00895771"/>
    <w:rsid w:val="00895E78"/>
    <w:rsid w:val="00896023"/>
    <w:rsid w:val="00896122"/>
    <w:rsid w:val="0089613C"/>
    <w:rsid w:val="008965DB"/>
    <w:rsid w:val="008968D8"/>
    <w:rsid w:val="00896A09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196"/>
    <w:rsid w:val="008A242D"/>
    <w:rsid w:val="008A2807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FB9"/>
    <w:rsid w:val="008A722E"/>
    <w:rsid w:val="008A7503"/>
    <w:rsid w:val="008A775F"/>
    <w:rsid w:val="008A788B"/>
    <w:rsid w:val="008A7A0B"/>
    <w:rsid w:val="008B02C2"/>
    <w:rsid w:val="008B094F"/>
    <w:rsid w:val="008B0E77"/>
    <w:rsid w:val="008B1257"/>
    <w:rsid w:val="008B145F"/>
    <w:rsid w:val="008B1485"/>
    <w:rsid w:val="008B19B2"/>
    <w:rsid w:val="008B1C7C"/>
    <w:rsid w:val="008B1F69"/>
    <w:rsid w:val="008B2555"/>
    <w:rsid w:val="008B2ADA"/>
    <w:rsid w:val="008B2D48"/>
    <w:rsid w:val="008B2E78"/>
    <w:rsid w:val="008B2ED2"/>
    <w:rsid w:val="008B310A"/>
    <w:rsid w:val="008B31A8"/>
    <w:rsid w:val="008B3516"/>
    <w:rsid w:val="008B3FA4"/>
    <w:rsid w:val="008B469E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16D"/>
    <w:rsid w:val="008C130D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06E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05"/>
    <w:rsid w:val="008C5A37"/>
    <w:rsid w:val="008C5CFC"/>
    <w:rsid w:val="008C6880"/>
    <w:rsid w:val="008C6BC2"/>
    <w:rsid w:val="008C6F73"/>
    <w:rsid w:val="008C7636"/>
    <w:rsid w:val="008C7CD2"/>
    <w:rsid w:val="008D03E3"/>
    <w:rsid w:val="008D08EB"/>
    <w:rsid w:val="008D0C04"/>
    <w:rsid w:val="008D1498"/>
    <w:rsid w:val="008D168E"/>
    <w:rsid w:val="008D16FE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A66"/>
    <w:rsid w:val="008D2CF5"/>
    <w:rsid w:val="008D2DBB"/>
    <w:rsid w:val="008D2F54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16B"/>
    <w:rsid w:val="008E1B20"/>
    <w:rsid w:val="008E2320"/>
    <w:rsid w:val="008E274F"/>
    <w:rsid w:val="008E29E7"/>
    <w:rsid w:val="008E2AC5"/>
    <w:rsid w:val="008E2BD3"/>
    <w:rsid w:val="008E2EE0"/>
    <w:rsid w:val="008E3015"/>
    <w:rsid w:val="008E32B5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EA6"/>
    <w:rsid w:val="008E54C2"/>
    <w:rsid w:val="008E5749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4B4"/>
    <w:rsid w:val="008F356A"/>
    <w:rsid w:val="008F37D9"/>
    <w:rsid w:val="008F38F2"/>
    <w:rsid w:val="008F3A1E"/>
    <w:rsid w:val="008F3A75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6E4"/>
    <w:rsid w:val="009016F6"/>
    <w:rsid w:val="0090171A"/>
    <w:rsid w:val="00901988"/>
    <w:rsid w:val="0090212F"/>
    <w:rsid w:val="00902292"/>
    <w:rsid w:val="0090262A"/>
    <w:rsid w:val="00902711"/>
    <w:rsid w:val="00902D03"/>
    <w:rsid w:val="00902D4E"/>
    <w:rsid w:val="00902E0B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415F"/>
    <w:rsid w:val="00904633"/>
    <w:rsid w:val="00904685"/>
    <w:rsid w:val="009049ED"/>
    <w:rsid w:val="009052AF"/>
    <w:rsid w:val="009056B5"/>
    <w:rsid w:val="0090599A"/>
    <w:rsid w:val="00905AA4"/>
    <w:rsid w:val="00905F67"/>
    <w:rsid w:val="009060DC"/>
    <w:rsid w:val="00906A7F"/>
    <w:rsid w:val="00906D97"/>
    <w:rsid w:val="00906EF4"/>
    <w:rsid w:val="009073E9"/>
    <w:rsid w:val="00907417"/>
    <w:rsid w:val="00907543"/>
    <w:rsid w:val="00907C60"/>
    <w:rsid w:val="00907EFB"/>
    <w:rsid w:val="00907FA1"/>
    <w:rsid w:val="00907FF2"/>
    <w:rsid w:val="00910177"/>
    <w:rsid w:val="0091040E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35F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7C0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5DEB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5B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184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27B4B"/>
    <w:rsid w:val="0093006F"/>
    <w:rsid w:val="0093037E"/>
    <w:rsid w:val="009308C2"/>
    <w:rsid w:val="009309F4"/>
    <w:rsid w:val="00930B76"/>
    <w:rsid w:val="00930DF3"/>
    <w:rsid w:val="0093118E"/>
    <w:rsid w:val="009313D4"/>
    <w:rsid w:val="00931950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2A1"/>
    <w:rsid w:val="009347AA"/>
    <w:rsid w:val="00934967"/>
    <w:rsid w:val="009349AD"/>
    <w:rsid w:val="00934F9D"/>
    <w:rsid w:val="00935155"/>
    <w:rsid w:val="009354FB"/>
    <w:rsid w:val="00935557"/>
    <w:rsid w:val="0093568B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27C"/>
    <w:rsid w:val="009404CA"/>
    <w:rsid w:val="00940611"/>
    <w:rsid w:val="009406E0"/>
    <w:rsid w:val="0094094A"/>
    <w:rsid w:val="00940A31"/>
    <w:rsid w:val="00940C53"/>
    <w:rsid w:val="00940DF8"/>
    <w:rsid w:val="00940EA9"/>
    <w:rsid w:val="00940ED8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2AB"/>
    <w:rsid w:val="009432AE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1F9"/>
    <w:rsid w:val="0094520C"/>
    <w:rsid w:val="00945331"/>
    <w:rsid w:val="009455C1"/>
    <w:rsid w:val="00945761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6E9E"/>
    <w:rsid w:val="00947312"/>
    <w:rsid w:val="00947598"/>
    <w:rsid w:val="009475BE"/>
    <w:rsid w:val="009475D0"/>
    <w:rsid w:val="009476F4"/>
    <w:rsid w:val="0094775F"/>
    <w:rsid w:val="009478C2"/>
    <w:rsid w:val="00947B5D"/>
    <w:rsid w:val="00947BAA"/>
    <w:rsid w:val="00947BF8"/>
    <w:rsid w:val="00947D6A"/>
    <w:rsid w:val="00947EF1"/>
    <w:rsid w:val="0095052A"/>
    <w:rsid w:val="009509B5"/>
    <w:rsid w:val="00950A99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3F1"/>
    <w:rsid w:val="0095249D"/>
    <w:rsid w:val="0095261A"/>
    <w:rsid w:val="0095272F"/>
    <w:rsid w:val="00952803"/>
    <w:rsid w:val="00952A6D"/>
    <w:rsid w:val="00952BA6"/>
    <w:rsid w:val="00952EE0"/>
    <w:rsid w:val="00953124"/>
    <w:rsid w:val="00953487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781"/>
    <w:rsid w:val="00957CA1"/>
    <w:rsid w:val="00957D21"/>
    <w:rsid w:val="0096056B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058"/>
    <w:rsid w:val="009632A3"/>
    <w:rsid w:val="00963443"/>
    <w:rsid w:val="00963880"/>
    <w:rsid w:val="00963E59"/>
    <w:rsid w:val="00963F29"/>
    <w:rsid w:val="00964BDE"/>
    <w:rsid w:val="00964C91"/>
    <w:rsid w:val="0096563A"/>
    <w:rsid w:val="009656A5"/>
    <w:rsid w:val="009656D1"/>
    <w:rsid w:val="0096587A"/>
    <w:rsid w:val="00965E03"/>
    <w:rsid w:val="00965FA1"/>
    <w:rsid w:val="0096650D"/>
    <w:rsid w:val="0096660C"/>
    <w:rsid w:val="00966A54"/>
    <w:rsid w:val="00966B1E"/>
    <w:rsid w:val="00966C8A"/>
    <w:rsid w:val="00967124"/>
    <w:rsid w:val="00967216"/>
    <w:rsid w:val="0096789C"/>
    <w:rsid w:val="00967970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951"/>
    <w:rsid w:val="00971A3B"/>
    <w:rsid w:val="00971C97"/>
    <w:rsid w:val="009721BD"/>
    <w:rsid w:val="00972311"/>
    <w:rsid w:val="0097231D"/>
    <w:rsid w:val="00972622"/>
    <w:rsid w:val="00972AED"/>
    <w:rsid w:val="00973043"/>
    <w:rsid w:val="00973236"/>
    <w:rsid w:val="00973245"/>
    <w:rsid w:val="00973403"/>
    <w:rsid w:val="00973432"/>
    <w:rsid w:val="00973597"/>
    <w:rsid w:val="00973713"/>
    <w:rsid w:val="009737B0"/>
    <w:rsid w:val="00973857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65C"/>
    <w:rsid w:val="009766FD"/>
    <w:rsid w:val="00976892"/>
    <w:rsid w:val="0097691A"/>
    <w:rsid w:val="00976CB0"/>
    <w:rsid w:val="00976D03"/>
    <w:rsid w:val="00976F20"/>
    <w:rsid w:val="00976FAE"/>
    <w:rsid w:val="0097710A"/>
    <w:rsid w:val="009778D5"/>
    <w:rsid w:val="00977945"/>
    <w:rsid w:val="00977B90"/>
    <w:rsid w:val="00977C40"/>
    <w:rsid w:val="00977C52"/>
    <w:rsid w:val="00977E1A"/>
    <w:rsid w:val="00977EFA"/>
    <w:rsid w:val="00977F24"/>
    <w:rsid w:val="0098027C"/>
    <w:rsid w:val="0098036B"/>
    <w:rsid w:val="00980772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24AB"/>
    <w:rsid w:val="0098297D"/>
    <w:rsid w:val="00982C88"/>
    <w:rsid w:val="00983437"/>
    <w:rsid w:val="00983535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CA9"/>
    <w:rsid w:val="00984EFB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1A5"/>
    <w:rsid w:val="00986349"/>
    <w:rsid w:val="00986580"/>
    <w:rsid w:val="0098662C"/>
    <w:rsid w:val="009866A9"/>
    <w:rsid w:val="00986876"/>
    <w:rsid w:val="00986AC7"/>
    <w:rsid w:val="00986C8D"/>
    <w:rsid w:val="00986E05"/>
    <w:rsid w:val="00986F13"/>
    <w:rsid w:val="00986F9D"/>
    <w:rsid w:val="0098705E"/>
    <w:rsid w:val="00987461"/>
    <w:rsid w:val="0098750E"/>
    <w:rsid w:val="009876EA"/>
    <w:rsid w:val="00987749"/>
    <w:rsid w:val="00987792"/>
    <w:rsid w:val="00987898"/>
    <w:rsid w:val="00987966"/>
    <w:rsid w:val="009879BF"/>
    <w:rsid w:val="00990175"/>
    <w:rsid w:val="00990B55"/>
    <w:rsid w:val="00990F60"/>
    <w:rsid w:val="00991093"/>
    <w:rsid w:val="009912B3"/>
    <w:rsid w:val="009914A9"/>
    <w:rsid w:val="00992057"/>
    <w:rsid w:val="0099224F"/>
    <w:rsid w:val="009922A5"/>
    <w:rsid w:val="0099284D"/>
    <w:rsid w:val="009928A3"/>
    <w:rsid w:val="00992C09"/>
    <w:rsid w:val="00992DAD"/>
    <w:rsid w:val="00992DF6"/>
    <w:rsid w:val="00992E1F"/>
    <w:rsid w:val="0099303B"/>
    <w:rsid w:val="0099310B"/>
    <w:rsid w:val="00993490"/>
    <w:rsid w:val="0099360A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25D"/>
    <w:rsid w:val="009953A7"/>
    <w:rsid w:val="0099546E"/>
    <w:rsid w:val="00995B11"/>
    <w:rsid w:val="009961D5"/>
    <w:rsid w:val="0099622D"/>
    <w:rsid w:val="009967AC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B99"/>
    <w:rsid w:val="009A1D52"/>
    <w:rsid w:val="009A20BB"/>
    <w:rsid w:val="009A221B"/>
    <w:rsid w:val="009A238D"/>
    <w:rsid w:val="009A24A8"/>
    <w:rsid w:val="009A2548"/>
    <w:rsid w:val="009A263B"/>
    <w:rsid w:val="009A2662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02"/>
    <w:rsid w:val="009A5317"/>
    <w:rsid w:val="009A53FB"/>
    <w:rsid w:val="009A546C"/>
    <w:rsid w:val="009A5474"/>
    <w:rsid w:val="009A5621"/>
    <w:rsid w:val="009A59BD"/>
    <w:rsid w:val="009A59BF"/>
    <w:rsid w:val="009A5A23"/>
    <w:rsid w:val="009A5EF9"/>
    <w:rsid w:val="009A6A7B"/>
    <w:rsid w:val="009A6C38"/>
    <w:rsid w:val="009A6C3D"/>
    <w:rsid w:val="009A6E05"/>
    <w:rsid w:val="009A75C7"/>
    <w:rsid w:val="009A75F6"/>
    <w:rsid w:val="009A764D"/>
    <w:rsid w:val="009A77AE"/>
    <w:rsid w:val="009A7845"/>
    <w:rsid w:val="009A7882"/>
    <w:rsid w:val="009A7ACB"/>
    <w:rsid w:val="009A7C11"/>
    <w:rsid w:val="009A7D33"/>
    <w:rsid w:val="009A7DCA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2F92"/>
    <w:rsid w:val="009B3458"/>
    <w:rsid w:val="009B4078"/>
    <w:rsid w:val="009B413E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780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5F6"/>
    <w:rsid w:val="009B7891"/>
    <w:rsid w:val="009B79C1"/>
    <w:rsid w:val="009B7A62"/>
    <w:rsid w:val="009B7EA4"/>
    <w:rsid w:val="009B7EF2"/>
    <w:rsid w:val="009B7EF4"/>
    <w:rsid w:val="009B7F1D"/>
    <w:rsid w:val="009C01F2"/>
    <w:rsid w:val="009C03C5"/>
    <w:rsid w:val="009C0913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C9"/>
    <w:rsid w:val="009C3423"/>
    <w:rsid w:val="009C35D5"/>
    <w:rsid w:val="009C36FF"/>
    <w:rsid w:val="009C38F5"/>
    <w:rsid w:val="009C39B4"/>
    <w:rsid w:val="009C3AD9"/>
    <w:rsid w:val="009C3C73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82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43E"/>
    <w:rsid w:val="009D162C"/>
    <w:rsid w:val="009D1A54"/>
    <w:rsid w:val="009D1A96"/>
    <w:rsid w:val="009D1FD4"/>
    <w:rsid w:val="009D2557"/>
    <w:rsid w:val="009D25E7"/>
    <w:rsid w:val="009D272C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DCC"/>
    <w:rsid w:val="009D54A8"/>
    <w:rsid w:val="009D5657"/>
    <w:rsid w:val="009D56FB"/>
    <w:rsid w:val="009D59DF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3F"/>
    <w:rsid w:val="009E06F5"/>
    <w:rsid w:val="009E0876"/>
    <w:rsid w:val="009E09CB"/>
    <w:rsid w:val="009E0C86"/>
    <w:rsid w:val="009E0C9B"/>
    <w:rsid w:val="009E0E6D"/>
    <w:rsid w:val="009E0F6C"/>
    <w:rsid w:val="009E1152"/>
    <w:rsid w:val="009E115A"/>
    <w:rsid w:val="009E1272"/>
    <w:rsid w:val="009E142F"/>
    <w:rsid w:val="009E1457"/>
    <w:rsid w:val="009E17D9"/>
    <w:rsid w:val="009E1800"/>
    <w:rsid w:val="009E1EE2"/>
    <w:rsid w:val="009E20A2"/>
    <w:rsid w:val="009E20FD"/>
    <w:rsid w:val="009E22DE"/>
    <w:rsid w:val="009E240D"/>
    <w:rsid w:val="009E265A"/>
    <w:rsid w:val="009E268A"/>
    <w:rsid w:val="009E2826"/>
    <w:rsid w:val="009E298A"/>
    <w:rsid w:val="009E2C8F"/>
    <w:rsid w:val="009E2E64"/>
    <w:rsid w:val="009E2FA8"/>
    <w:rsid w:val="009E3011"/>
    <w:rsid w:val="009E30FD"/>
    <w:rsid w:val="009E31DE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3DD7"/>
    <w:rsid w:val="009E4297"/>
    <w:rsid w:val="009E43D1"/>
    <w:rsid w:val="009E43F2"/>
    <w:rsid w:val="009E4881"/>
    <w:rsid w:val="009E4B5E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F"/>
    <w:rsid w:val="009E76F8"/>
    <w:rsid w:val="009E78E3"/>
    <w:rsid w:val="009E7A5F"/>
    <w:rsid w:val="009E7ACB"/>
    <w:rsid w:val="009F008F"/>
    <w:rsid w:val="009F011D"/>
    <w:rsid w:val="009F0398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505"/>
    <w:rsid w:val="009F465F"/>
    <w:rsid w:val="009F470B"/>
    <w:rsid w:val="009F4925"/>
    <w:rsid w:val="009F495A"/>
    <w:rsid w:val="009F4B2C"/>
    <w:rsid w:val="009F4E1A"/>
    <w:rsid w:val="009F4E6C"/>
    <w:rsid w:val="009F4E83"/>
    <w:rsid w:val="009F4FF3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155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A6C"/>
    <w:rsid w:val="00A02B29"/>
    <w:rsid w:val="00A02DDD"/>
    <w:rsid w:val="00A0315F"/>
    <w:rsid w:val="00A03302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E8"/>
    <w:rsid w:val="00A06CFC"/>
    <w:rsid w:val="00A06D88"/>
    <w:rsid w:val="00A06FA1"/>
    <w:rsid w:val="00A070AD"/>
    <w:rsid w:val="00A072DF"/>
    <w:rsid w:val="00A0730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577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B"/>
    <w:rsid w:val="00A1388F"/>
    <w:rsid w:val="00A13D37"/>
    <w:rsid w:val="00A14053"/>
    <w:rsid w:val="00A146A1"/>
    <w:rsid w:val="00A14A5D"/>
    <w:rsid w:val="00A14D39"/>
    <w:rsid w:val="00A152BE"/>
    <w:rsid w:val="00A15323"/>
    <w:rsid w:val="00A1540F"/>
    <w:rsid w:val="00A15C60"/>
    <w:rsid w:val="00A15FFB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6D2"/>
    <w:rsid w:val="00A17795"/>
    <w:rsid w:val="00A17E92"/>
    <w:rsid w:val="00A17FB9"/>
    <w:rsid w:val="00A20223"/>
    <w:rsid w:val="00A20374"/>
    <w:rsid w:val="00A2093E"/>
    <w:rsid w:val="00A20AE1"/>
    <w:rsid w:val="00A20B93"/>
    <w:rsid w:val="00A20EA2"/>
    <w:rsid w:val="00A21372"/>
    <w:rsid w:val="00A21426"/>
    <w:rsid w:val="00A21433"/>
    <w:rsid w:val="00A215A8"/>
    <w:rsid w:val="00A217F6"/>
    <w:rsid w:val="00A21B22"/>
    <w:rsid w:val="00A225DB"/>
    <w:rsid w:val="00A226CB"/>
    <w:rsid w:val="00A227D2"/>
    <w:rsid w:val="00A22903"/>
    <w:rsid w:val="00A22A02"/>
    <w:rsid w:val="00A22E9D"/>
    <w:rsid w:val="00A23060"/>
    <w:rsid w:val="00A234F0"/>
    <w:rsid w:val="00A23669"/>
    <w:rsid w:val="00A23D21"/>
    <w:rsid w:val="00A2435D"/>
    <w:rsid w:val="00A246BF"/>
    <w:rsid w:val="00A24D15"/>
    <w:rsid w:val="00A24D48"/>
    <w:rsid w:val="00A24D6B"/>
    <w:rsid w:val="00A24DCA"/>
    <w:rsid w:val="00A24EA4"/>
    <w:rsid w:val="00A25052"/>
    <w:rsid w:val="00A255CF"/>
    <w:rsid w:val="00A264CA"/>
    <w:rsid w:val="00A2687E"/>
    <w:rsid w:val="00A26BEA"/>
    <w:rsid w:val="00A26CB5"/>
    <w:rsid w:val="00A27624"/>
    <w:rsid w:val="00A2769E"/>
    <w:rsid w:val="00A277DB"/>
    <w:rsid w:val="00A278FF"/>
    <w:rsid w:val="00A279D3"/>
    <w:rsid w:val="00A27B2C"/>
    <w:rsid w:val="00A27FC7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1C0"/>
    <w:rsid w:val="00A32D63"/>
    <w:rsid w:val="00A32FB4"/>
    <w:rsid w:val="00A33AB2"/>
    <w:rsid w:val="00A344F3"/>
    <w:rsid w:val="00A34ABB"/>
    <w:rsid w:val="00A35253"/>
    <w:rsid w:val="00A354BC"/>
    <w:rsid w:val="00A35A05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A19"/>
    <w:rsid w:val="00A41A51"/>
    <w:rsid w:val="00A41CC3"/>
    <w:rsid w:val="00A41CDE"/>
    <w:rsid w:val="00A41D4E"/>
    <w:rsid w:val="00A41D8D"/>
    <w:rsid w:val="00A4242D"/>
    <w:rsid w:val="00A426F4"/>
    <w:rsid w:val="00A42DD7"/>
    <w:rsid w:val="00A42E19"/>
    <w:rsid w:val="00A430C4"/>
    <w:rsid w:val="00A430C7"/>
    <w:rsid w:val="00A4333C"/>
    <w:rsid w:val="00A4338E"/>
    <w:rsid w:val="00A43D72"/>
    <w:rsid w:val="00A43EC0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777"/>
    <w:rsid w:val="00A46D17"/>
    <w:rsid w:val="00A46F49"/>
    <w:rsid w:val="00A46F99"/>
    <w:rsid w:val="00A472E7"/>
    <w:rsid w:val="00A47503"/>
    <w:rsid w:val="00A476B2"/>
    <w:rsid w:val="00A47C34"/>
    <w:rsid w:val="00A47FA9"/>
    <w:rsid w:val="00A50019"/>
    <w:rsid w:val="00A503D8"/>
    <w:rsid w:val="00A50C53"/>
    <w:rsid w:val="00A50E50"/>
    <w:rsid w:val="00A51200"/>
    <w:rsid w:val="00A5194E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7E7"/>
    <w:rsid w:val="00A567FB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F01"/>
    <w:rsid w:val="00A603F1"/>
    <w:rsid w:val="00A604B2"/>
    <w:rsid w:val="00A6052E"/>
    <w:rsid w:val="00A6077C"/>
    <w:rsid w:val="00A60786"/>
    <w:rsid w:val="00A609AD"/>
    <w:rsid w:val="00A6129C"/>
    <w:rsid w:val="00A612E0"/>
    <w:rsid w:val="00A614C9"/>
    <w:rsid w:val="00A61F9E"/>
    <w:rsid w:val="00A62378"/>
    <w:rsid w:val="00A6240B"/>
    <w:rsid w:val="00A62585"/>
    <w:rsid w:val="00A62729"/>
    <w:rsid w:val="00A62767"/>
    <w:rsid w:val="00A628CB"/>
    <w:rsid w:val="00A62AA4"/>
    <w:rsid w:val="00A62C6E"/>
    <w:rsid w:val="00A62DF5"/>
    <w:rsid w:val="00A62FB9"/>
    <w:rsid w:val="00A63480"/>
    <w:rsid w:val="00A634EE"/>
    <w:rsid w:val="00A63581"/>
    <w:rsid w:val="00A63715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C30"/>
    <w:rsid w:val="00A66EFA"/>
    <w:rsid w:val="00A66F71"/>
    <w:rsid w:val="00A6737C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7A3"/>
    <w:rsid w:val="00A70C2E"/>
    <w:rsid w:val="00A70CC1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564"/>
    <w:rsid w:val="00A7276A"/>
    <w:rsid w:val="00A729A2"/>
    <w:rsid w:val="00A73035"/>
    <w:rsid w:val="00A731FA"/>
    <w:rsid w:val="00A733E3"/>
    <w:rsid w:val="00A73583"/>
    <w:rsid w:val="00A73630"/>
    <w:rsid w:val="00A736C7"/>
    <w:rsid w:val="00A73824"/>
    <w:rsid w:val="00A73A01"/>
    <w:rsid w:val="00A73AA7"/>
    <w:rsid w:val="00A73B09"/>
    <w:rsid w:val="00A73CD0"/>
    <w:rsid w:val="00A73FC9"/>
    <w:rsid w:val="00A74026"/>
    <w:rsid w:val="00A74669"/>
    <w:rsid w:val="00A7485A"/>
    <w:rsid w:val="00A74A40"/>
    <w:rsid w:val="00A74D4D"/>
    <w:rsid w:val="00A74DDB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756"/>
    <w:rsid w:val="00A77793"/>
    <w:rsid w:val="00A8025A"/>
    <w:rsid w:val="00A802AB"/>
    <w:rsid w:val="00A8071E"/>
    <w:rsid w:val="00A80D45"/>
    <w:rsid w:val="00A80E9B"/>
    <w:rsid w:val="00A80EFA"/>
    <w:rsid w:val="00A80FDD"/>
    <w:rsid w:val="00A810BD"/>
    <w:rsid w:val="00A815AA"/>
    <w:rsid w:val="00A818B8"/>
    <w:rsid w:val="00A8195A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6FE"/>
    <w:rsid w:val="00A82A89"/>
    <w:rsid w:val="00A82C11"/>
    <w:rsid w:val="00A82CF2"/>
    <w:rsid w:val="00A82E7D"/>
    <w:rsid w:val="00A82F86"/>
    <w:rsid w:val="00A82FA7"/>
    <w:rsid w:val="00A83708"/>
    <w:rsid w:val="00A83D29"/>
    <w:rsid w:val="00A83E82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968"/>
    <w:rsid w:val="00A85B0D"/>
    <w:rsid w:val="00A85CF5"/>
    <w:rsid w:val="00A85D5C"/>
    <w:rsid w:val="00A86064"/>
    <w:rsid w:val="00A8606B"/>
    <w:rsid w:val="00A86083"/>
    <w:rsid w:val="00A86664"/>
    <w:rsid w:val="00A8666C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005"/>
    <w:rsid w:val="00A93226"/>
    <w:rsid w:val="00A9334F"/>
    <w:rsid w:val="00A936A5"/>
    <w:rsid w:val="00A936F7"/>
    <w:rsid w:val="00A937BF"/>
    <w:rsid w:val="00A93CC1"/>
    <w:rsid w:val="00A93E37"/>
    <w:rsid w:val="00A93F42"/>
    <w:rsid w:val="00A9402E"/>
    <w:rsid w:val="00A9430D"/>
    <w:rsid w:val="00A94337"/>
    <w:rsid w:val="00A94509"/>
    <w:rsid w:val="00A94676"/>
    <w:rsid w:val="00A946B4"/>
    <w:rsid w:val="00A94724"/>
    <w:rsid w:val="00A9473F"/>
    <w:rsid w:val="00A94835"/>
    <w:rsid w:val="00A94964"/>
    <w:rsid w:val="00A94D46"/>
    <w:rsid w:val="00A94F21"/>
    <w:rsid w:val="00A94F2D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75"/>
    <w:rsid w:val="00A96DF9"/>
    <w:rsid w:val="00A96F7C"/>
    <w:rsid w:val="00A97655"/>
    <w:rsid w:val="00AA0928"/>
    <w:rsid w:val="00AA0B30"/>
    <w:rsid w:val="00AA107B"/>
    <w:rsid w:val="00AA19F4"/>
    <w:rsid w:val="00AA202E"/>
    <w:rsid w:val="00AA20DF"/>
    <w:rsid w:val="00AA2355"/>
    <w:rsid w:val="00AA2697"/>
    <w:rsid w:val="00AA27B4"/>
    <w:rsid w:val="00AA2830"/>
    <w:rsid w:val="00AA2B55"/>
    <w:rsid w:val="00AA2D44"/>
    <w:rsid w:val="00AA32B1"/>
    <w:rsid w:val="00AA35DB"/>
    <w:rsid w:val="00AA389E"/>
    <w:rsid w:val="00AA39C0"/>
    <w:rsid w:val="00AA3E55"/>
    <w:rsid w:val="00AA3EFA"/>
    <w:rsid w:val="00AA4227"/>
    <w:rsid w:val="00AA436C"/>
    <w:rsid w:val="00AA43A8"/>
    <w:rsid w:val="00AA459B"/>
    <w:rsid w:val="00AA49E5"/>
    <w:rsid w:val="00AA4BF5"/>
    <w:rsid w:val="00AA4C4B"/>
    <w:rsid w:val="00AA4D20"/>
    <w:rsid w:val="00AA4E0D"/>
    <w:rsid w:val="00AA549B"/>
    <w:rsid w:val="00AA5520"/>
    <w:rsid w:val="00AA562E"/>
    <w:rsid w:val="00AA5635"/>
    <w:rsid w:val="00AA5707"/>
    <w:rsid w:val="00AA5BA7"/>
    <w:rsid w:val="00AA5EBC"/>
    <w:rsid w:val="00AA5FC3"/>
    <w:rsid w:val="00AA611C"/>
    <w:rsid w:val="00AA67D5"/>
    <w:rsid w:val="00AA6E86"/>
    <w:rsid w:val="00AA70DF"/>
    <w:rsid w:val="00AA7389"/>
    <w:rsid w:val="00AA73FF"/>
    <w:rsid w:val="00AA7C6F"/>
    <w:rsid w:val="00AB01F5"/>
    <w:rsid w:val="00AB0359"/>
    <w:rsid w:val="00AB03CD"/>
    <w:rsid w:val="00AB06E8"/>
    <w:rsid w:val="00AB0B04"/>
    <w:rsid w:val="00AB0FE1"/>
    <w:rsid w:val="00AB1298"/>
    <w:rsid w:val="00AB1623"/>
    <w:rsid w:val="00AB164B"/>
    <w:rsid w:val="00AB1686"/>
    <w:rsid w:val="00AB1A48"/>
    <w:rsid w:val="00AB2721"/>
    <w:rsid w:val="00AB2895"/>
    <w:rsid w:val="00AB2D0D"/>
    <w:rsid w:val="00AB2D22"/>
    <w:rsid w:val="00AB3018"/>
    <w:rsid w:val="00AB3225"/>
    <w:rsid w:val="00AB38A6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57B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605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1F7C"/>
    <w:rsid w:val="00AC26FA"/>
    <w:rsid w:val="00AC2768"/>
    <w:rsid w:val="00AC2ABB"/>
    <w:rsid w:val="00AC2CF4"/>
    <w:rsid w:val="00AC3410"/>
    <w:rsid w:val="00AC34A2"/>
    <w:rsid w:val="00AC35F4"/>
    <w:rsid w:val="00AC3E62"/>
    <w:rsid w:val="00AC3F4D"/>
    <w:rsid w:val="00AC4171"/>
    <w:rsid w:val="00AC42E7"/>
    <w:rsid w:val="00AC4405"/>
    <w:rsid w:val="00AC4CE2"/>
    <w:rsid w:val="00AC4FFC"/>
    <w:rsid w:val="00AC5082"/>
    <w:rsid w:val="00AC51D2"/>
    <w:rsid w:val="00AC5424"/>
    <w:rsid w:val="00AC580A"/>
    <w:rsid w:val="00AC5C3E"/>
    <w:rsid w:val="00AC60AD"/>
    <w:rsid w:val="00AC61E7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94"/>
    <w:rsid w:val="00AD00BE"/>
    <w:rsid w:val="00AD00EA"/>
    <w:rsid w:val="00AD0654"/>
    <w:rsid w:val="00AD0676"/>
    <w:rsid w:val="00AD0760"/>
    <w:rsid w:val="00AD082C"/>
    <w:rsid w:val="00AD0EA6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366"/>
    <w:rsid w:val="00AD44DE"/>
    <w:rsid w:val="00AD4590"/>
    <w:rsid w:val="00AD4815"/>
    <w:rsid w:val="00AD4911"/>
    <w:rsid w:val="00AD4C07"/>
    <w:rsid w:val="00AD4CAB"/>
    <w:rsid w:val="00AD4FEF"/>
    <w:rsid w:val="00AD50BA"/>
    <w:rsid w:val="00AD537C"/>
    <w:rsid w:val="00AD5765"/>
    <w:rsid w:val="00AD5CD4"/>
    <w:rsid w:val="00AD5E0F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17"/>
    <w:rsid w:val="00AD756E"/>
    <w:rsid w:val="00AD781F"/>
    <w:rsid w:val="00AE00E4"/>
    <w:rsid w:val="00AE01C5"/>
    <w:rsid w:val="00AE02E8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24C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5B6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C33"/>
    <w:rsid w:val="00AE6E3B"/>
    <w:rsid w:val="00AE70C3"/>
    <w:rsid w:val="00AE71CD"/>
    <w:rsid w:val="00AE7205"/>
    <w:rsid w:val="00AE77C7"/>
    <w:rsid w:val="00AE78E5"/>
    <w:rsid w:val="00AE7BA9"/>
    <w:rsid w:val="00AE7D71"/>
    <w:rsid w:val="00AF0385"/>
    <w:rsid w:val="00AF0617"/>
    <w:rsid w:val="00AF093B"/>
    <w:rsid w:val="00AF0E07"/>
    <w:rsid w:val="00AF1098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E34"/>
    <w:rsid w:val="00AF402F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7D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2EEC"/>
    <w:rsid w:val="00B03000"/>
    <w:rsid w:val="00B03799"/>
    <w:rsid w:val="00B03A6D"/>
    <w:rsid w:val="00B03D2A"/>
    <w:rsid w:val="00B03F95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3F8"/>
    <w:rsid w:val="00B07932"/>
    <w:rsid w:val="00B07C33"/>
    <w:rsid w:val="00B07C3D"/>
    <w:rsid w:val="00B07D1D"/>
    <w:rsid w:val="00B07D4D"/>
    <w:rsid w:val="00B07F2A"/>
    <w:rsid w:val="00B07FB3"/>
    <w:rsid w:val="00B1016E"/>
    <w:rsid w:val="00B1045D"/>
    <w:rsid w:val="00B10646"/>
    <w:rsid w:val="00B109C9"/>
    <w:rsid w:val="00B10AED"/>
    <w:rsid w:val="00B10EC0"/>
    <w:rsid w:val="00B10FC0"/>
    <w:rsid w:val="00B110EC"/>
    <w:rsid w:val="00B11887"/>
    <w:rsid w:val="00B11C4B"/>
    <w:rsid w:val="00B11DCD"/>
    <w:rsid w:val="00B11DD7"/>
    <w:rsid w:val="00B11DF4"/>
    <w:rsid w:val="00B11F98"/>
    <w:rsid w:val="00B1230E"/>
    <w:rsid w:val="00B1257A"/>
    <w:rsid w:val="00B1266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2FC"/>
    <w:rsid w:val="00B155C0"/>
    <w:rsid w:val="00B1579D"/>
    <w:rsid w:val="00B159D3"/>
    <w:rsid w:val="00B15C03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6BB"/>
    <w:rsid w:val="00B17768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3E5"/>
    <w:rsid w:val="00B21483"/>
    <w:rsid w:val="00B216D9"/>
    <w:rsid w:val="00B2184B"/>
    <w:rsid w:val="00B21CCD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E6A"/>
    <w:rsid w:val="00B31F18"/>
    <w:rsid w:val="00B31F5A"/>
    <w:rsid w:val="00B32374"/>
    <w:rsid w:val="00B3243E"/>
    <w:rsid w:val="00B3297A"/>
    <w:rsid w:val="00B32997"/>
    <w:rsid w:val="00B32E75"/>
    <w:rsid w:val="00B330F5"/>
    <w:rsid w:val="00B3324E"/>
    <w:rsid w:val="00B33504"/>
    <w:rsid w:val="00B3357E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B8C"/>
    <w:rsid w:val="00B34D0A"/>
    <w:rsid w:val="00B34D26"/>
    <w:rsid w:val="00B34D85"/>
    <w:rsid w:val="00B34EB7"/>
    <w:rsid w:val="00B34EC9"/>
    <w:rsid w:val="00B364B4"/>
    <w:rsid w:val="00B36689"/>
    <w:rsid w:val="00B366FD"/>
    <w:rsid w:val="00B36D7D"/>
    <w:rsid w:val="00B36D99"/>
    <w:rsid w:val="00B3762B"/>
    <w:rsid w:val="00B376EB"/>
    <w:rsid w:val="00B37B07"/>
    <w:rsid w:val="00B40A57"/>
    <w:rsid w:val="00B40AF4"/>
    <w:rsid w:val="00B40AF6"/>
    <w:rsid w:val="00B40B80"/>
    <w:rsid w:val="00B40DC8"/>
    <w:rsid w:val="00B41026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47AB8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1A5E"/>
    <w:rsid w:val="00B5259F"/>
    <w:rsid w:val="00B52955"/>
    <w:rsid w:val="00B52F0F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CB8"/>
    <w:rsid w:val="00B57D52"/>
    <w:rsid w:val="00B57EFD"/>
    <w:rsid w:val="00B60062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62F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21B"/>
    <w:rsid w:val="00B65489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9D8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1D2"/>
    <w:rsid w:val="00B7237D"/>
    <w:rsid w:val="00B727F2"/>
    <w:rsid w:val="00B72AFC"/>
    <w:rsid w:val="00B72B2C"/>
    <w:rsid w:val="00B72CC9"/>
    <w:rsid w:val="00B72D65"/>
    <w:rsid w:val="00B72D6A"/>
    <w:rsid w:val="00B72DD0"/>
    <w:rsid w:val="00B734A7"/>
    <w:rsid w:val="00B73F9A"/>
    <w:rsid w:val="00B742EB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B1C"/>
    <w:rsid w:val="00B75C57"/>
    <w:rsid w:val="00B762B8"/>
    <w:rsid w:val="00B7651B"/>
    <w:rsid w:val="00B7679D"/>
    <w:rsid w:val="00B7698A"/>
    <w:rsid w:val="00B77393"/>
    <w:rsid w:val="00B7743A"/>
    <w:rsid w:val="00B776FC"/>
    <w:rsid w:val="00B777D5"/>
    <w:rsid w:val="00B778A5"/>
    <w:rsid w:val="00B77EC1"/>
    <w:rsid w:val="00B77EFA"/>
    <w:rsid w:val="00B77F7C"/>
    <w:rsid w:val="00B802A0"/>
    <w:rsid w:val="00B80348"/>
    <w:rsid w:val="00B80628"/>
    <w:rsid w:val="00B80D62"/>
    <w:rsid w:val="00B81080"/>
    <w:rsid w:val="00B8138A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3C"/>
    <w:rsid w:val="00B8439D"/>
    <w:rsid w:val="00B8450B"/>
    <w:rsid w:val="00B847DC"/>
    <w:rsid w:val="00B84AE9"/>
    <w:rsid w:val="00B84D55"/>
    <w:rsid w:val="00B85111"/>
    <w:rsid w:val="00B8514E"/>
    <w:rsid w:val="00B85177"/>
    <w:rsid w:val="00B85200"/>
    <w:rsid w:val="00B8539B"/>
    <w:rsid w:val="00B85991"/>
    <w:rsid w:val="00B85BD1"/>
    <w:rsid w:val="00B85D52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06C5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385"/>
    <w:rsid w:val="00B929D3"/>
    <w:rsid w:val="00B929F2"/>
    <w:rsid w:val="00B92DE1"/>
    <w:rsid w:val="00B92E42"/>
    <w:rsid w:val="00B92FC1"/>
    <w:rsid w:val="00B93596"/>
    <w:rsid w:val="00B93748"/>
    <w:rsid w:val="00B93AB3"/>
    <w:rsid w:val="00B93ED0"/>
    <w:rsid w:val="00B943AB"/>
    <w:rsid w:val="00B9461E"/>
    <w:rsid w:val="00B94B28"/>
    <w:rsid w:val="00B94C10"/>
    <w:rsid w:val="00B94D85"/>
    <w:rsid w:val="00B950DE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7C4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2AE"/>
    <w:rsid w:val="00BA7446"/>
    <w:rsid w:val="00BA7546"/>
    <w:rsid w:val="00BA7C0E"/>
    <w:rsid w:val="00BB0090"/>
    <w:rsid w:val="00BB0098"/>
    <w:rsid w:val="00BB01A9"/>
    <w:rsid w:val="00BB01AA"/>
    <w:rsid w:val="00BB04E4"/>
    <w:rsid w:val="00BB0639"/>
    <w:rsid w:val="00BB094C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A2B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58F"/>
    <w:rsid w:val="00BB57AA"/>
    <w:rsid w:val="00BB57BE"/>
    <w:rsid w:val="00BB58FA"/>
    <w:rsid w:val="00BB59AC"/>
    <w:rsid w:val="00BB5BE7"/>
    <w:rsid w:val="00BB5BEC"/>
    <w:rsid w:val="00BB5C5C"/>
    <w:rsid w:val="00BB5C68"/>
    <w:rsid w:val="00BB61D0"/>
    <w:rsid w:val="00BB61FA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B67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B05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A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28D"/>
    <w:rsid w:val="00BE190D"/>
    <w:rsid w:val="00BE1972"/>
    <w:rsid w:val="00BE1AEC"/>
    <w:rsid w:val="00BE20E0"/>
    <w:rsid w:val="00BE2B50"/>
    <w:rsid w:val="00BE2E9B"/>
    <w:rsid w:val="00BE31CB"/>
    <w:rsid w:val="00BE35C6"/>
    <w:rsid w:val="00BE3727"/>
    <w:rsid w:val="00BE3770"/>
    <w:rsid w:val="00BE3E93"/>
    <w:rsid w:val="00BE4033"/>
    <w:rsid w:val="00BE418E"/>
    <w:rsid w:val="00BE43B8"/>
    <w:rsid w:val="00BE440B"/>
    <w:rsid w:val="00BE452B"/>
    <w:rsid w:val="00BE48B0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6D"/>
    <w:rsid w:val="00BE65CC"/>
    <w:rsid w:val="00BE65F1"/>
    <w:rsid w:val="00BE6726"/>
    <w:rsid w:val="00BE6953"/>
    <w:rsid w:val="00BE6B9D"/>
    <w:rsid w:val="00BE6BC6"/>
    <w:rsid w:val="00BE76BD"/>
    <w:rsid w:val="00BE77D3"/>
    <w:rsid w:val="00BE79AF"/>
    <w:rsid w:val="00BE7DA6"/>
    <w:rsid w:val="00BF031C"/>
    <w:rsid w:val="00BF09AD"/>
    <w:rsid w:val="00BF0A5E"/>
    <w:rsid w:val="00BF10A5"/>
    <w:rsid w:val="00BF110E"/>
    <w:rsid w:val="00BF12FF"/>
    <w:rsid w:val="00BF14B2"/>
    <w:rsid w:val="00BF19AF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77C"/>
    <w:rsid w:val="00BF3901"/>
    <w:rsid w:val="00BF3973"/>
    <w:rsid w:val="00BF3ADA"/>
    <w:rsid w:val="00BF3DAC"/>
    <w:rsid w:val="00BF3E24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34E"/>
    <w:rsid w:val="00BF547A"/>
    <w:rsid w:val="00BF5B25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0A"/>
    <w:rsid w:val="00C00912"/>
    <w:rsid w:val="00C00B68"/>
    <w:rsid w:val="00C00B92"/>
    <w:rsid w:val="00C00F35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DD0"/>
    <w:rsid w:val="00C04EF9"/>
    <w:rsid w:val="00C05012"/>
    <w:rsid w:val="00C051E7"/>
    <w:rsid w:val="00C05298"/>
    <w:rsid w:val="00C05411"/>
    <w:rsid w:val="00C0546A"/>
    <w:rsid w:val="00C05857"/>
    <w:rsid w:val="00C058A4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12C5"/>
    <w:rsid w:val="00C115E7"/>
    <w:rsid w:val="00C115F5"/>
    <w:rsid w:val="00C11869"/>
    <w:rsid w:val="00C118D8"/>
    <w:rsid w:val="00C11971"/>
    <w:rsid w:val="00C11C16"/>
    <w:rsid w:val="00C11D54"/>
    <w:rsid w:val="00C11FDC"/>
    <w:rsid w:val="00C11FDD"/>
    <w:rsid w:val="00C122F5"/>
    <w:rsid w:val="00C1261A"/>
    <w:rsid w:val="00C12689"/>
    <w:rsid w:val="00C12DBC"/>
    <w:rsid w:val="00C13110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2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A9"/>
    <w:rsid w:val="00C20FAC"/>
    <w:rsid w:val="00C21208"/>
    <w:rsid w:val="00C2123D"/>
    <w:rsid w:val="00C21251"/>
    <w:rsid w:val="00C21825"/>
    <w:rsid w:val="00C2189B"/>
    <w:rsid w:val="00C21B12"/>
    <w:rsid w:val="00C21BA5"/>
    <w:rsid w:val="00C21E3D"/>
    <w:rsid w:val="00C221A6"/>
    <w:rsid w:val="00C221C1"/>
    <w:rsid w:val="00C22282"/>
    <w:rsid w:val="00C22695"/>
    <w:rsid w:val="00C2269C"/>
    <w:rsid w:val="00C2272E"/>
    <w:rsid w:val="00C22C62"/>
    <w:rsid w:val="00C22FF5"/>
    <w:rsid w:val="00C230E2"/>
    <w:rsid w:val="00C23196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AAA"/>
    <w:rsid w:val="00C26066"/>
    <w:rsid w:val="00C26253"/>
    <w:rsid w:val="00C2637F"/>
    <w:rsid w:val="00C269AB"/>
    <w:rsid w:val="00C26A5E"/>
    <w:rsid w:val="00C26BBA"/>
    <w:rsid w:val="00C26EE6"/>
    <w:rsid w:val="00C26F8F"/>
    <w:rsid w:val="00C26FC0"/>
    <w:rsid w:val="00C2707A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267"/>
    <w:rsid w:val="00C3063B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63F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6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CFA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318"/>
    <w:rsid w:val="00C466AE"/>
    <w:rsid w:val="00C467C5"/>
    <w:rsid w:val="00C46952"/>
    <w:rsid w:val="00C46E10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928"/>
    <w:rsid w:val="00C50E4C"/>
    <w:rsid w:val="00C50E9D"/>
    <w:rsid w:val="00C5124E"/>
    <w:rsid w:val="00C5148D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4E2"/>
    <w:rsid w:val="00C6255D"/>
    <w:rsid w:val="00C6322D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3B"/>
    <w:rsid w:val="00C676FB"/>
    <w:rsid w:val="00C7007D"/>
    <w:rsid w:val="00C70589"/>
    <w:rsid w:val="00C705F9"/>
    <w:rsid w:val="00C706ED"/>
    <w:rsid w:val="00C707C3"/>
    <w:rsid w:val="00C7091D"/>
    <w:rsid w:val="00C7095B"/>
    <w:rsid w:val="00C70A04"/>
    <w:rsid w:val="00C70D50"/>
    <w:rsid w:val="00C70ED0"/>
    <w:rsid w:val="00C70F76"/>
    <w:rsid w:val="00C714A9"/>
    <w:rsid w:val="00C715B6"/>
    <w:rsid w:val="00C71743"/>
    <w:rsid w:val="00C717F5"/>
    <w:rsid w:val="00C71DAF"/>
    <w:rsid w:val="00C72196"/>
    <w:rsid w:val="00C7226D"/>
    <w:rsid w:val="00C72535"/>
    <w:rsid w:val="00C72747"/>
    <w:rsid w:val="00C729A8"/>
    <w:rsid w:val="00C72A71"/>
    <w:rsid w:val="00C72A87"/>
    <w:rsid w:val="00C72DD5"/>
    <w:rsid w:val="00C735B4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30"/>
    <w:rsid w:val="00C824C8"/>
    <w:rsid w:val="00C82911"/>
    <w:rsid w:val="00C82962"/>
    <w:rsid w:val="00C82A30"/>
    <w:rsid w:val="00C82EC5"/>
    <w:rsid w:val="00C82F9F"/>
    <w:rsid w:val="00C8342F"/>
    <w:rsid w:val="00C838F4"/>
    <w:rsid w:val="00C839E8"/>
    <w:rsid w:val="00C83E23"/>
    <w:rsid w:val="00C84081"/>
    <w:rsid w:val="00C840C9"/>
    <w:rsid w:val="00C84401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B5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DC3"/>
    <w:rsid w:val="00C91EC5"/>
    <w:rsid w:val="00C921AD"/>
    <w:rsid w:val="00C929D9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78B"/>
    <w:rsid w:val="00C97C25"/>
    <w:rsid w:val="00C97D06"/>
    <w:rsid w:val="00C97E4A"/>
    <w:rsid w:val="00CA0018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1FB8"/>
    <w:rsid w:val="00CA20CE"/>
    <w:rsid w:val="00CA20E3"/>
    <w:rsid w:val="00CA2451"/>
    <w:rsid w:val="00CA24C4"/>
    <w:rsid w:val="00CA2623"/>
    <w:rsid w:val="00CA2980"/>
    <w:rsid w:val="00CA2987"/>
    <w:rsid w:val="00CA2A19"/>
    <w:rsid w:val="00CA2A40"/>
    <w:rsid w:val="00CA2A6C"/>
    <w:rsid w:val="00CA2B5C"/>
    <w:rsid w:val="00CA3340"/>
    <w:rsid w:val="00CA33AD"/>
    <w:rsid w:val="00CA3A3A"/>
    <w:rsid w:val="00CA3D9F"/>
    <w:rsid w:val="00CA3F40"/>
    <w:rsid w:val="00CA3F57"/>
    <w:rsid w:val="00CA3F96"/>
    <w:rsid w:val="00CA42BA"/>
    <w:rsid w:val="00CA4878"/>
    <w:rsid w:val="00CA4888"/>
    <w:rsid w:val="00CA52C2"/>
    <w:rsid w:val="00CA5658"/>
    <w:rsid w:val="00CA56DF"/>
    <w:rsid w:val="00CA570C"/>
    <w:rsid w:val="00CA6226"/>
    <w:rsid w:val="00CA62B8"/>
    <w:rsid w:val="00CA725D"/>
    <w:rsid w:val="00CA7479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678"/>
    <w:rsid w:val="00CB17A3"/>
    <w:rsid w:val="00CB1981"/>
    <w:rsid w:val="00CB1B2F"/>
    <w:rsid w:val="00CB1E14"/>
    <w:rsid w:val="00CB1F63"/>
    <w:rsid w:val="00CB2255"/>
    <w:rsid w:val="00CB2297"/>
    <w:rsid w:val="00CB22C0"/>
    <w:rsid w:val="00CB25CE"/>
    <w:rsid w:val="00CB294D"/>
    <w:rsid w:val="00CB2997"/>
    <w:rsid w:val="00CB29C9"/>
    <w:rsid w:val="00CB2B86"/>
    <w:rsid w:val="00CB2BDC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262"/>
    <w:rsid w:val="00CB583C"/>
    <w:rsid w:val="00CB5AA8"/>
    <w:rsid w:val="00CB640A"/>
    <w:rsid w:val="00CB6415"/>
    <w:rsid w:val="00CB6A9B"/>
    <w:rsid w:val="00CB6BD8"/>
    <w:rsid w:val="00CB6F0B"/>
    <w:rsid w:val="00CB764A"/>
    <w:rsid w:val="00CB7658"/>
    <w:rsid w:val="00CB777B"/>
    <w:rsid w:val="00CB7981"/>
    <w:rsid w:val="00CB79CB"/>
    <w:rsid w:val="00CB7A4C"/>
    <w:rsid w:val="00CB7A7C"/>
    <w:rsid w:val="00CB7BCC"/>
    <w:rsid w:val="00CB7E5C"/>
    <w:rsid w:val="00CB7F82"/>
    <w:rsid w:val="00CC048B"/>
    <w:rsid w:val="00CC05D3"/>
    <w:rsid w:val="00CC07DA"/>
    <w:rsid w:val="00CC091E"/>
    <w:rsid w:val="00CC0C6C"/>
    <w:rsid w:val="00CC0CCF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5F6"/>
    <w:rsid w:val="00CC268B"/>
    <w:rsid w:val="00CC29DC"/>
    <w:rsid w:val="00CC2B6F"/>
    <w:rsid w:val="00CC3494"/>
    <w:rsid w:val="00CC36B2"/>
    <w:rsid w:val="00CC3754"/>
    <w:rsid w:val="00CC3A07"/>
    <w:rsid w:val="00CC3B14"/>
    <w:rsid w:val="00CC3F6E"/>
    <w:rsid w:val="00CC40C7"/>
    <w:rsid w:val="00CC467B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9A6"/>
    <w:rsid w:val="00CC7C61"/>
    <w:rsid w:val="00CC7F81"/>
    <w:rsid w:val="00CD002B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2DC"/>
    <w:rsid w:val="00CD2382"/>
    <w:rsid w:val="00CD2631"/>
    <w:rsid w:val="00CD2741"/>
    <w:rsid w:val="00CD293C"/>
    <w:rsid w:val="00CD2A5F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0FA"/>
    <w:rsid w:val="00CD71B6"/>
    <w:rsid w:val="00CD72BD"/>
    <w:rsid w:val="00CD76BD"/>
    <w:rsid w:val="00CD7753"/>
    <w:rsid w:val="00CD797E"/>
    <w:rsid w:val="00CD7BA6"/>
    <w:rsid w:val="00CD7C22"/>
    <w:rsid w:val="00CD7CEF"/>
    <w:rsid w:val="00CD7F04"/>
    <w:rsid w:val="00CD7F8E"/>
    <w:rsid w:val="00CE031E"/>
    <w:rsid w:val="00CE03E6"/>
    <w:rsid w:val="00CE047A"/>
    <w:rsid w:val="00CE0614"/>
    <w:rsid w:val="00CE079F"/>
    <w:rsid w:val="00CE07F3"/>
    <w:rsid w:val="00CE0910"/>
    <w:rsid w:val="00CE11F7"/>
    <w:rsid w:val="00CE1509"/>
    <w:rsid w:val="00CE1529"/>
    <w:rsid w:val="00CE15C8"/>
    <w:rsid w:val="00CE15EF"/>
    <w:rsid w:val="00CE17A0"/>
    <w:rsid w:val="00CE19B0"/>
    <w:rsid w:val="00CE1BF7"/>
    <w:rsid w:val="00CE1C4C"/>
    <w:rsid w:val="00CE1E66"/>
    <w:rsid w:val="00CE21EF"/>
    <w:rsid w:val="00CE227D"/>
    <w:rsid w:val="00CE227F"/>
    <w:rsid w:val="00CE229A"/>
    <w:rsid w:val="00CE23D2"/>
    <w:rsid w:val="00CE2455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550"/>
    <w:rsid w:val="00CE484E"/>
    <w:rsid w:val="00CE4B5F"/>
    <w:rsid w:val="00CE4BEB"/>
    <w:rsid w:val="00CE4EDB"/>
    <w:rsid w:val="00CE54C9"/>
    <w:rsid w:val="00CE552D"/>
    <w:rsid w:val="00CE5682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E53"/>
    <w:rsid w:val="00CF10F5"/>
    <w:rsid w:val="00CF1104"/>
    <w:rsid w:val="00CF153C"/>
    <w:rsid w:val="00CF1669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3054"/>
    <w:rsid w:val="00CF34F7"/>
    <w:rsid w:val="00CF3527"/>
    <w:rsid w:val="00CF352C"/>
    <w:rsid w:val="00CF38F8"/>
    <w:rsid w:val="00CF45CF"/>
    <w:rsid w:val="00CF4791"/>
    <w:rsid w:val="00CF4BB4"/>
    <w:rsid w:val="00CF513A"/>
    <w:rsid w:val="00CF564A"/>
    <w:rsid w:val="00CF569C"/>
    <w:rsid w:val="00CF56C3"/>
    <w:rsid w:val="00CF576C"/>
    <w:rsid w:val="00CF5817"/>
    <w:rsid w:val="00CF588F"/>
    <w:rsid w:val="00CF58A4"/>
    <w:rsid w:val="00CF6065"/>
    <w:rsid w:val="00CF61AB"/>
    <w:rsid w:val="00CF65E9"/>
    <w:rsid w:val="00CF6607"/>
    <w:rsid w:val="00CF6768"/>
    <w:rsid w:val="00CF6974"/>
    <w:rsid w:val="00CF7040"/>
    <w:rsid w:val="00CF7329"/>
    <w:rsid w:val="00CF7E51"/>
    <w:rsid w:val="00D00698"/>
    <w:rsid w:val="00D00937"/>
    <w:rsid w:val="00D00E8D"/>
    <w:rsid w:val="00D012E9"/>
    <w:rsid w:val="00D0149E"/>
    <w:rsid w:val="00D0151A"/>
    <w:rsid w:val="00D01701"/>
    <w:rsid w:val="00D018BD"/>
    <w:rsid w:val="00D02029"/>
    <w:rsid w:val="00D021D9"/>
    <w:rsid w:val="00D022BA"/>
    <w:rsid w:val="00D025BE"/>
    <w:rsid w:val="00D02884"/>
    <w:rsid w:val="00D028CF"/>
    <w:rsid w:val="00D02D44"/>
    <w:rsid w:val="00D02EFD"/>
    <w:rsid w:val="00D030BD"/>
    <w:rsid w:val="00D030C7"/>
    <w:rsid w:val="00D0320B"/>
    <w:rsid w:val="00D033A3"/>
    <w:rsid w:val="00D03869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42"/>
    <w:rsid w:val="00D04B6A"/>
    <w:rsid w:val="00D0515F"/>
    <w:rsid w:val="00D05374"/>
    <w:rsid w:val="00D053F6"/>
    <w:rsid w:val="00D055C1"/>
    <w:rsid w:val="00D058F8"/>
    <w:rsid w:val="00D0597C"/>
    <w:rsid w:val="00D05A38"/>
    <w:rsid w:val="00D05AF1"/>
    <w:rsid w:val="00D05B2A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1C1"/>
    <w:rsid w:val="00D10254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707"/>
    <w:rsid w:val="00D15753"/>
    <w:rsid w:val="00D15D9E"/>
    <w:rsid w:val="00D15E83"/>
    <w:rsid w:val="00D16235"/>
    <w:rsid w:val="00D164D9"/>
    <w:rsid w:val="00D168AD"/>
    <w:rsid w:val="00D16979"/>
    <w:rsid w:val="00D16A21"/>
    <w:rsid w:val="00D174C0"/>
    <w:rsid w:val="00D177A0"/>
    <w:rsid w:val="00D17C00"/>
    <w:rsid w:val="00D17CD2"/>
    <w:rsid w:val="00D20327"/>
    <w:rsid w:val="00D20417"/>
    <w:rsid w:val="00D20547"/>
    <w:rsid w:val="00D2097F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39"/>
    <w:rsid w:val="00D306DC"/>
    <w:rsid w:val="00D3071E"/>
    <w:rsid w:val="00D30E85"/>
    <w:rsid w:val="00D30EDA"/>
    <w:rsid w:val="00D314E8"/>
    <w:rsid w:val="00D314ED"/>
    <w:rsid w:val="00D31537"/>
    <w:rsid w:val="00D3164E"/>
    <w:rsid w:val="00D317C6"/>
    <w:rsid w:val="00D3180E"/>
    <w:rsid w:val="00D31A26"/>
    <w:rsid w:val="00D31A87"/>
    <w:rsid w:val="00D31B40"/>
    <w:rsid w:val="00D31F06"/>
    <w:rsid w:val="00D32172"/>
    <w:rsid w:val="00D321B3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2FD"/>
    <w:rsid w:val="00D3554A"/>
    <w:rsid w:val="00D358EC"/>
    <w:rsid w:val="00D35B1F"/>
    <w:rsid w:val="00D36094"/>
    <w:rsid w:val="00D3630A"/>
    <w:rsid w:val="00D3658F"/>
    <w:rsid w:val="00D36DB4"/>
    <w:rsid w:val="00D37023"/>
    <w:rsid w:val="00D37180"/>
    <w:rsid w:val="00D371DA"/>
    <w:rsid w:val="00D37791"/>
    <w:rsid w:val="00D40068"/>
    <w:rsid w:val="00D400D1"/>
    <w:rsid w:val="00D404A0"/>
    <w:rsid w:val="00D407E9"/>
    <w:rsid w:val="00D40974"/>
    <w:rsid w:val="00D40A23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5E7"/>
    <w:rsid w:val="00D42864"/>
    <w:rsid w:val="00D42BC4"/>
    <w:rsid w:val="00D42CA5"/>
    <w:rsid w:val="00D42D6F"/>
    <w:rsid w:val="00D42F44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FE1"/>
    <w:rsid w:val="00D450EA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B4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EFA"/>
    <w:rsid w:val="00D540AE"/>
    <w:rsid w:val="00D540C1"/>
    <w:rsid w:val="00D54441"/>
    <w:rsid w:val="00D54598"/>
    <w:rsid w:val="00D54B18"/>
    <w:rsid w:val="00D54EA4"/>
    <w:rsid w:val="00D55336"/>
    <w:rsid w:val="00D554E0"/>
    <w:rsid w:val="00D55A1F"/>
    <w:rsid w:val="00D55B93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C77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04B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4FF6"/>
    <w:rsid w:val="00D6501B"/>
    <w:rsid w:val="00D65151"/>
    <w:rsid w:val="00D653F5"/>
    <w:rsid w:val="00D65595"/>
    <w:rsid w:val="00D65654"/>
    <w:rsid w:val="00D6565E"/>
    <w:rsid w:val="00D656B8"/>
    <w:rsid w:val="00D65915"/>
    <w:rsid w:val="00D65DBC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0CE6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2EA5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43C8"/>
    <w:rsid w:val="00D7444F"/>
    <w:rsid w:val="00D759E7"/>
    <w:rsid w:val="00D75E68"/>
    <w:rsid w:val="00D76670"/>
    <w:rsid w:val="00D766C9"/>
    <w:rsid w:val="00D769D2"/>
    <w:rsid w:val="00D76C48"/>
    <w:rsid w:val="00D76E2D"/>
    <w:rsid w:val="00D76E63"/>
    <w:rsid w:val="00D76ECC"/>
    <w:rsid w:val="00D7704C"/>
    <w:rsid w:val="00D77151"/>
    <w:rsid w:val="00D77297"/>
    <w:rsid w:val="00D7736F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772"/>
    <w:rsid w:val="00D82BA9"/>
    <w:rsid w:val="00D82D6C"/>
    <w:rsid w:val="00D82DA0"/>
    <w:rsid w:val="00D83327"/>
    <w:rsid w:val="00D83337"/>
    <w:rsid w:val="00D8371D"/>
    <w:rsid w:val="00D83772"/>
    <w:rsid w:val="00D8395E"/>
    <w:rsid w:val="00D83A03"/>
    <w:rsid w:val="00D83E03"/>
    <w:rsid w:val="00D83E98"/>
    <w:rsid w:val="00D83F39"/>
    <w:rsid w:val="00D840B5"/>
    <w:rsid w:val="00D840D4"/>
    <w:rsid w:val="00D841E1"/>
    <w:rsid w:val="00D84304"/>
    <w:rsid w:val="00D84377"/>
    <w:rsid w:val="00D843F4"/>
    <w:rsid w:val="00D8459F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6F9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71A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5AEA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469"/>
    <w:rsid w:val="00DA0601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9AD"/>
    <w:rsid w:val="00DA49D2"/>
    <w:rsid w:val="00DA4B70"/>
    <w:rsid w:val="00DA4F0E"/>
    <w:rsid w:val="00DA4F33"/>
    <w:rsid w:val="00DA51D9"/>
    <w:rsid w:val="00DA53A0"/>
    <w:rsid w:val="00DA6C1C"/>
    <w:rsid w:val="00DA6EF4"/>
    <w:rsid w:val="00DA6F12"/>
    <w:rsid w:val="00DA70C1"/>
    <w:rsid w:val="00DA73A1"/>
    <w:rsid w:val="00DA773B"/>
    <w:rsid w:val="00DA773C"/>
    <w:rsid w:val="00DA7F7D"/>
    <w:rsid w:val="00DA7FA5"/>
    <w:rsid w:val="00DB01A2"/>
    <w:rsid w:val="00DB0CAE"/>
    <w:rsid w:val="00DB0D04"/>
    <w:rsid w:val="00DB0D37"/>
    <w:rsid w:val="00DB0E2D"/>
    <w:rsid w:val="00DB11B3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38F"/>
    <w:rsid w:val="00DB443A"/>
    <w:rsid w:val="00DB4BBE"/>
    <w:rsid w:val="00DB4FF4"/>
    <w:rsid w:val="00DB52E4"/>
    <w:rsid w:val="00DB5660"/>
    <w:rsid w:val="00DB646E"/>
    <w:rsid w:val="00DB6518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2D6"/>
    <w:rsid w:val="00DC140A"/>
    <w:rsid w:val="00DC145A"/>
    <w:rsid w:val="00DC1962"/>
    <w:rsid w:val="00DC1CD2"/>
    <w:rsid w:val="00DC1CFA"/>
    <w:rsid w:val="00DC1D86"/>
    <w:rsid w:val="00DC26A3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861"/>
    <w:rsid w:val="00DC4F91"/>
    <w:rsid w:val="00DC54FB"/>
    <w:rsid w:val="00DC561A"/>
    <w:rsid w:val="00DC582C"/>
    <w:rsid w:val="00DC609C"/>
    <w:rsid w:val="00DC6316"/>
    <w:rsid w:val="00DC6782"/>
    <w:rsid w:val="00DC6847"/>
    <w:rsid w:val="00DC6D69"/>
    <w:rsid w:val="00DC6EAA"/>
    <w:rsid w:val="00DC6FCE"/>
    <w:rsid w:val="00DC7133"/>
    <w:rsid w:val="00DC749C"/>
    <w:rsid w:val="00DC7C79"/>
    <w:rsid w:val="00DC7F3B"/>
    <w:rsid w:val="00DD0075"/>
    <w:rsid w:val="00DD0195"/>
    <w:rsid w:val="00DD03A0"/>
    <w:rsid w:val="00DD0781"/>
    <w:rsid w:val="00DD0E2E"/>
    <w:rsid w:val="00DD0EAA"/>
    <w:rsid w:val="00DD1348"/>
    <w:rsid w:val="00DD1781"/>
    <w:rsid w:val="00DD1DD2"/>
    <w:rsid w:val="00DD1F10"/>
    <w:rsid w:val="00DD21E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B45"/>
    <w:rsid w:val="00DD6C5C"/>
    <w:rsid w:val="00DD6D8B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1B"/>
    <w:rsid w:val="00DE0242"/>
    <w:rsid w:val="00DE05BD"/>
    <w:rsid w:val="00DE15E7"/>
    <w:rsid w:val="00DE16F1"/>
    <w:rsid w:val="00DE17DF"/>
    <w:rsid w:val="00DE1826"/>
    <w:rsid w:val="00DE1841"/>
    <w:rsid w:val="00DE1855"/>
    <w:rsid w:val="00DE1B4F"/>
    <w:rsid w:val="00DE1BD0"/>
    <w:rsid w:val="00DE1DFD"/>
    <w:rsid w:val="00DE236E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1CB6"/>
    <w:rsid w:val="00DF203D"/>
    <w:rsid w:val="00DF2162"/>
    <w:rsid w:val="00DF2AA3"/>
    <w:rsid w:val="00DF2F3A"/>
    <w:rsid w:val="00DF31CC"/>
    <w:rsid w:val="00DF3245"/>
    <w:rsid w:val="00DF33CB"/>
    <w:rsid w:val="00DF366A"/>
    <w:rsid w:val="00DF39E3"/>
    <w:rsid w:val="00DF3A01"/>
    <w:rsid w:val="00DF3FF9"/>
    <w:rsid w:val="00DF40E5"/>
    <w:rsid w:val="00DF4437"/>
    <w:rsid w:val="00DF4454"/>
    <w:rsid w:val="00DF5054"/>
    <w:rsid w:val="00DF51BF"/>
    <w:rsid w:val="00DF543D"/>
    <w:rsid w:val="00DF55E5"/>
    <w:rsid w:val="00DF5602"/>
    <w:rsid w:val="00DF56ED"/>
    <w:rsid w:val="00DF5B69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48B"/>
    <w:rsid w:val="00E005AD"/>
    <w:rsid w:val="00E00D07"/>
    <w:rsid w:val="00E01494"/>
    <w:rsid w:val="00E014E8"/>
    <w:rsid w:val="00E015EC"/>
    <w:rsid w:val="00E015F5"/>
    <w:rsid w:val="00E0166A"/>
    <w:rsid w:val="00E01691"/>
    <w:rsid w:val="00E01698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B72"/>
    <w:rsid w:val="00E04181"/>
    <w:rsid w:val="00E043D5"/>
    <w:rsid w:val="00E04DF4"/>
    <w:rsid w:val="00E0514B"/>
    <w:rsid w:val="00E051F2"/>
    <w:rsid w:val="00E052A1"/>
    <w:rsid w:val="00E05877"/>
    <w:rsid w:val="00E05A03"/>
    <w:rsid w:val="00E05BBA"/>
    <w:rsid w:val="00E060B8"/>
    <w:rsid w:val="00E0618D"/>
    <w:rsid w:val="00E06628"/>
    <w:rsid w:val="00E0673E"/>
    <w:rsid w:val="00E06773"/>
    <w:rsid w:val="00E068A1"/>
    <w:rsid w:val="00E06FFF"/>
    <w:rsid w:val="00E070D5"/>
    <w:rsid w:val="00E071A8"/>
    <w:rsid w:val="00E071F6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25D"/>
    <w:rsid w:val="00E104CE"/>
    <w:rsid w:val="00E10B06"/>
    <w:rsid w:val="00E1151F"/>
    <w:rsid w:val="00E11CBD"/>
    <w:rsid w:val="00E121F1"/>
    <w:rsid w:val="00E12618"/>
    <w:rsid w:val="00E12BD1"/>
    <w:rsid w:val="00E12D3C"/>
    <w:rsid w:val="00E12F93"/>
    <w:rsid w:val="00E13B92"/>
    <w:rsid w:val="00E13CCB"/>
    <w:rsid w:val="00E14042"/>
    <w:rsid w:val="00E1429A"/>
    <w:rsid w:val="00E1439E"/>
    <w:rsid w:val="00E14552"/>
    <w:rsid w:val="00E14590"/>
    <w:rsid w:val="00E14701"/>
    <w:rsid w:val="00E1478A"/>
    <w:rsid w:val="00E14A66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25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CD7"/>
    <w:rsid w:val="00E23CFA"/>
    <w:rsid w:val="00E24493"/>
    <w:rsid w:val="00E245A0"/>
    <w:rsid w:val="00E24C94"/>
    <w:rsid w:val="00E25398"/>
    <w:rsid w:val="00E25C88"/>
    <w:rsid w:val="00E26403"/>
    <w:rsid w:val="00E26CAF"/>
    <w:rsid w:val="00E26DC6"/>
    <w:rsid w:val="00E26FFB"/>
    <w:rsid w:val="00E2708A"/>
    <w:rsid w:val="00E2736F"/>
    <w:rsid w:val="00E27429"/>
    <w:rsid w:val="00E27529"/>
    <w:rsid w:val="00E279DE"/>
    <w:rsid w:val="00E302F6"/>
    <w:rsid w:val="00E30391"/>
    <w:rsid w:val="00E30520"/>
    <w:rsid w:val="00E30974"/>
    <w:rsid w:val="00E30A84"/>
    <w:rsid w:val="00E30B5A"/>
    <w:rsid w:val="00E30C94"/>
    <w:rsid w:val="00E30CE9"/>
    <w:rsid w:val="00E30D39"/>
    <w:rsid w:val="00E30D96"/>
    <w:rsid w:val="00E30F67"/>
    <w:rsid w:val="00E30F6B"/>
    <w:rsid w:val="00E3125E"/>
    <w:rsid w:val="00E312B2"/>
    <w:rsid w:val="00E313D2"/>
    <w:rsid w:val="00E3145A"/>
    <w:rsid w:val="00E3174D"/>
    <w:rsid w:val="00E3183D"/>
    <w:rsid w:val="00E31876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D72"/>
    <w:rsid w:val="00E35186"/>
    <w:rsid w:val="00E3534D"/>
    <w:rsid w:val="00E3547B"/>
    <w:rsid w:val="00E355C6"/>
    <w:rsid w:val="00E35616"/>
    <w:rsid w:val="00E356A4"/>
    <w:rsid w:val="00E35A0F"/>
    <w:rsid w:val="00E35B57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85A"/>
    <w:rsid w:val="00E419F7"/>
    <w:rsid w:val="00E41BDD"/>
    <w:rsid w:val="00E41F47"/>
    <w:rsid w:val="00E4222C"/>
    <w:rsid w:val="00E42A57"/>
    <w:rsid w:val="00E42B12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69B"/>
    <w:rsid w:val="00E449E2"/>
    <w:rsid w:val="00E44A0D"/>
    <w:rsid w:val="00E44A17"/>
    <w:rsid w:val="00E44B81"/>
    <w:rsid w:val="00E44E97"/>
    <w:rsid w:val="00E44F5F"/>
    <w:rsid w:val="00E45330"/>
    <w:rsid w:val="00E45C77"/>
    <w:rsid w:val="00E45F39"/>
    <w:rsid w:val="00E46379"/>
    <w:rsid w:val="00E46D0A"/>
    <w:rsid w:val="00E46D46"/>
    <w:rsid w:val="00E4701B"/>
    <w:rsid w:val="00E471BD"/>
    <w:rsid w:val="00E4730D"/>
    <w:rsid w:val="00E474A1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3D53"/>
    <w:rsid w:val="00E54585"/>
    <w:rsid w:val="00E54725"/>
    <w:rsid w:val="00E5477A"/>
    <w:rsid w:val="00E5479C"/>
    <w:rsid w:val="00E54831"/>
    <w:rsid w:val="00E54CE9"/>
    <w:rsid w:val="00E54DD2"/>
    <w:rsid w:val="00E54F33"/>
    <w:rsid w:val="00E55083"/>
    <w:rsid w:val="00E55099"/>
    <w:rsid w:val="00E55191"/>
    <w:rsid w:val="00E551D5"/>
    <w:rsid w:val="00E552E4"/>
    <w:rsid w:val="00E5599B"/>
    <w:rsid w:val="00E55E68"/>
    <w:rsid w:val="00E55FB8"/>
    <w:rsid w:val="00E5608B"/>
    <w:rsid w:val="00E564AE"/>
    <w:rsid w:val="00E56738"/>
    <w:rsid w:val="00E567E5"/>
    <w:rsid w:val="00E568F9"/>
    <w:rsid w:val="00E569B3"/>
    <w:rsid w:val="00E56CBF"/>
    <w:rsid w:val="00E5702D"/>
    <w:rsid w:val="00E5718A"/>
    <w:rsid w:val="00E572B6"/>
    <w:rsid w:val="00E573D0"/>
    <w:rsid w:val="00E5742C"/>
    <w:rsid w:val="00E57525"/>
    <w:rsid w:val="00E579CB"/>
    <w:rsid w:val="00E57E98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92F"/>
    <w:rsid w:val="00E62D36"/>
    <w:rsid w:val="00E6360E"/>
    <w:rsid w:val="00E63C6D"/>
    <w:rsid w:val="00E642F6"/>
    <w:rsid w:val="00E643B9"/>
    <w:rsid w:val="00E6517E"/>
    <w:rsid w:val="00E655EE"/>
    <w:rsid w:val="00E66094"/>
    <w:rsid w:val="00E66411"/>
    <w:rsid w:val="00E667C0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CA6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0EDC"/>
    <w:rsid w:val="00E711E6"/>
    <w:rsid w:val="00E71202"/>
    <w:rsid w:val="00E71CD8"/>
    <w:rsid w:val="00E71D0C"/>
    <w:rsid w:val="00E71F49"/>
    <w:rsid w:val="00E723E1"/>
    <w:rsid w:val="00E728BF"/>
    <w:rsid w:val="00E72A8C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84"/>
    <w:rsid w:val="00E77B98"/>
    <w:rsid w:val="00E77C21"/>
    <w:rsid w:val="00E77D00"/>
    <w:rsid w:val="00E80111"/>
    <w:rsid w:val="00E805FF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BE9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5FF6"/>
    <w:rsid w:val="00E86198"/>
    <w:rsid w:val="00E865F1"/>
    <w:rsid w:val="00E867CE"/>
    <w:rsid w:val="00E869F6"/>
    <w:rsid w:val="00E86B4F"/>
    <w:rsid w:val="00E86BF6"/>
    <w:rsid w:val="00E86ECD"/>
    <w:rsid w:val="00E87311"/>
    <w:rsid w:val="00E87C85"/>
    <w:rsid w:val="00E901A3"/>
    <w:rsid w:val="00E901AD"/>
    <w:rsid w:val="00E901BD"/>
    <w:rsid w:val="00E90475"/>
    <w:rsid w:val="00E904E8"/>
    <w:rsid w:val="00E90CC0"/>
    <w:rsid w:val="00E91522"/>
    <w:rsid w:val="00E916BD"/>
    <w:rsid w:val="00E91865"/>
    <w:rsid w:val="00E9192B"/>
    <w:rsid w:val="00E919B3"/>
    <w:rsid w:val="00E91B01"/>
    <w:rsid w:val="00E91C5D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3F"/>
    <w:rsid w:val="00E93889"/>
    <w:rsid w:val="00E93B2D"/>
    <w:rsid w:val="00E94129"/>
    <w:rsid w:val="00E94334"/>
    <w:rsid w:val="00E9439F"/>
    <w:rsid w:val="00E946C0"/>
    <w:rsid w:val="00E947E8"/>
    <w:rsid w:val="00E94B73"/>
    <w:rsid w:val="00E94FE2"/>
    <w:rsid w:val="00E94FEE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392"/>
    <w:rsid w:val="00E97BB4"/>
    <w:rsid w:val="00E97BCC"/>
    <w:rsid w:val="00E97F81"/>
    <w:rsid w:val="00EA020D"/>
    <w:rsid w:val="00EA0272"/>
    <w:rsid w:val="00EA0304"/>
    <w:rsid w:val="00EA0354"/>
    <w:rsid w:val="00EA083E"/>
    <w:rsid w:val="00EA0B83"/>
    <w:rsid w:val="00EA0CEE"/>
    <w:rsid w:val="00EA0DC4"/>
    <w:rsid w:val="00EA1060"/>
    <w:rsid w:val="00EA1259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68"/>
    <w:rsid w:val="00EA2A80"/>
    <w:rsid w:val="00EA2E93"/>
    <w:rsid w:val="00EA2EA7"/>
    <w:rsid w:val="00EA2ECE"/>
    <w:rsid w:val="00EA303A"/>
    <w:rsid w:val="00EA355A"/>
    <w:rsid w:val="00EA37E3"/>
    <w:rsid w:val="00EA396B"/>
    <w:rsid w:val="00EA39EF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5DBC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8C2"/>
    <w:rsid w:val="00EA7B8F"/>
    <w:rsid w:val="00EA7BFF"/>
    <w:rsid w:val="00EB03F7"/>
    <w:rsid w:val="00EB0491"/>
    <w:rsid w:val="00EB0548"/>
    <w:rsid w:val="00EB065C"/>
    <w:rsid w:val="00EB098F"/>
    <w:rsid w:val="00EB0A52"/>
    <w:rsid w:val="00EB0BD0"/>
    <w:rsid w:val="00EB0D3A"/>
    <w:rsid w:val="00EB0FEB"/>
    <w:rsid w:val="00EB11CA"/>
    <w:rsid w:val="00EB122E"/>
    <w:rsid w:val="00EB1320"/>
    <w:rsid w:val="00EB1596"/>
    <w:rsid w:val="00EB15C0"/>
    <w:rsid w:val="00EB196F"/>
    <w:rsid w:val="00EB1AB8"/>
    <w:rsid w:val="00EB1C8C"/>
    <w:rsid w:val="00EB1CEF"/>
    <w:rsid w:val="00EB1FD7"/>
    <w:rsid w:val="00EB217D"/>
    <w:rsid w:val="00EB225E"/>
    <w:rsid w:val="00EB2673"/>
    <w:rsid w:val="00EB2BCE"/>
    <w:rsid w:val="00EB3055"/>
    <w:rsid w:val="00EB3476"/>
    <w:rsid w:val="00EB3A20"/>
    <w:rsid w:val="00EB3A54"/>
    <w:rsid w:val="00EB3D0C"/>
    <w:rsid w:val="00EB3E37"/>
    <w:rsid w:val="00EB3E66"/>
    <w:rsid w:val="00EB3F06"/>
    <w:rsid w:val="00EB4259"/>
    <w:rsid w:val="00EB4396"/>
    <w:rsid w:val="00EB43EA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249"/>
    <w:rsid w:val="00EB63E7"/>
    <w:rsid w:val="00EB65C8"/>
    <w:rsid w:val="00EB6613"/>
    <w:rsid w:val="00EB67F7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E6F"/>
    <w:rsid w:val="00EC1779"/>
    <w:rsid w:val="00EC180B"/>
    <w:rsid w:val="00EC1CE4"/>
    <w:rsid w:val="00EC1DAE"/>
    <w:rsid w:val="00EC1E24"/>
    <w:rsid w:val="00EC1F8B"/>
    <w:rsid w:val="00EC24EC"/>
    <w:rsid w:val="00EC2708"/>
    <w:rsid w:val="00EC2748"/>
    <w:rsid w:val="00EC2CAD"/>
    <w:rsid w:val="00EC31AA"/>
    <w:rsid w:val="00EC32B2"/>
    <w:rsid w:val="00EC344B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A6C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0EF"/>
    <w:rsid w:val="00ED033A"/>
    <w:rsid w:val="00ED061A"/>
    <w:rsid w:val="00ED0814"/>
    <w:rsid w:val="00ED081B"/>
    <w:rsid w:val="00ED0A99"/>
    <w:rsid w:val="00ED0D3B"/>
    <w:rsid w:val="00ED0F71"/>
    <w:rsid w:val="00ED11A1"/>
    <w:rsid w:val="00ED133C"/>
    <w:rsid w:val="00ED15AF"/>
    <w:rsid w:val="00ED16E8"/>
    <w:rsid w:val="00ED190B"/>
    <w:rsid w:val="00ED1AAE"/>
    <w:rsid w:val="00ED1DB4"/>
    <w:rsid w:val="00ED1FF3"/>
    <w:rsid w:val="00ED206C"/>
    <w:rsid w:val="00ED235B"/>
    <w:rsid w:val="00ED2402"/>
    <w:rsid w:val="00ED2707"/>
    <w:rsid w:val="00ED27EA"/>
    <w:rsid w:val="00ED2A77"/>
    <w:rsid w:val="00ED2AD2"/>
    <w:rsid w:val="00ED36B0"/>
    <w:rsid w:val="00ED38F9"/>
    <w:rsid w:val="00ED3B7D"/>
    <w:rsid w:val="00ED3D57"/>
    <w:rsid w:val="00ED40B2"/>
    <w:rsid w:val="00ED4125"/>
    <w:rsid w:val="00ED4576"/>
    <w:rsid w:val="00ED46F4"/>
    <w:rsid w:val="00ED4733"/>
    <w:rsid w:val="00ED4785"/>
    <w:rsid w:val="00ED4816"/>
    <w:rsid w:val="00ED489C"/>
    <w:rsid w:val="00ED4D9A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2C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83F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A12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6CE"/>
    <w:rsid w:val="00EF2755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DA6"/>
    <w:rsid w:val="00EF6DFD"/>
    <w:rsid w:val="00EF6FA1"/>
    <w:rsid w:val="00EF714D"/>
    <w:rsid w:val="00EF72E2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468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4E99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6E7F"/>
    <w:rsid w:val="00F07077"/>
    <w:rsid w:val="00F07430"/>
    <w:rsid w:val="00F074A8"/>
    <w:rsid w:val="00F07572"/>
    <w:rsid w:val="00F077E6"/>
    <w:rsid w:val="00F1004A"/>
    <w:rsid w:val="00F10253"/>
    <w:rsid w:val="00F10568"/>
    <w:rsid w:val="00F1058E"/>
    <w:rsid w:val="00F10638"/>
    <w:rsid w:val="00F1066A"/>
    <w:rsid w:val="00F10670"/>
    <w:rsid w:val="00F1078A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B30"/>
    <w:rsid w:val="00F11BC5"/>
    <w:rsid w:val="00F12254"/>
    <w:rsid w:val="00F123FD"/>
    <w:rsid w:val="00F12AD6"/>
    <w:rsid w:val="00F12C86"/>
    <w:rsid w:val="00F13056"/>
    <w:rsid w:val="00F138BC"/>
    <w:rsid w:val="00F13930"/>
    <w:rsid w:val="00F139CC"/>
    <w:rsid w:val="00F13B2E"/>
    <w:rsid w:val="00F13F19"/>
    <w:rsid w:val="00F14656"/>
    <w:rsid w:val="00F146C6"/>
    <w:rsid w:val="00F14877"/>
    <w:rsid w:val="00F14EE4"/>
    <w:rsid w:val="00F150D5"/>
    <w:rsid w:val="00F1557A"/>
    <w:rsid w:val="00F155EC"/>
    <w:rsid w:val="00F15A0A"/>
    <w:rsid w:val="00F15A6D"/>
    <w:rsid w:val="00F15BB1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0C81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68F"/>
    <w:rsid w:val="00F316AB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551"/>
    <w:rsid w:val="00F37658"/>
    <w:rsid w:val="00F376C6"/>
    <w:rsid w:val="00F3794D"/>
    <w:rsid w:val="00F37C5E"/>
    <w:rsid w:val="00F40077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EE7"/>
    <w:rsid w:val="00F44051"/>
    <w:rsid w:val="00F4495F"/>
    <w:rsid w:val="00F44B2E"/>
    <w:rsid w:val="00F44C77"/>
    <w:rsid w:val="00F45006"/>
    <w:rsid w:val="00F450C3"/>
    <w:rsid w:val="00F455AD"/>
    <w:rsid w:val="00F45C79"/>
    <w:rsid w:val="00F46113"/>
    <w:rsid w:val="00F46521"/>
    <w:rsid w:val="00F466DE"/>
    <w:rsid w:val="00F4671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015"/>
    <w:rsid w:val="00F50131"/>
    <w:rsid w:val="00F5020E"/>
    <w:rsid w:val="00F5029C"/>
    <w:rsid w:val="00F50928"/>
    <w:rsid w:val="00F50AF0"/>
    <w:rsid w:val="00F50F50"/>
    <w:rsid w:val="00F50F8F"/>
    <w:rsid w:val="00F50FF5"/>
    <w:rsid w:val="00F51835"/>
    <w:rsid w:val="00F5185E"/>
    <w:rsid w:val="00F51A1B"/>
    <w:rsid w:val="00F51AED"/>
    <w:rsid w:val="00F51C36"/>
    <w:rsid w:val="00F5249B"/>
    <w:rsid w:val="00F52BF4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593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BA6"/>
    <w:rsid w:val="00F56D20"/>
    <w:rsid w:val="00F56E43"/>
    <w:rsid w:val="00F56E4D"/>
    <w:rsid w:val="00F57057"/>
    <w:rsid w:val="00F5717B"/>
    <w:rsid w:val="00F571D8"/>
    <w:rsid w:val="00F576DB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C89"/>
    <w:rsid w:val="00F60E4B"/>
    <w:rsid w:val="00F610E5"/>
    <w:rsid w:val="00F6198B"/>
    <w:rsid w:val="00F619D1"/>
    <w:rsid w:val="00F61B48"/>
    <w:rsid w:val="00F61E2F"/>
    <w:rsid w:val="00F61FE3"/>
    <w:rsid w:val="00F62399"/>
    <w:rsid w:val="00F623A0"/>
    <w:rsid w:val="00F62416"/>
    <w:rsid w:val="00F626BE"/>
    <w:rsid w:val="00F626CE"/>
    <w:rsid w:val="00F62ABF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5B7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5C7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08"/>
    <w:rsid w:val="00F70ABA"/>
    <w:rsid w:val="00F70BE6"/>
    <w:rsid w:val="00F71374"/>
    <w:rsid w:val="00F71451"/>
    <w:rsid w:val="00F7148E"/>
    <w:rsid w:val="00F71997"/>
    <w:rsid w:val="00F71B58"/>
    <w:rsid w:val="00F71D66"/>
    <w:rsid w:val="00F71E30"/>
    <w:rsid w:val="00F71F2A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465A"/>
    <w:rsid w:val="00F7532A"/>
    <w:rsid w:val="00F7538D"/>
    <w:rsid w:val="00F75433"/>
    <w:rsid w:val="00F754D5"/>
    <w:rsid w:val="00F7558F"/>
    <w:rsid w:val="00F75D29"/>
    <w:rsid w:val="00F76905"/>
    <w:rsid w:val="00F76F04"/>
    <w:rsid w:val="00F76F0A"/>
    <w:rsid w:val="00F76F2C"/>
    <w:rsid w:val="00F770B3"/>
    <w:rsid w:val="00F770E2"/>
    <w:rsid w:val="00F772EC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7EF"/>
    <w:rsid w:val="00F8190F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AFA"/>
    <w:rsid w:val="00F84D0A"/>
    <w:rsid w:val="00F84E82"/>
    <w:rsid w:val="00F84FD1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9AC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412"/>
    <w:rsid w:val="00F94732"/>
    <w:rsid w:val="00F94950"/>
    <w:rsid w:val="00F94B32"/>
    <w:rsid w:val="00F94D2C"/>
    <w:rsid w:val="00F94DC6"/>
    <w:rsid w:val="00F94E0A"/>
    <w:rsid w:val="00F95586"/>
    <w:rsid w:val="00F955AB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F2"/>
    <w:rsid w:val="00F9796F"/>
    <w:rsid w:val="00F97AC7"/>
    <w:rsid w:val="00F97B49"/>
    <w:rsid w:val="00F97C04"/>
    <w:rsid w:val="00F97E75"/>
    <w:rsid w:val="00F97F25"/>
    <w:rsid w:val="00FA003A"/>
    <w:rsid w:val="00FA00A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3F4"/>
    <w:rsid w:val="00FA4718"/>
    <w:rsid w:val="00FA4864"/>
    <w:rsid w:val="00FA4D15"/>
    <w:rsid w:val="00FA4D56"/>
    <w:rsid w:val="00FA4EB4"/>
    <w:rsid w:val="00FA4EE1"/>
    <w:rsid w:val="00FA4EFC"/>
    <w:rsid w:val="00FA4F24"/>
    <w:rsid w:val="00FA520B"/>
    <w:rsid w:val="00FA551D"/>
    <w:rsid w:val="00FA5736"/>
    <w:rsid w:val="00FA5912"/>
    <w:rsid w:val="00FA6435"/>
    <w:rsid w:val="00FA649D"/>
    <w:rsid w:val="00FA6904"/>
    <w:rsid w:val="00FA6B15"/>
    <w:rsid w:val="00FA6E10"/>
    <w:rsid w:val="00FA6FE7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2A3"/>
    <w:rsid w:val="00FB0317"/>
    <w:rsid w:val="00FB0330"/>
    <w:rsid w:val="00FB0708"/>
    <w:rsid w:val="00FB0858"/>
    <w:rsid w:val="00FB0867"/>
    <w:rsid w:val="00FB0B03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44F"/>
    <w:rsid w:val="00FB5B03"/>
    <w:rsid w:val="00FB5C94"/>
    <w:rsid w:val="00FB5FED"/>
    <w:rsid w:val="00FB6395"/>
    <w:rsid w:val="00FB643C"/>
    <w:rsid w:val="00FB6D0E"/>
    <w:rsid w:val="00FB6D18"/>
    <w:rsid w:val="00FB6DEA"/>
    <w:rsid w:val="00FB700D"/>
    <w:rsid w:val="00FB7260"/>
    <w:rsid w:val="00FB740E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495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7EE"/>
    <w:rsid w:val="00FD1D8F"/>
    <w:rsid w:val="00FD1E09"/>
    <w:rsid w:val="00FD1FE0"/>
    <w:rsid w:val="00FD2111"/>
    <w:rsid w:val="00FD25D5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4105"/>
    <w:rsid w:val="00FD47C8"/>
    <w:rsid w:val="00FD4C7A"/>
    <w:rsid w:val="00FD5095"/>
    <w:rsid w:val="00FD53A5"/>
    <w:rsid w:val="00FD54F2"/>
    <w:rsid w:val="00FD55F8"/>
    <w:rsid w:val="00FD572C"/>
    <w:rsid w:val="00FD5808"/>
    <w:rsid w:val="00FD5AEA"/>
    <w:rsid w:val="00FD612F"/>
    <w:rsid w:val="00FD64D4"/>
    <w:rsid w:val="00FD6BAD"/>
    <w:rsid w:val="00FD6BCA"/>
    <w:rsid w:val="00FD6D96"/>
    <w:rsid w:val="00FD70AA"/>
    <w:rsid w:val="00FD74CD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27C"/>
    <w:rsid w:val="00FE24E6"/>
    <w:rsid w:val="00FE269E"/>
    <w:rsid w:val="00FE2B14"/>
    <w:rsid w:val="00FE2C27"/>
    <w:rsid w:val="00FE3381"/>
    <w:rsid w:val="00FE35D0"/>
    <w:rsid w:val="00FE3617"/>
    <w:rsid w:val="00FE3A81"/>
    <w:rsid w:val="00FE4780"/>
    <w:rsid w:val="00FE49C3"/>
    <w:rsid w:val="00FE49C4"/>
    <w:rsid w:val="00FE4DFC"/>
    <w:rsid w:val="00FE5042"/>
    <w:rsid w:val="00FE5743"/>
    <w:rsid w:val="00FE57BF"/>
    <w:rsid w:val="00FE5882"/>
    <w:rsid w:val="00FE58AC"/>
    <w:rsid w:val="00FE5942"/>
    <w:rsid w:val="00FE5C77"/>
    <w:rsid w:val="00FE5CF0"/>
    <w:rsid w:val="00FE6044"/>
    <w:rsid w:val="00FE60AD"/>
    <w:rsid w:val="00FE6165"/>
    <w:rsid w:val="00FE6170"/>
    <w:rsid w:val="00FE6C07"/>
    <w:rsid w:val="00FE6F8B"/>
    <w:rsid w:val="00FE76C8"/>
    <w:rsid w:val="00FE7DDD"/>
    <w:rsid w:val="00FE7F36"/>
    <w:rsid w:val="00FF0CCA"/>
    <w:rsid w:val="00FF103B"/>
    <w:rsid w:val="00FF11F8"/>
    <w:rsid w:val="00FF1288"/>
    <w:rsid w:val="00FF128B"/>
    <w:rsid w:val="00FF1BD0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47"/>
    <w:rsid w:val="00FF32CA"/>
    <w:rsid w:val="00FF341B"/>
    <w:rsid w:val="00FF355E"/>
    <w:rsid w:val="00FF3863"/>
    <w:rsid w:val="00FF428C"/>
    <w:rsid w:val="00FF4BCA"/>
    <w:rsid w:val="00FF4C1A"/>
    <w:rsid w:val="00FF53B6"/>
    <w:rsid w:val="00FF5498"/>
    <w:rsid w:val="00FF552A"/>
    <w:rsid w:val="00FF5CC2"/>
    <w:rsid w:val="00FF5FE1"/>
    <w:rsid w:val="00FF6546"/>
    <w:rsid w:val="00FF65A9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BDD851B8-B9C6-4822-A48B-40641CBD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0692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FE227C"/>
    <w:pPr>
      <w:numPr>
        <w:ilvl w:val="0"/>
        <w:numId w:val="9"/>
      </w:numPr>
      <w:tabs>
        <w:tab w:val="left" w:pos="6840"/>
        <w:tab w:val="left" w:pos="6930"/>
        <w:tab w:val="left" w:pos="9450"/>
      </w:tabs>
      <w:spacing w:before="0" w:after="0" w:line="240" w:lineRule="auto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B03F95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paragraph" w:customStyle="1" w:styleId="3">
    <w:name w:val="?????3????"/>
    <w:basedOn w:val="Normal"/>
    <w:uiPriority w:val="99"/>
    <w:rsid w:val="00B159D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0BDC6C-6B11-407C-8B20-542392F34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7AC009-5BB3-4EC4-856A-A27F09931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64C287-EFFD-427A-96C2-7DDD104AE0F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8</Pages>
  <Words>1598</Words>
  <Characters>10324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11899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Thanapoom, Chartdam</cp:lastModifiedBy>
  <cp:revision>3</cp:revision>
  <cp:lastPrinted>2024-08-01T16:32:00Z</cp:lastPrinted>
  <dcterms:created xsi:type="dcterms:W3CDTF">2025-05-09T09:29:00Z</dcterms:created>
  <dcterms:modified xsi:type="dcterms:W3CDTF">2025-05-09T10:12:00Z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