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7777777" w:rsidR="00804175" w:rsidRPr="00732BC3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732BC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732BC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732BC3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3E8626" w14:textId="50DBC852" w:rsidR="00831431" w:rsidRPr="002E088A" w:rsidRDefault="00831431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ข้อมูลทั่วไป</w:t>
      </w:r>
    </w:p>
    <w:p w14:paraId="3CBD4A71" w14:textId="790E9208" w:rsidR="007D2B7F" w:rsidRPr="00732BC3" w:rsidRDefault="00804175" w:rsidP="00A64D41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732BC3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</w:p>
    <w:p w14:paraId="0A80F595" w14:textId="51BCA610" w:rsidR="0064296C" w:rsidRPr="00732BC3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</w:t>
      </w:r>
      <w:r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ของสินทรัพย์</w:t>
      </w:r>
      <w:r w:rsidR="002374A5"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  <w:r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และหนี้สิน</w:t>
      </w:r>
      <w:r w:rsidR="002374A5" w:rsidRPr="00732BC3">
        <w:rPr>
          <w:rFonts w:asciiTheme="majorBidi" w:hAnsiTheme="majorBidi" w:cstheme="majorBidi"/>
          <w:sz w:val="28"/>
          <w:szCs w:val="28"/>
          <w:cs/>
          <w:lang w:eastAsia="en-GB" w:bidi="th-TH"/>
        </w:rPr>
        <w:t>ทางการเงิน</w:t>
      </w:r>
    </w:p>
    <w:p w14:paraId="0D92F540" w14:textId="0E6E06F0" w:rsidR="0064296C" w:rsidRPr="00732BC3" w:rsidRDefault="00D678F2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การดำรงเงินกองทุน</w:t>
      </w:r>
    </w:p>
    <w:p w14:paraId="6155D605" w14:textId="3FDD103D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เงินลงทุนสุทธิ</w:t>
      </w:r>
    </w:p>
    <w:p w14:paraId="17C14B93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5896009B" w14:textId="0AF4C455" w:rsidR="0064296C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ค่าเผื่อผลขาดทุนด้านเครดิตที่คาดว่าจะเกิดขึ้น</w:t>
      </w:r>
    </w:p>
    <w:p w14:paraId="24A3120C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0A4C9435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หนี้สินที่อาจเกิดขึ้นในภายหน้า</w:t>
      </w:r>
    </w:p>
    <w:p w14:paraId="7510B474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FD2E340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bidi="th-TH"/>
        </w:rPr>
        <w:t>ผลประโยชน์อื่นที่จ่ายแก่กรรมการและผู้มีอำนาจในการจัดการ</w:t>
      </w:r>
    </w:p>
    <w:p w14:paraId="2F4A3B59" w14:textId="77777777" w:rsidR="0064296C" w:rsidRPr="00732BC3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ส่วนงานดำเนินงาน</w:t>
      </w:r>
    </w:p>
    <w:p w14:paraId="0790848B" w14:textId="76584F6F" w:rsidR="0064296C" w:rsidRPr="00E4401D" w:rsidRDefault="0064296C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eastAsia="AngsanaNew" w:hAnsiTheme="majorBidi" w:cstheme="majorBidi"/>
          <w:sz w:val="28"/>
          <w:szCs w:val="28"/>
          <w:cs/>
          <w:lang w:eastAsia="en-GB" w:bidi="th-TH"/>
        </w:rPr>
        <w:t>กำไรต่อหุ้น</w:t>
      </w:r>
    </w:p>
    <w:p w14:paraId="0882E5EC" w14:textId="6C30877A" w:rsidR="00E4401D" w:rsidRPr="00BF0AEB" w:rsidRDefault="00E4401D" w:rsidP="0064296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BF0AEB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</w:t>
      </w:r>
      <w:r w:rsidR="00850A46" w:rsidRPr="00BF0AEB">
        <w:rPr>
          <w:rFonts w:asciiTheme="majorBidi" w:hAnsiTheme="majorBidi" w:cstheme="majorBidi"/>
          <w:sz w:val="28"/>
          <w:szCs w:val="28"/>
          <w:cs/>
          <w:lang w:bidi="th-TH"/>
        </w:rPr>
        <w:t>ภายหลังรอบระยะเวลารายงาน</w:t>
      </w:r>
    </w:p>
    <w:p w14:paraId="6007CD67" w14:textId="20BB4B6E" w:rsidR="00804175" w:rsidRPr="00461B37" w:rsidRDefault="00804175" w:rsidP="00461B37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461B37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732BC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Pr="00732BC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732BC3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7FB39680" w:rsidR="00804175" w:rsidRPr="00732BC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732BC3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</w:t>
      </w:r>
      <w:r w:rsidR="0010284B" w:rsidRPr="00732BC3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804175" w:rsidRPr="00732BC3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B47453">
        <w:rPr>
          <w:rFonts w:asciiTheme="majorBidi" w:hAnsiTheme="majorBidi" w:cstheme="majorBidi"/>
          <w:sz w:val="28"/>
          <w:szCs w:val="28"/>
        </w:rPr>
        <w:t xml:space="preserve"> </w:t>
      </w:r>
      <w:r w:rsidR="009E7EC7">
        <w:rPr>
          <w:rFonts w:asciiTheme="majorBidi" w:hAnsiTheme="majorBidi" w:cstheme="majorBidi"/>
          <w:sz w:val="28"/>
          <w:szCs w:val="28"/>
        </w:rPr>
        <w:t>15</w:t>
      </w:r>
      <w:r w:rsidR="0016153B">
        <w:rPr>
          <w:rFonts w:asciiTheme="majorBidi" w:hAnsiTheme="majorBidi" w:cstheme="majorBidi"/>
          <w:sz w:val="28"/>
          <w:szCs w:val="28"/>
        </w:rPr>
        <w:t xml:space="preserve"> </w:t>
      </w:r>
      <w:r w:rsidR="0016153B"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 w:rsidR="0016153B">
        <w:rPr>
          <w:rFonts w:asciiTheme="majorBidi" w:hAnsiTheme="majorBidi" w:cstheme="majorBidi"/>
          <w:sz w:val="28"/>
          <w:szCs w:val="28"/>
        </w:rPr>
        <w:t>2568</w:t>
      </w:r>
    </w:p>
    <w:p w14:paraId="75C2EBFE" w14:textId="77777777" w:rsidR="00804175" w:rsidRPr="00732BC3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B62980" w14:textId="25FE22CC" w:rsidR="00831431" w:rsidRDefault="00831431" w:rsidP="00A67A8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ข้อมูลทั่วไป</w:t>
      </w:r>
    </w:p>
    <w:p w14:paraId="6818721E" w14:textId="6B47546F" w:rsidR="00831431" w:rsidRPr="002E088A" w:rsidRDefault="0083143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5848D" w14:textId="59BFE3C8" w:rsidR="00831431" w:rsidRDefault="00831431" w:rsidP="008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ธนาคารไทยเครดิต จำกัด (มหาชน)</w:t>
      </w:r>
      <w:r w:rsidR="00E864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(</w:t>
      </w:r>
      <w:r w:rsidR="00850A46">
        <w:rPr>
          <w:rFonts w:asciiTheme="majorBidi" w:hAnsiTheme="majorBidi" w:cstheme="majorBidi"/>
          <w:sz w:val="28"/>
          <w:szCs w:val="28"/>
        </w:rPr>
        <w:t>“</w:t>
      </w:r>
      <w:r>
        <w:rPr>
          <w:rFonts w:asciiTheme="majorBidi" w:hAnsiTheme="majorBidi" w:cstheme="majorBidi" w:hint="cs"/>
          <w:sz w:val="28"/>
          <w:szCs w:val="28"/>
          <w:cs/>
        </w:rPr>
        <w:t>ธนาคาร</w:t>
      </w:r>
      <w:r w:rsidR="00850A46">
        <w:rPr>
          <w:rFonts w:asciiTheme="majorBidi" w:hAnsiTheme="majorBidi" w:cstheme="majorBidi"/>
          <w:sz w:val="28"/>
          <w:szCs w:val="28"/>
        </w:rPr>
        <w:t>”</w:t>
      </w:r>
      <w:r>
        <w:rPr>
          <w:rFonts w:asciiTheme="majorBidi" w:hAnsiTheme="majorBidi" w:cstheme="majorBidi" w:hint="cs"/>
          <w:sz w:val="28"/>
          <w:szCs w:val="28"/>
          <w:cs/>
        </w:rPr>
        <w:t>) เป็นนิติบุคคลที่จัดตั้งขึ้นในประเทศไทย</w:t>
      </w:r>
      <w:r w:rsidR="00850A46">
        <w:rPr>
          <w:rFonts w:asciiTheme="majorBidi" w:hAnsiTheme="majorBidi" w:cstheme="majorBidi" w:hint="cs"/>
          <w:sz w:val="28"/>
          <w:szCs w:val="28"/>
          <w:cs/>
        </w:rPr>
        <w:t>และจดทะเบียน</w:t>
      </w:r>
      <w:r w:rsidR="00272ED2">
        <w:rPr>
          <w:rFonts w:asciiTheme="majorBidi" w:hAnsiTheme="majorBidi" w:cstheme="majorBidi" w:hint="cs"/>
          <w:sz w:val="28"/>
          <w:szCs w:val="28"/>
          <w:cs/>
        </w:rPr>
        <w:t>กับตลา</w:t>
      </w:r>
      <w:r w:rsidR="00453195">
        <w:rPr>
          <w:rFonts w:asciiTheme="majorBidi" w:hAnsiTheme="majorBidi" w:cstheme="majorBidi" w:hint="cs"/>
          <w:sz w:val="28"/>
          <w:szCs w:val="28"/>
          <w:cs/>
        </w:rPr>
        <w:t>ด</w:t>
      </w:r>
      <w:r w:rsidR="00272ED2">
        <w:rPr>
          <w:rFonts w:asciiTheme="majorBidi" w:hAnsiTheme="majorBidi" w:cstheme="majorBidi" w:hint="cs"/>
          <w:sz w:val="28"/>
          <w:szCs w:val="28"/>
          <w:cs/>
        </w:rPr>
        <w:t xml:space="preserve">หลักทรัพย์แห่งประเทศไทยเมื่อวันที่ </w:t>
      </w:r>
      <w:r w:rsidR="00272ED2">
        <w:rPr>
          <w:rFonts w:asciiTheme="majorBidi" w:hAnsiTheme="majorBidi" w:cstheme="majorBidi"/>
          <w:sz w:val="28"/>
          <w:szCs w:val="28"/>
        </w:rPr>
        <w:t xml:space="preserve">9 </w:t>
      </w:r>
      <w:r w:rsidR="00272ED2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272ED2">
        <w:rPr>
          <w:rFonts w:asciiTheme="majorBidi" w:hAnsiTheme="majorBidi" w:cstheme="majorBidi"/>
          <w:sz w:val="28"/>
          <w:szCs w:val="28"/>
        </w:rPr>
        <w:t>2567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สำนักงานใหญ่ตั้งอยู่ที่อาคารไทยประกันชีวิต เลขที่ </w:t>
      </w:r>
      <w:r>
        <w:rPr>
          <w:rFonts w:asciiTheme="majorBidi" w:hAnsiTheme="majorBidi" w:cstheme="majorBidi"/>
          <w:sz w:val="28"/>
          <w:szCs w:val="28"/>
        </w:rPr>
        <w:t xml:space="preserve">123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ถนนรัชดาภิเษก </w:t>
      </w:r>
      <w:r w:rsidR="00272ED2" w:rsidDel="009E7EC7"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แขวงดินแดง เขตดินแดง กรุงเทพมหานคร </w:t>
      </w:r>
      <w:r>
        <w:rPr>
          <w:rFonts w:asciiTheme="majorBidi" w:hAnsiTheme="majorBidi" w:cstheme="majorBidi"/>
          <w:sz w:val="28"/>
          <w:szCs w:val="28"/>
        </w:rPr>
        <w:t>10400</w:t>
      </w:r>
    </w:p>
    <w:p w14:paraId="1458FE8D" w14:textId="61DF5446" w:rsidR="00831431" w:rsidRDefault="00831431" w:rsidP="008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5ACD1FC" w14:textId="242E37CA" w:rsidR="00804175" w:rsidRPr="00732BC3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732BC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732BC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3F168688" w:rsidR="00F808FC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bookmarkStart w:id="0" w:name="_Hlk66464858"/>
      <w:r w:rsidRPr="00732BC3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BC3">
        <w:rPr>
          <w:rFonts w:asciiTheme="majorBidi" w:hAnsiTheme="majorBidi" w:cstheme="majorBidi"/>
          <w:sz w:val="28"/>
          <w:szCs w:val="28"/>
        </w:rPr>
        <w:t xml:space="preserve">34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4B7CA7" w:rsidRPr="00732BC3">
        <w:rPr>
          <w:rFonts w:asciiTheme="majorBidi" w:hAnsiTheme="majorBidi" w:cstheme="majorBidi"/>
          <w:sz w:val="28"/>
          <w:szCs w:val="28"/>
        </w:rPr>
        <w:br/>
      </w:r>
      <w:r w:rsidRPr="00732BC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10284B" w:rsidRPr="00732BC3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</w:t>
      </w:r>
      <w:r w:rsidR="0060154F">
        <w:rPr>
          <w:rFonts w:asciiTheme="majorBidi" w:hAnsiTheme="majorBidi" w:cstheme="majorBidi"/>
          <w:sz w:val="28"/>
          <w:szCs w:val="28"/>
        </w:rPr>
        <w:t xml:space="preserve"> </w:t>
      </w:r>
      <w:r w:rsidR="009C73F6" w:rsidRPr="00732BC3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</w:t>
      </w:r>
      <w:r w:rsidR="00D73712" w:rsidRPr="00732BC3">
        <w:rPr>
          <w:rFonts w:asciiTheme="majorBidi" w:hAnsiTheme="majorBidi" w:cstheme="majorBidi"/>
          <w:sz w:val="28"/>
          <w:szCs w:val="28"/>
          <w:cs/>
        </w:rPr>
        <w:t>หลักทรัพย์ที่เกี่ยวข้อง</w:t>
      </w:r>
      <w:r w:rsidR="0010284B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732BC3">
        <w:rPr>
          <w:rFonts w:asciiTheme="majorBidi" w:hAnsiTheme="majorBidi" w:cstheme="majorBidi"/>
          <w:sz w:val="28"/>
          <w:szCs w:val="28"/>
          <w:cs/>
        </w:rPr>
        <w:t>ตลอดจนนำเสนอรายการ</w:t>
      </w:r>
      <w:r w:rsidR="00BF247A" w:rsidRPr="0059434E">
        <w:rPr>
          <w:rFonts w:asciiTheme="majorBidi" w:hAnsiTheme="majorBidi" w:cstheme="majorBidi"/>
          <w:sz w:val="28"/>
          <w:szCs w:val="28"/>
          <w:cs/>
        </w:rPr>
        <w:t>ในงบการเงินตามประกาศธนาคารแห่งประเทศไทยที่ สนส</w:t>
      </w:r>
      <w:r w:rsidR="00CA0187" w:rsidRPr="0059434E">
        <w:rPr>
          <w:rFonts w:asciiTheme="majorBidi" w:hAnsiTheme="majorBidi" w:cstheme="majorBidi"/>
          <w:sz w:val="28"/>
          <w:szCs w:val="28"/>
        </w:rPr>
        <w:t>.</w:t>
      </w:r>
      <w:r w:rsidR="00BF247A" w:rsidRPr="005943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247A" w:rsidRPr="0059434E">
        <w:rPr>
          <w:rFonts w:asciiTheme="majorBidi" w:hAnsiTheme="majorBidi" w:cstheme="majorBidi"/>
          <w:sz w:val="28"/>
          <w:szCs w:val="28"/>
        </w:rPr>
        <w:t>21/2561</w:t>
      </w:r>
      <w:r w:rsidR="00BF247A" w:rsidRPr="0059434E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BF247A" w:rsidRPr="0059434E">
        <w:rPr>
          <w:rFonts w:asciiTheme="majorBidi" w:hAnsiTheme="majorBidi" w:cstheme="majorBidi"/>
          <w:sz w:val="28"/>
          <w:szCs w:val="28"/>
        </w:rPr>
        <w:t>31</w:t>
      </w:r>
      <w:r w:rsidR="00BF247A" w:rsidRPr="0059434E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BF247A" w:rsidRPr="0059434E">
        <w:rPr>
          <w:rFonts w:asciiTheme="majorBidi" w:hAnsiTheme="majorBidi" w:cstheme="majorBidi"/>
          <w:sz w:val="28"/>
          <w:szCs w:val="28"/>
        </w:rPr>
        <w:t>2561</w:t>
      </w:r>
      <w:r w:rsidR="00BF247A" w:rsidRPr="0059434E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="00BF247A" w:rsidRPr="0059434E">
        <w:rPr>
          <w:rFonts w:asciiTheme="majorBidi" w:hAnsiTheme="majorBidi" w:cstheme="majorBidi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</w:t>
      </w:r>
      <w:r w:rsidR="00BF247A" w:rsidRPr="00B71C4C">
        <w:rPr>
          <w:rFonts w:asciiTheme="majorBidi" w:hAnsiTheme="majorBidi" w:cstheme="majorBidi"/>
          <w:i/>
          <w:iCs/>
          <w:sz w:val="28"/>
          <w:szCs w:val="28"/>
          <w:cs/>
        </w:rPr>
        <w:t>การเงิ</w:t>
      </w:r>
      <w:r w:rsidR="00B1215D" w:rsidRPr="00B71C4C">
        <w:rPr>
          <w:rFonts w:asciiTheme="majorBidi" w:hAnsiTheme="majorBidi" w:cstheme="majorBidi" w:hint="cs"/>
          <w:i/>
          <w:iCs/>
          <w:sz w:val="28"/>
          <w:szCs w:val="28"/>
          <w:cs/>
        </w:rPr>
        <w:t>น</w:t>
      </w:r>
      <w:r w:rsidR="00BF247A" w:rsidRPr="00B71C4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516C8" w:rsidRPr="00B71C4C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8C12A1" w:rsidRPr="0059434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 xml:space="preserve">การให้ข้อมูลที่เกี่ยวกับกิจกรรม เหตุการณ์และสถานการณ์ใหม่ </w:t>
      </w:r>
      <w:r w:rsidR="0032116C">
        <w:rPr>
          <w:rFonts w:asciiTheme="majorBidi" w:hAnsiTheme="majorBidi" w:cstheme="majorBidi" w:hint="cs"/>
          <w:sz w:val="28"/>
          <w:szCs w:val="28"/>
          <w:cs/>
        </w:rPr>
        <w:t>ๆ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 xml:space="preserve"> เพื่อไม่ให</w:t>
      </w:r>
      <w:r w:rsidR="00301427">
        <w:rPr>
          <w:rFonts w:asciiTheme="majorBidi" w:hAnsiTheme="majorBidi" w:cstheme="majorBidi" w:hint="cs"/>
          <w:sz w:val="28"/>
          <w:szCs w:val="28"/>
          <w:cs/>
        </w:rPr>
        <w:t>้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>ซ้ำซ้อน</w:t>
      </w:r>
      <w:r w:rsidR="00B1215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>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CA0187" w:rsidRPr="00732BC3">
        <w:rPr>
          <w:rFonts w:asciiTheme="majorBidi" w:hAnsiTheme="majorBidi" w:cstheme="majorBidi"/>
          <w:sz w:val="28"/>
          <w:szCs w:val="28"/>
          <w:cs/>
        </w:rPr>
        <w:t>ธนาคาร</w:t>
      </w:r>
      <w:r w:rsidR="00B97616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="000F336D">
        <w:rPr>
          <w:rFonts w:asciiTheme="majorBidi" w:hAnsiTheme="majorBidi" w:cstheme="majorBidi"/>
          <w:sz w:val="28"/>
          <w:szCs w:val="28"/>
        </w:rPr>
        <w:t xml:space="preserve"> (“</w:t>
      </w:r>
      <w:r w:rsidR="000F336D">
        <w:rPr>
          <w:rFonts w:asciiTheme="majorBidi" w:hAnsiTheme="majorBidi" w:cstheme="majorBidi" w:hint="cs"/>
          <w:sz w:val="28"/>
          <w:szCs w:val="28"/>
          <w:cs/>
        </w:rPr>
        <w:t>กลุ่มธนาคาร</w:t>
      </w:r>
      <w:r w:rsidR="000F336D">
        <w:rPr>
          <w:rFonts w:asciiTheme="majorBidi" w:hAnsiTheme="majorBidi" w:cstheme="majorBidi"/>
          <w:sz w:val="28"/>
          <w:szCs w:val="28"/>
        </w:rPr>
        <w:t xml:space="preserve">”) </w:t>
      </w:r>
      <w:r w:rsidR="008C12A1" w:rsidRPr="00732BC3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3E43C4" w:rsidRPr="00732BC3">
        <w:rPr>
          <w:rFonts w:asciiTheme="majorBidi" w:eastAsia="Calibri" w:hAnsiTheme="majorBidi" w:cstheme="majorBidi"/>
          <w:sz w:val="28"/>
          <w:szCs w:val="28"/>
        </w:rPr>
        <w:t>31</w:t>
      </w:r>
      <w:r w:rsidR="003E43C4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3E43C4"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205D64" w:rsidRPr="00732BC3">
        <w:rPr>
          <w:rFonts w:asciiTheme="majorBidi" w:eastAsia="Calibri" w:hAnsiTheme="majorBidi" w:cstheme="majorBidi"/>
          <w:sz w:val="28"/>
          <w:szCs w:val="28"/>
        </w:rPr>
        <w:t>256</w:t>
      </w:r>
      <w:r w:rsidR="0016153B">
        <w:rPr>
          <w:rFonts w:asciiTheme="majorBidi" w:eastAsia="Calibri" w:hAnsiTheme="majorBidi" w:cstheme="majorBidi"/>
          <w:sz w:val="28"/>
          <w:szCs w:val="28"/>
        </w:rPr>
        <w:t>7</w:t>
      </w:r>
    </w:p>
    <w:p w14:paraId="096B61A6" w14:textId="77777777" w:rsidR="00F47A9B" w:rsidRDefault="00F47A9B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F889D61" w14:textId="1812EB28" w:rsidR="00B7769B" w:rsidRDefault="00B7769B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>กลุ่มธนาคารไม่ได้นำมาตรฐานการรายงานทางการเงิ</w:t>
      </w:r>
      <w:r w:rsidR="00A31E7A">
        <w:rPr>
          <w:rFonts w:asciiTheme="majorBidi" w:eastAsia="Calibri" w:hAnsiTheme="majorBidi" w:cstheme="majorBidi" w:hint="cs"/>
          <w:sz w:val="28"/>
          <w:szCs w:val="28"/>
          <w:cs/>
        </w:rPr>
        <w:t>นที่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ออกใหม่</w:t>
      </w:r>
      <w:r w:rsidR="00A31E7A">
        <w:rPr>
          <w:rFonts w:asciiTheme="majorBidi" w:eastAsia="Calibri" w:hAnsiTheme="majorBidi" w:cstheme="majorBidi" w:hint="cs"/>
          <w:sz w:val="28"/>
          <w:szCs w:val="28"/>
          <w:cs/>
        </w:rPr>
        <w:t>และปรับปรุงใหม่ซึ่งยังไม่มีผลบังคับใช้ใน</w:t>
      </w:r>
      <w:r w:rsidR="0060154F">
        <w:rPr>
          <w:rFonts w:asciiTheme="majorBidi" w:eastAsia="Calibri" w:hAnsiTheme="majorBidi" w:cstheme="majorBidi" w:hint="cs"/>
          <w:sz w:val="28"/>
          <w:szCs w:val="28"/>
          <w:cs/>
        </w:rPr>
        <w:t>งวด</w:t>
      </w:r>
      <w:r w:rsidR="00A31E7A">
        <w:rPr>
          <w:rFonts w:asciiTheme="majorBidi" w:eastAsia="Calibri" w:hAnsiTheme="majorBidi" w:cstheme="majorBidi" w:hint="cs"/>
          <w:sz w:val="28"/>
          <w:szCs w:val="28"/>
          <w:cs/>
        </w:rPr>
        <w:t>ปัจจุบัน</w:t>
      </w:r>
      <w:r w:rsidR="009F5A8A">
        <w:rPr>
          <w:rFonts w:asciiTheme="majorBidi" w:eastAsia="Calibri" w:hAnsiTheme="majorBidi" w:cstheme="majorBidi"/>
          <w:sz w:val="28"/>
          <w:szCs w:val="28"/>
          <w:cs/>
        </w:rPr>
        <w:br/>
      </w:r>
      <w:r w:rsidR="002B6BC2">
        <w:rPr>
          <w:rFonts w:asciiTheme="majorBidi" w:eastAsia="Calibri" w:hAnsiTheme="majorBidi" w:cstheme="majorBidi" w:hint="cs"/>
          <w:sz w:val="28"/>
          <w:szCs w:val="28"/>
          <w:cs/>
        </w:rPr>
        <w:t>มาถือปฏิบัติในการจัดทำงบการเงินระหว่างกาลนี้ก่อนวันที่มีผลบังคับใช้</w:t>
      </w:r>
    </w:p>
    <w:p w14:paraId="35C6CCF6" w14:textId="77777777" w:rsidR="00B7769B" w:rsidRDefault="00B7769B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BC971D4" w14:textId="36B035EB" w:rsidR="00927A47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906D7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32BC3">
        <w:rPr>
          <w:rFonts w:asciiTheme="majorBidi" w:hAnsiTheme="majorBidi" w:cstheme="majorBidi"/>
          <w:sz w:val="28"/>
          <w:szCs w:val="28"/>
          <w:cs/>
        </w:rPr>
        <w:t>การประมาณการในการถือปฏิบัติตามนโยบาย</w:t>
      </w:r>
      <w:r w:rsidR="00017B83">
        <w:rPr>
          <w:rFonts w:asciiTheme="majorBidi" w:hAnsiTheme="majorBidi" w:cstheme="majorBidi"/>
          <w:sz w:val="28"/>
          <w:szCs w:val="28"/>
          <w:cs/>
        </w:rPr>
        <w:br/>
      </w:r>
      <w:r w:rsidRPr="00732BC3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>กลุ่</w:t>
      </w:r>
      <w:r w:rsidR="00BF247A" w:rsidRPr="00732BC3">
        <w:rPr>
          <w:rFonts w:asciiTheme="majorBidi" w:eastAsia="Calibri" w:hAnsiTheme="majorBidi" w:cstheme="majorBidi"/>
          <w:sz w:val="28"/>
          <w:szCs w:val="28"/>
          <w:cs/>
        </w:rPr>
        <w:t>มธนาคาร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</w:t>
      </w:r>
      <w:r w:rsidR="002A11F3">
        <w:rPr>
          <w:rFonts w:asciiTheme="majorBidi" w:hAnsiTheme="majorBidi" w:cstheme="majorBidi" w:hint="cs"/>
          <w:sz w:val="28"/>
          <w:szCs w:val="28"/>
          <w:cs/>
        </w:rPr>
        <w:t>้</w:t>
      </w:r>
      <w:r w:rsidRPr="00732BC3">
        <w:rPr>
          <w:rFonts w:asciiTheme="majorBidi" w:hAnsiTheme="majorBidi" w:cstheme="majorBidi"/>
          <w:sz w:val="28"/>
          <w:szCs w:val="28"/>
          <w:cs/>
        </w:rPr>
        <w:t>นโยบายการบัญชี วิธีการคำนวณและแหล่งข้อมูลสำคัญที่ใช้ในการประมาณการ</w:t>
      </w:r>
      <w:r w:rsidR="003A2337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732BC3">
        <w:rPr>
          <w:rFonts w:asciiTheme="majorBidi" w:hAnsiTheme="majorBidi" w:cstheme="majorBidi"/>
          <w:sz w:val="28"/>
          <w:szCs w:val="28"/>
          <w:cs/>
        </w:rPr>
        <w:t>อาจมีความไม่แน่นอน</w:t>
      </w:r>
      <w:r w:rsidRPr="00B71C4C">
        <w:rPr>
          <w:rFonts w:asciiTheme="majorBidi" w:hAnsiTheme="majorBidi" w:cstheme="majorBidi"/>
          <w:sz w:val="28"/>
          <w:szCs w:val="28"/>
          <w:cs/>
        </w:rPr>
        <w:t>นั้น</w:t>
      </w:r>
      <w:r w:rsidRPr="002B7210">
        <w:rPr>
          <w:rFonts w:asciiTheme="majorBidi" w:hAnsiTheme="majorBidi" w:cstheme="majorBidi"/>
          <w:sz w:val="28"/>
          <w:szCs w:val="28"/>
          <w:cs/>
        </w:rPr>
        <w:t>ไม่แตกต่าง</w:t>
      </w:r>
      <w:r w:rsidRPr="00B71C4C">
        <w:rPr>
          <w:rFonts w:asciiTheme="majorBidi" w:hAnsiTheme="majorBidi" w:cstheme="majorBidi"/>
          <w:sz w:val="28"/>
          <w:szCs w:val="28"/>
          <w:cs/>
        </w:rPr>
        <w:t>จากที่</w:t>
      </w:r>
      <w:r w:rsidRPr="00732BC3">
        <w:rPr>
          <w:rFonts w:asciiTheme="majorBidi" w:hAnsiTheme="majorBidi" w:cstheme="majorBidi"/>
          <w:sz w:val="28"/>
          <w:szCs w:val="28"/>
          <w:cs/>
        </w:rPr>
        <w:t>ได้อธิบายไว้ในงบการเงินสำหร</w:t>
      </w:r>
      <w:r w:rsidR="00D83475">
        <w:rPr>
          <w:rFonts w:asciiTheme="majorBidi" w:hAnsiTheme="majorBidi" w:cstheme="majorBidi" w:hint="cs"/>
          <w:sz w:val="28"/>
          <w:szCs w:val="28"/>
          <w:cs/>
        </w:rPr>
        <w:t>ับ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bookmarkStart w:id="1" w:name="_Hlk99203210"/>
      <w:r w:rsidR="00456BC5" w:rsidRPr="00732BC3">
        <w:rPr>
          <w:rFonts w:asciiTheme="majorBidi" w:eastAsia="Calibri" w:hAnsiTheme="majorBidi" w:cstheme="majorBidi"/>
          <w:sz w:val="28"/>
          <w:szCs w:val="28"/>
        </w:rPr>
        <w:t>3</w:t>
      </w:r>
      <w:r w:rsidR="00195790" w:rsidRPr="00732BC3">
        <w:rPr>
          <w:rFonts w:asciiTheme="majorBidi" w:eastAsia="Calibri" w:hAnsiTheme="majorBidi" w:cstheme="majorBidi"/>
          <w:sz w:val="28"/>
          <w:szCs w:val="28"/>
        </w:rPr>
        <w:t>1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bookmarkEnd w:id="1"/>
      <w:r w:rsidR="00205D64" w:rsidRPr="00732BC3">
        <w:rPr>
          <w:rFonts w:asciiTheme="majorBidi" w:eastAsia="Calibri" w:hAnsiTheme="majorBidi" w:cstheme="majorBidi"/>
          <w:sz w:val="28"/>
          <w:szCs w:val="28"/>
        </w:rPr>
        <w:t>256</w:t>
      </w:r>
      <w:r w:rsidR="0016153B">
        <w:rPr>
          <w:rFonts w:asciiTheme="majorBidi" w:eastAsia="Calibri" w:hAnsiTheme="majorBidi" w:cstheme="majorBidi"/>
          <w:sz w:val="28"/>
          <w:szCs w:val="28"/>
        </w:rPr>
        <w:t>7</w:t>
      </w:r>
    </w:p>
    <w:p w14:paraId="759F66AE" w14:textId="15A0440A" w:rsidR="00EF0A9C" w:rsidRPr="00732BC3" w:rsidRDefault="0077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ED186EB" w14:textId="7246B17F" w:rsidR="005173F5" w:rsidRPr="00A67A8E" w:rsidRDefault="004D25B8" w:rsidP="005173F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2" w:name="_Hlk147845578"/>
      <w:r w:rsidRPr="002E088A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มูลค่ายุติธรรมของ</w:t>
      </w:r>
      <w:r w:rsidRPr="002E088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</w:t>
      </w:r>
      <w:r w:rsidR="00550D77" w:rsidRPr="002E088A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r w:rsidRPr="002E088A">
        <w:rPr>
          <w:rFonts w:asciiTheme="majorBidi" w:hAnsiTheme="majorBidi" w:cstheme="majorBidi"/>
          <w:sz w:val="28"/>
          <w:szCs w:val="28"/>
          <w:u w:val="none"/>
          <w:cs/>
        </w:rPr>
        <w:t>และหนี้สิน</w:t>
      </w:r>
      <w:r w:rsidR="00550D77" w:rsidRPr="002E088A">
        <w:rPr>
          <w:rFonts w:asciiTheme="majorBidi" w:hAnsiTheme="majorBidi" w:cstheme="majorBidi"/>
          <w:sz w:val="28"/>
          <w:szCs w:val="28"/>
          <w:u w:val="none"/>
          <w:cs/>
        </w:rPr>
        <w:t>ทางการเงิน</w:t>
      </w:r>
      <w:bookmarkEnd w:id="2"/>
    </w:p>
    <w:p w14:paraId="4AFF74DF" w14:textId="77777777" w:rsidR="004D25B8" w:rsidRPr="00732BC3" w:rsidRDefault="004D25B8" w:rsidP="004D25B8">
      <w:pPr>
        <w:pStyle w:val="BodyText"/>
        <w:spacing w:after="0"/>
        <w:jc w:val="both"/>
        <w:rPr>
          <w:rFonts w:asciiTheme="majorBidi" w:hAnsiTheme="majorBidi" w:cstheme="majorBidi"/>
          <w:bCs/>
          <w:sz w:val="28"/>
          <w:szCs w:val="28"/>
        </w:rPr>
      </w:pPr>
    </w:p>
    <w:p w14:paraId="453362A2" w14:textId="77777777" w:rsidR="004D25B8" w:rsidRPr="00732BC3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732BC3">
        <w:rPr>
          <w:rFonts w:asciiTheme="majorBidi" w:hAnsiTheme="majorBidi" w:cstheme="majorBidi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Cs/>
          <w:sz w:val="28"/>
          <w:szCs w:val="28"/>
        </w:rPr>
        <w:tab/>
      </w: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มูลค่าตามบัญชีและมูลค่ายุติธรรม</w:t>
      </w:r>
    </w:p>
    <w:p w14:paraId="5F5BAF9A" w14:textId="77777777" w:rsidR="004D25B8" w:rsidRPr="00732BC3" w:rsidRDefault="004D25B8" w:rsidP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2783DB76" w14:textId="670F33C9" w:rsidR="004D25B8" w:rsidRPr="00732BC3" w:rsidRDefault="004D25B8" w:rsidP="00184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732BC3" w:rsidDel="00085156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  <w:lang w:val="en-GB"/>
        </w:rPr>
        <w:t>รวมถึงลำดับชั้น</w:t>
      </w:r>
      <w:r w:rsidR="0070206C">
        <w:rPr>
          <w:rFonts w:asciiTheme="majorBidi" w:hAnsiTheme="majorBidi" w:cstheme="majorBidi"/>
          <w:sz w:val="28"/>
          <w:szCs w:val="28"/>
          <w:lang w:val="en-GB"/>
        </w:rPr>
        <w:br/>
      </w:r>
      <w:r w:rsidRPr="00732BC3">
        <w:rPr>
          <w:rFonts w:asciiTheme="majorBidi" w:hAnsiTheme="majorBidi" w:cstheme="majorBidi"/>
          <w:sz w:val="28"/>
          <w:szCs w:val="28"/>
          <w:cs/>
          <w:lang w:val="en-GB"/>
        </w:rPr>
        <w:t>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6A38926" w14:textId="77777777" w:rsidR="00E46873" w:rsidRPr="00732BC3" w:rsidRDefault="004D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  <w:sectPr w:rsidR="00E46873" w:rsidRPr="00732BC3" w:rsidSect="001175A4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  <w:r w:rsidRPr="00732BC3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117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008"/>
        <w:gridCol w:w="180"/>
        <w:gridCol w:w="990"/>
        <w:gridCol w:w="180"/>
        <w:gridCol w:w="990"/>
        <w:gridCol w:w="200"/>
        <w:gridCol w:w="1060"/>
      </w:tblGrid>
      <w:tr w:rsidR="005B21BE" w:rsidRPr="00C1760D" w14:paraId="47D95B57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036B7340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4C311A58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340" w:type="dxa"/>
            <w:gridSpan w:val="17"/>
          </w:tcPr>
          <w:p w14:paraId="12CC6F5F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B21BE" w:rsidRPr="0075491D" w14:paraId="67D9B58E" w14:textId="77777777" w:rsidTr="006C7152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7891EB8C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11065CFD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6551" w:type="dxa"/>
            <w:gridSpan w:val="9"/>
          </w:tcPr>
          <w:p w14:paraId="3C2A0497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32FEF4EA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608" w:type="dxa"/>
            <w:gridSpan w:val="7"/>
            <w:tcBorders>
              <w:bottom w:val="single" w:sz="4" w:space="0" w:color="auto"/>
            </w:tcBorders>
          </w:tcPr>
          <w:p w14:paraId="7A068999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23ACC" w:rsidRPr="0075491D" w14:paraId="1E5E1FDF" w14:textId="77777777" w:rsidTr="006C7152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2616F5E9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9E49FA5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CD5908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ADD4474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597C09F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09C59398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DD0C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C035A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98669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664795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0D4E602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6288D47C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64C7941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ED49525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C6A80D0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CDC7346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03EF164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09BF3C35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08757D8C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5B21BE" w:rsidRPr="0075491D" w14:paraId="25BC2939" w14:textId="77777777" w:rsidTr="00BF0AE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1BF96531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49ABB7B5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BB3695A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0CDD904B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AF5449F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1E564428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817571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8351C1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3E453ED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74537B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2EB39237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9FD1D79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E608E76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946271A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356C8F1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3679DBE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1B53D8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086C6CCC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42969418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5B21BE" w:rsidRPr="0075491D" w14:paraId="01013C98" w14:textId="77777777" w:rsidTr="00BF0AE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3E8634A4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D9E559D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7E47404C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0E7AA2C4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1C2F61F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78" w:type="dxa"/>
          </w:tcPr>
          <w:p w14:paraId="7F68D096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316F5B6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DD449F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D9E6B32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1831211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6C58D2CA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269B8D90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892A2A8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C76DC99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26F9C40F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6E32B45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63FFDC44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69B2139D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6FA751FD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</w:tr>
      <w:tr w:rsidR="005B21BE" w:rsidRPr="0075491D" w14:paraId="6CA337AE" w14:textId="77777777" w:rsidTr="00BF0AE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277E3311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F79CE39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14:paraId="6EE924C7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0134D41B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2B9B798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09C52D5F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6A4AB5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C1009C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412814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DAB6513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435173A0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26CDA648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A70D3E0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C1760D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157D094D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8DA890A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C1760D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72C83C11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06B546B3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C1760D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7365F181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28EECFB6" w14:textId="77777777" w:rsidR="005B21BE" w:rsidRPr="00C1760D" w:rsidRDefault="005B21BE" w:rsidP="002D41F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B21BE" w:rsidRPr="00C1760D" w14:paraId="4906352F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C9C01C0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FC0030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340" w:type="dxa"/>
            <w:gridSpan w:val="17"/>
          </w:tcPr>
          <w:p w14:paraId="399FF852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97CA6" w:rsidRPr="0075491D" w14:paraId="79163253" w14:textId="77777777" w:rsidTr="006C7152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0E332C49" w14:textId="6AA63C86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5B21BE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31 </w:t>
            </w:r>
            <w:r w:rsidRPr="005B21BE">
              <w:rPr>
                <w:rFonts w:ascii="Angsana New" w:eastAsia="AngsanaNew" w:hAnsi="Angsana New" w:cs="Angsana New" w:hint="cs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>มีนาคม</w:t>
            </w:r>
            <w:r w:rsidRPr="005B21BE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 </w:t>
            </w:r>
            <w:r w:rsidRPr="005B21BE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2568</w:t>
            </w:r>
          </w:p>
        </w:tc>
        <w:tc>
          <w:tcPr>
            <w:tcW w:w="810" w:type="dxa"/>
            <w:vAlign w:val="bottom"/>
          </w:tcPr>
          <w:p w14:paraId="5C36A8B0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7F23C4F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3006A67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1FEEB1B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B8E1DAF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615A93A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09EA11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F655968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23AC59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09978357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4964C24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4F3C902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77339F3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A831285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6A39E1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3B441B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3B091B5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47D294AF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5B21BE" w:rsidRPr="0075491D" w14:paraId="08573809" w14:textId="77777777" w:rsidTr="006C7152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0EE2B65A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2A7A5C42" w14:textId="77777777" w:rsidR="005B21BE" w:rsidRPr="00C1760D" w:rsidRDefault="005B21BE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3322758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61C2CDE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1F20895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D3FFDFD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FFC626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618795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59B28A2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72AFF6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16D5336E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0C22CC3F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E0232BA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60D8FF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7176CC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E72084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D72877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0384622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09E74538" w14:textId="77777777" w:rsidR="005B21BE" w:rsidRPr="00C1760D" w:rsidRDefault="005B21BE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837FA0" w:rsidRPr="0075491D" w14:paraId="0D1FEA2F" w14:textId="77777777" w:rsidTr="006C531D">
        <w:trPr>
          <w:cantSplit/>
          <w:trHeight w:val="578"/>
        </w:trPr>
        <w:tc>
          <w:tcPr>
            <w:tcW w:w="2610" w:type="dxa"/>
            <w:shd w:val="clear" w:color="auto" w:fill="auto"/>
            <w:vAlign w:val="bottom"/>
          </w:tcPr>
          <w:p w14:paraId="150D6616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10" w:type="dxa"/>
            <w:vAlign w:val="bottom"/>
          </w:tcPr>
          <w:p w14:paraId="3E1226BF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86E0F1" w14:textId="10E738C4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703E97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01F1494" w14:textId="11796CDB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23655D7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2BE6C34" w14:textId="7A51C321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49CA8D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FEC5DE3" w14:textId="2DB7C452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DAB61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567FB93" w14:textId="7DF35706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vAlign w:val="bottom"/>
          </w:tcPr>
          <w:p w14:paraId="612B281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B5B9CC9" w14:textId="7B5E8E31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9A9D4A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581E84E" w14:textId="77777777" w:rsidR="00837FA0" w:rsidRPr="007A175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52A2A7" w14:textId="13B9F7F1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36AF6A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C7BF20" w14:textId="606998EA" w:rsidR="00837FA0" w:rsidRPr="00C1760D" w:rsidRDefault="00837FA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6BFC122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63B6947" w14:textId="4E1C23F8" w:rsidR="00837FA0" w:rsidRPr="00C1760D" w:rsidRDefault="00837FA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837FA0" w:rsidRPr="0075491D" w14:paraId="393B8B09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68320957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629D364E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C1760D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1170" w:type="dxa"/>
          </w:tcPr>
          <w:p w14:paraId="44393729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205FE27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1AF40B57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F63D509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F0783C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4177F4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9A3A388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C574B9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031B884B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24869BB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F0D0586" w14:textId="77777777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99C74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80158A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C72214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733608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3EC7F6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2E1BDC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837FA0" w:rsidRPr="0075491D" w14:paraId="1B0BF564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C51B422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810" w:type="dxa"/>
            <w:vAlign w:val="bottom"/>
          </w:tcPr>
          <w:p w14:paraId="25784A5B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2C93BE9" w14:textId="289CCE91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0C0B9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6226B285" w14:textId="22AD529D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9B7768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407126" w14:textId="1C990E9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2,733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410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41AAA0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D3BB00A" w14:textId="3A5EAF65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DD4978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55878A0" w14:textId="594F2931" w:rsidR="00837FA0" w:rsidRPr="00C1760D" w:rsidRDefault="00D11E4C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2,733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410</w:t>
            </w:r>
          </w:p>
        </w:tc>
        <w:tc>
          <w:tcPr>
            <w:tcW w:w="181" w:type="dxa"/>
          </w:tcPr>
          <w:p w14:paraId="5E1891E0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A13309" w14:textId="65DCC17E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2FD95B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B23FEA" w14:textId="0C9C276B" w:rsidR="00837FA0" w:rsidRPr="00C1760D" w:rsidRDefault="0033368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2,733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410</w:t>
            </w:r>
          </w:p>
        </w:tc>
        <w:tc>
          <w:tcPr>
            <w:tcW w:w="180" w:type="dxa"/>
          </w:tcPr>
          <w:p w14:paraId="054AD545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2E462B4" w14:textId="239EDE46" w:rsidR="00837FA0" w:rsidRPr="00C1760D" w:rsidRDefault="00837FA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2EAB546E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DD2CCE9" w14:textId="7039DFBA" w:rsidR="00837FA0" w:rsidRPr="00C1760D" w:rsidRDefault="0033368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2,733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410</w:t>
            </w:r>
          </w:p>
        </w:tc>
      </w:tr>
      <w:tr w:rsidR="00837FA0" w:rsidRPr="0075491D" w14:paraId="4481A11D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4D1C2CA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810" w:type="dxa"/>
            <w:vAlign w:val="bottom"/>
          </w:tcPr>
          <w:p w14:paraId="6E2A8178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FB5BA5F" w14:textId="47E84DBF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9BBD05D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355162" w14:textId="35FB6BC8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97FEF07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018B88" w14:textId="5533EFC1" w:rsidR="00837FA0" w:rsidRPr="00C1760D" w:rsidRDefault="00837FA0" w:rsidP="00CC0868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2,4</w:t>
            </w:r>
            <w:r w:rsidR="00D11E4C">
              <w:rPr>
                <w:rFonts w:ascii="Angsana New" w:hAnsi="Angsana New" w:cs="Angsana New"/>
                <w:bCs/>
                <w:sz w:val="24"/>
                <w:szCs w:val="24"/>
              </w:rPr>
              <w:t>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52856C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D54FBC" w14:textId="2B347BD1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60AE6B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41037E1" w14:textId="03C5D1E2" w:rsidR="00837FA0" w:rsidRPr="00C1760D" w:rsidRDefault="00D11E4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2,473</w:t>
            </w:r>
          </w:p>
        </w:tc>
        <w:tc>
          <w:tcPr>
            <w:tcW w:w="181" w:type="dxa"/>
          </w:tcPr>
          <w:p w14:paraId="0D3C9A1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8EF4428" w14:textId="77C98C50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16A566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D3FEFE" w14:textId="0A18D2C0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EA0DF2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25D52F" w14:textId="7E93D101" w:rsidR="00837FA0" w:rsidRPr="00C1760D" w:rsidRDefault="0033368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2,473</w:t>
            </w:r>
          </w:p>
        </w:tc>
        <w:tc>
          <w:tcPr>
            <w:tcW w:w="200" w:type="dxa"/>
          </w:tcPr>
          <w:p w14:paraId="2C701E8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644EF7B4" w14:textId="5453FA26" w:rsidR="00837FA0" w:rsidRPr="00C1760D" w:rsidRDefault="0033368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2,473</w:t>
            </w:r>
          </w:p>
        </w:tc>
      </w:tr>
      <w:tr w:rsidR="00837FA0" w:rsidRPr="0075491D" w14:paraId="10E501E7" w14:textId="77777777" w:rsidTr="006C7152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C0E9E84" w14:textId="77777777" w:rsidR="00837FA0" w:rsidRPr="0075491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E404A6" w14:textId="77777777" w:rsidR="00837FA0" w:rsidRPr="0075491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1930DDA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1872ADB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983D20C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11E02EF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6345DE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7C3495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FA174A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5C3F96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3C001ED5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BAB93D7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0537D5E" w14:textId="77777777" w:rsidR="00837FA0" w:rsidRPr="0075491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DFD461C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77542C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4E4F813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0DAD71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AC3BF43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28D46E1" w14:textId="77777777" w:rsidR="00837FA0" w:rsidRPr="0075491D" w:rsidRDefault="00837FA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837FA0" w:rsidRPr="0075491D" w14:paraId="4941E070" w14:textId="77777777" w:rsidTr="006C7152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C86BE6E" w14:textId="77777777" w:rsidR="00837FA0" w:rsidRPr="00C1760D" w:rsidRDefault="00837FA0" w:rsidP="00837FA0">
            <w:pPr>
              <w:pStyle w:val="acctfourfigures"/>
              <w:tabs>
                <w:tab w:val="decimal" w:pos="890"/>
              </w:tabs>
              <w:spacing w:line="240" w:lineRule="auto"/>
              <w:ind w:left="-79" w:right="7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18444EB1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F8B8FC8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81796F6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C075B1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13F829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C80A108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AE9E20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F51E7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9FC520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85A5869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CFE6A5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7418BC8" w14:textId="77777777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9C2FC8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E1C10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B629CB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6E0FD6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D625C56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17D26A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837FA0" w:rsidRPr="0075491D" w14:paraId="77988498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7F4C12DB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810" w:type="dxa"/>
            <w:vAlign w:val="bottom"/>
          </w:tcPr>
          <w:p w14:paraId="247C6A86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40F6009" w14:textId="16835871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6CE40C70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3BE165C" w14:textId="47E499DA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6C69AA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1E78FA" w14:textId="27EF1FE1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13B69B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B514375" w14:textId="08096D41" w:rsidR="00837FA0" w:rsidRPr="00C1760D" w:rsidRDefault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13</w:t>
            </w:r>
            <w:r w:rsidR="00D11E4C">
              <w:rPr>
                <w:rFonts w:ascii="Angsana New" w:hAnsi="Angsana New" w:cs="Angsana New"/>
                <w:bCs/>
                <w:sz w:val="24"/>
                <w:szCs w:val="24"/>
              </w:rPr>
              <w:t>6,779,50</w:t>
            </w:r>
            <w:r w:rsidR="00CC0868">
              <w:rPr>
                <w:rFonts w:ascii="Angsana New" w:hAnsi="Angsana New" w:cs="Angsana New"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795AFC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4844731" w14:textId="6CB0FF26" w:rsidR="00837FA0" w:rsidRPr="00C1760D" w:rsidRDefault="00D11E4C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6,779,50</w:t>
            </w:r>
            <w:r w:rsidR="00CC0868">
              <w:rPr>
                <w:rFonts w:ascii="Angsana New" w:hAnsi="Angsana New" w:cs="Angsana New"/>
                <w:bCs/>
                <w:sz w:val="24"/>
                <w:szCs w:val="24"/>
              </w:rPr>
              <w:t>2</w:t>
            </w:r>
          </w:p>
        </w:tc>
        <w:tc>
          <w:tcPr>
            <w:tcW w:w="181" w:type="dxa"/>
          </w:tcPr>
          <w:p w14:paraId="41AC18F7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246805E" w14:textId="4CDB3597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B7584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3B774" w14:textId="26BF29CC" w:rsidR="00837FA0" w:rsidRPr="00C1760D" w:rsidRDefault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13</w:t>
            </w:r>
            <w:r w:rsidR="00333680">
              <w:rPr>
                <w:rFonts w:ascii="Angsana New" w:hAnsi="Angsana New" w:cs="Angsana New"/>
                <w:bCs/>
                <w:sz w:val="24"/>
                <w:szCs w:val="24"/>
              </w:rPr>
              <w:t>7,382,752</w:t>
            </w:r>
          </w:p>
        </w:tc>
        <w:tc>
          <w:tcPr>
            <w:tcW w:w="180" w:type="dxa"/>
          </w:tcPr>
          <w:p w14:paraId="0061A513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D068BC4" w14:textId="771C0E09" w:rsidR="00837FA0" w:rsidRPr="00C1760D" w:rsidRDefault="00837FA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3F2CAB15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2FAC146E" w14:textId="5B8F628E" w:rsidR="00837FA0" w:rsidRPr="00C1760D" w:rsidRDefault="0033368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7,382,752</w:t>
            </w:r>
          </w:p>
        </w:tc>
      </w:tr>
      <w:tr w:rsidR="00837FA0" w:rsidRPr="0075491D" w14:paraId="36E0859C" w14:textId="77777777" w:rsidTr="006C7152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123A3BF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vAlign w:val="bottom"/>
          </w:tcPr>
          <w:p w14:paraId="3F4D98D9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EED9B18" w14:textId="3DDCC739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C63AE87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72B3D78" w14:textId="59D3A02F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E208ED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7D27E4" w14:textId="26B51A0B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702DB8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096C827" w14:textId="5CD317D4" w:rsidR="00837FA0" w:rsidRPr="00C1760D" w:rsidRDefault="00D11E4C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19</w:t>
            </w:r>
            <w:r w:rsidR="00333680">
              <w:rPr>
                <w:rFonts w:ascii="Angsana New" w:hAnsi="Angsana New" w:cs="Angsana New"/>
                <w:bCs/>
                <w:sz w:val="24"/>
                <w:szCs w:val="24"/>
              </w:rPr>
              <w:t>,744,174</w:t>
            </w:r>
          </w:p>
        </w:tc>
        <w:tc>
          <w:tcPr>
            <w:tcW w:w="180" w:type="dxa"/>
            <w:vAlign w:val="bottom"/>
          </w:tcPr>
          <w:p w14:paraId="638977FA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BCC9CBF" w14:textId="0C83EDA8" w:rsidR="00837FA0" w:rsidRPr="00C1760D" w:rsidRDefault="0033368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19,744,174</w:t>
            </w:r>
          </w:p>
        </w:tc>
        <w:tc>
          <w:tcPr>
            <w:tcW w:w="181" w:type="dxa"/>
            <w:vAlign w:val="bottom"/>
          </w:tcPr>
          <w:p w14:paraId="63A60694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35748A2" w14:textId="2A7B7D5A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8A6C2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6322CD" w14:textId="4E6B2CAC" w:rsidR="00837FA0" w:rsidRPr="00C1760D" w:rsidRDefault="0033368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19,740</w:t>
            </w:r>
            <w:r w:rsidR="00837FA0" w:rsidRPr="007A175D">
              <w:rPr>
                <w:rFonts w:ascii="Angsana New" w:hAnsi="Angsana New" w:cs="Angsana New"/>
                <w:bCs/>
                <w:sz w:val="24"/>
                <w:szCs w:val="24"/>
              </w:rPr>
              <w:t>,48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713AF334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90FED5" w14:textId="243F0D41" w:rsidR="00837FA0" w:rsidRPr="00C1760D" w:rsidRDefault="00837FA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rtl/>
                <w:cs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3E8D35C7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A54EBA2" w14:textId="1423F25E" w:rsidR="00837FA0" w:rsidRPr="00C1760D" w:rsidRDefault="0033368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19,740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,48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9</w:t>
            </w:r>
          </w:p>
        </w:tc>
      </w:tr>
      <w:tr w:rsidR="00837FA0" w:rsidRPr="0075491D" w14:paraId="5E48A04A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5E7290C1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6C282935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BC1C213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33F3B6E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BD7AD5A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C2206A0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064F30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CD2C24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923229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F1F375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5415C717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283934C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6CB6B18F" w14:textId="77777777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7C6AAD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93F51B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2EFD33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B4790C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D94B44D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CD5B9D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837FA0" w:rsidRPr="0075491D" w14:paraId="072EC2CD" w14:textId="77777777" w:rsidTr="006C531D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33A0F86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810" w:type="dxa"/>
            <w:vAlign w:val="bottom"/>
          </w:tcPr>
          <w:p w14:paraId="05725CF4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1613F9" w14:textId="2B56A157" w:rsidR="00837FA0" w:rsidRPr="00C1760D" w:rsidRDefault="0033368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172</w:t>
            </w:r>
            <w:r w:rsidR="00837FA0"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717</w:t>
            </w:r>
          </w:p>
        </w:tc>
        <w:tc>
          <w:tcPr>
            <w:tcW w:w="178" w:type="dxa"/>
            <w:vAlign w:val="bottom"/>
          </w:tcPr>
          <w:p w14:paraId="2108EED5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4E5F7D7" w14:textId="63B76E93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61D4E2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FA2F94A" w14:textId="0F19E901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4281D2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441DCDF" w14:textId="700C8402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C31008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753ADED" w14:textId="05731228" w:rsidR="00837FA0" w:rsidRPr="00C1760D" w:rsidRDefault="0033368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172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717</w:t>
            </w:r>
          </w:p>
        </w:tc>
        <w:tc>
          <w:tcPr>
            <w:tcW w:w="181" w:type="dxa"/>
            <w:vAlign w:val="bottom"/>
          </w:tcPr>
          <w:p w14:paraId="6044471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6F1792" w14:textId="17AC6937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E7E3FA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E467D0" w14:textId="28D31305" w:rsidR="00837FA0" w:rsidRPr="00C1760D" w:rsidRDefault="0033368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172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717</w:t>
            </w:r>
          </w:p>
        </w:tc>
        <w:tc>
          <w:tcPr>
            <w:tcW w:w="180" w:type="dxa"/>
            <w:vAlign w:val="bottom"/>
          </w:tcPr>
          <w:p w14:paraId="6D6F962A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CC3197" w14:textId="4790D394" w:rsidR="00837FA0" w:rsidRPr="00C1760D" w:rsidRDefault="00837FA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6E9715A4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29C09C0" w14:textId="740F49A7" w:rsidR="00837FA0" w:rsidRPr="00C1760D" w:rsidRDefault="0033368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172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717</w:t>
            </w:r>
          </w:p>
        </w:tc>
      </w:tr>
      <w:tr w:rsidR="00837FA0" w:rsidRPr="0075491D" w14:paraId="053E9975" w14:textId="77777777" w:rsidTr="006C7152">
        <w:trPr>
          <w:cantSplit/>
          <w:trHeight w:val="219"/>
        </w:trPr>
        <w:tc>
          <w:tcPr>
            <w:tcW w:w="2610" w:type="dxa"/>
            <w:shd w:val="clear" w:color="auto" w:fill="auto"/>
            <w:vAlign w:val="bottom"/>
          </w:tcPr>
          <w:p w14:paraId="27F3E0DB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10" w:type="dxa"/>
            <w:vAlign w:val="bottom"/>
          </w:tcPr>
          <w:p w14:paraId="5205F5BE" w14:textId="77777777" w:rsidR="00837FA0" w:rsidRPr="00C1760D" w:rsidRDefault="00837FA0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9B15F1A" w14:textId="3105BD45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349A438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D1E99FF" w14:textId="443ACCA5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068555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735E27A" w14:textId="1EC9A1D9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3E1891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E415FFF" w14:textId="2F3CD549" w:rsidR="00837FA0" w:rsidRPr="00C1760D" w:rsidRDefault="0033368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2,641,879</w:t>
            </w:r>
          </w:p>
        </w:tc>
        <w:tc>
          <w:tcPr>
            <w:tcW w:w="180" w:type="dxa"/>
            <w:vAlign w:val="bottom"/>
          </w:tcPr>
          <w:p w14:paraId="6D0C93FF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696A017" w14:textId="60776010" w:rsidR="00837FA0" w:rsidRPr="00C1760D" w:rsidRDefault="0033368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2,641,879</w:t>
            </w:r>
          </w:p>
        </w:tc>
        <w:tc>
          <w:tcPr>
            <w:tcW w:w="181" w:type="dxa"/>
            <w:vAlign w:val="bottom"/>
          </w:tcPr>
          <w:p w14:paraId="2B884EF9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74A7E46" w14:textId="5DD7A4CA" w:rsidR="00837FA0" w:rsidRPr="00C1760D" w:rsidRDefault="00837FA0" w:rsidP="00837FA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DB18C5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52397F" w14:textId="34D9CE59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74A7C2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54A986" w14:textId="008C2350" w:rsidR="00837FA0" w:rsidRPr="00C1760D" w:rsidRDefault="00333680" w:rsidP="00837F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2,647,240</w:t>
            </w:r>
          </w:p>
        </w:tc>
        <w:tc>
          <w:tcPr>
            <w:tcW w:w="200" w:type="dxa"/>
            <w:vAlign w:val="bottom"/>
          </w:tcPr>
          <w:p w14:paraId="2CF850AC" w14:textId="77777777" w:rsidR="00837FA0" w:rsidRPr="00C1760D" w:rsidRDefault="00837FA0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D3BABE7" w14:textId="2B3A407E" w:rsidR="00837FA0" w:rsidRPr="00C1760D" w:rsidRDefault="00333680" w:rsidP="00837FA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2,647,240</w:t>
            </w:r>
          </w:p>
        </w:tc>
      </w:tr>
    </w:tbl>
    <w:p w14:paraId="7AD8772A" w14:textId="77777777" w:rsidR="0016153B" w:rsidRDefault="0016153B">
      <w:pPr>
        <w:rPr>
          <w:rFonts w:asciiTheme="majorBidi" w:hAnsiTheme="majorBidi" w:cstheme="majorBidi"/>
        </w:rPr>
      </w:pPr>
    </w:p>
    <w:p w14:paraId="5CE842E8" w14:textId="77777777" w:rsidR="002D41F7" w:rsidRDefault="002D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1170"/>
        <w:gridCol w:w="178"/>
        <w:gridCol w:w="1172"/>
        <w:gridCol w:w="178"/>
        <w:gridCol w:w="1172"/>
        <w:gridCol w:w="178"/>
        <w:gridCol w:w="1172"/>
        <w:gridCol w:w="180"/>
        <w:gridCol w:w="1151"/>
        <w:gridCol w:w="181"/>
        <w:gridCol w:w="1008"/>
        <w:gridCol w:w="180"/>
        <w:gridCol w:w="990"/>
        <w:gridCol w:w="180"/>
        <w:gridCol w:w="990"/>
        <w:gridCol w:w="200"/>
        <w:gridCol w:w="1060"/>
      </w:tblGrid>
      <w:tr w:rsidR="00641B5D" w:rsidRPr="00641B5D" w14:paraId="7FDACFD4" w14:textId="77777777" w:rsidTr="00DA6D4F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D28AE84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2CBBCA62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340" w:type="dxa"/>
            <w:gridSpan w:val="17"/>
          </w:tcPr>
          <w:p w14:paraId="3B4FCF91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5491D" w:rsidRPr="0075491D" w14:paraId="267FECA7" w14:textId="77777777" w:rsidTr="00DA6D4F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0863F646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7DEB9173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6551" w:type="dxa"/>
            <w:gridSpan w:val="9"/>
          </w:tcPr>
          <w:p w14:paraId="5137E78E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14:paraId="68BB194F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608" w:type="dxa"/>
            <w:gridSpan w:val="7"/>
            <w:tcBorders>
              <w:bottom w:val="single" w:sz="4" w:space="0" w:color="auto"/>
            </w:tcBorders>
          </w:tcPr>
          <w:p w14:paraId="6CC6ED06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A6D4F" w:rsidRPr="0075491D" w14:paraId="59421FCF" w14:textId="77777777" w:rsidTr="00DA6D4F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14A684AF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3CE206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B7DFB6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60E39A8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AC6DB7D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9DF351C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3FD4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5486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D6E79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273F0F9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4F05235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28E7540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1E34E25B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DDC892F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087BEE5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2B3238B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D6768DC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232E7FD6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49EB0C42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DA6D4F" w:rsidRPr="0075491D" w14:paraId="6979CC6D" w14:textId="77777777" w:rsidTr="00DA6D4F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58CB2E40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vAlign w:val="bottom"/>
          </w:tcPr>
          <w:p w14:paraId="05BA363A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3BF14E7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6491C6D8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7864002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04526A04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8B9D465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1628B1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23EDC3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265150D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6AE56AF0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7E446382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20AA68D7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484C843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503891C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3AFB7AF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7269D79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4F74102F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329DC420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DA6D4F" w:rsidRPr="0075491D" w14:paraId="6719082D" w14:textId="77777777" w:rsidTr="00DA6D4F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00A45269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AFA2D55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2AA9EFA5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545B631C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0F5FEAA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78" w:type="dxa"/>
          </w:tcPr>
          <w:p w14:paraId="0837A344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7F2392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8476E5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D22DBE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31CA48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082A1A74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2459600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5298713D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D3D18F0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6BF2789D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00A1F89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2F68B864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5F76A433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65862A7E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</w:tr>
      <w:tr w:rsidR="00DA6D4F" w:rsidRPr="0075491D" w14:paraId="7D656F22" w14:textId="77777777" w:rsidTr="00DA6D4F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65B8F79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9BE8BA" w14:textId="022FF7E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หมายเ</w:t>
            </w:r>
            <w:r w:rsidR="00D83475" w:rsidRPr="00BF0AEB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ห</w:t>
            </w:r>
            <w:r w:rsidRPr="00BF0AEB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ตุ</w:t>
            </w:r>
          </w:p>
        </w:tc>
        <w:tc>
          <w:tcPr>
            <w:tcW w:w="1170" w:type="dxa"/>
          </w:tcPr>
          <w:p w14:paraId="153C0442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3A7C25E7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7C6E529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3452325B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062AC71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7E4DA7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C76015F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61F5D2C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</w:tcPr>
          <w:p w14:paraId="3C463BA6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</w:tcPr>
          <w:p w14:paraId="6D6B20E6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41DA1057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65B1ABF3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6C1E7B04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68623E50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1BFD78A1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66096BBD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127714CB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41B5D" w:rsidRPr="00641B5D" w14:paraId="32D26CCC" w14:textId="77777777" w:rsidTr="00DA6D4F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37655ED1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F34E51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340" w:type="dxa"/>
            <w:gridSpan w:val="17"/>
          </w:tcPr>
          <w:p w14:paraId="7F1063D2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A6D4F" w:rsidRPr="0075491D" w14:paraId="71F8A4C8" w14:textId="77777777" w:rsidTr="00DA6D4F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DA48B2D" w14:textId="71547DC6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31 </w:t>
            </w:r>
            <w:r w:rsidRPr="00BF0AEB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ธันวาคม </w:t>
            </w:r>
            <w:r w:rsidRPr="00BF0AEB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2567</w:t>
            </w:r>
          </w:p>
        </w:tc>
        <w:tc>
          <w:tcPr>
            <w:tcW w:w="810" w:type="dxa"/>
            <w:vAlign w:val="bottom"/>
          </w:tcPr>
          <w:p w14:paraId="3C7C189C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FC8FBA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C6B0D7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F1236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AE788E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F7BA3AA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5428EF1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57299C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8151A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2426A46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797EAFE1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C2E331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36BBA6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6DBA7B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BEC3B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673D5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BA80D3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910BB9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DA6D4F" w:rsidRPr="0075491D" w14:paraId="4A31D68D" w14:textId="77777777" w:rsidTr="00DA6D4F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6AD67734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40A7EB1E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4F3C70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72704F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4EF5BAF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41263A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85FA4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DF2BE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A3A93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B9F5F4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5C17C8EA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</w:tcPr>
          <w:p w14:paraId="17839ED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F714BD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763CC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B05C24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FB1BE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6A14E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2B1C82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95843E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DA6D4F" w:rsidRPr="0075491D" w14:paraId="395201C8" w14:textId="77777777" w:rsidTr="00BF0AEB">
        <w:trPr>
          <w:cantSplit/>
          <w:trHeight w:val="578"/>
        </w:trPr>
        <w:tc>
          <w:tcPr>
            <w:tcW w:w="2610" w:type="dxa"/>
            <w:shd w:val="clear" w:color="auto" w:fill="auto"/>
            <w:vAlign w:val="bottom"/>
          </w:tcPr>
          <w:p w14:paraId="7500C3B3" w14:textId="68FD8B64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</w:t>
            </w:r>
            <w:r w:rsidR="00D83475"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ู</w:t>
            </w: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ลค่าด้วยมูลค่ายุติธรรมผ่านกำไรหรือขาดทุน</w:t>
            </w:r>
          </w:p>
        </w:tc>
        <w:tc>
          <w:tcPr>
            <w:tcW w:w="810" w:type="dxa"/>
            <w:vAlign w:val="bottom"/>
          </w:tcPr>
          <w:p w14:paraId="39609A1F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7984B2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888258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9BC1EC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70F59CF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994C14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C75DC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65F38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3CB10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3C0D7D5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vAlign w:val="bottom"/>
          </w:tcPr>
          <w:p w14:paraId="6C8EF36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ED38D5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E1CBA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E9263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6D1F3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547DF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87EF8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65FD7E4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BD519F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DA6D4F" w:rsidRPr="0075491D" w14:paraId="37495BFD" w14:textId="77777777" w:rsidTr="00DA6D4F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1A1B229C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1E0B830E" w14:textId="6DBCE816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1170" w:type="dxa"/>
          </w:tcPr>
          <w:p w14:paraId="3AAF756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8377E3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03F17AE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2053DB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E1EA0F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117EF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23FB65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43433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</w:tcPr>
          <w:p w14:paraId="3C77128A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F0F056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4E64D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8000B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A97B6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5EFD3F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A48C3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FA4FF9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47EF02C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DA6D4F" w:rsidRPr="0075491D" w14:paraId="3F287FD7" w14:textId="77777777" w:rsidTr="00DA6D4F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145AC364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810" w:type="dxa"/>
            <w:vAlign w:val="bottom"/>
          </w:tcPr>
          <w:p w14:paraId="79069BEE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D98FA0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BD1FC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327926C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D27CE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20FBD5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2,146,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DF3DE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5F574A9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D67EF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69D1B55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2,146,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</w:tcPr>
          <w:p w14:paraId="2D262B1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C4ECC9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0BBD81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71F95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2,146,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0E778C0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42863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62229D0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4EEFB3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2,146,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956</w:t>
            </w:r>
          </w:p>
        </w:tc>
      </w:tr>
      <w:tr w:rsidR="00B23ACC" w:rsidRPr="0075491D" w14:paraId="614089D5" w14:textId="77777777" w:rsidTr="00DA6D4F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0FBD358C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810" w:type="dxa"/>
            <w:vAlign w:val="bottom"/>
          </w:tcPr>
          <w:p w14:paraId="68BBF88D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E3B180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C14D5F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1660A13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415C84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B1D51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499AA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BE6F0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B542A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1CA804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</w:tcPr>
          <w:p w14:paraId="20A89A9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F40129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15DC0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6188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4090C0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1E44F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7648F0A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67451B9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2,455</w:t>
            </w:r>
          </w:p>
        </w:tc>
      </w:tr>
      <w:tr w:rsidR="0075491D" w:rsidRPr="0075491D" w14:paraId="6B5AAE6C" w14:textId="77777777" w:rsidTr="00DA6D4F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79F16F96" w14:textId="77777777" w:rsidR="0075491D" w:rsidRPr="0075491D" w:rsidRDefault="0075491D" w:rsidP="00E82CC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52BF9C" w14:textId="77777777" w:rsidR="0075491D" w:rsidRPr="0075491D" w:rsidRDefault="0075491D" w:rsidP="00E82C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78D8FBA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CCF940E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226FD3D9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71F01DA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96CFC1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ACE480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AC6BD9E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653C4C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47C73103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FB00E3E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01F254E" w14:textId="77777777" w:rsidR="0075491D" w:rsidRPr="0075491D" w:rsidRDefault="0075491D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717CD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88CD9E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44FE70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E1F8F0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1917D88C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42DB1FAB" w14:textId="77777777" w:rsidR="0075491D" w:rsidRPr="0075491D" w:rsidRDefault="0075491D" w:rsidP="00E82CC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DA6D4F" w:rsidRPr="0075491D" w14:paraId="60E43B0D" w14:textId="77777777" w:rsidTr="00DA6D4F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7DC7CCC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  <w:tab w:val="decimal" w:pos="890"/>
              </w:tabs>
              <w:spacing w:line="240" w:lineRule="auto"/>
              <w:ind w:left="-79" w:right="7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7507C2E2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5CC5B2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BD1B52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7200FD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40C36B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9C109A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35C30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A87D0A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5BE90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4C07E6B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62B02A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B108F8A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55F6BA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30E8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408DA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F88411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93643B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1D0589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597082" w:rsidRPr="0075491D" w14:paraId="38236446" w14:textId="77777777" w:rsidTr="00DA6D4F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EBA4E98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810" w:type="dxa"/>
            <w:vAlign w:val="bottom"/>
          </w:tcPr>
          <w:p w14:paraId="3C65F423" w14:textId="0BC77B7C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E53B12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5BC078EA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01EB8EF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4D93B8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CE808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2629B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1A32E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132,599,489</w:t>
            </w:r>
          </w:p>
        </w:tc>
        <w:tc>
          <w:tcPr>
            <w:tcW w:w="180" w:type="dxa"/>
          </w:tcPr>
          <w:p w14:paraId="3020C72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485E6B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132,599,489</w:t>
            </w:r>
          </w:p>
        </w:tc>
        <w:tc>
          <w:tcPr>
            <w:tcW w:w="181" w:type="dxa"/>
          </w:tcPr>
          <w:p w14:paraId="4FF0940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B6BCE7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DDC4F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D90D1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133,161,978</w:t>
            </w:r>
          </w:p>
        </w:tc>
        <w:tc>
          <w:tcPr>
            <w:tcW w:w="180" w:type="dxa"/>
          </w:tcPr>
          <w:p w14:paraId="78D9213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CDD569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124EA2B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DC4F62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133,161,978</w:t>
            </w:r>
          </w:p>
        </w:tc>
      </w:tr>
      <w:tr w:rsidR="00DA6D4F" w:rsidRPr="0075491D" w14:paraId="614A0456" w14:textId="77777777" w:rsidTr="00DA6D4F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40CA96E3" w14:textId="5DDBD4F1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810" w:type="dxa"/>
            <w:vAlign w:val="bottom"/>
          </w:tcPr>
          <w:p w14:paraId="370B6AEA" w14:textId="7ED8FE0A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C1174CA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4BA44C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08EE10A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02195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92A7F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42C9F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4B89D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39F2AC0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DBF777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20,257,742</w:t>
            </w:r>
          </w:p>
        </w:tc>
        <w:tc>
          <w:tcPr>
            <w:tcW w:w="181" w:type="dxa"/>
            <w:vAlign w:val="bottom"/>
          </w:tcPr>
          <w:p w14:paraId="2556FD0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535C57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E6455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FF214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1CAB7DC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03FEF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rtl/>
                <w:cs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065A6B1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5CAD49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20,253,487</w:t>
            </w:r>
          </w:p>
        </w:tc>
      </w:tr>
      <w:tr w:rsidR="00597082" w:rsidRPr="0075491D" w14:paraId="2229AFFB" w14:textId="77777777" w:rsidTr="00DA6D4F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6F953786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810" w:type="dxa"/>
            <w:vAlign w:val="bottom"/>
          </w:tcPr>
          <w:p w14:paraId="4A7FF92E" w14:textId="6596B619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A8729F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E618A7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F092D9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E264B6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27709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16C68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CA8D3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9974D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112341F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0A6FBA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111C5E1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1E1451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257DD1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B58A6A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2FEF5F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A2EEAA1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4EC23E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DA6D4F" w:rsidRPr="0075491D" w14:paraId="5C17CF42" w14:textId="77777777" w:rsidTr="002D41F7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450F50B" w14:textId="5584FF23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810" w:type="dxa"/>
            <w:vAlign w:val="bottom"/>
          </w:tcPr>
          <w:p w14:paraId="20D57E11" w14:textId="77777777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55A584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165,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198</w:t>
            </w:r>
          </w:p>
        </w:tc>
        <w:tc>
          <w:tcPr>
            <w:tcW w:w="178" w:type="dxa"/>
            <w:vAlign w:val="bottom"/>
          </w:tcPr>
          <w:p w14:paraId="75F976C1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F4AAC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476E4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A60DD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6CE95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7CC1EFC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719403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2133A1C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165,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198</w:t>
            </w:r>
          </w:p>
        </w:tc>
        <w:tc>
          <w:tcPr>
            <w:tcW w:w="181" w:type="dxa"/>
            <w:vAlign w:val="bottom"/>
          </w:tcPr>
          <w:p w14:paraId="54D2C55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9F9D00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AEA5D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8A6C0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165,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198</w:t>
            </w:r>
          </w:p>
        </w:tc>
        <w:tc>
          <w:tcPr>
            <w:tcW w:w="180" w:type="dxa"/>
            <w:vAlign w:val="bottom"/>
          </w:tcPr>
          <w:p w14:paraId="705EAB0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CF447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0181EDA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AD658C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165,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198</w:t>
            </w:r>
          </w:p>
        </w:tc>
      </w:tr>
      <w:tr w:rsidR="00DA6D4F" w:rsidRPr="0075491D" w14:paraId="7EA2265A" w14:textId="77777777" w:rsidTr="00DA6D4F">
        <w:trPr>
          <w:cantSplit/>
          <w:trHeight w:val="219"/>
        </w:trPr>
        <w:tc>
          <w:tcPr>
            <w:tcW w:w="2610" w:type="dxa"/>
            <w:shd w:val="clear" w:color="auto" w:fill="auto"/>
            <w:vAlign w:val="bottom"/>
          </w:tcPr>
          <w:p w14:paraId="18770D71" w14:textId="7B7CCB6F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810" w:type="dxa"/>
            <w:vAlign w:val="bottom"/>
          </w:tcPr>
          <w:p w14:paraId="2A4B6232" w14:textId="2967BCEC" w:rsidR="00884B65" w:rsidRPr="00BF0AEB" w:rsidRDefault="00884B65" w:rsidP="00BF0A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02F03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0C5E52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2F45F4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F838D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4A8F79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2FBFE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FE330BA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49D147E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vAlign w:val="bottom"/>
          </w:tcPr>
          <w:p w14:paraId="7CC05E5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vAlign w:val="bottom"/>
          </w:tcPr>
          <w:p w14:paraId="7AEFAE8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808691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B523D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2C288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7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1B727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364F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2,597,1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5B45763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2D4894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2,597,1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92</w:t>
            </w:r>
          </w:p>
        </w:tc>
      </w:tr>
    </w:tbl>
    <w:p w14:paraId="1F71AA5E" w14:textId="77777777" w:rsidR="00884B65" w:rsidRPr="00884B65" w:rsidDel="00E279C6" w:rsidRDefault="00884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2001F3C" w14:textId="2B01F0F5" w:rsidR="002D41F7" w:rsidRDefault="002D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1D84013" w14:textId="4A65D02C" w:rsidR="00FA5D24" w:rsidRDefault="00FA5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720"/>
        <w:gridCol w:w="1170"/>
        <w:gridCol w:w="178"/>
        <w:gridCol w:w="1172"/>
        <w:gridCol w:w="178"/>
        <w:gridCol w:w="1172"/>
        <w:gridCol w:w="178"/>
        <w:gridCol w:w="1082"/>
        <w:gridCol w:w="180"/>
        <w:gridCol w:w="1141"/>
        <w:gridCol w:w="10"/>
        <w:gridCol w:w="171"/>
        <w:gridCol w:w="10"/>
        <w:gridCol w:w="1008"/>
        <w:gridCol w:w="180"/>
        <w:gridCol w:w="1080"/>
        <w:gridCol w:w="180"/>
        <w:gridCol w:w="1080"/>
        <w:gridCol w:w="200"/>
        <w:gridCol w:w="1060"/>
      </w:tblGrid>
      <w:tr w:rsidR="004A1835" w:rsidRPr="00C67B22" w14:paraId="15DC9387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02E3574B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66988E31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430" w:type="dxa"/>
            <w:gridSpan w:val="19"/>
          </w:tcPr>
          <w:p w14:paraId="0593E59E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4A1835" w:rsidRPr="00C67B22" w14:paraId="620BCA84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A144D34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07E28F59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6451" w:type="dxa"/>
            <w:gridSpan w:val="9"/>
          </w:tcPr>
          <w:p w14:paraId="19A1F970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  <w:gridSpan w:val="2"/>
          </w:tcPr>
          <w:p w14:paraId="75EB08B0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798" w:type="dxa"/>
            <w:gridSpan w:val="8"/>
            <w:tcBorders>
              <w:bottom w:val="single" w:sz="4" w:space="0" w:color="auto"/>
            </w:tcBorders>
          </w:tcPr>
          <w:p w14:paraId="54B94152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A1835" w:rsidRPr="00C67B22" w14:paraId="485EED2E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79652116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7B341DA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F22195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DFF45B8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5226F98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5200C90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EAAD5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C81E6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2A33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36FB19B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5EFD614C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398A8038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1165B57F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5F071C0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4489775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E75300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867E545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14D3395F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064CB8EC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4A1835" w:rsidRPr="00C67B22" w14:paraId="0B349D37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7CBDE76E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1C64727B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488948D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16B7C416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2EA31D2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0D86171D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C31747F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04F187C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56B19B3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8C5BAE5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049FDF5A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0448325A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60C05214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D19A99F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C8D293A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73888F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14AC4C5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1C6B85EC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63FD65BB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4A1835" w:rsidRPr="00C67B22" w14:paraId="018FD2A0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7C7FF821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5F102F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5DFCC133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448CB178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648130AB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78" w:type="dxa"/>
          </w:tcPr>
          <w:p w14:paraId="4B34F56C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9B82040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A264B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B5BEC6D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08A01FE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197B326F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264A98E7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16D8A1D3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FC4CF35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0C4DD689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12BF4AD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E565F73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42988702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70803576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</w:tr>
      <w:tr w:rsidR="004A1835" w:rsidRPr="00C67B22" w14:paraId="018D7520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05900731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17085B9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14:paraId="54C6BB8B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671599F0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2BF893E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4900EF6E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3EE3BFB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7FF10A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84ED2D7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2FB6383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41257786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gridSpan w:val="2"/>
          </w:tcPr>
          <w:p w14:paraId="55672ED6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727CBBCE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C1760D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363DB58A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86A3197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C1760D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1CFD727B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421D9FA4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C1760D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058230F2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6E9C69A3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1835" w:rsidRPr="00C67B22" w14:paraId="47C23009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2AD2F71C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5EC6A2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430" w:type="dxa"/>
            <w:gridSpan w:val="19"/>
          </w:tcPr>
          <w:p w14:paraId="20F73BE9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A1835" w:rsidRPr="00C67B22" w14:paraId="3270F559" w14:textId="77777777" w:rsidTr="00837FA0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7FB9B3AA" w14:textId="74C91A18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4A1835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31 </w:t>
            </w:r>
            <w:r w:rsidRPr="004A1835">
              <w:rPr>
                <w:rFonts w:ascii="Angsana New" w:eastAsia="AngsanaNew" w:hAnsi="Angsana New" w:cs="Angsana New" w:hint="cs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>มีนาคม</w:t>
            </w:r>
            <w:r w:rsidRPr="004A1835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 </w:t>
            </w:r>
            <w:r w:rsidRPr="004A1835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>2568</w:t>
            </w:r>
          </w:p>
        </w:tc>
        <w:tc>
          <w:tcPr>
            <w:tcW w:w="720" w:type="dxa"/>
            <w:vAlign w:val="bottom"/>
          </w:tcPr>
          <w:p w14:paraId="122E7E44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CAEB3C6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53367D3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02312FF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C9C9886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E944F5B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B52782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2B96AB7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3FA2B5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0A51C463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7DE7D125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14F67B6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E4A80EB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407C02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3E21AE3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2E5F36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32079846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6869806E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4A1835" w:rsidRPr="00C67B22" w14:paraId="75150E9A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28114B3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1D03E7CD" w14:textId="77777777" w:rsidR="004A1835" w:rsidRPr="00C1760D" w:rsidRDefault="004A183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9E075F8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31A8468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5B567766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F2F7A5E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763AB7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B78521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87B0632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2A9A9C0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61E1DF6C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314526AD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4E978AA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BC6E5FA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7187F4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797734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DEDE62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D061CEF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E90D3AA" w14:textId="77777777" w:rsidR="004A1835" w:rsidRPr="00C1760D" w:rsidRDefault="004A183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333680" w:rsidRPr="00C67B22" w14:paraId="44E64F75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43DE0EB9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C1760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0" w:type="dxa"/>
            <w:vAlign w:val="bottom"/>
          </w:tcPr>
          <w:p w14:paraId="38E7B4E3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6EF7E04" w14:textId="3808ACE4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C268DF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D435013" w14:textId="3FDD7BF2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2A63B69B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E6119A5" w14:textId="2EE8D9F1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21B7C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E93B876" w14:textId="35FDC306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8743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BEF876E" w14:textId="632F9A2A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gridSpan w:val="2"/>
            <w:vAlign w:val="bottom"/>
          </w:tcPr>
          <w:p w14:paraId="5F2B65BE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D78137C" w14:textId="343A270F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905EE1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F93035" w14:textId="77777777" w:rsidR="00333680" w:rsidRPr="007A175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CEF35FC" w14:textId="33BB3F3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F6D95D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4788ED" w14:textId="3174F24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265CEDF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7C1E7CC" w14:textId="6E7F6AB4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333680" w:rsidRPr="00C67B22" w14:paraId="21CAD88A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528306E2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07ABDB9B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C1760D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1170" w:type="dxa"/>
          </w:tcPr>
          <w:p w14:paraId="67147211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668EF3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52ACC55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91AE688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80AC008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75B777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20C31C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DED8E4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283379BF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59D262D6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7268C66" w14:textId="77777777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E50B09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E513FD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43CA1D6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1948D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60B24A2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0489493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333680" w:rsidRPr="00C67B22" w14:paraId="3237DD80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7DE1EEE2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C1760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720" w:type="dxa"/>
            <w:vAlign w:val="bottom"/>
          </w:tcPr>
          <w:p w14:paraId="5F96629D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7520D75" w14:textId="292D5E39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DB14F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1CC07BA3" w14:textId="4C847AA9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F53D44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02E315" w14:textId="116289F4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2,733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410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CE872C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3124AE94" w14:textId="0C52FFFB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74A2686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2B4DCD1" w14:textId="6732E559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2,733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410</w:t>
            </w:r>
          </w:p>
        </w:tc>
        <w:tc>
          <w:tcPr>
            <w:tcW w:w="181" w:type="dxa"/>
            <w:gridSpan w:val="2"/>
          </w:tcPr>
          <w:p w14:paraId="0F87F441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DB2092C" w14:textId="269564C5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216D997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A65265" w14:textId="4C47A073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2,733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410</w:t>
            </w:r>
          </w:p>
        </w:tc>
        <w:tc>
          <w:tcPr>
            <w:tcW w:w="180" w:type="dxa"/>
          </w:tcPr>
          <w:p w14:paraId="04B3ACAF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F46DB1" w14:textId="72E32F2B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6B21216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10A464D" w14:textId="10958B32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2,733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410</w:t>
            </w:r>
          </w:p>
        </w:tc>
      </w:tr>
      <w:tr w:rsidR="00333680" w:rsidRPr="00C67B22" w14:paraId="7FB3652C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4395623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C1760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720" w:type="dxa"/>
            <w:vAlign w:val="bottom"/>
          </w:tcPr>
          <w:p w14:paraId="46AA4000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C661E30" w14:textId="5409B955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4A0D747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6F8F57" w14:textId="1417C640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7DAE08F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E5B3A1" w14:textId="6F1D4CF4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2,4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28EDB2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A33A711" w14:textId="521E2653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9D3C7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D25CD30" w14:textId="69B11764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2,473</w:t>
            </w:r>
          </w:p>
        </w:tc>
        <w:tc>
          <w:tcPr>
            <w:tcW w:w="181" w:type="dxa"/>
            <w:gridSpan w:val="2"/>
          </w:tcPr>
          <w:p w14:paraId="5E3DA578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E01D052" w14:textId="49DB3DFB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A1D0ED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D8E6BF" w14:textId="7AE59A2D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418EE47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79D8CE" w14:textId="5558A1F0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2,473</w:t>
            </w:r>
          </w:p>
        </w:tc>
        <w:tc>
          <w:tcPr>
            <w:tcW w:w="200" w:type="dxa"/>
          </w:tcPr>
          <w:p w14:paraId="3C7F4DD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AD95C35" w14:textId="44495C1D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2,473</w:t>
            </w:r>
          </w:p>
        </w:tc>
      </w:tr>
      <w:tr w:rsidR="00333680" w:rsidRPr="00C67B22" w14:paraId="4C7727FD" w14:textId="77777777" w:rsidTr="00BF0AEB">
        <w:trPr>
          <w:cantSplit/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03D3602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74DA94A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9646F6D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D135F86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B4450A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6D5E5C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6DC494D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F4D23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A302C4B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1FFD35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741AA6D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2D33FF1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ECD4FE6" w14:textId="77777777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57EF5C8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A7E195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D85E88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352208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2677B3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16EE3BC1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333680" w:rsidRPr="00C67B22" w14:paraId="66CEFE3C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1245FCB0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21FBB55F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069B149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1C32B12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757F415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43B995B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770CB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B301F27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027DE02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7CA71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D23690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42806664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E4DD0C" w14:textId="77777777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010395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F32607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106852E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2FF6C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5519F0B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5F33F1C5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333680" w:rsidRPr="00C67B22" w14:paraId="7BE201E8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DFC44AD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720" w:type="dxa"/>
            <w:vAlign w:val="bottom"/>
          </w:tcPr>
          <w:p w14:paraId="41E36482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B93A9E4" w14:textId="4D5F9BE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7AE9616C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664B6504" w14:textId="67ECBED0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6F4329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706DA3" w14:textId="00611FDC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2AD5DE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25B5C59" w14:textId="22526B36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6</w:t>
            </w:r>
            <w:r w:rsidR="00EF5FBA">
              <w:rPr>
                <w:rFonts w:ascii="Angsana New" w:hAnsi="Angsana New" w:cs="Angsana New"/>
                <w:bCs/>
                <w:sz w:val="24"/>
                <w:szCs w:val="24"/>
              </w:rPr>
              <w:t>,993,746</w:t>
            </w:r>
          </w:p>
        </w:tc>
        <w:tc>
          <w:tcPr>
            <w:tcW w:w="180" w:type="dxa"/>
          </w:tcPr>
          <w:p w14:paraId="75F28CBC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50DF04B" w14:textId="6E0D51F8" w:rsidR="00333680" w:rsidRPr="00C1760D" w:rsidRDefault="00EF5FBA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6,993,746</w:t>
            </w:r>
          </w:p>
        </w:tc>
        <w:tc>
          <w:tcPr>
            <w:tcW w:w="181" w:type="dxa"/>
            <w:gridSpan w:val="2"/>
          </w:tcPr>
          <w:p w14:paraId="32C871F2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EC81EC4" w14:textId="6741825A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51147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8B6CE7" w14:textId="3B1F8909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</w:t>
            </w:r>
            <w:r w:rsidR="00EF5FBA">
              <w:rPr>
                <w:rFonts w:ascii="Angsana New" w:hAnsi="Angsana New" w:cs="Angsana New"/>
                <w:bCs/>
                <w:sz w:val="24"/>
                <w:szCs w:val="24"/>
              </w:rPr>
              <w:t>,596,996</w:t>
            </w:r>
          </w:p>
        </w:tc>
        <w:tc>
          <w:tcPr>
            <w:tcW w:w="180" w:type="dxa"/>
          </w:tcPr>
          <w:p w14:paraId="7ADDB90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0F2219" w14:textId="4C71EBD3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0A9BDE8B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8B53C96" w14:textId="00504598" w:rsidR="00333680" w:rsidRPr="00C1760D" w:rsidRDefault="00EF5FBA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7,596,996</w:t>
            </w:r>
          </w:p>
        </w:tc>
      </w:tr>
      <w:tr w:rsidR="00333680" w:rsidRPr="00C67B22" w14:paraId="1C561B06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870230F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720" w:type="dxa"/>
            <w:vAlign w:val="bottom"/>
          </w:tcPr>
          <w:p w14:paraId="70FDC100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E212F0" w14:textId="0B43D4B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8FD576E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A0FF36C" w14:textId="4444150C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FA559F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EB37102" w14:textId="02E8396A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030EB4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157D2FA" w14:textId="21EF58FF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19,744,174</w:t>
            </w:r>
          </w:p>
        </w:tc>
        <w:tc>
          <w:tcPr>
            <w:tcW w:w="180" w:type="dxa"/>
            <w:vAlign w:val="bottom"/>
          </w:tcPr>
          <w:p w14:paraId="11459485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355F61AC" w14:textId="7635FF09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19,744,174</w:t>
            </w:r>
          </w:p>
        </w:tc>
        <w:tc>
          <w:tcPr>
            <w:tcW w:w="181" w:type="dxa"/>
            <w:gridSpan w:val="2"/>
            <w:vAlign w:val="bottom"/>
          </w:tcPr>
          <w:p w14:paraId="2732D588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4369846" w14:textId="1085E94B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7C956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7CD122" w14:textId="7C53A0CF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19,740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,48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026FE617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DAA094" w14:textId="2F4D18BD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734F0549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98AC937" w14:textId="3BBAE819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</w:rPr>
              <w:t>19,740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,48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9</w:t>
            </w:r>
          </w:p>
        </w:tc>
      </w:tr>
      <w:tr w:rsidR="00333680" w:rsidRPr="00C67B22" w14:paraId="5760C675" w14:textId="77777777" w:rsidTr="00837FA0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E577911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6CCC4A61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44E56D5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7C662349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756495BC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ED154FE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FB66C51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662351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D657D44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83854E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59DAE84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6D3CEC18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3A555F" w14:textId="77777777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E9F2B5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10D162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3D8F52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FF3C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8284C4B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D03D720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333680" w:rsidRPr="00C67B22" w14:paraId="60758FCF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6AA5C8F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C1760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720" w:type="dxa"/>
            <w:vAlign w:val="bottom"/>
          </w:tcPr>
          <w:p w14:paraId="40AD9C90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8649E5E" w14:textId="0C66CDF8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172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717</w:t>
            </w:r>
          </w:p>
        </w:tc>
        <w:tc>
          <w:tcPr>
            <w:tcW w:w="178" w:type="dxa"/>
            <w:vAlign w:val="bottom"/>
          </w:tcPr>
          <w:p w14:paraId="771C6FAF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FAABA18" w14:textId="5EF85020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B1E6F5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03516B" w14:textId="7726BBD4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572A2D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6A38458C" w14:textId="2400BCE9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D10493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F4D785F" w14:textId="4B5C0B1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172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717</w:t>
            </w:r>
          </w:p>
        </w:tc>
        <w:tc>
          <w:tcPr>
            <w:tcW w:w="181" w:type="dxa"/>
            <w:gridSpan w:val="2"/>
            <w:vAlign w:val="bottom"/>
          </w:tcPr>
          <w:p w14:paraId="4A0FA3B6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BF42710" w14:textId="25224008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08B7691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5D599D" w14:textId="2DFF421B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172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717</w:t>
            </w:r>
          </w:p>
        </w:tc>
        <w:tc>
          <w:tcPr>
            <w:tcW w:w="180" w:type="dxa"/>
            <w:vAlign w:val="bottom"/>
          </w:tcPr>
          <w:p w14:paraId="2C43991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C5E3BC" w14:textId="3497DF6D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0EBE7B1E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677794E" w14:textId="4163155D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172</w:t>
            </w: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bCs/>
                <w:sz w:val="24"/>
                <w:szCs w:val="24"/>
              </w:rPr>
              <w:t>717</w:t>
            </w:r>
          </w:p>
        </w:tc>
      </w:tr>
      <w:tr w:rsidR="00333680" w:rsidRPr="00C67B22" w14:paraId="1DA038D4" w14:textId="77777777" w:rsidTr="00837FA0">
        <w:trPr>
          <w:cantSplit/>
          <w:trHeight w:val="219"/>
        </w:trPr>
        <w:tc>
          <w:tcPr>
            <w:tcW w:w="2610" w:type="dxa"/>
            <w:shd w:val="clear" w:color="auto" w:fill="auto"/>
            <w:vAlign w:val="bottom"/>
          </w:tcPr>
          <w:p w14:paraId="191AD663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C1760D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720" w:type="dxa"/>
            <w:vAlign w:val="bottom"/>
          </w:tcPr>
          <w:p w14:paraId="359F53CE" w14:textId="77777777" w:rsidR="00333680" w:rsidRPr="00C1760D" w:rsidRDefault="00333680" w:rsidP="0033368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C5ED662" w14:textId="1137768A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D53518F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06C9A44" w14:textId="17CB593D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A175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166E8D7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3FF342E" w14:textId="6F2B291D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81ABC4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9A76874" w14:textId="65D520F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2,641,879</w:t>
            </w:r>
          </w:p>
        </w:tc>
        <w:tc>
          <w:tcPr>
            <w:tcW w:w="180" w:type="dxa"/>
            <w:vAlign w:val="bottom"/>
          </w:tcPr>
          <w:p w14:paraId="465EF358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3AA6291" w14:textId="3C5E7F12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2,641,879</w:t>
            </w:r>
          </w:p>
        </w:tc>
        <w:tc>
          <w:tcPr>
            <w:tcW w:w="181" w:type="dxa"/>
            <w:gridSpan w:val="2"/>
            <w:vAlign w:val="bottom"/>
          </w:tcPr>
          <w:p w14:paraId="7A942838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0D7DA7E" w14:textId="103D9921" w:rsidR="00333680" w:rsidRPr="00C1760D" w:rsidRDefault="00333680" w:rsidP="00333680">
            <w:pPr>
              <w:pStyle w:val="acctfourfigures"/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3E5C7DA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30B2E2" w14:textId="26283452" w:rsidR="00333680" w:rsidRPr="00C1760D" w:rsidRDefault="00333680" w:rsidP="0033368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</w:rPr>
            </w:pPr>
            <w:r w:rsidRPr="007A175D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4B8D3F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76A18D" w14:textId="6F6C0381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2,647,240</w:t>
            </w:r>
          </w:p>
        </w:tc>
        <w:tc>
          <w:tcPr>
            <w:tcW w:w="200" w:type="dxa"/>
            <w:vAlign w:val="bottom"/>
          </w:tcPr>
          <w:p w14:paraId="0F2054D9" w14:textId="77777777" w:rsidR="00333680" w:rsidRPr="00C1760D" w:rsidRDefault="00333680" w:rsidP="0033368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663CC44" w14:textId="1DCF6447" w:rsidR="00333680" w:rsidRPr="00C1760D" w:rsidRDefault="00333680" w:rsidP="00333680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2,647,240</w:t>
            </w:r>
          </w:p>
        </w:tc>
      </w:tr>
    </w:tbl>
    <w:p w14:paraId="57D418F6" w14:textId="77777777" w:rsidR="00884B65" w:rsidRDefault="00884B65">
      <w:pPr>
        <w:rPr>
          <w:rFonts w:asciiTheme="majorBidi" w:hAnsiTheme="majorBidi" w:cstheme="majorBidi"/>
        </w:rPr>
      </w:pPr>
    </w:p>
    <w:p w14:paraId="53085958" w14:textId="77777777" w:rsidR="00884B65" w:rsidRDefault="00884B65">
      <w:pPr>
        <w:rPr>
          <w:rFonts w:asciiTheme="majorBidi" w:hAnsiTheme="majorBidi" w:cstheme="majorBidi"/>
        </w:rPr>
      </w:pPr>
    </w:p>
    <w:p w14:paraId="14A9EC52" w14:textId="77777777" w:rsidR="00884B65" w:rsidRDefault="00884B65">
      <w:pPr>
        <w:rPr>
          <w:rFonts w:asciiTheme="majorBidi" w:hAnsiTheme="majorBidi" w:cstheme="majorBidi"/>
        </w:rPr>
      </w:pPr>
    </w:p>
    <w:p w14:paraId="6ABDFE99" w14:textId="77777777" w:rsidR="00884B65" w:rsidRDefault="00884B65">
      <w:pPr>
        <w:rPr>
          <w:rFonts w:asciiTheme="majorBidi" w:hAnsiTheme="majorBidi" w:cstheme="majorBidi"/>
        </w:rPr>
      </w:pP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720"/>
        <w:gridCol w:w="1170"/>
        <w:gridCol w:w="178"/>
        <w:gridCol w:w="1172"/>
        <w:gridCol w:w="178"/>
        <w:gridCol w:w="1172"/>
        <w:gridCol w:w="178"/>
        <w:gridCol w:w="1082"/>
        <w:gridCol w:w="180"/>
        <w:gridCol w:w="1141"/>
        <w:gridCol w:w="10"/>
        <w:gridCol w:w="171"/>
        <w:gridCol w:w="10"/>
        <w:gridCol w:w="1008"/>
        <w:gridCol w:w="180"/>
        <w:gridCol w:w="1080"/>
        <w:gridCol w:w="180"/>
        <w:gridCol w:w="1080"/>
        <w:gridCol w:w="200"/>
        <w:gridCol w:w="1060"/>
      </w:tblGrid>
      <w:tr w:rsidR="00C67B22" w:rsidRPr="00C67B22" w14:paraId="45EEAF0E" w14:textId="77777777" w:rsidTr="00BF0AE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6EA8C427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B7A0E9E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430" w:type="dxa"/>
            <w:gridSpan w:val="19"/>
          </w:tcPr>
          <w:p w14:paraId="748FA660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  <w:t>งบการเงินเฉพาะธนาคาร</w:t>
            </w:r>
          </w:p>
        </w:tc>
      </w:tr>
      <w:tr w:rsidR="00C67B22" w:rsidRPr="00C67B22" w14:paraId="6ACEEF6E" w14:textId="77777777" w:rsidTr="00BF0AE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70BE816D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57782E87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6451" w:type="dxa"/>
            <w:gridSpan w:val="9"/>
          </w:tcPr>
          <w:p w14:paraId="389DDBAB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  <w:gridSpan w:val="2"/>
          </w:tcPr>
          <w:p w14:paraId="1B00F4CF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4798" w:type="dxa"/>
            <w:gridSpan w:val="8"/>
            <w:tcBorders>
              <w:bottom w:val="single" w:sz="4" w:space="0" w:color="auto"/>
            </w:tcBorders>
          </w:tcPr>
          <w:p w14:paraId="0EBC59D5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23ACC" w:rsidRPr="00C67B22" w14:paraId="125B0674" w14:textId="77777777" w:rsidTr="00C67B22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1FC451DD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854B59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A87ACA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92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F7B489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79D6F79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DCA56E4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42BD0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1B33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5FB8F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39072F9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57975BA6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64A3DB0D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7D176333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545A7C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C42F1C8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427A19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452CEE7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77D821C5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39948910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597082" w:rsidRPr="00C67B22" w14:paraId="5314CF33" w14:textId="77777777" w:rsidTr="00C67B22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913493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vAlign w:val="bottom"/>
          </w:tcPr>
          <w:p w14:paraId="03ED6C60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6634FBA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สำหรับ</w:t>
            </w:r>
          </w:p>
        </w:tc>
        <w:tc>
          <w:tcPr>
            <w:tcW w:w="178" w:type="dxa"/>
          </w:tcPr>
          <w:p w14:paraId="6AF67CE4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0D222D5E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3333068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DD50E01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86F888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1F94DC6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4299301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49F93A65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794214E5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77289E15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C45866F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2434570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CBAFEF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062919ED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200" w:type="dxa"/>
          </w:tcPr>
          <w:p w14:paraId="71D4521E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</w:tcPr>
          <w:p w14:paraId="795F2B80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</w:tr>
      <w:tr w:rsidR="00597082" w:rsidRPr="00C67B22" w14:paraId="71B87DA9" w14:textId="77777777" w:rsidTr="00C67B22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605DC18D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D718E4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61E28E0F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การป้องกัน</w:t>
            </w:r>
          </w:p>
        </w:tc>
        <w:tc>
          <w:tcPr>
            <w:tcW w:w="178" w:type="dxa"/>
          </w:tcPr>
          <w:p w14:paraId="4B70CE3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41A4A625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ผ่านกำไรหรือ</w:t>
            </w:r>
          </w:p>
        </w:tc>
        <w:tc>
          <w:tcPr>
            <w:tcW w:w="178" w:type="dxa"/>
          </w:tcPr>
          <w:p w14:paraId="6486A4D1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6DDBCA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95A382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0AE84E0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22C4644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67905DB7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28682C78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3F7EBC27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C0505B9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67B97713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11A1142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7014E664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" w:type="dxa"/>
          </w:tcPr>
          <w:p w14:paraId="6CD78D3A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2451D080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</w:tr>
      <w:tr w:rsidR="00597082" w:rsidRPr="00C67B22" w14:paraId="7F6AB0A4" w14:textId="77777777" w:rsidTr="00C67B22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DB9C151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A3A2341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14:paraId="536764DB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78" w:type="dxa"/>
          </w:tcPr>
          <w:p w14:paraId="40950325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6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2FA67743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78" w:type="dxa"/>
          </w:tcPr>
          <w:p w14:paraId="203A107F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9792BA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E4EB6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4285FD5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0BF140CE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414FCAD2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gridSpan w:val="2"/>
          </w:tcPr>
          <w:p w14:paraId="2D24A5AB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</w:tcPr>
          <w:p w14:paraId="71F4609E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472B82E3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6B49111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0" w:type="dxa"/>
          </w:tcPr>
          <w:p w14:paraId="6D22466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56F482C3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00" w:type="dxa"/>
          </w:tcPr>
          <w:p w14:paraId="7D495179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</w:tcPr>
          <w:p w14:paraId="00C7789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67B22" w:rsidRPr="00C67B22" w14:paraId="1D7C5107" w14:textId="77777777" w:rsidTr="00BF0AE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3B0777B8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888A1B1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430" w:type="dxa"/>
            <w:gridSpan w:val="19"/>
          </w:tcPr>
          <w:p w14:paraId="1CAFC098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7B22" w:rsidRPr="00C67B22" w14:paraId="1B972705" w14:textId="77777777" w:rsidTr="00BF0AEB">
        <w:trPr>
          <w:cantSplit/>
          <w:tblHeader/>
        </w:trPr>
        <w:tc>
          <w:tcPr>
            <w:tcW w:w="2610" w:type="dxa"/>
            <w:shd w:val="clear" w:color="auto" w:fill="auto"/>
            <w:vAlign w:val="bottom"/>
          </w:tcPr>
          <w:p w14:paraId="453D29CC" w14:textId="11E85704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31 </w:t>
            </w:r>
            <w:r w:rsidRPr="00BF0AEB">
              <w:rPr>
                <w:rFonts w:ascii="Angsana New" w:eastAsia="AngsanaNew" w:hAnsi="Angsana New" w:cs="Angsana New" w:hint="eastAsia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>ธันวาคม</w:t>
            </w:r>
            <w:r w:rsidRPr="00BF0AEB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 </w:t>
            </w:r>
            <w:r w:rsidRPr="00BF0AEB">
              <w:rPr>
                <w:rFonts w:ascii="Angsana New" w:eastAsia="AngsanaNew" w:hAnsi="Angsana New" w:cs="Angsana New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720" w:type="dxa"/>
            <w:vAlign w:val="bottom"/>
          </w:tcPr>
          <w:p w14:paraId="5679500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700CD8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4D88BFB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427EE5EA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94711A9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7D3717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B75E2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1A2B34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C3EFA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0CCE8DA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6B1BFB6E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2B898FAB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7594B64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AE24FB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CD690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42319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B74583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396966B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C67B22" w:rsidRPr="00C67B22" w14:paraId="1707204B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10C0B3CD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720" w:type="dxa"/>
            <w:vAlign w:val="bottom"/>
          </w:tcPr>
          <w:p w14:paraId="4BBE6FCD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3D3EB6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3F9D54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327729D5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08C9697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79D9E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9A92B7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F6399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0B63E4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1E03F11B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1845530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68F128E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9C7915A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1FF34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CC4AC8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1AB62B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6BCB594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32CC17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C67B22" w:rsidRPr="00C67B22" w14:paraId="7172EE72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076E8EED" w14:textId="5A3742E2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720" w:type="dxa"/>
            <w:vAlign w:val="bottom"/>
          </w:tcPr>
          <w:p w14:paraId="376DDDFC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5EB3E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278685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vAlign w:val="bottom"/>
          </w:tcPr>
          <w:p w14:paraId="11BC521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bidi="th-TH"/>
              </w:rPr>
              <w:t>20,457</w:t>
            </w:r>
          </w:p>
        </w:tc>
        <w:tc>
          <w:tcPr>
            <w:tcW w:w="178" w:type="dxa"/>
            <w:vAlign w:val="bottom"/>
          </w:tcPr>
          <w:p w14:paraId="00A4D9DA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F462FD9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A685C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9660DF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326FD5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4D04439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181" w:type="dxa"/>
            <w:gridSpan w:val="2"/>
            <w:vAlign w:val="bottom"/>
          </w:tcPr>
          <w:p w14:paraId="37A3082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5E55C2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0C90C5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9BD36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0AC9C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66CD4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  <w:tc>
          <w:tcPr>
            <w:tcW w:w="200" w:type="dxa"/>
            <w:vAlign w:val="bottom"/>
          </w:tcPr>
          <w:p w14:paraId="61DEE34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256366F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20,457</w:t>
            </w:r>
          </w:p>
        </w:tc>
      </w:tr>
      <w:tr w:rsidR="00C67B22" w:rsidRPr="00C67B22" w14:paraId="072AB805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613272E3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720" w:type="dxa"/>
            <w:vAlign w:val="bottom"/>
          </w:tcPr>
          <w:p w14:paraId="676E68D2" w14:textId="4752E49C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1170" w:type="dxa"/>
          </w:tcPr>
          <w:p w14:paraId="11B831E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25E6CA9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</w:tcPr>
          <w:p w14:paraId="5B7B8D1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DE1D68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EF9A9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20B3AE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3DF566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A03A1B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</w:tcPr>
          <w:p w14:paraId="28609917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1CDDE17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208C5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B3EEB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D8F26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D7A40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BB33E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07C3A6C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7E0D3D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7B7DB3" w:rsidRPr="00C67B22" w14:paraId="6E5CCF89" w14:textId="77777777" w:rsidTr="00C67B22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0CE24933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ตราสารหนี้</w:t>
            </w:r>
          </w:p>
        </w:tc>
        <w:tc>
          <w:tcPr>
            <w:tcW w:w="720" w:type="dxa"/>
            <w:vAlign w:val="bottom"/>
          </w:tcPr>
          <w:p w14:paraId="601ED18A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95974D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7E38664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0EA7659A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6F16C0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CB4E3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2,146,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8595B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FCD444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C042F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7AD6A16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2,146,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956</w:t>
            </w:r>
          </w:p>
        </w:tc>
        <w:tc>
          <w:tcPr>
            <w:tcW w:w="181" w:type="dxa"/>
            <w:gridSpan w:val="2"/>
          </w:tcPr>
          <w:p w14:paraId="16FBB14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0CDEDF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72E83B5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7F76F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2,146,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956</w:t>
            </w:r>
          </w:p>
        </w:tc>
        <w:tc>
          <w:tcPr>
            <w:tcW w:w="180" w:type="dxa"/>
          </w:tcPr>
          <w:p w14:paraId="1B03D51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13D59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0" w:type="dxa"/>
          </w:tcPr>
          <w:p w14:paraId="7CF6A93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DC6CAB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  <w:t>2,146,</w:t>
            </w: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956</w:t>
            </w:r>
          </w:p>
        </w:tc>
      </w:tr>
      <w:tr w:rsidR="007B7DB3" w:rsidRPr="00C67B22" w14:paraId="74EE5975" w14:textId="77777777" w:rsidTr="00C67B22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7992A5EA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ตราสารทุน</w:t>
            </w:r>
          </w:p>
        </w:tc>
        <w:tc>
          <w:tcPr>
            <w:tcW w:w="720" w:type="dxa"/>
            <w:vAlign w:val="bottom"/>
          </w:tcPr>
          <w:p w14:paraId="09F3F89F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F95B3EA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D24152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</w:tcPr>
          <w:p w14:paraId="4C4BC6BE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214378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CA1E02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2,455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1FEF0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922FE9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E8D050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5305A24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2,455</w:t>
            </w:r>
          </w:p>
        </w:tc>
        <w:tc>
          <w:tcPr>
            <w:tcW w:w="181" w:type="dxa"/>
            <w:gridSpan w:val="2"/>
          </w:tcPr>
          <w:p w14:paraId="1A301A8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276432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FAD2A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71612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A936B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A4D5A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2,455</w:t>
            </w:r>
          </w:p>
        </w:tc>
        <w:tc>
          <w:tcPr>
            <w:tcW w:w="200" w:type="dxa"/>
          </w:tcPr>
          <w:p w14:paraId="56A488C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012148B1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</w:rPr>
              <w:t>2,455</w:t>
            </w:r>
          </w:p>
        </w:tc>
      </w:tr>
      <w:tr w:rsidR="00C67B22" w:rsidRPr="00C67B22" w14:paraId="4D0ED19A" w14:textId="77777777" w:rsidTr="00BF0AEB">
        <w:trPr>
          <w:cantSplit/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6EACF51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9205EDF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9E4620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2990CE2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34094F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F9EA9EE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4E9FB2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5421D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9A40550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46C826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01D4DB4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5DEC1B1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5D71579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5F999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93755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9097BC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DD32D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7FF5386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7D80B0E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C67B22" w:rsidRPr="00C67B22" w14:paraId="255AC02A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4C8BD264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720" w:type="dxa"/>
            <w:vAlign w:val="bottom"/>
          </w:tcPr>
          <w:p w14:paraId="2B13312D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A5265F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61D72D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12CA9279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0061D79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97A49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917F8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0D579D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B0F2B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75D4C99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415060C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439E5C6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4CDE8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00959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787BF5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382A4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40BA386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4312051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B23ACC" w:rsidRPr="00C67B22" w14:paraId="4A664874" w14:textId="77777777" w:rsidTr="00C67B22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58ADF8E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b/>
                <w:sz w:val="24"/>
                <w:szCs w:val="24"/>
                <w:cs/>
                <w:lang w:bidi="th-TH"/>
              </w:rPr>
              <w:t>เงินรับฝาก</w:t>
            </w:r>
          </w:p>
        </w:tc>
        <w:tc>
          <w:tcPr>
            <w:tcW w:w="720" w:type="dxa"/>
            <w:vAlign w:val="bottom"/>
          </w:tcPr>
          <w:p w14:paraId="5BAF0B53" w14:textId="19F3F80C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5524697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206B0E1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460825C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9F121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E852C4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FFB32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D88841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132,</w:t>
            </w: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818</w:t>
            </w:r>
            <w:r w:rsidRPr="00BF0AEB">
              <w:rPr>
                <w:rFonts w:ascii="Angsana New" w:hAnsi="Angsana New" w:cs="Angsana New"/>
                <w:sz w:val="24"/>
                <w:szCs w:val="24"/>
              </w:rPr>
              <w:t>,643</w:t>
            </w:r>
          </w:p>
        </w:tc>
        <w:tc>
          <w:tcPr>
            <w:tcW w:w="180" w:type="dxa"/>
          </w:tcPr>
          <w:p w14:paraId="5940EEB4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B1242A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132,818,643</w:t>
            </w:r>
          </w:p>
        </w:tc>
        <w:tc>
          <w:tcPr>
            <w:tcW w:w="181" w:type="dxa"/>
            <w:gridSpan w:val="2"/>
          </w:tcPr>
          <w:p w14:paraId="7693397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1134D3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242FFB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51AC4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133,381,131</w:t>
            </w:r>
          </w:p>
        </w:tc>
        <w:tc>
          <w:tcPr>
            <w:tcW w:w="180" w:type="dxa"/>
          </w:tcPr>
          <w:p w14:paraId="774A7EB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ED619D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50C6CA8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5549F0A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133,381,131</w:t>
            </w:r>
          </w:p>
        </w:tc>
      </w:tr>
      <w:tr w:rsidR="00C67B22" w:rsidRPr="00C67B22" w14:paraId="705FD978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50F673DD" w14:textId="4BC56114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</w:tc>
        <w:tc>
          <w:tcPr>
            <w:tcW w:w="720" w:type="dxa"/>
            <w:vAlign w:val="bottom"/>
          </w:tcPr>
          <w:p w14:paraId="19C7CA71" w14:textId="3F7FA685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0AE0CC5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02CB27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DC845D7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72C408A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7B4DC8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7C09B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18CBA6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20,257,742</w:t>
            </w:r>
          </w:p>
        </w:tc>
        <w:tc>
          <w:tcPr>
            <w:tcW w:w="180" w:type="dxa"/>
            <w:vAlign w:val="bottom"/>
          </w:tcPr>
          <w:p w14:paraId="5ED88305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33274317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20,257,742</w:t>
            </w:r>
          </w:p>
        </w:tc>
        <w:tc>
          <w:tcPr>
            <w:tcW w:w="181" w:type="dxa"/>
            <w:gridSpan w:val="2"/>
            <w:vAlign w:val="bottom"/>
          </w:tcPr>
          <w:p w14:paraId="04458EE5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B8789E1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C180C4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7594C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20,253,487</w:t>
            </w:r>
          </w:p>
        </w:tc>
        <w:tc>
          <w:tcPr>
            <w:tcW w:w="180" w:type="dxa"/>
            <w:vAlign w:val="bottom"/>
          </w:tcPr>
          <w:p w14:paraId="4CD96B4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F4C26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07D3CEAE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3AC9F1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20,253,487</w:t>
            </w:r>
          </w:p>
        </w:tc>
      </w:tr>
      <w:tr w:rsidR="00B23ACC" w:rsidRPr="00C67B22" w14:paraId="5C0D86D9" w14:textId="77777777" w:rsidTr="00C67B22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2826BF90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720" w:type="dxa"/>
            <w:vAlign w:val="bottom"/>
          </w:tcPr>
          <w:p w14:paraId="718FD199" w14:textId="1F242512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568D61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1E90AD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</w:tcPr>
          <w:p w14:paraId="3451AA94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C09CCC1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F00CB8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8DA5FB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1256C25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B298B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659A679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6F842EDE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D06EAE4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6E0A9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98191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3068A74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FA3F7B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00" w:type="dxa"/>
          </w:tcPr>
          <w:p w14:paraId="27624C7E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11D4C8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C67B22" w:rsidRPr="00C67B22" w14:paraId="1239031B" w14:textId="77777777" w:rsidTr="00BF0AEB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0DFB0854" w14:textId="6E2A1461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190" w:right="-79" w:hanging="1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 สัญญาแลกเปลี่ยนเงินตราต่างประเทศ</w:t>
            </w: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และอัตราดอกเบี้ย</w:t>
            </w:r>
          </w:p>
        </w:tc>
        <w:tc>
          <w:tcPr>
            <w:tcW w:w="720" w:type="dxa"/>
            <w:vAlign w:val="bottom"/>
          </w:tcPr>
          <w:p w14:paraId="727B471E" w14:textId="77777777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00DFED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BF0AEB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78" w:type="dxa"/>
            <w:vAlign w:val="bottom"/>
          </w:tcPr>
          <w:p w14:paraId="03F56EFF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5DFCEE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1BCEB23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36508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BC518A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39B3CD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7AC12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D4547DC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BF0AEB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81" w:type="dxa"/>
            <w:gridSpan w:val="2"/>
            <w:vAlign w:val="bottom"/>
          </w:tcPr>
          <w:p w14:paraId="55E28562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1C9E438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4523B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399DF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BF0AEB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  <w:tc>
          <w:tcPr>
            <w:tcW w:w="180" w:type="dxa"/>
            <w:vAlign w:val="bottom"/>
          </w:tcPr>
          <w:p w14:paraId="606DEC90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EA46B6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72A7A75B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1E751C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165,</w:t>
            </w:r>
            <w:r w:rsidRPr="00BF0AEB">
              <w:rPr>
                <w:rFonts w:ascii="Angsana New" w:hAnsi="Angsana New" w:cs="Angsana New"/>
                <w:sz w:val="24"/>
                <w:szCs w:val="24"/>
              </w:rPr>
              <w:t>198</w:t>
            </w:r>
          </w:p>
        </w:tc>
      </w:tr>
      <w:tr w:rsidR="00C67B22" w:rsidRPr="00C67B22" w14:paraId="24D76AE7" w14:textId="77777777" w:rsidTr="00BF0AEB">
        <w:trPr>
          <w:cantSplit/>
          <w:trHeight w:val="219"/>
        </w:trPr>
        <w:tc>
          <w:tcPr>
            <w:tcW w:w="2610" w:type="dxa"/>
            <w:shd w:val="clear" w:color="auto" w:fill="auto"/>
            <w:vAlign w:val="bottom"/>
          </w:tcPr>
          <w:p w14:paraId="3038E50C" w14:textId="26BFE682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103" w:right="-79" w:hanging="103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720" w:type="dxa"/>
            <w:vAlign w:val="bottom"/>
          </w:tcPr>
          <w:p w14:paraId="11B7C6B8" w14:textId="48AED478" w:rsidR="00884B65" w:rsidRPr="00BF0AEB" w:rsidRDefault="00884B65" w:rsidP="00837FA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4F2DA6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2972AF9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C585AF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A76F2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6023C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4A5A3E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C74F682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0" w:type="dxa"/>
            <w:vAlign w:val="bottom"/>
          </w:tcPr>
          <w:p w14:paraId="3E21A7FA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C35F7F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bidi="th-TH"/>
              </w:rPr>
              <w:t>2,635,669</w:t>
            </w:r>
          </w:p>
        </w:tc>
        <w:tc>
          <w:tcPr>
            <w:tcW w:w="181" w:type="dxa"/>
            <w:gridSpan w:val="2"/>
            <w:vAlign w:val="bottom"/>
          </w:tcPr>
          <w:p w14:paraId="2D777A6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B9FA4EC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686D3F8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7E8997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" w:right="4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713E0D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566242F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2,597,1</w:t>
            </w:r>
            <w:r w:rsidRPr="00BF0AEB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200" w:type="dxa"/>
            <w:vAlign w:val="bottom"/>
          </w:tcPr>
          <w:p w14:paraId="2A86E00A" w14:textId="77777777" w:rsidR="00884B65" w:rsidRPr="00BF0AEB" w:rsidRDefault="00884B65" w:rsidP="00837FA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34DA59E" w14:textId="77777777" w:rsidR="00884B65" w:rsidRPr="00BF0AEB" w:rsidRDefault="00884B65" w:rsidP="00BF0AE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3" w:right="-90"/>
              <w:rPr>
                <w:rFonts w:ascii="Angsana New" w:hAnsi="Angsana New" w:cs="Angsana New"/>
                <w:sz w:val="24"/>
                <w:szCs w:val="24"/>
              </w:rPr>
            </w:pPr>
            <w:r w:rsidRPr="00BF0AEB">
              <w:rPr>
                <w:rFonts w:ascii="Angsana New" w:hAnsi="Angsana New" w:cs="Angsana New"/>
                <w:sz w:val="24"/>
                <w:szCs w:val="24"/>
                <w:lang w:val="en-US"/>
              </w:rPr>
              <w:t>2,597,1</w:t>
            </w:r>
            <w:r w:rsidRPr="00BF0AEB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</w:tr>
    </w:tbl>
    <w:p w14:paraId="2C3FCEC7" w14:textId="15DD263A" w:rsidR="00F2140E" w:rsidRPr="00732BC3" w:rsidRDefault="00F2140E">
      <w:pPr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</w:rPr>
        <w:br w:type="page"/>
      </w:r>
    </w:p>
    <w:p w14:paraId="6C3BE2BB" w14:textId="77777777" w:rsidR="00E46873" w:rsidRPr="00732BC3" w:rsidRDefault="00E46873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  <w:sectPr w:rsidR="00E46873" w:rsidRPr="00732BC3" w:rsidSect="008579D2">
          <w:headerReference w:type="default" r:id="rId13"/>
          <w:footerReference w:type="default" r:id="rId14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E4588F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4D264EC6" w14:textId="77777777" w:rsidR="00E46873" w:rsidRPr="00BF0AEB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51A8E030" w14:textId="70F03DF5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</w:t>
      </w:r>
      <w:r w:rsidR="00D83475">
        <w:rPr>
          <w:rFonts w:asciiTheme="majorBidi" w:hAnsiTheme="majorBidi" w:cstheme="majorBidi" w:hint="cs"/>
          <w:sz w:val="28"/>
          <w:szCs w:val="28"/>
          <w:cs/>
          <w:lang w:val="en-GB" w:eastAsia="x-none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ระดับ </w:t>
      </w:r>
      <w:r w:rsidRPr="00732BC3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732BC3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ของเครื่องมือทางการเงินที่วัดมูลค่าด้วยมูลค่ายุติธรรมในงบฐานะการเงิน </w:t>
      </w:r>
    </w:p>
    <w:p w14:paraId="56AD7E9B" w14:textId="77777777" w:rsidR="00E46873" w:rsidRPr="00BF0AEB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E46873" w:rsidRPr="00732BC3" w14:paraId="0C8B8204" w14:textId="77777777" w:rsidTr="001D15D8">
        <w:tc>
          <w:tcPr>
            <w:tcW w:w="2610" w:type="dxa"/>
          </w:tcPr>
          <w:p w14:paraId="58DEF319" w14:textId="77777777" w:rsidR="00E46873" w:rsidRPr="00732BC3" w:rsidRDefault="00E46873" w:rsidP="001D15D8">
            <w:pPr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7C20EA68" w14:textId="77777777" w:rsidR="00E46873" w:rsidRPr="00732BC3" w:rsidRDefault="00E46873" w:rsidP="001D15D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15CDA04E" w14:textId="77777777" w:rsidR="00E46873" w:rsidRPr="00732BC3" w:rsidRDefault="00E46873" w:rsidP="001D15D8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6873" w:rsidRPr="00732BC3" w14:paraId="439A9F17" w14:textId="77777777" w:rsidTr="00D72461">
        <w:tc>
          <w:tcPr>
            <w:tcW w:w="2610" w:type="dxa"/>
          </w:tcPr>
          <w:p w14:paraId="0D1B76D1" w14:textId="77777777" w:rsidR="00E46873" w:rsidRPr="00732BC3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71A9E3D9" w14:textId="77777777" w:rsidR="00E46873" w:rsidRPr="00732BC3" w:rsidRDefault="00E46873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  <w:tc>
          <w:tcPr>
            <w:tcW w:w="4410" w:type="dxa"/>
          </w:tcPr>
          <w:p w14:paraId="1D96F751" w14:textId="77777777" w:rsidR="00E46873" w:rsidRPr="00732BC3" w:rsidRDefault="00E46873" w:rsidP="00D7246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  <w:t>มูลค่าสินทรัพย์สุทธิ</w:t>
            </w:r>
          </w:p>
        </w:tc>
      </w:tr>
      <w:tr w:rsidR="00C2701B" w:rsidRPr="00732BC3" w14:paraId="2702132F" w14:textId="77777777" w:rsidTr="00D72461">
        <w:tc>
          <w:tcPr>
            <w:tcW w:w="2610" w:type="dxa"/>
          </w:tcPr>
          <w:p w14:paraId="185BE48F" w14:textId="1A93C2DF" w:rsidR="00C2701B" w:rsidRPr="00732BC3" w:rsidRDefault="00C2701B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x-none"/>
              </w:rPr>
              <w:t>ตราสารหนี้ที่ออกและเงินกู้ยืม</w:t>
            </w:r>
          </w:p>
        </w:tc>
        <w:tc>
          <w:tcPr>
            <w:tcW w:w="2430" w:type="dxa"/>
          </w:tcPr>
          <w:p w14:paraId="185C0144" w14:textId="6838EFBC" w:rsidR="00C2701B" w:rsidRPr="00732BC3" w:rsidRDefault="00C2701B" w:rsidP="00D7246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x-none"/>
              </w:rPr>
              <w:t>วิธีคิดลดกระแสเงินสด</w:t>
            </w:r>
          </w:p>
        </w:tc>
        <w:tc>
          <w:tcPr>
            <w:tcW w:w="4410" w:type="dxa"/>
          </w:tcPr>
          <w:p w14:paraId="1CA953D7" w14:textId="289A813C" w:rsidR="00C2701B" w:rsidRPr="00732BC3" w:rsidRDefault="00C2701B" w:rsidP="00D72461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sz w:val="28"/>
                <w:szCs w:val="28"/>
                <w:cs/>
                <w:lang w:val="en-GB" w:eastAsia="x-non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x-none"/>
              </w:rPr>
              <w:t>อัตราคิดลด</w:t>
            </w:r>
          </w:p>
        </w:tc>
      </w:tr>
    </w:tbl>
    <w:p w14:paraId="1DD605D5" w14:textId="77777777" w:rsidR="00E46873" w:rsidRPr="00BF0AEB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36AA7301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 w:eastAsia="x-none"/>
        </w:rPr>
        <w:t xml:space="preserve">มูลค่ายุติธรรมระดับ </w:t>
      </w:r>
      <w:r w:rsidRPr="00732BC3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440AB0CC" w14:textId="77777777" w:rsidR="00E46873" w:rsidRPr="00BF0AEB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692D6E3B" w14:textId="77777777" w:rsidR="00E46873" w:rsidRPr="00732BC3" w:rsidRDefault="00E46873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732BC3">
        <w:rPr>
          <w:rFonts w:asciiTheme="majorBidi" w:hAnsiTheme="majorBidi" w:cstheme="majorBidi"/>
          <w:b/>
          <w:bCs/>
          <w:sz w:val="28"/>
          <w:szCs w:val="28"/>
          <w:cs/>
          <w:lang w:val="en-GB" w:eastAsia="x-none"/>
        </w:rPr>
        <w:t xml:space="preserve">การกระทบยอดของมูลค่ายุติธรรมระดับ </w:t>
      </w:r>
      <w:r w:rsidRPr="00732BC3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3EF3DB23" w14:textId="77777777" w:rsidR="00441F83" w:rsidRDefault="00441F83" w:rsidP="003C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422E24F1" w14:textId="6329356F" w:rsidR="003C7C36" w:rsidRPr="00BF0AEB" w:rsidRDefault="003C7C36" w:rsidP="003C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BF0AEB">
        <w:rPr>
          <w:rFonts w:asciiTheme="majorBidi" w:hAnsiTheme="majorBidi" w:cstheme="majorBidi" w:hint="cs"/>
          <w:sz w:val="28"/>
          <w:szCs w:val="28"/>
          <w:cs/>
          <w:lang w:val="en-GB" w:eastAsia="x-none"/>
        </w:rPr>
        <w:t>ตารางด้านล่างแสดงถึงการกระทบยอดยกมาและยกไปสำหรับมูลค่ายุติธรรมระดับ</w:t>
      </w:r>
      <w:r w:rsidRPr="00BF0AEB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</w:t>
      </w:r>
      <w:r w:rsidRPr="00BF0AEB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BF0AEB">
        <w:rPr>
          <w:rFonts w:asciiTheme="majorBidi" w:hAnsiTheme="majorBidi" w:cstheme="majorBidi"/>
          <w:sz w:val="28"/>
          <w:szCs w:val="28"/>
          <w:cs/>
          <w:lang w:val="en-GB" w:eastAsia="x-none"/>
        </w:rPr>
        <w:t xml:space="preserve"> </w:t>
      </w:r>
      <w:r w:rsidRPr="00BF0AEB">
        <w:rPr>
          <w:rFonts w:asciiTheme="majorBidi" w:hAnsiTheme="majorBidi" w:cstheme="majorBidi" w:hint="cs"/>
          <w:sz w:val="28"/>
          <w:szCs w:val="28"/>
          <w:cs/>
          <w:lang w:val="en-GB" w:eastAsia="x-none"/>
        </w:rPr>
        <w:t>ของสินทรัพย์ทางการเงินที่วัดมูลค่าด้วยมูลค่ายุติธรรมผ่านกำไรหรือขาดทุนและ</w:t>
      </w:r>
      <w:r w:rsidRPr="00BF0AEB">
        <w:rPr>
          <w:rFonts w:asciiTheme="majorBidi" w:hAnsiTheme="majorBidi" w:cstheme="majorBidi" w:hint="cs"/>
          <w:sz w:val="28"/>
          <w:szCs w:val="28"/>
          <w:cs/>
          <w:lang w:eastAsia="x-none"/>
        </w:rPr>
        <w:t>เงินลงทุนในตราสารทุน</w:t>
      </w:r>
    </w:p>
    <w:p w14:paraId="7F4C15BA" w14:textId="77777777" w:rsidR="003C7C36" w:rsidRPr="00BF0AEB" w:rsidRDefault="003C7C36" w:rsidP="003C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Theme="majorBidi" w:eastAsia="Times New Roman" w:hAnsiTheme="majorBidi" w:cstheme="majorBidi"/>
          <w:sz w:val="28"/>
          <w:szCs w:val="28"/>
          <w:lang w:val="en-GB" w:eastAsia="x-none"/>
        </w:rPr>
      </w:pPr>
    </w:p>
    <w:tbl>
      <w:tblPr>
        <w:tblW w:w="917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1"/>
        <w:gridCol w:w="1620"/>
        <w:gridCol w:w="270"/>
        <w:gridCol w:w="1170"/>
        <w:gridCol w:w="270"/>
        <w:gridCol w:w="1620"/>
        <w:gridCol w:w="270"/>
        <w:gridCol w:w="1350"/>
      </w:tblGrid>
      <w:tr w:rsidR="003C7C36" w:rsidRPr="00441F83" w14:paraId="161ED08A" w14:textId="77777777">
        <w:trPr>
          <w:tblHeader/>
        </w:trPr>
        <w:tc>
          <w:tcPr>
            <w:tcW w:w="2601" w:type="dxa"/>
          </w:tcPr>
          <w:p w14:paraId="24EA7B28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lang w:val="en-GB" w:eastAsia="th-TH"/>
              </w:rPr>
            </w:pPr>
          </w:p>
        </w:tc>
        <w:tc>
          <w:tcPr>
            <w:tcW w:w="6570" w:type="dxa"/>
            <w:gridSpan w:val="7"/>
          </w:tcPr>
          <w:p w14:paraId="5283674D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F0AEB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eastAsia="th-TH"/>
              </w:rPr>
              <w:t>งบการเงินรวมและ</w:t>
            </w:r>
            <w:r w:rsidRPr="00BF0AE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3C7C36" w:rsidRPr="00441F83" w14:paraId="5A522E6A" w14:textId="77777777" w:rsidTr="00BF0AEB">
        <w:trPr>
          <w:tblHeader/>
        </w:trPr>
        <w:tc>
          <w:tcPr>
            <w:tcW w:w="2601" w:type="dxa"/>
          </w:tcPr>
          <w:p w14:paraId="3732F043" w14:textId="4BFD5095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lang w:val="en-GB" w:eastAsia="th-TH"/>
              </w:rPr>
            </w:pPr>
            <w:r w:rsidRPr="00BF0AEB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สำหรับ</w:t>
            </w:r>
            <w:r w:rsidR="009F5A8A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งวด</w:t>
            </w:r>
            <w:r w:rsidR="00C6497B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สามเดือน</w:t>
            </w:r>
            <w:r w:rsidRPr="00BF0AEB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สิ้นสุดวันที่</w:t>
            </w:r>
            <w:r w:rsidRPr="00BF0AEB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 </w:t>
            </w:r>
            <w:r w:rsidR="002955E5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br/>
            </w:r>
            <w:r w:rsidR="002955E5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 xml:space="preserve">   </w:t>
            </w:r>
            <w:r w:rsidRPr="00BF0AEB"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lang w:eastAsia="th-TH"/>
              </w:rPr>
              <w:t xml:space="preserve">31 </w:t>
            </w:r>
            <w:r w:rsidR="00415370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มีนา</w:t>
            </w:r>
            <w:r w:rsidRPr="00BF0AEB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eastAsia="th-TH"/>
              </w:rPr>
              <w:t>คม</w:t>
            </w:r>
          </w:p>
        </w:tc>
        <w:tc>
          <w:tcPr>
            <w:tcW w:w="3060" w:type="dxa"/>
            <w:gridSpan w:val="3"/>
            <w:vAlign w:val="bottom"/>
          </w:tcPr>
          <w:p w14:paraId="383801AC" w14:textId="3A14DF76" w:rsidR="003C7C36" w:rsidRPr="00BF0AEB" w:rsidRDefault="003C7C36" w:rsidP="0029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F0AEB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</w:t>
            </w:r>
            <w:r w:rsidR="00415370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270" w:type="dxa"/>
            <w:vAlign w:val="bottom"/>
          </w:tcPr>
          <w:p w14:paraId="57A4FA53" w14:textId="77777777" w:rsidR="003C7C36" w:rsidRPr="00BF0AEB" w:rsidRDefault="003C7C36" w:rsidP="0029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F242FFF" w14:textId="4A1615A2" w:rsidR="003C7C36" w:rsidRPr="00BF0AEB" w:rsidRDefault="003C7C36" w:rsidP="0029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F0AEB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</w:t>
            </w:r>
            <w:r w:rsidR="00415370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7</w:t>
            </w:r>
          </w:p>
        </w:tc>
      </w:tr>
      <w:tr w:rsidR="003C7C36" w:rsidRPr="00441F83" w14:paraId="64BF9A74" w14:textId="77777777">
        <w:trPr>
          <w:tblHeader/>
        </w:trPr>
        <w:tc>
          <w:tcPr>
            <w:tcW w:w="2601" w:type="dxa"/>
          </w:tcPr>
          <w:p w14:paraId="1DCB7E30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2B4BD93" w14:textId="77777777" w:rsidR="003C7C36" w:rsidRPr="00441F83" w:rsidRDefault="003C7C36">
            <w:pPr>
              <w:pStyle w:val="a"/>
              <w:tabs>
                <w:tab w:val="clear" w:pos="108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441F8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0AD9647B" w14:textId="77777777" w:rsidR="003C7C36" w:rsidRPr="00441F83" w:rsidRDefault="003C7C3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50F07F60" w14:textId="77777777" w:rsidR="003C7C36" w:rsidRPr="00441F83" w:rsidRDefault="003C7C3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441F83"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t>เงินลงทุนใน</w:t>
            </w:r>
            <w:r w:rsidRPr="00441F83"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br/>
              <w:t>ตราสารทุน</w:t>
            </w:r>
          </w:p>
        </w:tc>
        <w:tc>
          <w:tcPr>
            <w:tcW w:w="270" w:type="dxa"/>
          </w:tcPr>
          <w:p w14:paraId="355364A9" w14:textId="77777777" w:rsidR="003C7C36" w:rsidRPr="00441F83" w:rsidRDefault="003C7C3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620" w:type="dxa"/>
            <w:vAlign w:val="bottom"/>
          </w:tcPr>
          <w:p w14:paraId="5B49789E" w14:textId="77777777" w:rsidR="003C7C36" w:rsidRPr="00441F83" w:rsidRDefault="003C7C3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441F83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CA51B58" w14:textId="77777777" w:rsidR="003C7C36" w:rsidRPr="00441F83" w:rsidRDefault="003C7C3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5516BF8E" w14:textId="77777777" w:rsidR="003C7C36" w:rsidRPr="00441F83" w:rsidRDefault="003C7C36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441F83"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t>เงินลงทุนใน</w:t>
            </w:r>
            <w:r w:rsidRPr="00441F83">
              <w:rPr>
                <w:rFonts w:asciiTheme="majorBidi" w:eastAsia="MS Mincho" w:hAnsiTheme="majorBidi" w:cstheme="majorBidi"/>
                <w:sz w:val="24"/>
                <w:szCs w:val="24"/>
                <w:cs/>
                <w:lang w:val="en-GB" w:eastAsia="th-TH"/>
              </w:rPr>
              <w:br/>
              <w:t>ตราสารทุน</w:t>
            </w:r>
          </w:p>
        </w:tc>
      </w:tr>
      <w:tr w:rsidR="003C7C36" w:rsidRPr="00441F83" w14:paraId="78DB1557" w14:textId="77777777">
        <w:trPr>
          <w:tblHeader/>
        </w:trPr>
        <w:tc>
          <w:tcPr>
            <w:tcW w:w="2601" w:type="dxa"/>
          </w:tcPr>
          <w:p w14:paraId="25953540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4"/>
                <w:szCs w:val="24"/>
                <w:lang w:eastAsia="th-TH"/>
              </w:rPr>
            </w:pPr>
          </w:p>
        </w:tc>
        <w:tc>
          <w:tcPr>
            <w:tcW w:w="6570" w:type="dxa"/>
            <w:gridSpan w:val="7"/>
          </w:tcPr>
          <w:p w14:paraId="68289B4F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lang w:eastAsia="th-TH"/>
              </w:rPr>
            </w:pPr>
            <w:r w:rsidRPr="00BF0AEB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lang w:eastAsia="th-TH"/>
              </w:rPr>
              <w:t>(</w:t>
            </w:r>
            <w:r w:rsidRPr="00BF0AEB">
              <w:rPr>
                <w:rFonts w:asciiTheme="majorBidi" w:eastAsia="MS Mincho" w:hAnsiTheme="majorBidi" w:cstheme="majorBidi" w:hint="cs"/>
                <w:i/>
                <w:iCs/>
                <w:sz w:val="24"/>
                <w:szCs w:val="24"/>
                <w:cs/>
                <w:lang w:eastAsia="th-TH"/>
              </w:rPr>
              <w:t>พันบาท</w:t>
            </w:r>
            <w:r w:rsidRPr="00BF0AEB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lang w:eastAsia="th-TH"/>
              </w:rPr>
              <w:t>)</w:t>
            </w:r>
          </w:p>
        </w:tc>
      </w:tr>
      <w:tr w:rsidR="003C7C36" w:rsidRPr="00441F83" w14:paraId="231E2654" w14:textId="77777777">
        <w:tc>
          <w:tcPr>
            <w:tcW w:w="2601" w:type="dxa"/>
          </w:tcPr>
          <w:p w14:paraId="07CE9D2D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BF0AEB">
              <w:rPr>
                <w:rFonts w:asciiTheme="majorBidi" w:hAnsiTheme="majorBidi" w:cstheme="majorBidi" w:hint="cs"/>
                <w:sz w:val="24"/>
                <w:szCs w:val="24"/>
                <w:cs/>
              </w:rPr>
              <w:t>ณ</w:t>
            </w:r>
            <w:r w:rsidRPr="00BF0AE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F0AEB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วันที่</w:t>
            </w:r>
            <w:r w:rsidRPr="00BF0AE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F0AE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F0AE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F0AE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1620" w:type="dxa"/>
            <w:shd w:val="clear" w:color="auto" w:fill="auto"/>
          </w:tcPr>
          <w:p w14:paraId="1C70707C" w14:textId="6AEC4659" w:rsidR="003C7C36" w:rsidRPr="00BF0AEB" w:rsidRDefault="0087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20,457</w:t>
            </w:r>
          </w:p>
        </w:tc>
        <w:tc>
          <w:tcPr>
            <w:tcW w:w="270" w:type="dxa"/>
          </w:tcPr>
          <w:p w14:paraId="2098142C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54AAEA2" w14:textId="06A6092F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2,</w:t>
            </w:r>
            <w:r w:rsidR="00874CE9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455</w:t>
            </w:r>
          </w:p>
        </w:tc>
        <w:tc>
          <w:tcPr>
            <w:tcW w:w="270" w:type="dxa"/>
          </w:tcPr>
          <w:p w14:paraId="1D1A3DBE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2BF610B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0A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FA8D41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09E189" w14:textId="7663DB16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0A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</w:t>
            </w:r>
            <w:r w:rsidR="00322A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</w:t>
            </w:r>
          </w:p>
        </w:tc>
      </w:tr>
      <w:tr w:rsidR="003C7C36" w:rsidRPr="00441F83" w14:paraId="5C2348FB" w14:textId="77777777">
        <w:tc>
          <w:tcPr>
            <w:tcW w:w="2601" w:type="dxa"/>
          </w:tcPr>
          <w:p w14:paraId="190C5568" w14:textId="40185232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F0AEB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กำไรที่รับรู้ในกำไรขาดทุน</w:t>
            </w:r>
            <w:r w:rsidRPr="00BF0AE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9353D98" w14:textId="7AECFE30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889648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FA2C7C" w14:textId="09552201" w:rsidR="003C7C36" w:rsidRPr="00BF0AEB" w:rsidRDefault="0068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0A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4C897334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01569C8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F0A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87F9F7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B8D708A" w14:textId="7749D489" w:rsidR="003C7C36" w:rsidRPr="00BF0AEB" w:rsidRDefault="00322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</w:tr>
      <w:tr w:rsidR="003C7C36" w:rsidRPr="00441F83" w14:paraId="33E8B10C" w14:textId="77777777">
        <w:tc>
          <w:tcPr>
            <w:tcW w:w="2601" w:type="dxa"/>
          </w:tcPr>
          <w:p w14:paraId="50B39FC5" w14:textId="3B340586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BF0AE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</w:t>
            </w:r>
            <w:r w:rsidRPr="00BF0A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F0AE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วันที่</w:t>
            </w:r>
            <w:r w:rsidRPr="00BF0A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F0A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F0AE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22AA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</w:t>
            </w:r>
            <w:r w:rsidRPr="00BF0AE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053990" w14:textId="71761883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BE3BD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  <w:t>20,457</w:t>
            </w:r>
          </w:p>
        </w:tc>
        <w:tc>
          <w:tcPr>
            <w:tcW w:w="270" w:type="dxa"/>
          </w:tcPr>
          <w:p w14:paraId="617DF97D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D928BF" w14:textId="6935D5AF" w:rsidR="003C7C36" w:rsidRPr="00BF0AEB" w:rsidRDefault="00683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BF0AE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  <w:t>2,473</w:t>
            </w:r>
          </w:p>
        </w:tc>
        <w:tc>
          <w:tcPr>
            <w:tcW w:w="270" w:type="dxa"/>
          </w:tcPr>
          <w:p w14:paraId="7DFCF648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C81329F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BF0AE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337FF161" w14:textId="77777777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E5BD434" w14:textId="4EC6574E" w:rsidR="003C7C36" w:rsidRPr="00BF0AEB" w:rsidRDefault="003C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360" w:lineRule="exact"/>
              <w:ind w:right="-20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BF0AE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  <w:t>2,4</w:t>
            </w:r>
            <w:r w:rsidR="00322AA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eastAsia="th-TH"/>
              </w:rPr>
              <w:t>72</w:t>
            </w:r>
          </w:p>
        </w:tc>
      </w:tr>
    </w:tbl>
    <w:p w14:paraId="00DCF141" w14:textId="77777777" w:rsidR="003C7C36" w:rsidRPr="00BF0AEB" w:rsidRDefault="003C7C36" w:rsidP="003C7C36">
      <w:pPr>
        <w:spacing w:line="120" w:lineRule="exact"/>
        <w:ind w:left="547"/>
        <w:rPr>
          <w:rFonts w:asciiTheme="majorBidi" w:eastAsia="AngsanaNew" w:hAnsiTheme="majorBidi" w:cstheme="majorBidi"/>
          <w:sz w:val="28"/>
          <w:szCs w:val="28"/>
          <w:vertAlign w:val="superscript"/>
          <w:lang w:eastAsia="en-GB"/>
        </w:rPr>
      </w:pPr>
    </w:p>
    <w:p w14:paraId="497CCDAF" w14:textId="22FD06CA" w:rsidR="0016271A" w:rsidRDefault="0016271A" w:rsidP="00E468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C34920B" w14:textId="5C51B6B2" w:rsidR="001954B9" w:rsidRPr="00831431" w:rsidRDefault="00860A15" w:rsidP="000F7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val="en-GB" w:eastAsia="x-none"/>
        </w:rPr>
        <w:t>ในระหว่างงวด</w:t>
      </w:r>
      <w:r w:rsidR="00B0323E">
        <w:rPr>
          <w:rFonts w:asciiTheme="majorBidi" w:hAnsiTheme="majorBidi" w:cstheme="majorBidi" w:hint="cs"/>
          <w:sz w:val="28"/>
          <w:szCs w:val="28"/>
          <w:cs/>
          <w:lang w:val="en-GB" w:eastAsia="x-none"/>
        </w:rPr>
        <w:t>สาม</w:t>
      </w:r>
      <w:r w:rsidR="00AB4A0A">
        <w:rPr>
          <w:rFonts w:asciiTheme="majorBidi" w:hAnsiTheme="majorBidi" w:cstheme="majorBidi" w:hint="cs"/>
          <w:sz w:val="28"/>
          <w:szCs w:val="28"/>
          <w:cs/>
          <w:lang w:val="en-GB" w:eastAsia="x-none"/>
        </w:rPr>
        <w:t xml:space="preserve">เดือนสิ้นสุดวันที่ </w:t>
      </w:r>
      <w:r w:rsidR="00AB4A0A">
        <w:rPr>
          <w:rFonts w:asciiTheme="majorBidi" w:hAnsiTheme="majorBidi" w:cstheme="majorBidi"/>
          <w:sz w:val="28"/>
          <w:szCs w:val="28"/>
          <w:lang w:eastAsia="x-none"/>
        </w:rPr>
        <w:t>3</w:t>
      </w:r>
      <w:r w:rsidR="00B0323E">
        <w:rPr>
          <w:rFonts w:asciiTheme="majorBidi" w:hAnsiTheme="majorBidi" w:cstheme="majorBidi"/>
          <w:sz w:val="28"/>
          <w:szCs w:val="28"/>
          <w:lang w:eastAsia="x-none"/>
        </w:rPr>
        <w:t>1</w:t>
      </w:r>
      <w:r w:rsidR="00B0323E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มีนาคม</w:t>
      </w:r>
      <w:r w:rsidR="00AB4A0A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  <w:r w:rsidR="00AB4A0A">
        <w:rPr>
          <w:rFonts w:asciiTheme="majorBidi" w:hAnsiTheme="majorBidi" w:cstheme="majorBidi"/>
          <w:sz w:val="28"/>
          <w:szCs w:val="28"/>
          <w:lang w:eastAsia="x-none"/>
        </w:rPr>
        <w:t>256</w:t>
      </w:r>
      <w:r w:rsidR="00B0323E">
        <w:rPr>
          <w:rFonts w:asciiTheme="majorBidi" w:hAnsiTheme="majorBidi" w:cstheme="majorBidi"/>
          <w:sz w:val="28"/>
          <w:szCs w:val="28"/>
          <w:lang w:eastAsia="x-none"/>
        </w:rPr>
        <w:t>8</w:t>
      </w:r>
      <w:r w:rsidR="00AB4A0A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AB4A0A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และ </w:t>
      </w:r>
      <w:r w:rsidR="00AB4A0A">
        <w:rPr>
          <w:rFonts w:asciiTheme="majorBidi" w:hAnsiTheme="majorBidi" w:cstheme="majorBidi"/>
          <w:sz w:val="28"/>
          <w:szCs w:val="28"/>
          <w:lang w:eastAsia="x-none"/>
        </w:rPr>
        <w:t>256</w:t>
      </w:r>
      <w:r w:rsidR="00B0323E">
        <w:rPr>
          <w:rFonts w:asciiTheme="majorBidi" w:hAnsiTheme="majorBidi" w:cstheme="majorBidi"/>
          <w:sz w:val="28"/>
          <w:szCs w:val="28"/>
          <w:lang w:eastAsia="x-none"/>
        </w:rPr>
        <w:t xml:space="preserve">7 </w:t>
      </w:r>
      <w:r w:rsidR="00AB4A0A" w:rsidRPr="00BF0AEB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กลุ่มธนาคารไม่มีการเปลี่ยนแปลงวิธีการและข้อสมมติในการประมาณมูลค่ายุติธรรมของสินทรัพย์ทางการเงินและหนี้สินทางการเงิน และไม่มีการโอนระหว่างระดับ </w:t>
      </w:r>
      <w:r w:rsidR="00AB4A0A" w:rsidRPr="00BF0AEB">
        <w:rPr>
          <w:rFonts w:asciiTheme="majorBidi" w:hAnsiTheme="majorBidi" w:cstheme="majorBidi"/>
          <w:sz w:val="28"/>
          <w:szCs w:val="28"/>
          <w:lang w:eastAsia="x-none"/>
        </w:rPr>
        <w:t xml:space="preserve">1 </w:t>
      </w:r>
      <w:r w:rsidR="00AB4A0A" w:rsidRPr="00BF0AEB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และ ระดับ </w:t>
      </w:r>
      <w:r w:rsidR="00AB4A0A" w:rsidRPr="00BF0AEB">
        <w:rPr>
          <w:rFonts w:asciiTheme="majorBidi" w:hAnsiTheme="majorBidi" w:cstheme="majorBidi"/>
          <w:sz w:val="28"/>
          <w:szCs w:val="28"/>
          <w:lang w:eastAsia="x-none"/>
        </w:rPr>
        <w:t xml:space="preserve">2 </w:t>
      </w:r>
      <w:r w:rsidR="00AB4A0A" w:rsidRPr="00BF0AEB">
        <w:rPr>
          <w:rFonts w:asciiTheme="majorBidi" w:hAnsiTheme="majorBidi" w:cstheme="majorBidi"/>
          <w:sz w:val="28"/>
          <w:szCs w:val="28"/>
          <w:cs/>
          <w:lang w:eastAsia="x-none"/>
        </w:rPr>
        <w:t>ของลำดับชั้นมูลค่ายุติธรรม</w:t>
      </w:r>
    </w:p>
    <w:p w14:paraId="54258506" w14:textId="77777777" w:rsidR="00E46873" w:rsidRPr="00732BC3" w:rsidRDefault="00E46873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63532584" w14:textId="77777777" w:rsidR="00BE3BDD" w:rsidRDefault="00BE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7ADA28E" w14:textId="524CB1F0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การดำรง</w:t>
      </w:r>
      <w:r w:rsidR="00534E0C">
        <w:rPr>
          <w:rFonts w:asciiTheme="majorBidi" w:hAnsiTheme="majorBidi" w:cstheme="majorBidi" w:hint="cs"/>
          <w:sz w:val="28"/>
          <w:szCs w:val="28"/>
          <w:u w:val="none"/>
          <w:cs/>
        </w:rPr>
        <w:t>เงิน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กองทุน</w:t>
      </w:r>
    </w:p>
    <w:p w14:paraId="23EE30B2" w14:textId="77777777" w:rsidR="00D31D7C" w:rsidRPr="00732BC3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66004584" w14:textId="17BC0B88" w:rsidR="00A12937" w:rsidRDefault="00D31D7C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eastAsia="th-TH"/>
        </w:rPr>
        <w:t>วัต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ถุประสงค์ของธนาคารในการบริหารทุน</w:t>
      </w:r>
      <w:r w:rsidR="00665659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 xml:space="preserve"> </w:t>
      </w:r>
      <w:r w:rsidR="00EF0DAB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คือ</w:t>
      </w:r>
      <w:r w:rsidR="00515684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 xml:space="preserve"> </w:t>
      </w:r>
      <w:r w:rsidR="00EF0DAB"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การ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ดำรงไว้ซึ่งความสามารถในการดำเนินงานอย่างต่อเนื่องของธนาค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3A222F5F" w14:textId="77777777" w:rsidR="00A12937" w:rsidRPr="00732BC3" w:rsidRDefault="00A12937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B0EF817" w14:textId="77777777" w:rsidR="00D31D7C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 w:eastAsia="th-TH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ในการดำรงไว้หรือปรับโครงสร้างของทุน ธนาคารอาจปรับนโยบายจ่ายเงินปันผลให้กับผู้ถือหุ้น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</w:t>
      </w:r>
    </w:p>
    <w:p w14:paraId="4D731609" w14:textId="77777777" w:rsidR="00F10932" w:rsidRPr="00732BC3" w:rsidRDefault="00F10932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eastAsia="th-TH"/>
        </w:rPr>
      </w:pPr>
    </w:p>
    <w:p w14:paraId="0D445615" w14:textId="24132112" w:rsidR="002B4147" w:rsidRDefault="00D31D7C" w:rsidP="002B4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 w:eastAsia="th-TH"/>
        </w:rPr>
      </w:pP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ธนาคารมีการดำรงเงินกองทุนตามกฎหมายตามพระราชบัญญัติธุรกิจสถาบันการเงิน พ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.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ศ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. 2551 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องค์ประกอบของ</w:t>
      </w:r>
      <w:r w:rsidR="00130899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br/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เงินกองทุนตามรายงานการกำกับแบบเฉพาะธนาคาร ณ วันที่ </w:t>
      </w:r>
      <w:r w:rsidR="00AD5FA7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3</w:t>
      </w:r>
      <w:r w:rsidR="00B0323E">
        <w:rPr>
          <w:rFonts w:asciiTheme="majorBidi" w:eastAsia="MS Mincho" w:hAnsiTheme="majorBidi" w:cstheme="majorBidi"/>
          <w:sz w:val="28"/>
          <w:szCs w:val="28"/>
          <w:lang w:eastAsia="th-TH"/>
        </w:rPr>
        <w:t>1</w:t>
      </w:r>
      <w:r w:rsidR="00AD5FA7"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</w:t>
      </w:r>
      <w:r w:rsidR="00B0323E">
        <w:rPr>
          <w:rFonts w:asciiTheme="majorBidi" w:eastAsia="MS Mincho" w:hAnsiTheme="majorBidi" w:cstheme="majorBidi" w:hint="cs"/>
          <w:sz w:val="28"/>
          <w:szCs w:val="28"/>
          <w:cs/>
          <w:lang w:val="en-GB" w:eastAsia="th-TH"/>
        </w:rPr>
        <w:t>มีนาคม</w:t>
      </w:r>
      <w:r w:rsidR="00AD5FA7"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 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256</w:t>
      </w:r>
      <w:r w:rsidR="00B0323E">
        <w:rPr>
          <w:rFonts w:asciiTheme="majorBidi" w:eastAsia="MS Mincho" w:hAnsiTheme="majorBidi" w:cstheme="majorBidi"/>
          <w:sz w:val="28"/>
          <w:szCs w:val="28"/>
          <w:lang w:val="en-GB" w:eastAsia="th-TH"/>
        </w:rPr>
        <w:t>8</w:t>
      </w:r>
      <w:r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 xml:space="preserve"> และ 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31 </w:t>
      </w:r>
      <w:r w:rsidRPr="00A67A8E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ธันวาคม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256</w:t>
      </w:r>
      <w:r w:rsidR="00B0323E">
        <w:rPr>
          <w:rFonts w:asciiTheme="majorBidi" w:eastAsia="MS Mincho" w:hAnsiTheme="majorBidi" w:cstheme="majorBidi"/>
          <w:sz w:val="28"/>
          <w:szCs w:val="28"/>
          <w:lang w:eastAsia="th-TH"/>
        </w:rPr>
        <w:t>7</w:t>
      </w:r>
      <w:r w:rsidRPr="00A67A8E">
        <w:rPr>
          <w:rFonts w:asciiTheme="majorBidi" w:eastAsia="MS Mincho" w:hAnsiTheme="majorBidi" w:cstheme="majorBidi"/>
          <w:sz w:val="28"/>
          <w:szCs w:val="28"/>
          <w:lang w:val="en-GB" w:eastAsia="th-TH"/>
        </w:rPr>
        <w:t xml:space="preserve"> </w:t>
      </w:r>
      <w:r w:rsidRPr="00732BC3"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  <w:t>จำแนกได้ดังนี้</w:t>
      </w:r>
    </w:p>
    <w:p w14:paraId="14D24B70" w14:textId="499562FE" w:rsidR="007C6363" w:rsidRDefault="007C6363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GB" w:eastAsia="th-TH"/>
        </w:rPr>
      </w:pPr>
    </w:p>
    <w:tbl>
      <w:tblPr>
        <w:tblW w:w="9183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31"/>
        <w:gridCol w:w="1689"/>
        <w:gridCol w:w="258"/>
        <w:gridCol w:w="1705"/>
      </w:tblGrid>
      <w:tr w:rsidR="007A0225" w:rsidRPr="007A0225" w14:paraId="0D5B9FDC" w14:textId="77777777" w:rsidTr="00837FA0">
        <w:trPr>
          <w:tblHeader/>
        </w:trPr>
        <w:tc>
          <w:tcPr>
            <w:tcW w:w="5531" w:type="dxa"/>
          </w:tcPr>
          <w:p w14:paraId="570D746A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3A37E511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A0225" w:rsidRPr="007A0225" w14:paraId="05E88AAC" w14:textId="77777777" w:rsidTr="00837FA0">
        <w:trPr>
          <w:tblHeader/>
        </w:trPr>
        <w:tc>
          <w:tcPr>
            <w:tcW w:w="5531" w:type="dxa"/>
          </w:tcPr>
          <w:p w14:paraId="0F1076DE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05ACE21E" w14:textId="64B181C9" w:rsidR="007A0225" w:rsidRPr="007A0225" w:rsidRDefault="00B0323E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มีนาคม</w:t>
            </w:r>
          </w:p>
        </w:tc>
        <w:tc>
          <w:tcPr>
            <w:tcW w:w="258" w:type="dxa"/>
            <w:vAlign w:val="bottom"/>
          </w:tcPr>
          <w:p w14:paraId="546B469B" w14:textId="77777777" w:rsidR="007A0225" w:rsidRPr="007A0225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32807A82" w14:textId="77777777" w:rsidR="007A0225" w:rsidRPr="007A0225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31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t>ธันวาคม</w:t>
            </w:r>
          </w:p>
        </w:tc>
      </w:tr>
      <w:tr w:rsidR="007A0225" w:rsidRPr="007A0225" w14:paraId="5F9AEE12" w14:textId="77777777" w:rsidTr="00837FA0">
        <w:trPr>
          <w:tblHeader/>
        </w:trPr>
        <w:tc>
          <w:tcPr>
            <w:tcW w:w="5531" w:type="dxa"/>
          </w:tcPr>
          <w:p w14:paraId="451C99DD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1689" w:type="dxa"/>
            <w:vAlign w:val="bottom"/>
          </w:tcPr>
          <w:p w14:paraId="754781A8" w14:textId="3928FD12" w:rsidR="007A0225" w:rsidRPr="007A0225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t>256</w:t>
            </w:r>
            <w:r w:rsidR="00B032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58" w:type="dxa"/>
            <w:vAlign w:val="bottom"/>
          </w:tcPr>
          <w:p w14:paraId="53460A15" w14:textId="77777777" w:rsidR="007A0225" w:rsidRPr="007A0225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vAlign w:val="bottom"/>
          </w:tcPr>
          <w:p w14:paraId="40FDB1CD" w14:textId="26839046" w:rsidR="007A0225" w:rsidRPr="007A0225" w:rsidRDefault="007A0225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US" w:eastAsia="th-TH"/>
              </w:rPr>
              <w:t>256</w:t>
            </w:r>
            <w:r w:rsidR="00B032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7</w:t>
            </w:r>
          </w:p>
        </w:tc>
      </w:tr>
      <w:tr w:rsidR="007A0225" w:rsidRPr="007A0225" w14:paraId="0B53D01C" w14:textId="77777777" w:rsidTr="00837FA0">
        <w:trPr>
          <w:tblHeader/>
        </w:trPr>
        <w:tc>
          <w:tcPr>
            <w:tcW w:w="5531" w:type="dxa"/>
          </w:tcPr>
          <w:p w14:paraId="55AC1842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652" w:type="dxa"/>
            <w:gridSpan w:val="3"/>
            <w:vAlign w:val="bottom"/>
          </w:tcPr>
          <w:p w14:paraId="462B6F26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eastAsia="th-TH"/>
              </w:rPr>
              <w:t>(</w:t>
            </w:r>
            <w:r w:rsidRPr="007A0225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7A0225">
              <w:rPr>
                <w:rFonts w:ascii="Angsana New" w:eastAsia="MS Mincho" w:hAnsi="Angsana New" w:cs="Angsana New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7A0225" w:rsidRPr="007A0225" w14:paraId="4D2F4BA6" w14:textId="77777777" w:rsidTr="00837FA0">
        <w:tc>
          <w:tcPr>
            <w:tcW w:w="5531" w:type="dxa"/>
            <w:vAlign w:val="bottom"/>
          </w:tcPr>
          <w:p w14:paraId="29638AB4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eastAsia="th-TH"/>
              </w:rPr>
              <w:t>เงินกองทุนชั้นที่</w:t>
            </w: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  <w:t xml:space="preserve"> 1</w:t>
            </w:r>
          </w:p>
        </w:tc>
        <w:tc>
          <w:tcPr>
            <w:tcW w:w="1689" w:type="dxa"/>
          </w:tcPr>
          <w:p w14:paraId="6ACCEEA2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58" w:type="dxa"/>
          </w:tcPr>
          <w:p w14:paraId="52EBB57C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79E40F8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</w:tr>
      <w:tr w:rsidR="007A0225" w:rsidRPr="007A0225" w14:paraId="049848A2" w14:textId="77777777" w:rsidTr="00837FA0">
        <w:tc>
          <w:tcPr>
            <w:tcW w:w="5531" w:type="dxa"/>
          </w:tcPr>
          <w:p w14:paraId="2A760C2D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</w:tcPr>
          <w:p w14:paraId="0DBDF145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4ADD8C27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05694D4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B0323E" w:rsidRPr="007A0225" w14:paraId="5712D47F" w14:textId="77777777" w:rsidTr="00837FA0">
        <w:tc>
          <w:tcPr>
            <w:tcW w:w="5531" w:type="dxa"/>
          </w:tcPr>
          <w:p w14:paraId="61272A7E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ทุนชำระแล้ว</w:t>
            </w:r>
          </w:p>
        </w:tc>
        <w:tc>
          <w:tcPr>
            <w:tcW w:w="1689" w:type="dxa"/>
          </w:tcPr>
          <w:p w14:paraId="36961418" w14:textId="6D9C6023" w:rsidR="00B0323E" w:rsidRPr="007A0225" w:rsidRDefault="001A4C54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6,174,196</w:t>
            </w:r>
          </w:p>
        </w:tc>
        <w:tc>
          <w:tcPr>
            <w:tcW w:w="258" w:type="dxa"/>
          </w:tcPr>
          <w:p w14:paraId="368D9AE9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717CAD57" w14:textId="08FBC867" w:rsidR="00B0323E" w:rsidRPr="00B0323E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6,174,196</w:t>
            </w:r>
          </w:p>
        </w:tc>
      </w:tr>
      <w:tr w:rsidR="00B0323E" w:rsidRPr="007A0225" w14:paraId="0BCE0784" w14:textId="77777777" w:rsidTr="00837FA0">
        <w:tc>
          <w:tcPr>
            <w:tcW w:w="5531" w:type="dxa"/>
          </w:tcPr>
          <w:p w14:paraId="086EE993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ส่วนเกินมูลค่าหุ้น</w:t>
            </w:r>
          </w:p>
        </w:tc>
        <w:tc>
          <w:tcPr>
            <w:tcW w:w="1689" w:type="dxa"/>
          </w:tcPr>
          <w:p w14:paraId="22037349" w14:textId="7F0B2A8C" w:rsidR="00B0323E" w:rsidRPr="007A0225" w:rsidRDefault="001A4C54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2,280,020</w:t>
            </w:r>
          </w:p>
        </w:tc>
        <w:tc>
          <w:tcPr>
            <w:tcW w:w="258" w:type="dxa"/>
          </w:tcPr>
          <w:p w14:paraId="796A8AE9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07601338" w14:textId="4869F4C5" w:rsidR="00B0323E" w:rsidRPr="00B0323E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2,280,020</w:t>
            </w:r>
          </w:p>
        </w:tc>
      </w:tr>
      <w:tr w:rsidR="00B0323E" w:rsidRPr="007A0225" w14:paraId="538BD075" w14:textId="77777777" w:rsidTr="00837FA0">
        <w:tc>
          <w:tcPr>
            <w:tcW w:w="5531" w:type="dxa"/>
          </w:tcPr>
          <w:p w14:paraId="7A0300F5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689" w:type="dxa"/>
          </w:tcPr>
          <w:p w14:paraId="6048A512" w14:textId="5E180B66" w:rsidR="00B0323E" w:rsidRPr="007A0225" w:rsidRDefault="001A4C54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617,420</w:t>
            </w:r>
          </w:p>
        </w:tc>
        <w:tc>
          <w:tcPr>
            <w:tcW w:w="258" w:type="dxa"/>
          </w:tcPr>
          <w:p w14:paraId="5DF19D4C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192C4CD2" w14:textId="65179121" w:rsidR="00B0323E" w:rsidRPr="00B0323E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617,420</w:t>
            </w:r>
          </w:p>
        </w:tc>
      </w:tr>
      <w:tr w:rsidR="00B0323E" w:rsidRPr="007A0225" w14:paraId="3606269B" w14:textId="77777777" w:rsidTr="00837FA0">
        <w:tc>
          <w:tcPr>
            <w:tcW w:w="5531" w:type="dxa"/>
          </w:tcPr>
          <w:p w14:paraId="35C8ECE0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689" w:type="dxa"/>
          </w:tcPr>
          <w:p w14:paraId="78341514" w14:textId="0CE88004" w:rsidR="00B0323E" w:rsidRPr="007A0225" w:rsidRDefault="001A4C54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11,902,62</w:t>
            </w:r>
            <w:r w:rsidR="00F113EF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58" w:type="dxa"/>
          </w:tcPr>
          <w:p w14:paraId="011999F4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4E33D884" w14:textId="0EA2D185" w:rsidR="00B0323E" w:rsidRPr="00B0323E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11,902,622</w:t>
            </w:r>
          </w:p>
        </w:tc>
      </w:tr>
      <w:tr w:rsidR="00B0323E" w:rsidRPr="007A0225" w14:paraId="415C5265" w14:textId="77777777" w:rsidTr="00837FA0">
        <w:tc>
          <w:tcPr>
            <w:tcW w:w="5531" w:type="dxa"/>
          </w:tcPr>
          <w:p w14:paraId="2503E7C5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 xml:space="preserve">   สำรองอื่น</w:t>
            </w:r>
          </w:p>
        </w:tc>
        <w:tc>
          <w:tcPr>
            <w:tcW w:w="1689" w:type="dxa"/>
          </w:tcPr>
          <w:p w14:paraId="21DF33C7" w14:textId="5D3938E8" w:rsidR="00B0323E" w:rsidRPr="007A0225" w:rsidRDefault="001A4C54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(13,43</w:t>
            </w:r>
            <w:r w:rsidR="00F510D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58" w:type="dxa"/>
          </w:tcPr>
          <w:p w14:paraId="0AD23083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C9BD58D" w14:textId="701467A6" w:rsidR="00B0323E" w:rsidRPr="00B0323E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(12,931)</w:t>
            </w:r>
          </w:p>
        </w:tc>
      </w:tr>
      <w:tr w:rsidR="00B0323E" w:rsidRPr="007A0225" w14:paraId="5AD138E3" w14:textId="77777777" w:rsidTr="00837FA0">
        <w:tc>
          <w:tcPr>
            <w:tcW w:w="5531" w:type="dxa"/>
          </w:tcPr>
          <w:p w14:paraId="0DD1D42C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1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14:paraId="45C5498A" w14:textId="77490FE4" w:rsidR="00B0323E" w:rsidRPr="007A0225" w:rsidRDefault="001A4C54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(503,18</w:t>
            </w:r>
            <w:r w:rsidR="00F510D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</w:t>
            </w: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58" w:type="dxa"/>
          </w:tcPr>
          <w:p w14:paraId="3CA31DC2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58B96129" w14:textId="7BAC2003" w:rsidR="00B0323E" w:rsidRPr="00B0323E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(484,221)</w:t>
            </w:r>
          </w:p>
        </w:tc>
      </w:tr>
      <w:tr w:rsidR="00B0323E" w:rsidRPr="007A0225" w14:paraId="2F8E2359" w14:textId="77777777" w:rsidTr="00837FA0">
        <w:tc>
          <w:tcPr>
            <w:tcW w:w="5531" w:type="dxa"/>
          </w:tcPr>
          <w:p w14:paraId="278031E3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C0687A2" w14:textId="456785C2" w:rsidR="00B0323E" w:rsidRPr="007A0225" w:rsidRDefault="001A4C54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20,457,636</w:t>
            </w:r>
          </w:p>
        </w:tc>
        <w:tc>
          <w:tcPr>
            <w:tcW w:w="258" w:type="dxa"/>
          </w:tcPr>
          <w:p w14:paraId="218E5E92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6DCEBF4F" w14:textId="7D6D0392" w:rsidR="00B0323E" w:rsidRPr="00B0323E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0323E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20,477,106</w:t>
            </w:r>
          </w:p>
        </w:tc>
      </w:tr>
      <w:tr w:rsidR="007A0225" w:rsidRPr="007A0225" w14:paraId="22210B8B" w14:textId="77777777" w:rsidTr="00BF0AEB">
        <w:trPr>
          <w:trHeight w:val="118"/>
        </w:trPr>
        <w:tc>
          <w:tcPr>
            <w:tcW w:w="5531" w:type="dxa"/>
          </w:tcPr>
          <w:p w14:paraId="7AEEEBAA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3AD3CCE6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6A685C02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409EAB5E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7A0225" w:rsidRPr="007A0225" w14:paraId="278E9B9C" w14:textId="77777777" w:rsidTr="00837FA0">
        <w:tc>
          <w:tcPr>
            <w:tcW w:w="5531" w:type="dxa"/>
          </w:tcPr>
          <w:p w14:paraId="68C49787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 xml:space="preserve">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1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 xml:space="preserve"> ที่เป็นตราสารทางการเงิน</w:t>
            </w:r>
          </w:p>
        </w:tc>
        <w:tc>
          <w:tcPr>
            <w:tcW w:w="1689" w:type="dxa"/>
          </w:tcPr>
          <w:p w14:paraId="58F6138C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7358C536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2F92A347" w14:textId="77777777" w:rsidR="007A0225" w:rsidRPr="007A0225" w:rsidRDefault="007A0225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B0323E" w:rsidRPr="007A0225" w14:paraId="3BD0DC3B" w14:textId="77777777" w:rsidTr="00837FA0">
        <w:tc>
          <w:tcPr>
            <w:tcW w:w="5531" w:type="dxa"/>
          </w:tcPr>
          <w:p w14:paraId="24F467B8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150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689" w:type="dxa"/>
          </w:tcPr>
          <w:p w14:paraId="4F3BD296" w14:textId="61D19CCC" w:rsidR="00B0323E" w:rsidRPr="007A0225" w:rsidRDefault="001A4C54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9737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861,062</w:t>
            </w:r>
          </w:p>
        </w:tc>
        <w:tc>
          <w:tcPr>
            <w:tcW w:w="258" w:type="dxa"/>
          </w:tcPr>
          <w:p w14:paraId="450AAF0A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45E9F7B6" w14:textId="09D9DDA7" w:rsidR="00B0323E" w:rsidRPr="00D97373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9737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861,062</w:t>
            </w:r>
          </w:p>
        </w:tc>
      </w:tr>
      <w:tr w:rsidR="00B0323E" w:rsidRPr="007A0225" w14:paraId="74D5E719" w14:textId="77777777" w:rsidTr="00837FA0">
        <w:tc>
          <w:tcPr>
            <w:tcW w:w="5531" w:type="dxa"/>
            <w:vAlign w:val="bottom"/>
          </w:tcPr>
          <w:p w14:paraId="569D987A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76EF6060" w14:textId="36F97CB1" w:rsidR="00B0323E" w:rsidRPr="007A0225" w:rsidRDefault="001A4C54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21,318,698</w:t>
            </w:r>
          </w:p>
        </w:tc>
        <w:tc>
          <w:tcPr>
            <w:tcW w:w="258" w:type="dxa"/>
          </w:tcPr>
          <w:p w14:paraId="58513DD5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3FBDF111" w14:textId="0B88B25D" w:rsidR="00B0323E" w:rsidRPr="00D97373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D97373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21,338,168</w:t>
            </w:r>
          </w:p>
        </w:tc>
      </w:tr>
      <w:tr w:rsidR="00B0323E" w:rsidRPr="007A0225" w14:paraId="626B6187" w14:textId="77777777" w:rsidTr="00BF0AEB">
        <w:trPr>
          <w:trHeight w:val="61"/>
        </w:trPr>
        <w:tc>
          <w:tcPr>
            <w:tcW w:w="5531" w:type="dxa"/>
            <w:vAlign w:val="bottom"/>
          </w:tcPr>
          <w:p w14:paraId="4D0FA6B0" w14:textId="77777777" w:rsidR="00B0323E" w:rsidRPr="00BF0AEB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6C7A8A79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341F2A4F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2AA6F756" w14:textId="77777777" w:rsidR="00B0323E" w:rsidRPr="00D97373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88257F" w:rsidRPr="007A0225" w14:paraId="58C6D9AF" w14:textId="77777777" w:rsidTr="00750285">
        <w:trPr>
          <w:trHeight w:val="61"/>
        </w:trPr>
        <w:tc>
          <w:tcPr>
            <w:tcW w:w="5531" w:type="dxa"/>
            <w:vAlign w:val="bottom"/>
          </w:tcPr>
          <w:p w14:paraId="1B9E2094" w14:textId="77777777" w:rsidR="0088257F" w:rsidRPr="00BF0AEB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1C548A03" w14:textId="77777777" w:rsidR="0088257F" w:rsidRPr="007A0225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723F4A10" w14:textId="77777777" w:rsidR="0088257F" w:rsidRPr="007A0225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010931C4" w14:textId="77777777" w:rsidR="0088257F" w:rsidRPr="00D97373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88257F" w:rsidRPr="007A0225" w14:paraId="79565298" w14:textId="77777777" w:rsidTr="00750285">
        <w:trPr>
          <w:trHeight w:val="61"/>
        </w:trPr>
        <w:tc>
          <w:tcPr>
            <w:tcW w:w="5531" w:type="dxa"/>
            <w:vAlign w:val="bottom"/>
          </w:tcPr>
          <w:p w14:paraId="2021EC70" w14:textId="77777777" w:rsidR="0088257F" w:rsidRPr="00BF0AEB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5078377D" w14:textId="77777777" w:rsidR="0088257F" w:rsidRPr="007A0225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2EF59618" w14:textId="77777777" w:rsidR="0088257F" w:rsidRPr="007A0225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1E8BEED6" w14:textId="77777777" w:rsidR="0088257F" w:rsidRPr="00D97373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88257F" w:rsidRPr="007A0225" w14:paraId="1788FE74" w14:textId="77777777" w:rsidTr="00750285">
        <w:trPr>
          <w:trHeight w:val="61"/>
        </w:trPr>
        <w:tc>
          <w:tcPr>
            <w:tcW w:w="5531" w:type="dxa"/>
            <w:vAlign w:val="bottom"/>
          </w:tcPr>
          <w:p w14:paraId="068A7C43" w14:textId="77777777" w:rsidR="0088257F" w:rsidRPr="00BF0AEB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09CDD941" w14:textId="77777777" w:rsidR="0088257F" w:rsidRPr="007A0225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39144DF5" w14:textId="77777777" w:rsidR="0088257F" w:rsidRPr="007A0225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5AFF8472" w14:textId="77777777" w:rsidR="0088257F" w:rsidRPr="00D97373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88257F" w:rsidRPr="007A0225" w14:paraId="5CC30A03" w14:textId="77777777" w:rsidTr="00750285">
        <w:trPr>
          <w:trHeight w:val="61"/>
        </w:trPr>
        <w:tc>
          <w:tcPr>
            <w:tcW w:w="5531" w:type="dxa"/>
            <w:vAlign w:val="bottom"/>
          </w:tcPr>
          <w:p w14:paraId="35A801ED" w14:textId="77777777" w:rsidR="0088257F" w:rsidRPr="00BF0AEB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9" w:type="dxa"/>
          </w:tcPr>
          <w:p w14:paraId="095EC3B5" w14:textId="77777777" w:rsidR="0088257F" w:rsidRPr="007A0225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1386ABBB" w14:textId="77777777" w:rsidR="0088257F" w:rsidRPr="007A0225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3076E885" w14:textId="77777777" w:rsidR="0088257F" w:rsidRPr="00D97373" w:rsidRDefault="0088257F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B0323E" w:rsidRPr="007A0225" w14:paraId="7BD15DE2" w14:textId="77777777" w:rsidTr="00837FA0">
        <w:tc>
          <w:tcPr>
            <w:tcW w:w="5531" w:type="dxa"/>
            <w:vAlign w:val="bottom"/>
          </w:tcPr>
          <w:p w14:paraId="32365FE4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lastRenderedPageBreak/>
              <w:t>เงินกองทุนชั้นที่</w:t>
            </w: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val="en-GB" w:eastAsia="th-TH"/>
              </w:rPr>
              <w:t xml:space="preserve"> </w:t>
            </w:r>
            <w:r w:rsidRPr="007A022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6B098F15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68C30FFD" w14:textId="77777777" w:rsidR="00B0323E" w:rsidRPr="007A0225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shd w:val="clear" w:color="auto" w:fill="auto"/>
          </w:tcPr>
          <w:p w14:paraId="1E494463" w14:textId="77777777" w:rsidR="00B0323E" w:rsidRPr="00D97373" w:rsidRDefault="00B0323E" w:rsidP="00B03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1A4C54" w:rsidRPr="007A0225" w14:paraId="13424D50" w14:textId="77777777" w:rsidTr="00837FA0">
        <w:tc>
          <w:tcPr>
            <w:tcW w:w="5531" w:type="dxa"/>
          </w:tcPr>
          <w:p w14:paraId="2A0B91BA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</w:tcPr>
          <w:p w14:paraId="18E25255" w14:textId="787BAB38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9737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1,700,000</w:t>
            </w:r>
          </w:p>
        </w:tc>
        <w:tc>
          <w:tcPr>
            <w:tcW w:w="258" w:type="dxa"/>
          </w:tcPr>
          <w:p w14:paraId="3D7D3E7A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08D29F9F" w14:textId="2F6BF83F" w:rsidR="001A4C54" w:rsidRPr="00D97373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9737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1,700,000</w:t>
            </w:r>
          </w:p>
        </w:tc>
      </w:tr>
      <w:tr w:rsidR="001A4C54" w:rsidRPr="007A0225" w14:paraId="47A3066C" w14:textId="77777777" w:rsidTr="00837FA0">
        <w:tc>
          <w:tcPr>
            <w:tcW w:w="5531" w:type="dxa"/>
          </w:tcPr>
          <w:p w14:paraId="719CB287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  </w:t>
            </w:r>
            <w:r w:rsidRPr="007A0225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เงินสำรองทั่วไป</w:t>
            </w:r>
          </w:p>
        </w:tc>
        <w:tc>
          <w:tcPr>
            <w:tcW w:w="1689" w:type="dxa"/>
          </w:tcPr>
          <w:p w14:paraId="2379D54A" w14:textId="4105E35E" w:rsidR="001A4C54" w:rsidRPr="007A0225" w:rsidRDefault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9737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1,4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69,723</w:t>
            </w:r>
          </w:p>
        </w:tc>
        <w:tc>
          <w:tcPr>
            <w:tcW w:w="258" w:type="dxa"/>
          </w:tcPr>
          <w:p w14:paraId="13F82F42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</w:tcPr>
          <w:p w14:paraId="3339B35F" w14:textId="393B40D7" w:rsidR="001A4C54" w:rsidRPr="00D97373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9737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1,432,407</w:t>
            </w:r>
          </w:p>
        </w:tc>
      </w:tr>
      <w:tr w:rsidR="001A4C54" w:rsidRPr="007A0225" w14:paraId="3BDC3FF4" w14:textId="77777777" w:rsidTr="00837FA0">
        <w:tc>
          <w:tcPr>
            <w:tcW w:w="5531" w:type="dxa"/>
          </w:tcPr>
          <w:p w14:paraId="543A3EF1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 xml:space="preserve">รวมเงินกองทุนชั้นที่ </w:t>
            </w: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bottom w:val="single" w:sz="4" w:space="0" w:color="auto"/>
            </w:tcBorders>
          </w:tcPr>
          <w:p w14:paraId="598D77FE" w14:textId="34DA1E89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3,169,723</w:t>
            </w:r>
          </w:p>
        </w:tc>
        <w:tc>
          <w:tcPr>
            <w:tcW w:w="258" w:type="dxa"/>
          </w:tcPr>
          <w:p w14:paraId="23414050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194D0C44" w14:textId="18712760" w:rsidR="001A4C54" w:rsidRPr="00D97373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D97373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3,132,407</w:t>
            </w:r>
          </w:p>
        </w:tc>
      </w:tr>
      <w:tr w:rsidR="001A4C54" w:rsidRPr="007A0225" w14:paraId="7B793EBD" w14:textId="77777777" w:rsidTr="00837FA0">
        <w:trPr>
          <w:trHeight w:val="85"/>
        </w:trPr>
        <w:tc>
          <w:tcPr>
            <w:tcW w:w="5531" w:type="dxa"/>
          </w:tcPr>
          <w:p w14:paraId="0B8E56C6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14:paraId="6EA3A951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17A37BE5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</w:tcPr>
          <w:p w14:paraId="75D4B038" w14:textId="77777777" w:rsidR="001A4C54" w:rsidRPr="00D97373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</w:tr>
      <w:tr w:rsidR="001A4C54" w:rsidRPr="007A0225" w14:paraId="6F42B6EE" w14:textId="77777777" w:rsidTr="00837FA0">
        <w:tc>
          <w:tcPr>
            <w:tcW w:w="5531" w:type="dxa"/>
          </w:tcPr>
          <w:p w14:paraId="7568D62A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eastAsia="th-TH"/>
              </w:rPr>
              <w:t>รวมเงินกองทุน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51ECECB0" w14:textId="509125B1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  <w:t>24,488,421</w:t>
            </w:r>
          </w:p>
        </w:tc>
        <w:tc>
          <w:tcPr>
            <w:tcW w:w="258" w:type="dxa"/>
          </w:tcPr>
          <w:p w14:paraId="0940F747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</w:tcPr>
          <w:p w14:paraId="1C5B2261" w14:textId="4CA14DD3" w:rsidR="001A4C54" w:rsidRPr="00D97373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D97373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24,470,575</w:t>
            </w:r>
          </w:p>
        </w:tc>
      </w:tr>
      <w:tr w:rsidR="001A4C54" w:rsidRPr="007A0225" w14:paraId="361CAC15" w14:textId="77777777" w:rsidTr="00837FA0">
        <w:tc>
          <w:tcPr>
            <w:tcW w:w="5531" w:type="dxa"/>
          </w:tcPr>
          <w:p w14:paraId="6D70C48A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689" w:type="dxa"/>
            <w:tcBorders>
              <w:top w:val="double" w:sz="4" w:space="0" w:color="auto"/>
            </w:tcBorders>
          </w:tcPr>
          <w:p w14:paraId="1A30DA8C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  <w:tc>
          <w:tcPr>
            <w:tcW w:w="258" w:type="dxa"/>
          </w:tcPr>
          <w:p w14:paraId="5F3CDC70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</w:tcPr>
          <w:p w14:paraId="3CE19BA4" w14:textId="77777777" w:rsidR="001A4C54" w:rsidRPr="00D97373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sz w:val="28"/>
                <w:szCs w:val="28"/>
                <w:lang w:val="en-GB" w:eastAsia="th-TH"/>
              </w:rPr>
            </w:pPr>
          </w:p>
        </w:tc>
      </w:tr>
      <w:tr w:rsidR="001A4C54" w:rsidRPr="007A0225" w14:paraId="24F9FE76" w14:textId="77777777" w:rsidTr="00837FA0">
        <w:tc>
          <w:tcPr>
            <w:tcW w:w="5531" w:type="dxa"/>
          </w:tcPr>
          <w:p w14:paraId="050282BD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</w:pPr>
            <w:r w:rsidRPr="007A0225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689" w:type="dxa"/>
            <w:tcBorders>
              <w:bottom w:val="double" w:sz="4" w:space="0" w:color="auto"/>
            </w:tcBorders>
          </w:tcPr>
          <w:p w14:paraId="4C5E4FB8" w14:textId="424A0DEE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141,556,690</w:t>
            </w:r>
          </w:p>
        </w:tc>
        <w:tc>
          <w:tcPr>
            <w:tcW w:w="258" w:type="dxa"/>
          </w:tcPr>
          <w:p w14:paraId="5925357C" w14:textId="77777777" w:rsidR="001A4C54" w:rsidRPr="007A0225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</w:p>
        </w:tc>
        <w:tc>
          <w:tcPr>
            <w:tcW w:w="1705" w:type="dxa"/>
            <w:tcBorders>
              <w:bottom w:val="double" w:sz="4" w:space="0" w:color="auto"/>
            </w:tcBorders>
            <w:shd w:val="clear" w:color="auto" w:fill="auto"/>
          </w:tcPr>
          <w:p w14:paraId="0381C89E" w14:textId="47C0DE81" w:rsidR="001A4C54" w:rsidRPr="00D97373" w:rsidRDefault="001A4C54" w:rsidP="001A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D97373">
              <w:rPr>
                <w:rFonts w:ascii="Angsana New" w:eastAsia="MS Mincho" w:hAnsi="Angsana New" w:cs="Angsana New"/>
                <w:b/>
                <w:bCs/>
                <w:sz w:val="28"/>
                <w:szCs w:val="28"/>
                <w:lang w:eastAsia="th-TH"/>
              </w:rPr>
              <w:t>138,581,423</w:t>
            </w:r>
          </w:p>
        </w:tc>
      </w:tr>
    </w:tbl>
    <w:p w14:paraId="2E64906A" w14:textId="31D252B4" w:rsidR="00877E21" w:rsidRPr="00BF0AEB" w:rsidRDefault="00877E21" w:rsidP="00BF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059BD" w:rsidRPr="00732BC3" w14:paraId="4EC317C7" w14:textId="77777777" w:rsidTr="007C6363">
        <w:tc>
          <w:tcPr>
            <w:tcW w:w="5571" w:type="dxa"/>
            <w:vAlign w:val="center"/>
          </w:tcPr>
          <w:p w14:paraId="2FCEC078" w14:textId="009091DF" w:rsidR="00F059BD" w:rsidRPr="00DA50D7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9BA9489" w14:textId="77777777" w:rsidR="00F059BD" w:rsidRPr="00DA50D7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75E1168C" w14:textId="77777777" w:rsidR="00F059BD" w:rsidRPr="00DA50D7" w:rsidRDefault="00F059BD" w:rsidP="00732BC3">
            <w:pPr>
              <w:spacing w:line="240" w:lineRule="auto"/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55C7195" w14:textId="77777777" w:rsidR="00D97373" w:rsidRDefault="00AD5FA7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9737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D9737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  <w:p w14:paraId="227A1C69" w14:textId="2E11DCE1" w:rsidR="00F059BD" w:rsidRPr="00DA50D7" w:rsidRDefault="00F059BD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A50D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D9737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170" w:type="dxa"/>
            <w:vAlign w:val="bottom"/>
          </w:tcPr>
          <w:p w14:paraId="41A0BEC3" w14:textId="58AB1416" w:rsidR="00F059BD" w:rsidRPr="00DA50D7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DA50D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31 </w:t>
            </w:r>
            <w:r w:rsidRPr="00DA50D7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A50D7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</w:t>
            </w:r>
            <w:r w:rsidR="00D97373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7</w:t>
            </w:r>
          </w:p>
        </w:tc>
      </w:tr>
      <w:tr w:rsidR="00F059BD" w:rsidRPr="00732BC3" w14:paraId="231AE491" w14:textId="77777777" w:rsidTr="007C6363">
        <w:tc>
          <w:tcPr>
            <w:tcW w:w="5571" w:type="dxa"/>
            <w:vAlign w:val="center"/>
          </w:tcPr>
          <w:p w14:paraId="2D741E70" w14:textId="77777777" w:rsidR="00F059BD" w:rsidRPr="00DA50D7" w:rsidRDefault="00F059BD" w:rsidP="00732BC3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AC06CCD" w14:textId="77777777" w:rsidR="00F059BD" w:rsidRPr="00DA50D7" w:rsidRDefault="00F059BD" w:rsidP="0073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A50D7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D97373" w:rsidRPr="00732BC3" w14:paraId="15B35448" w14:textId="77777777" w:rsidTr="00837FA0">
        <w:tc>
          <w:tcPr>
            <w:tcW w:w="5571" w:type="dxa"/>
            <w:vAlign w:val="center"/>
          </w:tcPr>
          <w:p w14:paraId="59BF5E53" w14:textId="77777777" w:rsidR="00D97373" w:rsidRPr="00DA50D7" w:rsidRDefault="00D97373" w:rsidP="00D97373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1D927337" w14:textId="77777777" w:rsidR="00D97373" w:rsidRPr="00DA50D7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165ACF63" w14:textId="2E05459E" w:rsidR="00D97373" w:rsidRPr="00DA50D7" w:rsidRDefault="001A4C54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17.30</w:t>
            </w:r>
          </w:p>
        </w:tc>
        <w:tc>
          <w:tcPr>
            <w:tcW w:w="1170" w:type="dxa"/>
          </w:tcPr>
          <w:p w14:paraId="34D2CA9A" w14:textId="159A6F32" w:rsidR="00D97373" w:rsidRPr="00D97373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7373">
              <w:rPr>
                <w:rFonts w:asciiTheme="majorBidi" w:hAnsiTheme="majorBidi" w:cstheme="majorBidi"/>
                <w:sz w:val="28"/>
                <w:szCs w:val="28"/>
              </w:rPr>
              <w:t>17.66</w:t>
            </w:r>
          </w:p>
        </w:tc>
      </w:tr>
      <w:tr w:rsidR="00D97373" w:rsidRPr="00732BC3" w14:paraId="5E8A1C79" w14:textId="77777777" w:rsidTr="00837FA0">
        <w:tc>
          <w:tcPr>
            <w:tcW w:w="5571" w:type="dxa"/>
            <w:vAlign w:val="center"/>
          </w:tcPr>
          <w:p w14:paraId="1BB51BEF" w14:textId="77777777" w:rsidR="00D97373" w:rsidRPr="00DA50D7" w:rsidRDefault="00D97373" w:rsidP="00D97373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DFD6822" w14:textId="77777777" w:rsidR="00D97373" w:rsidRPr="00DA50D7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4D909EB1" w14:textId="1B4C964B" w:rsidR="00D97373" w:rsidRPr="00DA50D7" w:rsidRDefault="001A4C54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15.06</w:t>
            </w:r>
          </w:p>
        </w:tc>
        <w:tc>
          <w:tcPr>
            <w:tcW w:w="1170" w:type="dxa"/>
          </w:tcPr>
          <w:p w14:paraId="4024CAEF" w14:textId="3F8D2FDE" w:rsidR="00D97373" w:rsidRPr="00D97373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7373">
              <w:rPr>
                <w:rFonts w:asciiTheme="majorBidi" w:hAnsiTheme="majorBidi" w:cstheme="majorBidi"/>
                <w:sz w:val="28"/>
                <w:szCs w:val="28"/>
              </w:rPr>
              <w:t>15.40</w:t>
            </w:r>
          </w:p>
        </w:tc>
      </w:tr>
      <w:tr w:rsidR="00D97373" w:rsidRPr="00732BC3" w14:paraId="364BABA6" w14:textId="77777777" w:rsidTr="00837FA0">
        <w:tc>
          <w:tcPr>
            <w:tcW w:w="5571" w:type="dxa"/>
            <w:vAlign w:val="center"/>
          </w:tcPr>
          <w:p w14:paraId="73732C24" w14:textId="77777777" w:rsidR="00D97373" w:rsidRPr="00DA50D7" w:rsidRDefault="00D97373" w:rsidP="00D97373">
            <w:pPr>
              <w:tabs>
                <w:tab w:val="left" w:pos="162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60" w:type="dxa"/>
            <w:vAlign w:val="center"/>
          </w:tcPr>
          <w:p w14:paraId="24714748" w14:textId="77777777" w:rsidR="00D97373" w:rsidRPr="00DA50D7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vAlign w:val="center"/>
          </w:tcPr>
          <w:p w14:paraId="28C865B5" w14:textId="77777777" w:rsidR="00D97373" w:rsidRPr="00DA50D7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F28E59" w14:textId="33BC1FAA" w:rsidR="00D97373" w:rsidRPr="00D97373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7373" w:rsidRPr="00732BC3" w14:paraId="078A36F0" w14:textId="77777777" w:rsidTr="00837FA0">
        <w:tc>
          <w:tcPr>
            <w:tcW w:w="5571" w:type="dxa"/>
            <w:vAlign w:val="center"/>
          </w:tcPr>
          <w:p w14:paraId="1004C571" w14:textId="77777777" w:rsidR="00D97373" w:rsidRPr="00DA50D7" w:rsidRDefault="00D97373" w:rsidP="00D97373">
            <w:pPr>
              <w:tabs>
                <w:tab w:val="left" w:pos="540"/>
              </w:tabs>
              <w:spacing w:line="240" w:lineRule="auto"/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DA50D7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2173421" w14:textId="77777777" w:rsidR="00D97373" w:rsidRPr="00DA50D7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202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A50D7">
              <w:rPr>
                <w:rFonts w:asciiTheme="majorBidi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6F3792AD" w14:textId="642E7131" w:rsidR="00D97373" w:rsidRPr="00DA50D7" w:rsidRDefault="001A4C54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14.45</w:t>
            </w:r>
          </w:p>
        </w:tc>
        <w:tc>
          <w:tcPr>
            <w:tcW w:w="1170" w:type="dxa"/>
          </w:tcPr>
          <w:p w14:paraId="4202FBFF" w14:textId="03A833B1" w:rsidR="00D97373" w:rsidRPr="00D97373" w:rsidRDefault="00D97373" w:rsidP="00D9737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97373">
              <w:rPr>
                <w:rFonts w:asciiTheme="majorBidi" w:hAnsiTheme="majorBidi" w:cstheme="majorBidi"/>
                <w:sz w:val="28"/>
                <w:szCs w:val="28"/>
              </w:rPr>
              <w:t>14.78</w:t>
            </w:r>
          </w:p>
        </w:tc>
      </w:tr>
    </w:tbl>
    <w:p w14:paraId="6CBD1ACC" w14:textId="77777777" w:rsidR="00D31D7C" w:rsidRPr="00B70D84" w:rsidRDefault="00D31D7C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DBA07D6" w14:textId="718954C3" w:rsidR="00D31D7C" w:rsidRPr="00DA50D7" w:rsidRDefault="00D31D7C" w:rsidP="00DA5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DA50D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D97373">
        <w:rPr>
          <w:rFonts w:ascii="Angsana New" w:hAnsi="Angsana New" w:cs="Angsana New"/>
          <w:sz w:val="28"/>
          <w:szCs w:val="28"/>
        </w:rPr>
        <w:t xml:space="preserve">31 </w:t>
      </w:r>
      <w:r w:rsidR="00D97373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D97373">
        <w:rPr>
          <w:rFonts w:ascii="Angsana New" w:hAnsi="Angsana New" w:cs="Angsana New"/>
          <w:sz w:val="28"/>
          <w:szCs w:val="28"/>
        </w:rPr>
        <w:t>2568</w:t>
      </w:r>
      <w:r w:rsidRPr="00DA50D7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Pr="00DA50D7">
        <w:rPr>
          <w:rFonts w:ascii="Angsana New" w:hAnsi="Angsana New" w:cs="Angsana New"/>
          <w:sz w:val="28"/>
          <w:szCs w:val="28"/>
        </w:rPr>
        <w:t xml:space="preserve">31 </w:t>
      </w:r>
      <w:r w:rsidRPr="00DA50D7">
        <w:rPr>
          <w:rFonts w:ascii="Angsana New" w:hAnsi="Angsana New" w:cs="Angsana New"/>
          <w:sz w:val="28"/>
          <w:szCs w:val="28"/>
          <w:cs/>
        </w:rPr>
        <w:t>ธันวาคม</w:t>
      </w:r>
      <w:r w:rsidRPr="00DA50D7">
        <w:rPr>
          <w:rFonts w:ascii="Angsana New" w:hAnsi="Angsana New" w:cs="Angsana New"/>
          <w:sz w:val="28"/>
          <w:szCs w:val="28"/>
        </w:rPr>
        <w:t xml:space="preserve"> 256</w:t>
      </w:r>
      <w:r w:rsidR="00D97373">
        <w:rPr>
          <w:rFonts w:ascii="Angsana New" w:hAnsi="Angsana New" w:cs="Angsana New"/>
          <w:sz w:val="28"/>
          <w:szCs w:val="28"/>
        </w:rPr>
        <w:t>7</w:t>
      </w:r>
      <w:r w:rsidRPr="00DA50D7">
        <w:rPr>
          <w:rFonts w:ascii="Angsana New" w:hAnsi="Angsana New" w:cs="Angsana New"/>
          <w:sz w:val="28"/>
          <w:szCs w:val="28"/>
        </w:rPr>
        <w:t xml:space="preserve"> </w:t>
      </w:r>
      <w:r w:rsidRPr="00BF0AEB">
        <w:rPr>
          <w:rFonts w:ascii="Angsana New" w:hAnsi="Angsana New" w:cs="Angsana New"/>
          <w:sz w:val="28"/>
          <w:szCs w:val="28"/>
          <w:cs/>
        </w:rPr>
        <w:t>ธนาคารไม่มีเงินกองทุนส่วนเพิ่มเพื่อรองรับการให้สินเชื่อแก่กลุ่มลูกหนี้รายใหญ่</w:t>
      </w:r>
      <w:r w:rsidRPr="00DA50D7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2BD5731" w14:textId="760B930D" w:rsidR="002B52E6" w:rsidRPr="00B70D84" w:rsidRDefault="002B52E6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6DAA4121" w14:textId="77777777" w:rsidR="00D31D7C" w:rsidRPr="00FB2FBB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B2FB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การบริหารจัดการเงินกองทุน</w:t>
      </w:r>
    </w:p>
    <w:p w14:paraId="379177AA" w14:textId="77777777" w:rsidR="00D31D7C" w:rsidRPr="00B70D84" w:rsidRDefault="00D31D7C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A88527" w14:textId="3C85B4A7" w:rsidR="00D31D7C" w:rsidRPr="00FB2FBB" w:rsidRDefault="00D31D7C" w:rsidP="00D31D7C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  <w:r w:rsidRPr="00FB2FBB">
        <w:rPr>
          <w:rFonts w:asciiTheme="majorBidi" w:eastAsia="Cordia New" w:hAnsiTheme="majorBidi" w:cstheme="majorBidi"/>
          <w:sz w:val="28"/>
          <w:szCs w:val="28"/>
          <w:cs/>
          <w:lang w:val="en-US"/>
        </w:rPr>
        <w:t xml:space="preserve">วัตถุประสงค์ของธนาคารในการบริหารจัดการเงินกองทุน คือ การดำรงไว้ซึ่งความสามารถในการดำเนินงานอย่างต่อเนื่องและการดำรงเงินกองทุนตามกฎหมาย ตามพระราชบัญญัติธุรกิจสถาบันการเงิน พ.ศ. </w:t>
      </w:r>
      <w:r w:rsidRPr="00FB2FBB">
        <w:rPr>
          <w:rFonts w:asciiTheme="majorBidi" w:eastAsia="Cordia New" w:hAnsiTheme="majorBidi" w:cstheme="majorBidi"/>
          <w:sz w:val="28"/>
          <w:szCs w:val="28"/>
          <w:lang w:val="en-US"/>
        </w:rPr>
        <w:t>2551</w:t>
      </w:r>
    </w:p>
    <w:p w14:paraId="0254A0C8" w14:textId="36133711" w:rsidR="00CE5ED6" w:rsidRPr="00B70D84" w:rsidRDefault="00882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649C5C17" w14:textId="40411E5F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เงินลงทุนสุทธิ</w:t>
      </w:r>
    </w:p>
    <w:p w14:paraId="4C512FF4" w14:textId="597FA289" w:rsidR="00D31D7C" w:rsidRPr="00B70D84" w:rsidRDefault="00D31D7C" w:rsidP="00B70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563BE9" w:rsidRPr="00563BE9" w14:paraId="20652ACC" w14:textId="77777777" w:rsidTr="00837FA0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2B5A5E81" w14:textId="77777777" w:rsidR="00563BE9" w:rsidRPr="00563BE9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44E8572D" w14:textId="77777777" w:rsidR="00563BE9" w:rsidRPr="00563BE9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76" w:right="-82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br/>
              <w:t>งบการเงินเฉพาะธนาคาร</w:t>
            </w:r>
          </w:p>
        </w:tc>
      </w:tr>
      <w:tr w:rsidR="00563BE9" w:rsidRPr="00563BE9" w14:paraId="7A8652EB" w14:textId="77777777" w:rsidTr="00837FA0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64279898" w14:textId="77777777" w:rsidR="00563BE9" w:rsidRPr="00563BE9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15D9CE" w14:textId="63B5333C" w:rsidR="00563BE9" w:rsidRPr="00563BE9" w:rsidRDefault="00D97373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751A4D5" w14:textId="77777777" w:rsidR="00563BE9" w:rsidRPr="00563BE9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22D2F8E" w14:textId="77777777" w:rsidR="00563BE9" w:rsidRPr="00563BE9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563BE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563BE9" w:rsidRPr="00563BE9" w14:paraId="4711390A" w14:textId="77777777" w:rsidTr="00837FA0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0E27F6A3" w14:textId="77777777" w:rsidR="00563BE9" w:rsidRPr="00563BE9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E2D8908" w14:textId="5256D40F" w:rsidR="00563BE9" w:rsidRPr="00563BE9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23EECC21" w14:textId="77777777" w:rsidR="00563BE9" w:rsidRPr="00563BE9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B19C7C3" w14:textId="1AE906D3" w:rsidR="00563BE9" w:rsidRPr="00563BE9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63BE9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97373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563BE9" w:rsidRPr="00563BE9" w14:paraId="5C58CCD8" w14:textId="77777777" w:rsidTr="00837FA0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AC60D1F" w14:textId="77777777" w:rsidR="00563BE9" w:rsidRPr="00563BE9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1AF24BF6" w14:textId="77777777" w:rsidR="00563BE9" w:rsidRPr="00563BE9" w:rsidRDefault="00563BE9" w:rsidP="00837FA0">
            <w:pPr>
              <w:pStyle w:val="acctfourfigures"/>
              <w:tabs>
                <w:tab w:val="clear" w:pos="765"/>
              </w:tabs>
              <w:spacing w:line="350" w:lineRule="exact"/>
              <w:ind w:left="-3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563BE9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3BE9" w:rsidRPr="00563BE9" w14:paraId="610C8BCA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5B76850" w14:textId="77777777" w:rsidR="00563BE9" w:rsidRPr="00563BE9" w:rsidRDefault="00563BE9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9A9D7" w14:textId="77777777" w:rsidR="00563BE9" w:rsidRPr="00563BE9" w:rsidRDefault="00563BE9" w:rsidP="00837F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6582B5" w14:textId="77777777" w:rsidR="00563BE9" w:rsidRPr="00563BE9" w:rsidRDefault="00563BE9" w:rsidP="00837F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E543F48" w14:textId="77777777" w:rsidR="00563BE9" w:rsidRPr="00563BE9" w:rsidRDefault="00563BE9" w:rsidP="00837FA0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3" w:right="-60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</w:tr>
      <w:tr w:rsidR="00D97373" w:rsidRPr="00563BE9" w14:paraId="02FAED18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95BAE08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304718" w14:textId="17E4A30B" w:rsidR="00D97373" w:rsidRPr="00F4394B" w:rsidRDefault="00F4394B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,721,308</w:t>
            </w:r>
          </w:p>
        </w:tc>
        <w:tc>
          <w:tcPr>
            <w:tcW w:w="180" w:type="dxa"/>
          </w:tcPr>
          <w:p w14:paraId="10242390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5574F57F" w14:textId="38775D5E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737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</w:t>
            </w:r>
            <w:r w:rsidRPr="00D973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134</w:t>
            </w:r>
            <w:r w:rsidRPr="00D973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888</w:t>
            </w:r>
          </w:p>
        </w:tc>
      </w:tr>
      <w:tr w:rsidR="00D97373" w:rsidRPr="00563BE9" w14:paraId="78E05D4A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F667108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0B2C68" w14:textId="63088E8E" w:rsidR="00D97373" w:rsidRPr="00563BE9" w:rsidRDefault="00F4394B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12,102</w:t>
            </w:r>
          </w:p>
        </w:tc>
        <w:tc>
          <w:tcPr>
            <w:tcW w:w="180" w:type="dxa"/>
          </w:tcPr>
          <w:p w14:paraId="6FB35CEF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4F011DC8" w14:textId="4CBC893C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9737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</w:t>
            </w:r>
            <w:r w:rsidRPr="00D973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068</w:t>
            </w:r>
          </w:p>
        </w:tc>
      </w:tr>
      <w:tr w:rsidR="00D97373" w:rsidRPr="00563BE9" w14:paraId="47C8937B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267E5B4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4141D" w14:textId="033A2ADB" w:rsidR="00D97373" w:rsidRPr="00563BE9" w:rsidRDefault="00F4394B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2,733,410</w:t>
            </w:r>
          </w:p>
        </w:tc>
        <w:tc>
          <w:tcPr>
            <w:tcW w:w="180" w:type="dxa"/>
          </w:tcPr>
          <w:p w14:paraId="26E481B1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01F2C" w14:textId="5A6F90C3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97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D973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146</w:t>
            </w:r>
            <w:r w:rsidRPr="00D973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956</w:t>
            </w:r>
          </w:p>
        </w:tc>
      </w:tr>
      <w:tr w:rsidR="00D97373" w:rsidRPr="00563BE9" w14:paraId="579E02FA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4CEADDF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13C33" w14:textId="36A98A14" w:rsidR="00D97373" w:rsidRPr="002A3B24" w:rsidRDefault="00F4394B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(8,075)</w:t>
            </w:r>
          </w:p>
        </w:tc>
        <w:tc>
          <w:tcPr>
            <w:tcW w:w="180" w:type="dxa"/>
          </w:tcPr>
          <w:p w14:paraId="3C9F317E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423A74C2" w14:textId="08ACEBBF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97373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(8,047)</w:t>
            </w:r>
          </w:p>
        </w:tc>
      </w:tr>
      <w:tr w:rsidR="00D97373" w:rsidRPr="00563BE9" w14:paraId="5FA006B8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3E51C1E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7" w:firstLine="6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7488EE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B61116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360" w:lineRule="exact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FBA7825" w14:textId="77777777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360" w:lineRule="exact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D97373" w:rsidRPr="00563BE9" w14:paraId="7A60163D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92EB49C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 w:rsidRPr="00563BE9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br/>
              <w:t xml:space="preserve">   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D39080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B5172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64505F2C" w14:textId="77777777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D97373" w:rsidRPr="00563BE9" w14:paraId="3C8F209E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3421AA5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0508C7" w14:textId="4A5F9094" w:rsidR="00D97373" w:rsidRPr="00563BE9" w:rsidRDefault="00F4394B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2,473</w:t>
            </w:r>
          </w:p>
        </w:tc>
        <w:tc>
          <w:tcPr>
            <w:tcW w:w="180" w:type="dxa"/>
          </w:tcPr>
          <w:p w14:paraId="1E2E9628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vAlign w:val="bottom"/>
          </w:tcPr>
          <w:p w14:paraId="7C434A87" w14:textId="6A247701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973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2,455</w:t>
            </w:r>
          </w:p>
        </w:tc>
      </w:tr>
      <w:tr w:rsidR="00D97373" w:rsidRPr="00563BE9" w14:paraId="2122EF11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9E325BD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BA36A" w14:textId="2E1239B8" w:rsidR="00D97373" w:rsidRPr="00563BE9" w:rsidRDefault="00F4394B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2,473</w:t>
            </w:r>
          </w:p>
        </w:tc>
        <w:tc>
          <w:tcPr>
            <w:tcW w:w="180" w:type="dxa"/>
          </w:tcPr>
          <w:p w14:paraId="77291EF4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63CF" w14:textId="6E4EC63E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9737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2,455</w:t>
            </w:r>
          </w:p>
        </w:tc>
      </w:tr>
      <w:tr w:rsidR="00D97373" w:rsidRPr="00563BE9" w14:paraId="20A39663" w14:textId="77777777" w:rsidTr="00837FA0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43A242F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B0414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284769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1486050" w14:textId="77777777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</w:tr>
      <w:tr w:rsidR="00D97373" w:rsidRPr="00563BE9" w14:paraId="09E27F78" w14:textId="77777777" w:rsidTr="00837FA0">
        <w:trPr>
          <w:cantSplit/>
          <w:trHeight w:val="374"/>
        </w:trPr>
        <w:tc>
          <w:tcPr>
            <w:tcW w:w="6300" w:type="dxa"/>
            <w:shd w:val="clear" w:color="auto" w:fill="auto"/>
            <w:vAlign w:val="bottom"/>
          </w:tcPr>
          <w:p w14:paraId="3ECD05B8" w14:textId="77777777" w:rsidR="00D97373" w:rsidRPr="00563BE9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63BE9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612EB2" w14:textId="5800FD43" w:rsidR="00D97373" w:rsidRPr="00563BE9" w:rsidRDefault="00F4394B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2,735,883</w:t>
            </w:r>
          </w:p>
        </w:tc>
        <w:tc>
          <w:tcPr>
            <w:tcW w:w="180" w:type="dxa"/>
          </w:tcPr>
          <w:p w14:paraId="5D494E1C" w14:textId="77777777" w:rsidR="00D97373" w:rsidRPr="00563BE9" w:rsidRDefault="00D97373" w:rsidP="00D97373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vAlign w:val="bottom"/>
          </w:tcPr>
          <w:p w14:paraId="60467424" w14:textId="3BE0F060" w:rsidR="00D97373" w:rsidRPr="00D97373" w:rsidRDefault="00D97373" w:rsidP="00D97373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D9737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2,149,411</w:t>
            </w:r>
          </w:p>
        </w:tc>
      </w:tr>
    </w:tbl>
    <w:p w14:paraId="0F3513AC" w14:textId="77777777" w:rsidR="00E7445F" w:rsidRDefault="00E7445F" w:rsidP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61525" w14:textId="1AEA71D2" w:rsidR="00D31D7C" w:rsidRDefault="00D31D7C" w:rsidP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FB7E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97373">
        <w:rPr>
          <w:rFonts w:asciiTheme="majorBidi" w:hAnsiTheme="majorBidi" w:cstheme="majorBidi"/>
          <w:sz w:val="28"/>
          <w:szCs w:val="28"/>
        </w:rPr>
        <w:t xml:space="preserve">31 </w:t>
      </w:r>
      <w:r w:rsidR="00D97373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97373">
        <w:rPr>
          <w:rFonts w:asciiTheme="majorBidi" w:hAnsiTheme="majorBidi" w:cstheme="majorBidi"/>
          <w:sz w:val="28"/>
          <w:szCs w:val="28"/>
        </w:rPr>
        <w:t>2568</w:t>
      </w:r>
      <w:r w:rsidRPr="00A67A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67A8E">
        <w:rPr>
          <w:rFonts w:asciiTheme="majorBidi" w:hAnsiTheme="majorBidi" w:cstheme="majorBidi"/>
          <w:sz w:val="28"/>
          <w:szCs w:val="28"/>
        </w:rPr>
        <w:t xml:space="preserve">31 </w:t>
      </w:r>
      <w:r w:rsidRPr="00A67A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67A8E">
        <w:rPr>
          <w:rFonts w:asciiTheme="majorBidi" w:hAnsiTheme="majorBidi" w:cstheme="majorBidi"/>
          <w:sz w:val="28"/>
          <w:szCs w:val="28"/>
        </w:rPr>
        <w:t xml:space="preserve"> </w:t>
      </w:r>
      <w:r w:rsidRPr="00D97373">
        <w:rPr>
          <w:rFonts w:asciiTheme="majorBidi" w:hAnsiTheme="majorBidi" w:cstheme="majorBidi"/>
          <w:sz w:val="28"/>
          <w:szCs w:val="28"/>
        </w:rPr>
        <w:t>256</w:t>
      </w:r>
      <w:r w:rsidR="00D97373" w:rsidRPr="00D97373">
        <w:rPr>
          <w:rFonts w:asciiTheme="majorBidi" w:hAnsiTheme="majorBidi" w:cstheme="majorBidi"/>
          <w:sz w:val="28"/>
          <w:szCs w:val="28"/>
        </w:rPr>
        <w:t>7</w:t>
      </w:r>
      <w:r w:rsidRPr="00D97373">
        <w:rPr>
          <w:rFonts w:asciiTheme="majorBidi" w:hAnsiTheme="majorBidi" w:cstheme="majorBidi"/>
          <w:sz w:val="28"/>
          <w:szCs w:val="28"/>
        </w:rPr>
        <w:t xml:space="preserve"> </w:t>
      </w:r>
      <w:r w:rsidRPr="00BF0AEB">
        <w:rPr>
          <w:rFonts w:asciiTheme="majorBidi" w:hAnsiTheme="majorBidi" w:cstheme="majorBidi"/>
          <w:sz w:val="28"/>
          <w:szCs w:val="28"/>
          <w:cs/>
        </w:rPr>
        <w:t xml:space="preserve">กลุ่มธนาคารมีเงินลงทุนในหลักทรัพย์บางส่วนได้นำไปวางเป็นหลักประกันซึ่งอธิบายในหมายเหตุข้อ </w:t>
      </w:r>
      <w:r w:rsidR="00DF1AD4">
        <w:rPr>
          <w:rFonts w:asciiTheme="majorBidi" w:hAnsiTheme="majorBidi" w:cstheme="majorBidi"/>
          <w:sz w:val="28"/>
          <w:szCs w:val="28"/>
        </w:rPr>
        <w:t>8</w:t>
      </w:r>
    </w:p>
    <w:p w14:paraId="5C8CED5F" w14:textId="77777777" w:rsidR="00F352A9" w:rsidRPr="00FB7EB7" w:rsidRDefault="00F352A9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30E00" w14:textId="2F1D4055" w:rsidR="00012D2D" w:rsidRDefault="00D31D7C" w:rsidP="00012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FB7E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97373">
        <w:rPr>
          <w:rFonts w:asciiTheme="majorBidi" w:hAnsiTheme="majorBidi" w:cstheme="majorBidi"/>
          <w:sz w:val="28"/>
          <w:szCs w:val="28"/>
        </w:rPr>
        <w:t xml:space="preserve">31 </w:t>
      </w:r>
      <w:r w:rsidR="00D97373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97373">
        <w:rPr>
          <w:rFonts w:asciiTheme="majorBidi" w:hAnsiTheme="majorBidi" w:cstheme="majorBidi"/>
          <w:sz w:val="28"/>
          <w:szCs w:val="28"/>
        </w:rPr>
        <w:t>2568</w:t>
      </w:r>
      <w:r w:rsidR="00D97373" w:rsidRPr="00A67A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D97373" w:rsidRPr="00A67A8E">
        <w:rPr>
          <w:rFonts w:asciiTheme="majorBidi" w:hAnsiTheme="majorBidi" w:cstheme="majorBidi"/>
          <w:sz w:val="28"/>
          <w:szCs w:val="28"/>
        </w:rPr>
        <w:t xml:space="preserve">31 </w:t>
      </w:r>
      <w:r w:rsidR="00D97373" w:rsidRPr="00A67A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97373" w:rsidRPr="00A67A8E">
        <w:rPr>
          <w:rFonts w:asciiTheme="majorBidi" w:hAnsiTheme="majorBidi" w:cstheme="majorBidi"/>
          <w:sz w:val="28"/>
          <w:szCs w:val="28"/>
        </w:rPr>
        <w:t xml:space="preserve"> </w:t>
      </w:r>
      <w:r w:rsidR="00D97373" w:rsidRPr="001D030B">
        <w:rPr>
          <w:rFonts w:asciiTheme="majorBidi" w:hAnsiTheme="majorBidi" w:cstheme="majorBidi"/>
          <w:sz w:val="28"/>
          <w:szCs w:val="28"/>
        </w:rPr>
        <w:t xml:space="preserve">2567 </w:t>
      </w:r>
      <w:r w:rsidRPr="00BF0AEB">
        <w:rPr>
          <w:rFonts w:asciiTheme="majorBidi" w:eastAsia="Cordia New" w:hAnsiTheme="majorBidi" w:cstheme="majorBidi"/>
          <w:sz w:val="28"/>
          <w:szCs w:val="28"/>
          <w:cs/>
        </w:rPr>
        <w:t>กลุ่ม</w:t>
      </w:r>
      <w:r w:rsidRPr="00BF0AEB">
        <w:rPr>
          <w:rFonts w:asciiTheme="majorBidi" w:hAnsiTheme="majorBidi" w:cstheme="majorBidi"/>
          <w:sz w:val="28"/>
          <w:szCs w:val="28"/>
          <w:cs/>
        </w:rPr>
        <w:t>ธนาคารไม่มีเงินลงทุนในกิจการที่กลุ่มธนาคารถือหุ้นตั้งแต่ร้อยละ</w:t>
      </w:r>
      <w:r w:rsidR="00390A4F" w:rsidRPr="00BF0AEB">
        <w:rPr>
          <w:rFonts w:asciiTheme="majorBidi" w:hAnsiTheme="majorBidi" w:cstheme="majorBidi"/>
          <w:sz w:val="28"/>
          <w:szCs w:val="28"/>
        </w:rPr>
        <w:t xml:space="preserve"> 10</w:t>
      </w:r>
      <w:r w:rsidRPr="00BF0AEB">
        <w:rPr>
          <w:rFonts w:asciiTheme="majorBidi" w:hAnsiTheme="majorBidi" w:cstheme="majorBidi"/>
          <w:sz w:val="28"/>
          <w:szCs w:val="28"/>
          <w:cs/>
        </w:rPr>
        <w:t>ขึ้นไปของทุนชำระแล้วของกิจการ</w:t>
      </w:r>
    </w:p>
    <w:p w14:paraId="7B8BA8C3" w14:textId="28B579B1" w:rsidR="00722696" w:rsidRDefault="0063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B3814FB" w14:textId="516A5938" w:rsidR="00722696" w:rsidRPr="00555726" w:rsidRDefault="00722696" w:rsidP="0072269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เงินให้สินเชื่อแก่ลูกหนี้และดอกเบี้ยค้างรับสุทธิ</w:t>
      </w:r>
    </w:p>
    <w:p w14:paraId="68264DFF" w14:textId="77777777" w:rsidR="00D31D7C" w:rsidRPr="00FB7EB7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56494C3B" w14:textId="5D2C733B" w:rsidR="00C45131" w:rsidRPr="00732BC3" w:rsidRDefault="00E36595" w:rsidP="00E3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en-GB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FF4DD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B4147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cs/>
          <w:lang w:eastAsia="en-GB"/>
        </w:rPr>
        <w:t>จำแนกตาม</w:t>
      </w:r>
      <w:r w:rsidR="00C45131">
        <w:rPr>
          <w:rFonts w:asciiTheme="majorBidi" w:hAnsiTheme="majorBidi" w:cstheme="majorBidi" w:hint="cs"/>
          <w:b/>
          <w:bCs/>
          <w:sz w:val="28"/>
          <w:szCs w:val="28"/>
          <w:cs/>
          <w:lang w:eastAsia="en-GB"/>
        </w:rPr>
        <w:t>ประเภทเงินให้สินเชื่อ</w:t>
      </w:r>
    </w:p>
    <w:p w14:paraId="12F9E7D9" w14:textId="7E9013A1" w:rsidR="00D31D7C" w:rsidRPr="000F62F7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1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0F443E" w:rsidRPr="000F443E" w14:paraId="18A0E07F" w14:textId="77777777" w:rsidTr="00837FA0">
        <w:tc>
          <w:tcPr>
            <w:tcW w:w="6030" w:type="dxa"/>
          </w:tcPr>
          <w:p w14:paraId="106D830D" w14:textId="77777777" w:rsidR="000F443E" w:rsidRPr="000F443E" w:rsidRDefault="000F443E" w:rsidP="00837F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54493C73" w14:textId="77777777" w:rsidR="000F443E" w:rsidRPr="000F443E" w:rsidRDefault="000F443E" w:rsidP="00837FA0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443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0F443E" w:rsidRPr="000F443E" w14:paraId="2D5660CC" w14:textId="77777777" w:rsidTr="00837FA0">
        <w:tc>
          <w:tcPr>
            <w:tcW w:w="6030" w:type="dxa"/>
          </w:tcPr>
          <w:p w14:paraId="6ED11E02" w14:textId="77777777" w:rsidR="000F443E" w:rsidRPr="000F443E" w:rsidRDefault="000F443E" w:rsidP="00837F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67792391" w14:textId="77777777" w:rsidR="000F443E" w:rsidRPr="000F443E" w:rsidRDefault="000F443E" w:rsidP="00837F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F443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0F443E" w:rsidRPr="000F443E" w14:paraId="5EDF07A3" w14:textId="77777777" w:rsidTr="00837FA0">
        <w:trPr>
          <w:trHeight w:val="227"/>
        </w:trPr>
        <w:tc>
          <w:tcPr>
            <w:tcW w:w="6030" w:type="dxa"/>
          </w:tcPr>
          <w:p w14:paraId="65CC33E5" w14:textId="77777777" w:rsidR="000F443E" w:rsidRPr="000F443E" w:rsidRDefault="000F443E" w:rsidP="00837F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EFC476" w14:textId="5AE7ED58" w:rsidR="000F443E" w:rsidRPr="000F443E" w:rsidRDefault="00D97373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มีนาคม</w:t>
            </w:r>
            <w:r w:rsidR="000F443E"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270" w:type="dxa"/>
          </w:tcPr>
          <w:p w14:paraId="3A50CEC4" w14:textId="77777777" w:rsidR="000F443E" w:rsidRPr="000F443E" w:rsidRDefault="000F443E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4918FE42" w14:textId="77777777" w:rsidR="000F443E" w:rsidRPr="000F443E" w:rsidRDefault="000F443E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0F443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F443E" w:rsidRPr="000F443E" w14:paraId="0E0D4DBA" w14:textId="77777777" w:rsidTr="00837FA0">
        <w:trPr>
          <w:trHeight w:val="227"/>
        </w:trPr>
        <w:tc>
          <w:tcPr>
            <w:tcW w:w="6030" w:type="dxa"/>
          </w:tcPr>
          <w:p w14:paraId="2D34D401" w14:textId="77777777" w:rsidR="000F443E" w:rsidRPr="000F443E" w:rsidRDefault="000F443E" w:rsidP="00837F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B5F165" w14:textId="4361CA3C" w:rsidR="000F443E" w:rsidRPr="000F443E" w:rsidRDefault="000F443E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</w:t>
            </w:r>
            <w:r w:rsidR="00D97373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04FA9107" w14:textId="77777777" w:rsidR="000F443E" w:rsidRPr="000F443E" w:rsidRDefault="000F443E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1B9A6B26" w14:textId="7E94C325" w:rsidR="000F443E" w:rsidRPr="000F443E" w:rsidRDefault="000F443E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</w:t>
            </w:r>
            <w:r w:rsidR="00D97373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7</w:t>
            </w:r>
          </w:p>
        </w:tc>
      </w:tr>
      <w:tr w:rsidR="000F443E" w:rsidRPr="000F443E" w14:paraId="40AF4A8E" w14:textId="77777777" w:rsidTr="00837FA0">
        <w:tc>
          <w:tcPr>
            <w:tcW w:w="6030" w:type="dxa"/>
          </w:tcPr>
          <w:p w14:paraId="2F6B7F89" w14:textId="77777777" w:rsidR="000F443E" w:rsidRPr="000F443E" w:rsidRDefault="000F443E" w:rsidP="00837F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A086FA1" w14:textId="77777777" w:rsidR="000F443E" w:rsidRPr="000F443E" w:rsidRDefault="000F443E" w:rsidP="00837FA0">
            <w:pPr>
              <w:pStyle w:val="a"/>
              <w:tabs>
                <w:tab w:val="left" w:pos="540"/>
              </w:tabs>
              <w:jc w:val="center"/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i/>
                <w:iCs/>
                <w:sz w:val="28"/>
                <w:szCs w:val="28"/>
                <w:cs/>
                <w:lang w:val="en-US" w:eastAsia="th-TH"/>
              </w:rPr>
              <w:t>(พันบาท)</w:t>
            </w:r>
          </w:p>
        </w:tc>
      </w:tr>
      <w:tr w:rsidR="00FB0FD2" w:rsidRPr="000F443E" w14:paraId="68C3701A" w14:textId="77777777" w:rsidTr="00837FA0">
        <w:tc>
          <w:tcPr>
            <w:tcW w:w="6030" w:type="dxa"/>
            <w:vAlign w:val="bottom"/>
          </w:tcPr>
          <w:p w14:paraId="1FCC05FA" w14:textId="77777777" w:rsidR="00FB0FD2" w:rsidRPr="000F443E" w:rsidRDefault="00FB0FD2" w:rsidP="00FB0FD2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710DF9DF" w14:textId="01B02653" w:rsidR="00FB0FD2" w:rsidRPr="000F443E" w:rsidRDefault="00FB0FD2" w:rsidP="00FB0F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5,312,209</w:t>
            </w:r>
          </w:p>
        </w:tc>
        <w:tc>
          <w:tcPr>
            <w:tcW w:w="270" w:type="dxa"/>
          </w:tcPr>
          <w:p w14:paraId="4037C6BD" w14:textId="77777777" w:rsidR="00FB0FD2" w:rsidRPr="000F443E" w:rsidRDefault="00FB0FD2" w:rsidP="00FB0FD2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6D01BB3" w14:textId="47F98058" w:rsidR="00FB0FD2" w:rsidRPr="00D97373" w:rsidRDefault="00FB0FD2" w:rsidP="00FB0F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845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749</w:t>
            </w:r>
          </w:p>
        </w:tc>
      </w:tr>
      <w:tr w:rsidR="00FB0FD2" w:rsidRPr="000F443E" w14:paraId="1179A138" w14:textId="77777777" w:rsidTr="00837FA0">
        <w:tc>
          <w:tcPr>
            <w:tcW w:w="6030" w:type="dxa"/>
            <w:vAlign w:val="bottom"/>
          </w:tcPr>
          <w:p w14:paraId="2CB079A0" w14:textId="77777777" w:rsidR="00FB0FD2" w:rsidRPr="000F443E" w:rsidRDefault="00FB0FD2" w:rsidP="00FB0FD2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เงินให้กู้ยืม</w:t>
            </w:r>
          </w:p>
        </w:tc>
        <w:tc>
          <w:tcPr>
            <w:tcW w:w="1440" w:type="dxa"/>
          </w:tcPr>
          <w:p w14:paraId="0936C359" w14:textId="5DBAEBC8" w:rsidR="00FB0FD2" w:rsidRPr="000F443E" w:rsidRDefault="00FB0FD2" w:rsidP="00FB0F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156,553,187</w:t>
            </w:r>
          </w:p>
        </w:tc>
        <w:tc>
          <w:tcPr>
            <w:tcW w:w="270" w:type="dxa"/>
          </w:tcPr>
          <w:p w14:paraId="14F0E71B" w14:textId="77777777" w:rsidR="00FB0FD2" w:rsidRPr="000F443E" w:rsidRDefault="00FB0FD2" w:rsidP="00FB0FD2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78DEAC01" w14:textId="069364ED" w:rsidR="00FB0FD2" w:rsidRPr="00D97373" w:rsidRDefault="00FB0FD2" w:rsidP="00FB0F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154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648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473</w:t>
            </w:r>
          </w:p>
        </w:tc>
      </w:tr>
      <w:tr w:rsidR="00FB0FD2" w:rsidRPr="000F443E" w14:paraId="20CA8C98" w14:textId="77777777" w:rsidTr="00837FA0">
        <w:tc>
          <w:tcPr>
            <w:tcW w:w="6030" w:type="dxa"/>
            <w:vAlign w:val="bottom"/>
          </w:tcPr>
          <w:p w14:paraId="022AA8C1" w14:textId="77777777" w:rsidR="00FB0FD2" w:rsidRPr="000F443E" w:rsidRDefault="00FB0FD2" w:rsidP="00FB0FD2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ตั๋วเงิน</w:t>
            </w:r>
          </w:p>
        </w:tc>
        <w:tc>
          <w:tcPr>
            <w:tcW w:w="1440" w:type="dxa"/>
          </w:tcPr>
          <w:p w14:paraId="3998AB90" w14:textId="66F4493F" w:rsidR="00FB0FD2" w:rsidRPr="000F443E" w:rsidRDefault="00FB0FD2" w:rsidP="00FB0F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1,865,568</w:t>
            </w:r>
          </w:p>
        </w:tc>
        <w:tc>
          <w:tcPr>
            <w:tcW w:w="270" w:type="dxa"/>
          </w:tcPr>
          <w:p w14:paraId="30FA76AD" w14:textId="77777777" w:rsidR="00FB0FD2" w:rsidRPr="000F443E" w:rsidRDefault="00FB0FD2" w:rsidP="00FB0FD2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3A7A0A5" w14:textId="3D49B673" w:rsidR="00FB0FD2" w:rsidRPr="00D97373" w:rsidRDefault="00FB0FD2" w:rsidP="00FB0F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567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548</w:t>
            </w:r>
          </w:p>
        </w:tc>
      </w:tr>
      <w:tr w:rsidR="00FB0FD2" w:rsidRPr="000F443E" w14:paraId="261374F7" w14:textId="77777777" w:rsidTr="00837FA0">
        <w:tc>
          <w:tcPr>
            <w:tcW w:w="6030" w:type="dxa"/>
            <w:vAlign w:val="bottom"/>
          </w:tcPr>
          <w:p w14:paraId="158074F8" w14:textId="77777777" w:rsidR="00FB0FD2" w:rsidRPr="000F443E" w:rsidRDefault="00FB0FD2" w:rsidP="00FB0FD2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40816" w14:textId="44AAF4D1" w:rsidR="00FB0FD2" w:rsidRPr="000F443E" w:rsidRDefault="00FB0FD2" w:rsidP="00FB0F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0AE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2,158,586</w:t>
            </w:r>
          </w:p>
        </w:tc>
        <w:tc>
          <w:tcPr>
            <w:tcW w:w="270" w:type="dxa"/>
          </w:tcPr>
          <w:p w14:paraId="27872476" w14:textId="77777777" w:rsidR="00FB0FD2" w:rsidRPr="000F443E" w:rsidRDefault="00FB0FD2" w:rsidP="00FB0FD2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E8F13" w14:textId="40C44231" w:rsidR="00FB0FD2" w:rsidRPr="00D97373" w:rsidRDefault="00FB0FD2" w:rsidP="00FB0FD2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096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846</w:t>
            </w:r>
          </w:p>
        </w:tc>
      </w:tr>
      <w:tr w:rsidR="00D97373" w:rsidRPr="000F443E" w14:paraId="545BC9CF" w14:textId="77777777" w:rsidTr="00837FA0">
        <w:tc>
          <w:tcPr>
            <w:tcW w:w="6030" w:type="dxa"/>
            <w:vAlign w:val="bottom"/>
          </w:tcPr>
          <w:p w14:paraId="537AEFE3" w14:textId="77777777" w:rsidR="00D97373" w:rsidRPr="000F443E" w:rsidRDefault="00D97373" w:rsidP="00D97373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F443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1AE3C" w14:textId="37C5FA99" w:rsidR="00D97373" w:rsidRPr="000F443E" w:rsidRDefault="00FB0FD2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165</w:t>
            </w: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889</w:t>
            </w: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0E95F450" w14:textId="77777777" w:rsidR="00D97373" w:rsidRPr="000F443E" w:rsidRDefault="00D97373" w:rsidP="00D9737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A639A" w14:textId="6C3A13C4" w:rsidR="00D97373" w:rsidRPr="00D97373" w:rsidRDefault="00D97373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9737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163</w:t>
            </w:r>
            <w:r w:rsidRPr="00D9737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158</w:t>
            </w:r>
            <w:r w:rsidRPr="00D9737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616</w:t>
            </w:r>
          </w:p>
        </w:tc>
      </w:tr>
      <w:tr w:rsidR="00D97373" w:rsidRPr="000F443E" w14:paraId="2C4248C5" w14:textId="77777777" w:rsidTr="00837FA0">
        <w:tc>
          <w:tcPr>
            <w:tcW w:w="6030" w:type="dxa"/>
            <w:vAlign w:val="bottom"/>
          </w:tcPr>
          <w:p w14:paraId="6059F33F" w14:textId="77777777" w:rsidR="00D97373" w:rsidRPr="000F443E" w:rsidRDefault="00D97373" w:rsidP="00D97373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F443E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0F443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75D5AB0C" w14:textId="4676D4AF" w:rsidR="00D97373" w:rsidRPr="000F443E" w:rsidRDefault="00FB0FD2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B0FD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</w:t>
            </w:r>
            <w:r w:rsidRPr="00FB0FD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0FD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552</w:t>
            </w:r>
            <w:r w:rsidRPr="00FB0FD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0FD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908</w:t>
            </w:r>
          </w:p>
        </w:tc>
        <w:tc>
          <w:tcPr>
            <w:tcW w:w="270" w:type="dxa"/>
          </w:tcPr>
          <w:p w14:paraId="210FF288" w14:textId="77777777" w:rsidR="00D97373" w:rsidRPr="000F443E" w:rsidRDefault="00D97373" w:rsidP="00D9737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2" w:space="0" w:color="auto"/>
            </w:tcBorders>
          </w:tcPr>
          <w:p w14:paraId="7BD818F4" w14:textId="49889D8C" w:rsidR="00D97373" w:rsidRPr="00D97373" w:rsidRDefault="00D97373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311</w:t>
            </w: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97373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765</w:t>
            </w:r>
          </w:p>
        </w:tc>
      </w:tr>
      <w:tr w:rsidR="00D97373" w:rsidRPr="000F443E" w14:paraId="23E370CF" w14:textId="77777777" w:rsidTr="00837FA0">
        <w:tc>
          <w:tcPr>
            <w:tcW w:w="6030" w:type="dxa"/>
            <w:vAlign w:val="bottom"/>
          </w:tcPr>
          <w:p w14:paraId="05EE786C" w14:textId="77777777" w:rsidR="00D97373" w:rsidRPr="000F443E" w:rsidRDefault="00D97373" w:rsidP="00D97373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lang w:eastAsia="en-GB"/>
              </w:rPr>
            </w:pPr>
            <w:r w:rsidRPr="000F443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รวมเงินให้สินเชื่อแก่ลูกหนี้และดอกเบี้ยค้างรับและ</w:t>
            </w:r>
          </w:p>
        </w:tc>
        <w:tc>
          <w:tcPr>
            <w:tcW w:w="1440" w:type="dxa"/>
          </w:tcPr>
          <w:p w14:paraId="288E8C52" w14:textId="77777777" w:rsidR="00D97373" w:rsidRPr="000F443E" w:rsidRDefault="00D97373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A9EB65" w14:textId="77777777" w:rsidR="00D97373" w:rsidRPr="000F443E" w:rsidRDefault="00D97373" w:rsidP="00D9737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4B87814" w14:textId="77777777" w:rsidR="00D97373" w:rsidRPr="00D97373" w:rsidRDefault="00D97373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97373" w:rsidRPr="000F443E" w14:paraId="37BC7360" w14:textId="77777777" w:rsidTr="00837FA0">
        <w:tc>
          <w:tcPr>
            <w:tcW w:w="6030" w:type="dxa"/>
            <w:vAlign w:val="bottom"/>
          </w:tcPr>
          <w:p w14:paraId="676B6AFF" w14:textId="77777777" w:rsidR="00D97373" w:rsidRPr="000F443E" w:rsidRDefault="00D97373" w:rsidP="00D97373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0F443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1440" w:type="dxa"/>
          </w:tcPr>
          <w:p w14:paraId="1EF4A283" w14:textId="72966D52" w:rsidR="00D97373" w:rsidRPr="000F443E" w:rsidRDefault="00FB0FD2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173</w:t>
            </w: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442</w:t>
            </w: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458</w:t>
            </w:r>
          </w:p>
        </w:tc>
        <w:tc>
          <w:tcPr>
            <w:tcW w:w="270" w:type="dxa"/>
          </w:tcPr>
          <w:p w14:paraId="2A0B4851" w14:textId="77777777" w:rsidR="00D97373" w:rsidRPr="000F443E" w:rsidRDefault="00D97373" w:rsidP="00D9737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DE22545" w14:textId="361BD8F4" w:rsidR="00D97373" w:rsidRPr="00D97373" w:rsidRDefault="00D97373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9737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</w:tr>
      <w:tr w:rsidR="00D97373" w:rsidRPr="000F443E" w14:paraId="5183EBE3" w14:textId="77777777" w:rsidTr="00837FA0">
        <w:tc>
          <w:tcPr>
            <w:tcW w:w="6030" w:type="dxa"/>
            <w:vAlign w:val="bottom"/>
          </w:tcPr>
          <w:p w14:paraId="53A30343" w14:textId="77777777" w:rsidR="00D97373" w:rsidRPr="000F443E" w:rsidRDefault="00D97373" w:rsidP="00D97373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0F443E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0F443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C115EE" w14:textId="7E0642B5" w:rsidR="00D97373" w:rsidRPr="000F443E" w:rsidRDefault="00FB0FD2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FB0FD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11</w:t>
            </w:r>
            <w:r w:rsidRPr="00FB0FD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0FD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048</w:t>
            </w:r>
            <w:r w:rsidRPr="00FB0FD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FB0FD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368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731737" w14:textId="77777777" w:rsidR="00D97373" w:rsidRPr="000F443E" w:rsidRDefault="00D97373" w:rsidP="00D9737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E64F5" w14:textId="004F2676" w:rsidR="00D97373" w:rsidRPr="00D97373" w:rsidRDefault="00D97373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73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(10,739,036)</w:t>
            </w:r>
          </w:p>
        </w:tc>
      </w:tr>
      <w:tr w:rsidR="00D97373" w:rsidRPr="000F443E" w14:paraId="28E20241" w14:textId="77777777" w:rsidTr="00837FA0">
        <w:tc>
          <w:tcPr>
            <w:tcW w:w="6030" w:type="dxa"/>
            <w:vAlign w:val="bottom"/>
          </w:tcPr>
          <w:p w14:paraId="4CFD37FC" w14:textId="77777777" w:rsidR="00D97373" w:rsidRPr="000F443E" w:rsidRDefault="00D97373" w:rsidP="00D97373">
            <w:pPr>
              <w:tabs>
                <w:tab w:val="clear" w:pos="227"/>
              </w:tabs>
              <w:spacing w:line="240" w:lineRule="auto"/>
              <w:ind w:left="9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0F443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599431" w14:textId="51B66CC4" w:rsidR="00D97373" w:rsidRPr="000F443E" w:rsidRDefault="00FB0FD2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FB0FD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162,394,090</w:t>
            </w:r>
          </w:p>
        </w:tc>
        <w:tc>
          <w:tcPr>
            <w:tcW w:w="270" w:type="dxa"/>
          </w:tcPr>
          <w:p w14:paraId="6C96E6E0" w14:textId="77777777" w:rsidR="00D97373" w:rsidRPr="000F443E" w:rsidRDefault="00D97373" w:rsidP="00D97373">
            <w:pPr>
              <w:pStyle w:val="acctfourfigures"/>
              <w:tabs>
                <w:tab w:val="clear" w:pos="765"/>
                <w:tab w:val="decimal" w:pos="1401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41FB9" w14:textId="7CB1EADB" w:rsidR="00D97373" w:rsidRPr="00D97373" w:rsidRDefault="00D97373" w:rsidP="00D97373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left="-79" w:right="-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9737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159,731,345</w:t>
            </w:r>
          </w:p>
        </w:tc>
      </w:tr>
    </w:tbl>
    <w:p w14:paraId="5AE60396" w14:textId="77777777" w:rsidR="00A12937" w:rsidRPr="00732BC3" w:rsidRDefault="00A12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4D0391C" w14:textId="3C6EA50D" w:rsidR="002B4147" w:rsidRPr="00732BC3" w:rsidRDefault="000F62F7" w:rsidP="002B414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6</w:t>
      </w:r>
      <w:r w:rsidR="002B4147" w:rsidRPr="00732BC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</w:t>
      </w:r>
      <w:r w:rsidR="007E7F30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2</w:t>
      </w:r>
      <w:r w:rsidR="002B4147" w:rsidRPr="00732BC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2B4147" w:rsidRPr="00732BC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</w:t>
      </w:r>
      <w:r w:rsidR="00A65374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>ถิ่นที่อยู่ของลูกหนี้</w:t>
      </w:r>
    </w:p>
    <w:p w14:paraId="5AD19BEE" w14:textId="033ECE55" w:rsidR="00D31D7C" w:rsidRPr="000F62F7" w:rsidRDefault="00D31D7C" w:rsidP="00D31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2"/>
          <w:szCs w:val="22"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E00D5C" w:rsidRPr="00732BC3" w14:paraId="336A1630" w14:textId="77777777" w:rsidTr="00D05718">
        <w:tc>
          <w:tcPr>
            <w:tcW w:w="6030" w:type="dxa"/>
          </w:tcPr>
          <w:p w14:paraId="43AB1AB3" w14:textId="77777777" w:rsidR="00E00D5C" w:rsidRPr="000F443E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162C0FE2" w14:textId="77777777" w:rsidR="00E00D5C" w:rsidRPr="000F443E" w:rsidRDefault="00E00D5C">
            <w:pPr>
              <w:spacing w:line="380" w:lineRule="exact"/>
              <w:ind w:right="-108" w:hanging="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F44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E00D5C" w:rsidRPr="00732BC3" w14:paraId="67DC9224" w14:textId="77777777" w:rsidTr="00D05718">
        <w:tc>
          <w:tcPr>
            <w:tcW w:w="6030" w:type="dxa"/>
          </w:tcPr>
          <w:p w14:paraId="07E1F50D" w14:textId="77777777" w:rsidR="00E00D5C" w:rsidRPr="000F443E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center"/>
          </w:tcPr>
          <w:p w14:paraId="02829D63" w14:textId="77777777" w:rsidR="00E00D5C" w:rsidRPr="000F443E" w:rsidRDefault="00E00D5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44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97373" w:rsidRPr="00732BC3" w14:paraId="0CD6861E" w14:textId="77777777" w:rsidTr="00837FA0">
        <w:tc>
          <w:tcPr>
            <w:tcW w:w="6030" w:type="dxa"/>
          </w:tcPr>
          <w:p w14:paraId="13DF4B3F" w14:textId="77777777" w:rsidR="00D97373" w:rsidRPr="000F443E" w:rsidRDefault="00D97373" w:rsidP="00D973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566409" w14:textId="0AE2074A" w:rsidR="00D97373" w:rsidRPr="000F443E" w:rsidRDefault="00D97373" w:rsidP="00D97373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มีนาคม</w:t>
            </w: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270" w:type="dxa"/>
          </w:tcPr>
          <w:p w14:paraId="2548974C" w14:textId="77777777" w:rsidR="00D97373" w:rsidRPr="000F443E" w:rsidRDefault="00D97373" w:rsidP="00D97373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CE0F2FB" w14:textId="210F5D0F" w:rsidR="00D97373" w:rsidRPr="000F443E" w:rsidRDefault="00D97373" w:rsidP="00D97373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0F443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97373" w:rsidRPr="00732BC3" w14:paraId="32281CDB" w14:textId="77777777" w:rsidTr="00837FA0">
        <w:tc>
          <w:tcPr>
            <w:tcW w:w="6030" w:type="dxa"/>
          </w:tcPr>
          <w:p w14:paraId="1CE3D4FD" w14:textId="77777777" w:rsidR="00D97373" w:rsidRPr="000F443E" w:rsidRDefault="00D97373" w:rsidP="00D973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6EA834" w14:textId="5873F70F" w:rsidR="00D97373" w:rsidRPr="000F443E" w:rsidRDefault="00D97373" w:rsidP="00D97373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0F37B8DF" w14:textId="77777777" w:rsidR="00D97373" w:rsidRPr="000F443E" w:rsidRDefault="00D97373" w:rsidP="00D97373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67BBFEBA" w14:textId="0A2744BA" w:rsidR="00D97373" w:rsidRPr="000F443E" w:rsidRDefault="00D97373" w:rsidP="00D97373">
            <w:pPr>
              <w:pStyle w:val="a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7</w:t>
            </w:r>
          </w:p>
        </w:tc>
      </w:tr>
      <w:tr w:rsidR="00E00D5C" w:rsidRPr="00732BC3" w14:paraId="10316057" w14:textId="77777777" w:rsidTr="00D05718">
        <w:tc>
          <w:tcPr>
            <w:tcW w:w="6030" w:type="dxa"/>
          </w:tcPr>
          <w:p w14:paraId="47E7DDFE" w14:textId="77777777" w:rsidR="00E00D5C" w:rsidRPr="000F443E" w:rsidRDefault="00E00D5C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53C2A59" w14:textId="77777777" w:rsidR="00E00D5C" w:rsidRPr="000F443E" w:rsidRDefault="00E00D5C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0F443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0F443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0F443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97373" w:rsidRPr="00732BC3" w14:paraId="21D0C402" w14:textId="77777777" w:rsidTr="00D05718">
        <w:tc>
          <w:tcPr>
            <w:tcW w:w="6030" w:type="dxa"/>
          </w:tcPr>
          <w:p w14:paraId="5149B26F" w14:textId="77777777" w:rsidR="00D97373" w:rsidRPr="000F443E" w:rsidRDefault="00D97373" w:rsidP="00D97373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F443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134F3B72" w14:textId="0BB1027F" w:rsidR="00D97373" w:rsidRPr="000F443E" w:rsidRDefault="00FB0FD2" w:rsidP="00D9737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165,889,550</w:t>
            </w:r>
          </w:p>
        </w:tc>
        <w:tc>
          <w:tcPr>
            <w:tcW w:w="270" w:type="dxa"/>
          </w:tcPr>
          <w:p w14:paraId="61A84633" w14:textId="77777777" w:rsidR="00D97373" w:rsidRPr="000F443E" w:rsidRDefault="00D97373" w:rsidP="00D9737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F99FECD" w14:textId="16DA9A30" w:rsidR="00D97373" w:rsidRPr="000F443E" w:rsidRDefault="00D97373" w:rsidP="00D9737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163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158</w:t>
            </w:r>
            <w:r w:rsidRPr="00D60DAB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D60DA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616</w:t>
            </w:r>
          </w:p>
        </w:tc>
      </w:tr>
      <w:tr w:rsidR="00D97373" w:rsidRPr="00732BC3" w14:paraId="3CAE236C" w14:textId="77777777" w:rsidTr="00D05718">
        <w:tc>
          <w:tcPr>
            <w:tcW w:w="6030" w:type="dxa"/>
          </w:tcPr>
          <w:p w14:paraId="60FC49C8" w14:textId="77777777" w:rsidR="00D97373" w:rsidRPr="000F443E" w:rsidRDefault="00D97373" w:rsidP="00D97373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F443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49A75B51" w14:textId="713665C8" w:rsidR="00D97373" w:rsidRPr="000F443E" w:rsidRDefault="00FB0FD2" w:rsidP="00D9737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0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165,889,550</w:t>
            </w:r>
          </w:p>
        </w:tc>
        <w:tc>
          <w:tcPr>
            <w:tcW w:w="270" w:type="dxa"/>
          </w:tcPr>
          <w:p w14:paraId="34670E37" w14:textId="77777777" w:rsidR="00D97373" w:rsidRPr="000F443E" w:rsidRDefault="00D97373" w:rsidP="00D97373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70991B03" w14:textId="23C6FBF4" w:rsidR="00D97373" w:rsidRPr="000F443E" w:rsidRDefault="00D97373" w:rsidP="00D9737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60DAB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163,158,616</w:t>
            </w:r>
          </w:p>
        </w:tc>
      </w:tr>
    </w:tbl>
    <w:p w14:paraId="269D12CD" w14:textId="77777777" w:rsidR="00633D1B" w:rsidRDefault="00633D1B" w:rsidP="00C45131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bookmarkStart w:id="3" w:name="_Hlk148346310"/>
    </w:p>
    <w:p w14:paraId="22259510" w14:textId="77777777" w:rsidR="00633D1B" w:rsidRDefault="0063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EDCAF41" w14:textId="72E6FA84" w:rsidR="00C45131" w:rsidRPr="00732BC3" w:rsidRDefault="000F62F7" w:rsidP="00C45131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6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.3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จำแนกตามประเภทการจัดชั้น</w:t>
      </w:r>
    </w:p>
    <w:bookmarkEnd w:id="3"/>
    <w:p w14:paraId="4F8B130A" w14:textId="546CE833" w:rsidR="00D31D7C" w:rsidRPr="00901965" w:rsidRDefault="00D31D7C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117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377"/>
      </w:tblGrid>
      <w:tr w:rsidR="00B5500A" w:rsidRPr="00B5500A" w14:paraId="0DFD6185" w14:textId="77777777" w:rsidTr="00837FA0">
        <w:trPr>
          <w:trHeight w:val="181"/>
        </w:trPr>
        <w:tc>
          <w:tcPr>
            <w:tcW w:w="6030" w:type="dxa"/>
          </w:tcPr>
          <w:p w14:paraId="020980B8" w14:textId="77777777" w:rsidR="00B5500A" w:rsidRPr="00B5500A" w:rsidRDefault="00B5500A" w:rsidP="00837FA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419BB862" w14:textId="77777777" w:rsidR="00B5500A" w:rsidRPr="00B5500A" w:rsidRDefault="00B5500A" w:rsidP="00837FA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50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B5500A" w:rsidRPr="00B5500A" w14:paraId="6E20B771" w14:textId="77777777" w:rsidTr="00837FA0">
        <w:trPr>
          <w:trHeight w:val="181"/>
        </w:trPr>
        <w:tc>
          <w:tcPr>
            <w:tcW w:w="6030" w:type="dxa"/>
          </w:tcPr>
          <w:p w14:paraId="4C92F499" w14:textId="77777777" w:rsidR="00B5500A" w:rsidRPr="00B5500A" w:rsidRDefault="00B5500A" w:rsidP="00837FA0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87" w:type="dxa"/>
            <w:gridSpan w:val="3"/>
            <w:vAlign w:val="center"/>
          </w:tcPr>
          <w:p w14:paraId="3CBE5DC9" w14:textId="77777777" w:rsidR="00B5500A" w:rsidRPr="00B5500A" w:rsidRDefault="00B5500A" w:rsidP="00837F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550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97373" w:rsidRPr="00B5500A" w14:paraId="21A163C7" w14:textId="77777777" w:rsidTr="00837FA0">
        <w:trPr>
          <w:trHeight w:val="181"/>
        </w:trPr>
        <w:tc>
          <w:tcPr>
            <w:tcW w:w="6030" w:type="dxa"/>
          </w:tcPr>
          <w:p w14:paraId="782A5891" w14:textId="77777777" w:rsidR="00D97373" w:rsidRPr="00B5500A" w:rsidRDefault="00D97373" w:rsidP="00D9737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94AFE2" w14:textId="450016AB" w:rsidR="00D97373" w:rsidRPr="00B5500A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มีนาคม</w:t>
            </w: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270" w:type="dxa"/>
          </w:tcPr>
          <w:p w14:paraId="622C38A8" w14:textId="77777777" w:rsidR="00D97373" w:rsidRPr="00B5500A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558670C7" w14:textId="55B8C6CE" w:rsidR="00D97373" w:rsidRPr="00B5500A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0F443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97373" w:rsidRPr="00B5500A" w14:paraId="1941E0F1" w14:textId="77777777" w:rsidTr="00837FA0">
        <w:trPr>
          <w:trHeight w:val="181"/>
        </w:trPr>
        <w:tc>
          <w:tcPr>
            <w:tcW w:w="6030" w:type="dxa"/>
          </w:tcPr>
          <w:p w14:paraId="477D88D5" w14:textId="77777777" w:rsidR="00D97373" w:rsidRPr="00B5500A" w:rsidRDefault="00D97373" w:rsidP="00D9737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F72E6B" w14:textId="6B579879" w:rsidR="00D97373" w:rsidRPr="00B5500A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66BC8CF2" w14:textId="77777777" w:rsidR="00D97373" w:rsidRPr="00B5500A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6A780417" w14:textId="6B9E3468" w:rsidR="00D97373" w:rsidRPr="00B5500A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7</w:t>
            </w:r>
          </w:p>
        </w:tc>
      </w:tr>
      <w:tr w:rsidR="00B5500A" w:rsidRPr="00B5500A" w14:paraId="1517F530" w14:textId="77777777" w:rsidTr="00837FA0">
        <w:trPr>
          <w:trHeight w:val="181"/>
        </w:trPr>
        <w:tc>
          <w:tcPr>
            <w:tcW w:w="6030" w:type="dxa"/>
            <w:vAlign w:val="bottom"/>
          </w:tcPr>
          <w:p w14:paraId="0F5F3753" w14:textId="77777777" w:rsidR="00B5500A" w:rsidRPr="00B5500A" w:rsidRDefault="00B5500A" w:rsidP="00837FA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52DA205A" w14:textId="77777777" w:rsidR="00B5500A" w:rsidRPr="00B5500A" w:rsidRDefault="00B5500A" w:rsidP="00837FA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B5500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B5500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B5500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B5500A" w:rsidRPr="00B5500A" w14:paraId="408AD943" w14:textId="77777777" w:rsidTr="00837FA0">
        <w:trPr>
          <w:trHeight w:val="181"/>
        </w:trPr>
        <w:tc>
          <w:tcPr>
            <w:tcW w:w="6030" w:type="dxa"/>
            <w:vAlign w:val="center"/>
          </w:tcPr>
          <w:p w14:paraId="5325F9C5" w14:textId="77777777" w:rsidR="00B5500A" w:rsidRPr="00B5500A" w:rsidRDefault="00B5500A" w:rsidP="00837FA0">
            <w:pPr>
              <w:spacing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B5500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B5500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และรายได้ดอกเบี้ยที่ยังไม่ถึง</w:t>
            </w:r>
          </w:p>
        </w:tc>
        <w:tc>
          <w:tcPr>
            <w:tcW w:w="1440" w:type="dxa"/>
            <w:vAlign w:val="bottom"/>
          </w:tcPr>
          <w:p w14:paraId="72EBD168" w14:textId="77777777" w:rsidR="00B5500A" w:rsidRPr="00B5500A" w:rsidRDefault="00B5500A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5BCD70A0" w14:textId="77777777" w:rsidR="00B5500A" w:rsidRPr="00B5500A" w:rsidRDefault="00B5500A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73668F0D" w14:textId="77777777" w:rsidR="00B5500A" w:rsidRPr="00B5500A" w:rsidRDefault="00B5500A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B5500A" w:rsidRPr="00B5500A" w14:paraId="54A540D6" w14:textId="77777777" w:rsidTr="00837FA0">
        <w:trPr>
          <w:trHeight w:val="181"/>
        </w:trPr>
        <w:tc>
          <w:tcPr>
            <w:tcW w:w="6030" w:type="dxa"/>
            <w:vAlign w:val="center"/>
          </w:tcPr>
          <w:p w14:paraId="29BDBCC7" w14:textId="77777777" w:rsidR="00B5500A" w:rsidRPr="00B5500A" w:rsidRDefault="00B5500A" w:rsidP="00837FA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5500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  กำหนดชำระ</w:t>
            </w:r>
          </w:p>
        </w:tc>
        <w:tc>
          <w:tcPr>
            <w:tcW w:w="1440" w:type="dxa"/>
            <w:vAlign w:val="bottom"/>
          </w:tcPr>
          <w:p w14:paraId="6EFFE52C" w14:textId="77777777" w:rsidR="00B5500A" w:rsidRPr="00B5500A" w:rsidRDefault="00B5500A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6A07C2BE" w14:textId="77777777" w:rsidR="00B5500A" w:rsidRPr="00B5500A" w:rsidRDefault="00B5500A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77" w:type="dxa"/>
          </w:tcPr>
          <w:p w14:paraId="46C6D34E" w14:textId="77777777" w:rsidR="00B5500A" w:rsidRPr="00B5500A" w:rsidRDefault="00B5500A" w:rsidP="00837FA0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D97373" w:rsidRPr="00B5500A" w14:paraId="7F7A271B" w14:textId="77777777" w:rsidTr="00837FA0">
        <w:trPr>
          <w:trHeight w:val="181"/>
        </w:trPr>
        <w:tc>
          <w:tcPr>
            <w:tcW w:w="6030" w:type="dxa"/>
          </w:tcPr>
          <w:p w14:paraId="62B521FD" w14:textId="77777777" w:rsidR="00D97373" w:rsidRPr="00B5500A" w:rsidRDefault="00D97373" w:rsidP="00D97373">
            <w:pPr>
              <w:spacing w:line="240" w:lineRule="auto"/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5500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สินทรัพย์ทางการเงินที่ไม่มีการเพิ่มขึ้นอย่างมีนัยสําคัญของความเสี่ยง</w:t>
            </w:r>
            <w:r w:rsidRPr="00B5500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 (</w:t>
            </w:r>
            <w:r w:rsidRPr="00B5500A">
              <w:rPr>
                <w:rFonts w:asciiTheme="majorBidi" w:hAnsiTheme="majorBidi" w:cstheme="majorBidi"/>
                <w:sz w:val="28"/>
                <w:szCs w:val="28"/>
              </w:rPr>
              <w:t>Performing)</w:t>
            </w:r>
          </w:p>
        </w:tc>
        <w:tc>
          <w:tcPr>
            <w:tcW w:w="1440" w:type="dxa"/>
            <w:vAlign w:val="bottom"/>
          </w:tcPr>
          <w:p w14:paraId="59E5D55A" w14:textId="51DE93A4" w:rsidR="00D97373" w:rsidRPr="00B5500A" w:rsidRDefault="00FB0FD2" w:rsidP="00D973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147,404,594</w:t>
            </w:r>
          </w:p>
        </w:tc>
        <w:tc>
          <w:tcPr>
            <w:tcW w:w="270" w:type="dxa"/>
            <w:vAlign w:val="bottom"/>
          </w:tcPr>
          <w:p w14:paraId="6136D3DB" w14:textId="77777777" w:rsidR="00D97373" w:rsidRPr="00B5500A" w:rsidRDefault="00D97373" w:rsidP="00D9737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0F6A638F" w14:textId="511C8CF2" w:rsidR="00D97373" w:rsidRPr="00B5500A" w:rsidRDefault="00D97373" w:rsidP="00D973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145,320,287</w:t>
            </w:r>
          </w:p>
        </w:tc>
      </w:tr>
      <w:tr w:rsidR="00D97373" w:rsidRPr="00B5500A" w14:paraId="474E780F" w14:textId="77777777" w:rsidTr="00837FA0">
        <w:trPr>
          <w:trHeight w:val="181"/>
        </w:trPr>
        <w:tc>
          <w:tcPr>
            <w:tcW w:w="6030" w:type="dxa"/>
          </w:tcPr>
          <w:p w14:paraId="0C3B45ED" w14:textId="77777777" w:rsidR="00D97373" w:rsidRPr="00B5500A" w:rsidRDefault="00D97373" w:rsidP="00D97373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5500A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สินทรัพย์ทางการเงินที่มีการเพิ่มขึ้นอย่างมีนัยสําคัญของความเสี่ยงด้านเครดิต</w:t>
            </w:r>
            <w:r w:rsidRPr="00B550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B55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550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B55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Under-performing)</w:t>
            </w:r>
            <w:r w:rsidRPr="00B550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ab/>
            </w:r>
          </w:p>
        </w:tc>
        <w:tc>
          <w:tcPr>
            <w:tcW w:w="1440" w:type="dxa"/>
            <w:vAlign w:val="bottom"/>
          </w:tcPr>
          <w:p w14:paraId="58F6462D" w14:textId="3172D304" w:rsidR="00D97373" w:rsidRPr="00B5500A" w:rsidRDefault="00FB0FD2" w:rsidP="00D973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17,561,063</w:t>
            </w:r>
          </w:p>
        </w:tc>
        <w:tc>
          <w:tcPr>
            <w:tcW w:w="270" w:type="dxa"/>
            <w:vAlign w:val="bottom"/>
          </w:tcPr>
          <w:p w14:paraId="7AEF0536" w14:textId="77777777" w:rsidR="00D97373" w:rsidRPr="00B5500A" w:rsidRDefault="00D97373" w:rsidP="00D9737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3EA7D2CA" w14:textId="00C4085F" w:rsidR="00D97373" w:rsidRPr="00B5500A" w:rsidRDefault="00D97373" w:rsidP="00D973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16,833,590</w:t>
            </w:r>
          </w:p>
        </w:tc>
      </w:tr>
      <w:tr w:rsidR="00D97373" w:rsidRPr="00B5500A" w14:paraId="730EFA52" w14:textId="77777777" w:rsidTr="00837FA0">
        <w:trPr>
          <w:trHeight w:val="181"/>
        </w:trPr>
        <w:tc>
          <w:tcPr>
            <w:tcW w:w="6030" w:type="dxa"/>
          </w:tcPr>
          <w:p w14:paraId="2860A7C6" w14:textId="77777777" w:rsidR="00D97373" w:rsidRPr="00B5500A" w:rsidRDefault="00D97373" w:rsidP="00D97373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5500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สินทรัพย์ทางการเงินที่มีการด้อยค่าด้านเครดิต (</w:t>
            </w:r>
            <w:r w:rsidRPr="00B550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Non-performing)</w:t>
            </w:r>
          </w:p>
        </w:tc>
        <w:tc>
          <w:tcPr>
            <w:tcW w:w="1440" w:type="dxa"/>
          </w:tcPr>
          <w:p w14:paraId="1F1125FB" w14:textId="237A0455" w:rsidR="00D97373" w:rsidRPr="00B5500A" w:rsidRDefault="00FB0FD2" w:rsidP="00D973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8,476,801</w:t>
            </w:r>
          </w:p>
        </w:tc>
        <w:tc>
          <w:tcPr>
            <w:tcW w:w="270" w:type="dxa"/>
          </w:tcPr>
          <w:p w14:paraId="6FEAD9DC" w14:textId="77777777" w:rsidR="00D97373" w:rsidRPr="00B5500A" w:rsidRDefault="00D97373" w:rsidP="00D9737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</w:tcPr>
          <w:p w14:paraId="1FB4B84C" w14:textId="3DDDA6E1" w:rsidR="00D97373" w:rsidRPr="00B5500A" w:rsidRDefault="00D97373" w:rsidP="00D973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8,316,504</w:t>
            </w:r>
          </w:p>
        </w:tc>
      </w:tr>
      <w:tr w:rsidR="00D97373" w:rsidRPr="00B5500A" w14:paraId="5CA2A856" w14:textId="77777777" w:rsidTr="00837FA0">
        <w:trPr>
          <w:trHeight w:val="181"/>
        </w:trPr>
        <w:tc>
          <w:tcPr>
            <w:tcW w:w="6030" w:type="dxa"/>
          </w:tcPr>
          <w:p w14:paraId="20A61D44" w14:textId="77777777" w:rsidR="00D97373" w:rsidRPr="00B5500A" w:rsidRDefault="00D97373" w:rsidP="00D97373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5500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1FBD8EC0" w14:textId="22C98D65" w:rsidR="00D97373" w:rsidRPr="00B5500A" w:rsidRDefault="00FB0FD2" w:rsidP="00D973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0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173,442,458</w:t>
            </w:r>
          </w:p>
        </w:tc>
        <w:tc>
          <w:tcPr>
            <w:tcW w:w="270" w:type="dxa"/>
          </w:tcPr>
          <w:p w14:paraId="461A1572" w14:textId="77777777" w:rsidR="00D97373" w:rsidRPr="00B5500A" w:rsidRDefault="00D97373" w:rsidP="00D9737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2" w:space="0" w:color="auto"/>
              <w:bottom w:val="double" w:sz="4" w:space="0" w:color="auto"/>
            </w:tcBorders>
          </w:tcPr>
          <w:p w14:paraId="71B58B01" w14:textId="74264E13" w:rsidR="00D97373" w:rsidRPr="00B5500A" w:rsidRDefault="00D97373" w:rsidP="00D9737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170,470,381</w:t>
            </w:r>
          </w:p>
        </w:tc>
      </w:tr>
    </w:tbl>
    <w:p w14:paraId="631D9C7E" w14:textId="77777777" w:rsidR="00B5500A" w:rsidRDefault="00B55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35"/>
        </w:rPr>
      </w:pPr>
    </w:p>
    <w:p w14:paraId="639DBF48" w14:textId="513F7524" w:rsidR="00C45131" w:rsidRPr="00732BC3" w:rsidRDefault="000F62F7" w:rsidP="00C45131">
      <w:pPr>
        <w:pStyle w:val="BodyTextIndent"/>
        <w:tabs>
          <w:tab w:val="clear" w:pos="227"/>
          <w:tab w:val="clear" w:pos="454"/>
          <w:tab w:val="clear" w:pos="680"/>
          <w:tab w:val="left" w:pos="0"/>
          <w:tab w:val="left" w:pos="540"/>
        </w:tabs>
        <w:spacing w:after="0"/>
        <w:ind w:left="0" w:right="29"/>
        <w:rPr>
          <w:rFonts w:asciiTheme="majorBidi" w:eastAsia="Angsana New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35"/>
        </w:rPr>
        <w:t>6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C45131" w:rsidRPr="00732BC3">
        <w:rPr>
          <w:rFonts w:asciiTheme="majorBidi" w:hAnsiTheme="majorBidi" w:cstheme="majorBidi"/>
          <w:b/>
          <w:bCs/>
          <w:sz w:val="28"/>
          <w:szCs w:val="28"/>
        </w:rPr>
        <w:tab/>
      </w:r>
      <w:r w:rsidR="00C45131" w:rsidRPr="00732BC3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0B6637C6" w14:textId="77777777" w:rsidR="00D31D7C" w:rsidRPr="00901965" w:rsidRDefault="00D31D7C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E238B8">
        <w:rPr>
          <w:rFonts w:asciiTheme="majorBidi" w:hAnsiTheme="majorBidi" w:cstheme="majorBidi"/>
          <w:sz w:val="28"/>
          <w:szCs w:val="28"/>
        </w:rPr>
        <w:tab/>
      </w:r>
    </w:p>
    <w:p w14:paraId="6B766066" w14:textId="4565AC7C" w:rsidR="00D31D7C" w:rsidRPr="00A67A8E" w:rsidRDefault="00D97373" w:rsidP="00D31D7C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="Angsana New" w:hAnsi="Angsana New" w:cs="Angsana New"/>
          <w:sz w:val="28"/>
          <w:szCs w:val="28"/>
        </w:rPr>
      </w:pPr>
      <w:r w:rsidRPr="00FB7EB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</w:rPr>
        <w:t>2568</w:t>
      </w:r>
      <w:r w:rsidRPr="00A67A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A67A8E">
        <w:rPr>
          <w:rFonts w:asciiTheme="majorBidi" w:hAnsiTheme="majorBidi" w:cstheme="majorBidi"/>
          <w:sz w:val="28"/>
          <w:szCs w:val="28"/>
        </w:rPr>
        <w:t xml:space="preserve">31 </w:t>
      </w:r>
      <w:r w:rsidRPr="00A67A8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A67A8E">
        <w:rPr>
          <w:rFonts w:asciiTheme="majorBidi" w:hAnsiTheme="majorBidi" w:cstheme="majorBidi"/>
          <w:sz w:val="28"/>
          <w:szCs w:val="28"/>
        </w:rPr>
        <w:t xml:space="preserve"> </w:t>
      </w:r>
      <w:r w:rsidRPr="00D97373">
        <w:rPr>
          <w:rFonts w:asciiTheme="majorBidi" w:hAnsiTheme="majorBidi" w:cstheme="majorBidi"/>
          <w:sz w:val="28"/>
          <w:szCs w:val="28"/>
        </w:rPr>
        <w:t xml:space="preserve">2567 </w:t>
      </w:r>
      <w:r w:rsidR="00D31D7C" w:rsidRPr="00A67A8E">
        <w:rPr>
          <w:rFonts w:ascii="Angsana New" w:eastAsia="Cordia New" w:hAnsi="Angsana New" w:cs="Angsana New"/>
          <w:sz w:val="28"/>
          <w:szCs w:val="28"/>
          <w:cs/>
        </w:rPr>
        <w:t>กลุ่ม</w:t>
      </w:r>
      <w:r w:rsidR="00D31D7C" w:rsidRPr="00A67A8E">
        <w:rPr>
          <w:rFonts w:ascii="Angsana New" w:hAnsi="Angsana New" w:cs="Angsana New"/>
          <w:sz w:val="28"/>
          <w:szCs w:val="28"/>
          <w:cs/>
        </w:rPr>
        <w:t xml:space="preserve">ธนาคารมีเงินให้สินเชื่อที่มีการด้อยค่าด้านเครดิตตาม </w:t>
      </w:r>
      <w:r w:rsidR="00D31D7C" w:rsidRPr="00A67A8E">
        <w:rPr>
          <w:rFonts w:ascii="Angsana New" w:hAnsi="Angsana New" w:cs="Angsana New"/>
          <w:sz w:val="28"/>
          <w:szCs w:val="28"/>
        </w:rPr>
        <w:t xml:space="preserve">TFRS </w:t>
      </w:r>
      <w:r w:rsidR="00BD057F" w:rsidRPr="00A67A8E">
        <w:rPr>
          <w:rFonts w:ascii="Angsana New" w:hAnsi="Angsana New" w:cs="Angsana New"/>
          <w:sz w:val="28"/>
          <w:szCs w:val="28"/>
        </w:rPr>
        <w:t>9</w:t>
      </w:r>
      <w:r w:rsidR="00D31D7C" w:rsidRPr="00A67A8E">
        <w:rPr>
          <w:rFonts w:ascii="Angsana New" w:hAnsi="Angsana New" w:cs="Angsana New"/>
          <w:sz w:val="28"/>
          <w:szCs w:val="28"/>
        </w:rPr>
        <w:t xml:space="preserve"> </w:t>
      </w:r>
      <w:r w:rsidR="00BB0234" w:rsidRPr="00A67A8E">
        <w:rPr>
          <w:rFonts w:ascii="Angsana New" w:hAnsi="Angsana New" w:cs="Angsana New"/>
          <w:sz w:val="28"/>
          <w:szCs w:val="28"/>
          <w:cs/>
        </w:rPr>
        <w:br/>
      </w:r>
      <w:r w:rsidR="00D31D7C" w:rsidRPr="00A67A8E">
        <w:rPr>
          <w:rFonts w:ascii="Angsana New" w:hAnsi="Angsana New" w:cs="Angsana New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7FA03243" w14:textId="2F0FDA3F" w:rsidR="00686449" w:rsidRPr="00901965" w:rsidRDefault="00686449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B5500A" w:rsidRPr="0049568E" w14:paraId="28C7FF6F" w14:textId="77777777" w:rsidTr="00837FA0">
        <w:trPr>
          <w:cantSplit/>
          <w:tblHeader/>
        </w:trPr>
        <w:tc>
          <w:tcPr>
            <w:tcW w:w="5823" w:type="dxa"/>
          </w:tcPr>
          <w:p w14:paraId="1033EFF3" w14:textId="77777777" w:rsidR="00B5500A" w:rsidRPr="00B5500A" w:rsidRDefault="00B5500A" w:rsidP="00837FA0">
            <w:pPr>
              <w:tabs>
                <w:tab w:val="clear" w:pos="445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3388F912" w14:textId="77777777" w:rsidR="00B5500A" w:rsidRPr="00B5500A" w:rsidRDefault="00B5500A" w:rsidP="00837FA0">
            <w:pPr>
              <w:spacing w:line="240" w:lineRule="auto"/>
              <w:ind w:right="-108" w:hanging="108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B550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B5500A" w:rsidRPr="0049568E" w14:paraId="3C5BE539" w14:textId="77777777" w:rsidTr="00837FA0">
        <w:trPr>
          <w:cantSplit/>
          <w:tblHeader/>
        </w:trPr>
        <w:tc>
          <w:tcPr>
            <w:tcW w:w="5823" w:type="dxa"/>
          </w:tcPr>
          <w:p w14:paraId="1B9EFB46" w14:textId="77777777" w:rsidR="00B5500A" w:rsidRPr="00B5500A" w:rsidRDefault="00B5500A" w:rsidP="00837FA0">
            <w:pPr>
              <w:tabs>
                <w:tab w:val="clear" w:pos="445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vAlign w:val="center"/>
          </w:tcPr>
          <w:p w14:paraId="3D1A7DE1" w14:textId="77777777" w:rsidR="00B5500A" w:rsidRPr="00B5500A" w:rsidRDefault="00B5500A" w:rsidP="00837F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5500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D97373" w:rsidRPr="00A962B9" w14:paraId="154723B0" w14:textId="77777777" w:rsidTr="00837FA0">
        <w:trPr>
          <w:cantSplit/>
          <w:tblHeader/>
        </w:trPr>
        <w:tc>
          <w:tcPr>
            <w:tcW w:w="5823" w:type="dxa"/>
          </w:tcPr>
          <w:p w14:paraId="2C75964C" w14:textId="77777777" w:rsidR="00D97373" w:rsidRPr="00B5500A" w:rsidRDefault="00D97373" w:rsidP="00D97373">
            <w:pPr>
              <w:tabs>
                <w:tab w:val="clear" w:pos="445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3613AC3D" w14:textId="1CB1BA7C" w:rsidR="00D97373" w:rsidRPr="00B5500A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มีนาคม</w:t>
            </w:r>
            <w:r w:rsidRPr="000F44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288" w:type="dxa"/>
          </w:tcPr>
          <w:p w14:paraId="2BC376B4" w14:textId="77777777" w:rsidR="00D97373" w:rsidRPr="00B5500A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04ADA95E" w14:textId="2094BB20" w:rsidR="00D97373" w:rsidRPr="00B5500A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0F443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97373" w:rsidRPr="00A962B9" w14:paraId="5CED76CA" w14:textId="77777777" w:rsidTr="00837FA0">
        <w:trPr>
          <w:cantSplit/>
          <w:tblHeader/>
        </w:trPr>
        <w:tc>
          <w:tcPr>
            <w:tcW w:w="5823" w:type="dxa"/>
          </w:tcPr>
          <w:p w14:paraId="6530D4AD" w14:textId="77777777" w:rsidR="00D97373" w:rsidRPr="00B5500A" w:rsidRDefault="00D97373" w:rsidP="00D97373">
            <w:pPr>
              <w:tabs>
                <w:tab w:val="clear" w:pos="445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1D5BE477" w14:textId="7531FE0A" w:rsidR="00D97373" w:rsidRPr="00B5500A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288" w:type="dxa"/>
          </w:tcPr>
          <w:p w14:paraId="6958671E" w14:textId="77777777" w:rsidR="00D97373" w:rsidRPr="00B5500A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7F78EB72" w14:textId="046ABBFE" w:rsidR="00D97373" w:rsidRPr="00B5500A" w:rsidRDefault="00D97373" w:rsidP="00D9737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</w:tr>
      <w:tr w:rsidR="00B5500A" w:rsidRPr="00A962B9" w14:paraId="06FC0631" w14:textId="77777777" w:rsidTr="00837FA0">
        <w:trPr>
          <w:cantSplit/>
        </w:trPr>
        <w:tc>
          <w:tcPr>
            <w:tcW w:w="5823" w:type="dxa"/>
          </w:tcPr>
          <w:p w14:paraId="1D33903B" w14:textId="77777777" w:rsidR="00B5500A" w:rsidRPr="00B5500A" w:rsidRDefault="00B5500A" w:rsidP="00837FA0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50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B5500A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B5500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 </w:t>
            </w:r>
            <w:r w:rsidRPr="00B5500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5E30F702" w14:textId="77777777" w:rsidR="00B5500A" w:rsidRPr="00B5500A" w:rsidRDefault="00B5500A" w:rsidP="00837FA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780DDD2" w14:textId="77777777" w:rsidR="00B5500A" w:rsidRPr="00B5500A" w:rsidRDefault="00B5500A" w:rsidP="00837FA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5CA8FD0" w14:textId="77777777" w:rsidR="00B5500A" w:rsidRPr="00B5500A" w:rsidRDefault="00B5500A" w:rsidP="00837FA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7373" w:rsidRPr="00082BEC" w14:paraId="658EA725" w14:textId="77777777" w:rsidTr="00837FA0">
        <w:trPr>
          <w:cantSplit/>
        </w:trPr>
        <w:tc>
          <w:tcPr>
            <w:tcW w:w="5823" w:type="dxa"/>
          </w:tcPr>
          <w:p w14:paraId="0D86414C" w14:textId="77777777" w:rsidR="00D97373" w:rsidRPr="00B5500A" w:rsidRDefault="00D97373" w:rsidP="00D9737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5500A">
              <w:rPr>
                <w:rFonts w:ascii="Angsana New" w:hAnsi="Angsana New" w:cs="Angsana New"/>
                <w:sz w:val="28"/>
                <w:szCs w:val="28"/>
                <w:cs/>
              </w:rPr>
              <w:t>เงินให้สินเชื่อ</w:t>
            </w:r>
            <w:r w:rsidRPr="00B5500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B5500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7283BCA0" w14:textId="5EA2267A" w:rsidR="00D97373" w:rsidRPr="00B5500A" w:rsidRDefault="00FB0FD2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B0FD2">
              <w:rPr>
                <w:rFonts w:ascii="Angsana New" w:hAnsi="Angsana New" w:cs="Angsana New"/>
                <w:sz w:val="28"/>
                <w:szCs w:val="28"/>
                <w:lang w:val="en-US"/>
              </w:rPr>
              <w:t>7,333,344</w:t>
            </w:r>
          </w:p>
        </w:tc>
        <w:tc>
          <w:tcPr>
            <w:tcW w:w="288" w:type="dxa"/>
          </w:tcPr>
          <w:p w14:paraId="42E832EC" w14:textId="77777777" w:rsidR="00D97373" w:rsidRPr="00B5500A" w:rsidRDefault="00D97373" w:rsidP="00D973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0F657AE" w14:textId="7723D3B2" w:rsidR="00D97373" w:rsidRPr="00D97373" w:rsidRDefault="00D97373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7373">
              <w:rPr>
                <w:rFonts w:ascii="Angsana New" w:hAnsi="Angsana New" w:cs="Angsana New"/>
                <w:sz w:val="28"/>
                <w:szCs w:val="28"/>
                <w:lang w:val="en-US"/>
              </w:rPr>
              <w:t>7,228,417</w:t>
            </w:r>
          </w:p>
        </w:tc>
      </w:tr>
      <w:tr w:rsidR="00D97373" w:rsidRPr="00082BEC" w14:paraId="31D5EB37" w14:textId="77777777" w:rsidTr="00837FA0">
        <w:trPr>
          <w:cantSplit/>
        </w:trPr>
        <w:tc>
          <w:tcPr>
            <w:tcW w:w="5823" w:type="dxa"/>
          </w:tcPr>
          <w:p w14:paraId="2CAF16BA" w14:textId="77777777" w:rsidR="00D97373" w:rsidRPr="00B5500A" w:rsidRDefault="00D97373" w:rsidP="00D9737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B5500A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เงินให้สินเชื่อรวม </w:t>
            </w:r>
            <w:r w:rsidRPr="00B5500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5407A0B5" w14:textId="76CAF06A" w:rsidR="00D97373" w:rsidRPr="00B5500A" w:rsidRDefault="00FB0FD2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B0FD2">
              <w:rPr>
                <w:rFonts w:ascii="Angsana New" w:hAnsi="Angsana New" w:cs="Angsana New"/>
                <w:sz w:val="28"/>
                <w:szCs w:val="28"/>
                <w:lang w:val="en-US"/>
              </w:rPr>
              <w:t>165,889,550</w:t>
            </w:r>
          </w:p>
        </w:tc>
        <w:tc>
          <w:tcPr>
            <w:tcW w:w="288" w:type="dxa"/>
          </w:tcPr>
          <w:p w14:paraId="43AD1001" w14:textId="77777777" w:rsidR="00D97373" w:rsidRPr="00B5500A" w:rsidRDefault="00D97373" w:rsidP="00D973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14BBE71" w14:textId="436F66C8" w:rsidR="00D97373" w:rsidRPr="00D97373" w:rsidRDefault="00D97373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7373">
              <w:rPr>
                <w:rFonts w:ascii="Angsana New" w:hAnsi="Angsana New" w:cs="Angsana New"/>
                <w:sz w:val="28"/>
                <w:szCs w:val="28"/>
                <w:lang w:val="en-US"/>
              </w:rPr>
              <w:t>163,158,616</w:t>
            </w:r>
          </w:p>
        </w:tc>
      </w:tr>
      <w:tr w:rsidR="00D97373" w:rsidRPr="00082BEC" w14:paraId="5C7C028D" w14:textId="77777777" w:rsidTr="00837FA0">
        <w:trPr>
          <w:cantSplit/>
        </w:trPr>
        <w:tc>
          <w:tcPr>
            <w:tcW w:w="5823" w:type="dxa"/>
          </w:tcPr>
          <w:p w14:paraId="76AD619D" w14:textId="77777777" w:rsidR="00D97373" w:rsidRPr="00B5500A" w:rsidRDefault="00D97373" w:rsidP="00D97373">
            <w:pPr>
              <w:tabs>
                <w:tab w:val="clear" w:pos="4451"/>
                <w:tab w:val="left" w:pos="540"/>
                <w:tab w:val="left" w:pos="720"/>
                <w:tab w:val="decimal" w:pos="8820"/>
              </w:tabs>
              <w:spacing w:line="240" w:lineRule="auto"/>
              <w:ind w:right="-72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B5500A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B5500A">
              <w:rPr>
                <w:rFonts w:ascii="Angsana New" w:eastAsia="Angsana New" w:hAnsi="Angsana New" w:cs="Angsana New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B5500A">
              <w:rPr>
                <w:rFonts w:ascii="Angsana New" w:hAnsi="Angsana New" w:cs="Angsana New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7486AC8F" w14:textId="7447C5C4" w:rsidR="00D97373" w:rsidRPr="00B5500A" w:rsidRDefault="00FB0FD2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5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FB0FD2">
              <w:rPr>
                <w:rFonts w:ascii="Angsana New" w:hAnsi="Angsana New" w:cs="Angsana New"/>
                <w:sz w:val="28"/>
                <w:szCs w:val="28"/>
                <w:lang w:val="en-US"/>
              </w:rPr>
              <w:t>4.42</w:t>
            </w:r>
          </w:p>
        </w:tc>
        <w:tc>
          <w:tcPr>
            <w:tcW w:w="288" w:type="dxa"/>
          </w:tcPr>
          <w:p w14:paraId="6D96D2C5" w14:textId="77777777" w:rsidR="00D97373" w:rsidRPr="00B5500A" w:rsidRDefault="00D97373" w:rsidP="00D9737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4E20D444" w14:textId="1D0177F2" w:rsidR="00D97373" w:rsidRPr="00D97373" w:rsidRDefault="00D97373" w:rsidP="00D97373">
            <w:pPr>
              <w:pStyle w:val="acctfourfigures"/>
              <w:tabs>
                <w:tab w:val="clear" w:pos="765"/>
              </w:tabs>
              <w:spacing w:line="240" w:lineRule="auto"/>
              <w:ind w:left="-108" w:right="14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97373">
              <w:rPr>
                <w:rFonts w:ascii="Angsana New" w:hAnsi="Angsana New" w:cs="Angsana New"/>
                <w:sz w:val="28"/>
                <w:szCs w:val="28"/>
                <w:lang w:val="en-US"/>
              </w:rPr>
              <w:t>4.43</w:t>
            </w:r>
          </w:p>
        </w:tc>
      </w:tr>
    </w:tbl>
    <w:p w14:paraId="589CA8E3" w14:textId="77777777" w:rsidR="001D2E8E" w:rsidRPr="00BF0AEB" w:rsidRDefault="001D2E8E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487BDB88" w14:textId="48F3A872" w:rsidR="00686449" w:rsidRPr="00D05718" w:rsidRDefault="00C45131" w:rsidP="00BA2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>
        <w:rPr>
          <w:rFonts w:asciiTheme="majorBidi" w:eastAsia="Angsana New" w:hAnsiTheme="majorBidi" w:cstheme="majorBidi" w:hint="cs"/>
          <w:sz w:val="28"/>
          <w:szCs w:val="28"/>
          <w:cs/>
        </w:rPr>
        <w:t>ในระหว่างงวด</w:t>
      </w:r>
      <w:r w:rsidR="00D97373">
        <w:rPr>
          <w:rFonts w:asciiTheme="majorBidi" w:eastAsia="Angsana New" w:hAnsiTheme="majorBidi" w:cstheme="majorBidi" w:hint="cs"/>
          <w:sz w:val="28"/>
          <w:szCs w:val="28"/>
          <w:cs/>
        </w:rPr>
        <w:t>สาม</w:t>
      </w:r>
      <w:r>
        <w:rPr>
          <w:rFonts w:asciiTheme="majorBidi" w:eastAsia="Angsana New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D97373">
        <w:rPr>
          <w:rFonts w:asciiTheme="majorBidi" w:eastAsia="Angsana New" w:hAnsiTheme="majorBidi" w:cstheme="majorBidi"/>
          <w:sz w:val="28"/>
          <w:szCs w:val="28"/>
        </w:rPr>
        <w:t xml:space="preserve">31 </w:t>
      </w:r>
      <w:r w:rsidR="00D97373">
        <w:rPr>
          <w:rFonts w:asciiTheme="majorBidi" w:eastAsia="Angsana New" w:hAnsiTheme="majorBidi" w:cstheme="majorBidi" w:hint="cs"/>
          <w:sz w:val="28"/>
          <w:szCs w:val="28"/>
          <w:cs/>
        </w:rPr>
        <w:t xml:space="preserve">มีนาคม </w:t>
      </w:r>
      <w:r w:rsidR="00D97373">
        <w:rPr>
          <w:rFonts w:asciiTheme="majorBidi" w:eastAsia="Angsana New" w:hAnsiTheme="majorBidi" w:cstheme="majorBidi"/>
          <w:sz w:val="28"/>
          <w:szCs w:val="28"/>
        </w:rPr>
        <w:t>2568</w:t>
      </w:r>
      <w:r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กลุ่มธนาคาร</w:t>
      </w:r>
      <w:r>
        <w:rPr>
          <w:rFonts w:asciiTheme="majorBidi" w:eastAsia="Angsana New" w:hAnsiTheme="majorBidi" w:cstheme="majorBidi" w:hint="cs"/>
          <w:sz w:val="28"/>
          <w:szCs w:val="28"/>
          <w:cs/>
        </w:rPr>
        <w:t>มีการ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โอนขาย</w:t>
      </w:r>
      <w:r w:rsidR="00796337">
        <w:rPr>
          <w:rFonts w:asciiTheme="majorBidi" w:eastAsia="Angsana New" w:hAnsiTheme="majorBidi" w:cstheme="majorBidi" w:hint="cs"/>
          <w:sz w:val="28"/>
          <w:szCs w:val="28"/>
          <w:cs/>
        </w:rPr>
        <w:t>เงินให้</w:t>
      </w:r>
      <w:r w:rsidR="00163095">
        <w:rPr>
          <w:rFonts w:asciiTheme="majorBidi" w:eastAsia="Angsana New" w:hAnsiTheme="majorBidi" w:cstheme="majorBidi" w:hint="cs"/>
          <w:sz w:val="28"/>
          <w:szCs w:val="28"/>
          <w:cs/>
        </w:rPr>
        <w:t>สินเชื่อที่มีการด้อยค่าด้านเครดิตให้กับ</w:t>
      </w:r>
      <w:r w:rsidR="00163095" w:rsidRPr="00377A74">
        <w:rPr>
          <w:rFonts w:asciiTheme="majorBidi" w:eastAsia="Angsana New" w:hAnsiTheme="majorBidi" w:cstheme="majorBidi" w:hint="cs"/>
          <w:sz w:val="28"/>
          <w:szCs w:val="28"/>
          <w:cs/>
        </w:rPr>
        <w:t>บุคคลภายนอก</w:t>
      </w:r>
      <w:r w:rsidRPr="00377A74">
        <w:rPr>
          <w:rFonts w:asciiTheme="majorBidi" w:eastAsia="Angsana New" w:hAnsiTheme="majorBidi" w:cstheme="majorBidi" w:hint="cs"/>
          <w:sz w:val="28"/>
          <w:szCs w:val="28"/>
          <w:cs/>
        </w:rPr>
        <w:t xml:space="preserve"> </w:t>
      </w:r>
      <w:r w:rsidRPr="00377A74">
        <w:rPr>
          <w:rFonts w:asciiTheme="majorBidi" w:eastAsia="Angsana New" w:hAnsiTheme="majorBidi" w:cstheme="majorBidi"/>
          <w:sz w:val="28"/>
          <w:szCs w:val="28"/>
          <w:cs/>
        </w:rPr>
        <w:t>โดยมีมูลค่าตามบัญชีสุทธิจำนว</w:t>
      </w:r>
      <w:r w:rsidR="00FB0FD2">
        <w:rPr>
          <w:rFonts w:asciiTheme="majorBidi" w:eastAsia="Angsana New" w:hAnsiTheme="majorBidi" w:cstheme="majorBidi" w:hint="cs"/>
          <w:sz w:val="28"/>
          <w:szCs w:val="28"/>
          <w:cs/>
        </w:rPr>
        <w:t>น</w:t>
      </w:r>
      <w:r w:rsidR="00792ACE">
        <w:rPr>
          <w:rFonts w:asciiTheme="majorBidi" w:eastAsia="Angsana New" w:hAnsiTheme="majorBidi" w:cstheme="majorBidi"/>
          <w:sz w:val="28"/>
          <w:szCs w:val="28"/>
        </w:rPr>
        <w:t xml:space="preserve"> 4.3</w:t>
      </w:r>
      <w:r w:rsidRPr="00377A74">
        <w:rPr>
          <w:rFonts w:asciiTheme="majorBidi" w:eastAsia="Angsana New" w:hAnsiTheme="majorBidi" w:cstheme="majorBidi"/>
          <w:sz w:val="28"/>
          <w:szCs w:val="28"/>
        </w:rPr>
        <w:t xml:space="preserve"> </w:t>
      </w:r>
      <w:r w:rsidRPr="00377A74">
        <w:rPr>
          <w:rFonts w:asciiTheme="majorBidi" w:eastAsia="Angsana New" w:hAnsiTheme="majorBidi" w:cstheme="majorBidi"/>
          <w:sz w:val="28"/>
          <w:szCs w:val="28"/>
          <w:cs/>
        </w:rPr>
        <w:t>ล้านบาท</w:t>
      </w:r>
      <w:r w:rsidRPr="00377A74" w:rsidDel="00C45131">
        <w:rPr>
          <w:rFonts w:asciiTheme="majorBidi" w:eastAsia="Angsana New" w:hAnsiTheme="majorBidi" w:cstheme="majorBidi"/>
          <w:sz w:val="28"/>
          <w:szCs w:val="28"/>
          <w:cs/>
        </w:rPr>
        <w:t xml:space="preserve"> </w:t>
      </w:r>
      <w:r w:rsidR="002E7319" w:rsidRPr="00A67A8E">
        <w:rPr>
          <w:rFonts w:asciiTheme="majorBidi" w:eastAsia="Angsana New" w:hAnsiTheme="majorBidi" w:cstheme="majorBidi"/>
          <w:i/>
          <w:iCs/>
          <w:sz w:val="28"/>
          <w:szCs w:val="28"/>
        </w:rPr>
        <w:t>(256</w:t>
      </w:r>
      <w:r w:rsidR="00D97373">
        <w:rPr>
          <w:rFonts w:asciiTheme="majorBidi" w:eastAsia="Angsana New" w:hAnsiTheme="majorBidi" w:cstheme="majorBidi"/>
          <w:i/>
          <w:iCs/>
          <w:sz w:val="28"/>
          <w:szCs w:val="28"/>
        </w:rPr>
        <w:t>7</w:t>
      </w:r>
      <w:r w:rsidR="002E7319" w:rsidRPr="00A67A8E">
        <w:rPr>
          <w:rFonts w:asciiTheme="majorBidi" w:eastAsia="Angsana New" w:hAnsiTheme="majorBidi" w:cstheme="majorBidi"/>
          <w:i/>
          <w:iCs/>
          <w:sz w:val="28"/>
          <w:szCs w:val="28"/>
        </w:rPr>
        <w:t xml:space="preserve">: </w:t>
      </w:r>
      <w:r w:rsidR="00A70C42" w:rsidRPr="00BF0AEB">
        <w:rPr>
          <w:rFonts w:asciiTheme="majorBidi" w:eastAsia="Angsana New" w:hAnsiTheme="majorBidi" w:cstheme="majorBidi"/>
          <w:i/>
          <w:iCs/>
          <w:sz w:val="28"/>
          <w:szCs w:val="28"/>
        </w:rPr>
        <w:t>108.2</w:t>
      </w:r>
      <w:r w:rsidR="00317230">
        <w:rPr>
          <w:rFonts w:asciiTheme="majorBidi" w:eastAsia="Angsana New" w:hAnsiTheme="majorBidi" w:cstheme="majorBidi"/>
          <w:i/>
          <w:iCs/>
          <w:sz w:val="28"/>
          <w:szCs w:val="28"/>
        </w:rPr>
        <w:t xml:space="preserve"> </w:t>
      </w:r>
      <w:r w:rsidR="00317230">
        <w:rPr>
          <w:rFonts w:asciiTheme="majorBidi" w:eastAsia="Angsana New" w:hAnsiTheme="majorBidi" w:cstheme="majorBidi" w:hint="cs"/>
          <w:i/>
          <w:iCs/>
          <w:sz w:val="28"/>
          <w:szCs w:val="28"/>
          <w:cs/>
        </w:rPr>
        <w:t>ล้านบาท</w:t>
      </w:r>
      <w:r w:rsidR="002E7319" w:rsidRPr="00A67A8E">
        <w:rPr>
          <w:rFonts w:asciiTheme="majorBidi" w:eastAsia="Angsana New" w:hAnsiTheme="majorBidi" w:cstheme="majorBidi"/>
          <w:i/>
          <w:iCs/>
          <w:sz w:val="28"/>
          <w:szCs w:val="28"/>
        </w:rPr>
        <w:t>)</w:t>
      </w:r>
    </w:p>
    <w:p w14:paraId="140E6B5A" w14:textId="06A7BDDE" w:rsidR="0057284E" w:rsidRPr="00BF0AEB" w:rsidRDefault="0057284E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5BFC3CF9" w14:textId="77777777" w:rsidR="00317230" w:rsidRPr="00BF0AEB" w:rsidRDefault="00317230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BF0AEB">
        <w:rPr>
          <w:rFonts w:asciiTheme="majorBidi" w:eastAsia="AngsanaNew" w:hAnsiTheme="majorBidi" w:cstheme="majorBidi"/>
          <w:sz w:val="28"/>
          <w:szCs w:val="28"/>
          <w:lang w:eastAsia="en-GB"/>
        </w:rPr>
        <w:br w:type="page"/>
      </w:r>
    </w:p>
    <w:p w14:paraId="111877CE" w14:textId="3431ED79" w:rsidR="00C45131" w:rsidRPr="00D05718" w:rsidRDefault="00486D04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C45131" w:rsidRPr="00D05718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C45131" w:rsidRPr="00D05718">
        <w:rPr>
          <w:rFonts w:asciiTheme="majorBidi" w:hAnsiTheme="majorBidi" w:cstheme="majorBidi"/>
          <w:b/>
          <w:bCs/>
          <w:sz w:val="28"/>
          <w:szCs w:val="28"/>
        </w:rPr>
        <w:tab/>
      </w:r>
      <w:r w:rsidR="00C45131" w:rsidRPr="00D05718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2135314F" w14:textId="77777777" w:rsidR="00D31D7C" w:rsidRPr="00BF0AEB" w:rsidRDefault="00D31D7C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bookmarkStart w:id="4" w:name="_Hlk41135023"/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D31D7C" w:rsidRPr="00D05718" w14:paraId="3E1B6B65" w14:textId="77777777" w:rsidTr="00901B79">
        <w:trPr>
          <w:trHeight w:val="360"/>
        </w:trPr>
        <w:tc>
          <w:tcPr>
            <w:tcW w:w="5850" w:type="dxa"/>
          </w:tcPr>
          <w:p w14:paraId="10B15A7A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EE8A553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D0571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D31D7C" w:rsidRPr="00D05718" w14:paraId="1AFE9F71" w14:textId="77777777" w:rsidTr="00901B79">
        <w:trPr>
          <w:trHeight w:val="360"/>
        </w:trPr>
        <w:tc>
          <w:tcPr>
            <w:tcW w:w="5850" w:type="dxa"/>
          </w:tcPr>
          <w:p w14:paraId="3CF3E07A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2F7798A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D05718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B31567" w:rsidRPr="00D05718" w14:paraId="075B93DC" w14:textId="77777777" w:rsidTr="00901B79">
        <w:trPr>
          <w:trHeight w:val="360"/>
        </w:trPr>
        <w:tc>
          <w:tcPr>
            <w:tcW w:w="5850" w:type="dxa"/>
          </w:tcPr>
          <w:p w14:paraId="353772B7" w14:textId="7AC47108" w:rsidR="00B31567" w:rsidRPr="00D05718" w:rsidRDefault="00B31567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973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1D2E8E"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D973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D9737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2B38A6F4" w14:textId="1CE688D3" w:rsidR="00EA530B" w:rsidRPr="001F648C" w:rsidRDefault="00843AF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97373" w:rsidRPr="002B72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  <w:vAlign w:val="bottom"/>
          </w:tcPr>
          <w:p w14:paraId="3769BBA1" w14:textId="77777777" w:rsidR="00B31567" w:rsidRPr="001F648C" w:rsidRDefault="00B31567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E4FD2EC" w14:textId="2D39D630" w:rsidR="00EA530B" w:rsidRPr="001F648C" w:rsidRDefault="00843AF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val="en-US" w:eastAsia="en-GB"/>
              </w:rPr>
            </w:pPr>
            <w:r w:rsidRPr="001F648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256</w:t>
            </w:r>
            <w:r w:rsidR="00D97373" w:rsidRPr="002B72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D31D7C" w:rsidRPr="00D05718" w14:paraId="3B5D76D6" w14:textId="77777777" w:rsidTr="00901B79">
        <w:trPr>
          <w:trHeight w:val="360"/>
        </w:trPr>
        <w:tc>
          <w:tcPr>
            <w:tcW w:w="5850" w:type="dxa"/>
          </w:tcPr>
          <w:p w14:paraId="5F441698" w14:textId="77777777" w:rsidR="00D31D7C" w:rsidRPr="00D05718" w:rsidRDefault="00D31D7C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2239D7C" w14:textId="77777777" w:rsidR="00D31D7C" w:rsidRPr="00D05718" w:rsidRDefault="00D31D7C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4329" w:rsidRPr="00D05718" w14:paraId="3F9E6D84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3FF08FC5" w14:textId="3530B377" w:rsidR="007B4329" w:rsidRPr="00D05718" w:rsidRDefault="007B4329" w:rsidP="00D0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="00FC77A1"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0AC84226" w14:textId="77777777" w:rsidR="007B4329" w:rsidRPr="00D05718" w:rsidRDefault="007B4329" w:rsidP="00D05718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97373" w:rsidRPr="00D05718" w14:paraId="5E619140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111FDFBB" w14:textId="345E3C07" w:rsidR="00D97373" w:rsidRPr="00D05718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789264F1" w14:textId="1D2B2526" w:rsidR="00D97373" w:rsidRPr="00D05718" w:rsidRDefault="00185AB8" w:rsidP="00D97373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2,877,612</w:t>
            </w:r>
          </w:p>
        </w:tc>
        <w:tc>
          <w:tcPr>
            <w:tcW w:w="360" w:type="dxa"/>
            <w:vAlign w:val="bottom"/>
          </w:tcPr>
          <w:p w14:paraId="23376458" w14:textId="77777777" w:rsidR="00D97373" w:rsidRPr="00D05718" w:rsidRDefault="00D97373" w:rsidP="00D97373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D6B81B" w14:textId="320E7C89" w:rsidR="00D97373" w:rsidRPr="00D05718" w:rsidRDefault="00D97373" w:rsidP="00D97373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</w:t>
            </w:r>
            <w:r w:rsidRPr="009053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111</w:t>
            </w:r>
            <w:r w:rsidRPr="009053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050</w:t>
            </w:r>
          </w:p>
        </w:tc>
      </w:tr>
      <w:tr w:rsidR="00D97373" w:rsidRPr="00D05718" w14:paraId="55B0F948" w14:textId="77777777" w:rsidTr="00901B79">
        <w:trPr>
          <w:trHeight w:val="360"/>
        </w:trPr>
        <w:tc>
          <w:tcPr>
            <w:tcW w:w="5850" w:type="dxa"/>
            <w:vAlign w:val="bottom"/>
          </w:tcPr>
          <w:p w14:paraId="444A3988" w14:textId="71B99B23" w:rsidR="00D97373" w:rsidRPr="00D05718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5250F6C8" w14:textId="1B3CD250" w:rsidR="00D97373" w:rsidRPr="00D05718" w:rsidRDefault="00185AB8" w:rsidP="00D97373">
            <w:pPr>
              <w:pStyle w:val="a"/>
              <w:tabs>
                <w:tab w:val="clear" w:pos="1080"/>
                <w:tab w:val="decimal" w:pos="1443"/>
              </w:tabs>
              <w:ind w:right="9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(5,720)</w:t>
            </w:r>
          </w:p>
        </w:tc>
        <w:tc>
          <w:tcPr>
            <w:tcW w:w="360" w:type="dxa"/>
            <w:vAlign w:val="bottom"/>
          </w:tcPr>
          <w:p w14:paraId="07182AF4" w14:textId="77777777" w:rsidR="00D97373" w:rsidRPr="00D05718" w:rsidRDefault="00D97373" w:rsidP="00D97373">
            <w:pPr>
              <w:pStyle w:val="a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8DEC59" w14:textId="6B7F2365" w:rsidR="00D97373" w:rsidRPr="00D05718" w:rsidRDefault="00D97373" w:rsidP="00D97373">
            <w:pPr>
              <w:pStyle w:val="a"/>
              <w:tabs>
                <w:tab w:val="clear" w:pos="1080"/>
                <w:tab w:val="decimal" w:pos="1255"/>
              </w:tabs>
              <w:ind w:right="18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(</w:t>
            </w: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10</w:t>
            </w:r>
            <w:r w:rsidRPr="009053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0531D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356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)</w:t>
            </w:r>
          </w:p>
        </w:tc>
      </w:tr>
    </w:tbl>
    <w:p w14:paraId="1D3ECB31" w14:textId="77777777" w:rsidR="00A57559" w:rsidRPr="002A4B64" w:rsidRDefault="00A57559" w:rsidP="00A57559">
      <w:pPr>
        <w:tabs>
          <w:tab w:val="clear" w:pos="680"/>
          <w:tab w:val="clear" w:pos="907"/>
          <w:tab w:val="left" w:pos="810"/>
          <w:tab w:val="left" w:pos="990"/>
        </w:tabs>
        <w:rPr>
          <w:rFonts w:asciiTheme="majorBidi" w:hAnsiTheme="majorBidi" w:cstheme="majorBidi"/>
          <w:sz w:val="16"/>
          <w:szCs w:val="16"/>
        </w:rPr>
      </w:pPr>
    </w:p>
    <w:p w14:paraId="78F90CDE" w14:textId="7A18CF32" w:rsidR="002D5D52" w:rsidRPr="00732BC3" w:rsidRDefault="002E7D70" w:rsidP="0000483E">
      <w:pPr>
        <w:pStyle w:val="ListParagraph"/>
        <w:numPr>
          <w:ilvl w:val="0"/>
          <w:numId w:val="11"/>
        </w:numPr>
        <w:tabs>
          <w:tab w:val="clear" w:pos="680"/>
          <w:tab w:val="clear" w:pos="907"/>
          <w:tab w:val="left" w:pos="810"/>
          <w:tab w:val="left" w:pos="990"/>
        </w:tabs>
        <w:ind w:left="1080" w:hanging="540"/>
        <w:rPr>
          <w:rFonts w:asciiTheme="majorBidi" w:hAnsiTheme="majorBidi" w:cstheme="majorBidi"/>
          <w:cs/>
        </w:rPr>
      </w:pPr>
      <w:r w:rsidRPr="00732BC3">
        <w:rPr>
          <w:rFonts w:asciiTheme="majorBidi" w:hAnsiTheme="majorBidi" w:cstheme="majorBidi"/>
          <w:cs/>
        </w:rPr>
        <w:t>เงินให้สินเชื่อแก่ลูกหนี้สุทธิ</w:t>
      </w:r>
      <w:r w:rsidR="00FA6702">
        <w:rPr>
          <w:rFonts w:asciiTheme="majorBidi" w:hAnsiTheme="majorBidi" w:cstheme="majorBidi" w:hint="cs"/>
          <w:cs/>
        </w:rPr>
        <w:t>จาก</w:t>
      </w:r>
      <w:r w:rsidRPr="00732BC3">
        <w:rPr>
          <w:rFonts w:asciiTheme="majorBidi" w:hAnsiTheme="majorBidi" w:cstheme="majorBidi"/>
          <w:cs/>
        </w:rPr>
        <w:t>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68116B92" w14:textId="77777777" w:rsidR="00C17AB7" w:rsidRPr="00BF0AEB" w:rsidRDefault="00C17AB7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bookmarkEnd w:id="4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1D2E8E" w:rsidRPr="00732BC3" w14:paraId="575B52C8" w14:textId="77777777" w:rsidTr="00901B79">
        <w:tc>
          <w:tcPr>
            <w:tcW w:w="5850" w:type="dxa"/>
          </w:tcPr>
          <w:p w14:paraId="59345FC4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94AD85D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</w:tc>
      </w:tr>
      <w:tr w:rsidR="001D2E8E" w:rsidRPr="00732BC3" w14:paraId="605E4228" w14:textId="77777777" w:rsidTr="00901B79">
        <w:tc>
          <w:tcPr>
            <w:tcW w:w="5850" w:type="dxa"/>
          </w:tcPr>
          <w:p w14:paraId="6583AB2E" w14:textId="4EA57AAC" w:rsidR="001D2E8E" w:rsidRPr="00732BC3" w:rsidRDefault="001D2E8E" w:rsidP="006D1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2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74AEC77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งบการเงินเฉพาะธนาคาร</w:t>
            </w:r>
          </w:p>
        </w:tc>
      </w:tr>
      <w:tr w:rsidR="00D97373" w:rsidRPr="00732BC3" w14:paraId="598799C0" w14:textId="77777777" w:rsidTr="00837FA0">
        <w:tc>
          <w:tcPr>
            <w:tcW w:w="5850" w:type="dxa"/>
          </w:tcPr>
          <w:p w14:paraId="1B1CE9D3" w14:textId="77777777" w:rsidR="00D97373" w:rsidRPr="00732BC3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F430FB4" w14:textId="706A4A24" w:rsidR="00D97373" w:rsidRPr="00732BC3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31 </w:t>
            </w: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val="en-US" w:eastAsia="th-TH"/>
              </w:rPr>
              <w:t>มีนาคม</w:t>
            </w: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360" w:type="dxa"/>
          </w:tcPr>
          <w:p w14:paraId="0ABE543F" w14:textId="77777777" w:rsidR="00D97373" w:rsidRPr="00732BC3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2B29EEC" w14:textId="1E6D0062" w:rsidR="00D97373" w:rsidRPr="00732BC3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0F443E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0F443E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D97373" w:rsidRPr="00732BC3" w14:paraId="582B75DD" w14:textId="77777777" w:rsidTr="00837FA0">
        <w:tc>
          <w:tcPr>
            <w:tcW w:w="5850" w:type="dxa"/>
          </w:tcPr>
          <w:p w14:paraId="422248AC" w14:textId="77777777" w:rsidR="00D97373" w:rsidRPr="00732BC3" w:rsidRDefault="00D97373" w:rsidP="00D97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84AB3DE" w14:textId="664EAE20" w:rsidR="00D97373" w:rsidRPr="00732BC3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8</w:t>
            </w:r>
          </w:p>
        </w:tc>
        <w:tc>
          <w:tcPr>
            <w:tcW w:w="360" w:type="dxa"/>
          </w:tcPr>
          <w:p w14:paraId="24E32D22" w14:textId="77777777" w:rsidR="00D97373" w:rsidRPr="00732BC3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3A4730E4" w14:textId="50D6D5A0" w:rsidR="00D97373" w:rsidRPr="00732BC3" w:rsidRDefault="00D97373" w:rsidP="00D97373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F443E"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256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US" w:eastAsia="th-TH"/>
              </w:rPr>
              <w:t>7</w:t>
            </w:r>
          </w:p>
        </w:tc>
      </w:tr>
      <w:tr w:rsidR="001D2E8E" w:rsidRPr="00732BC3" w14:paraId="63E21E2F" w14:textId="77777777" w:rsidTr="00901B79">
        <w:tc>
          <w:tcPr>
            <w:tcW w:w="5850" w:type="dxa"/>
          </w:tcPr>
          <w:p w14:paraId="165593BA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C110462" w14:textId="77777777" w:rsidR="001D2E8E" w:rsidRPr="00732BC3" w:rsidRDefault="001D2E8E">
            <w:pPr>
              <w:pStyle w:val="a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2E8E" w:rsidRPr="00732BC3" w14:paraId="329D9C84" w14:textId="77777777" w:rsidTr="00901B79">
        <w:tc>
          <w:tcPr>
            <w:tcW w:w="5850" w:type="dxa"/>
            <w:vAlign w:val="bottom"/>
          </w:tcPr>
          <w:p w14:paraId="74ACD134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24E2B9D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28FF5F9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80212F1" w14:textId="77777777" w:rsidR="001D2E8E" w:rsidRPr="00732BC3" w:rsidRDefault="001D2E8E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1AC4CAB8" w14:textId="77777777" w:rsidTr="00901B79">
        <w:tc>
          <w:tcPr>
            <w:tcW w:w="5850" w:type="dxa"/>
            <w:vAlign w:val="bottom"/>
          </w:tcPr>
          <w:p w14:paraId="638A3C2F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4933B4CF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FAC4BF4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EAB8EA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5F0E04F2" w14:textId="77777777" w:rsidTr="00901B79">
        <w:tc>
          <w:tcPr>
            <w:tcW w:w="5850" w:type="dxa"/>
            <w:vAlign w:val="bottom"/>
          </w:tcPr>
          <w:p w14:paraId="0AA1A2EE" w14:textId="701EB28A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โดยในระหว่าง</w:t>
            </w:r>
            <w:r w:rsidR="005912BC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งวด</w:t>
            </w:r>
            <w:r w:rsidR="00366626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75F42CC5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3667721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CF506AD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7B4772A3" w14:textId="77777777" w:rsidTr="00901B79">
        <w:tc>
          <w:tcPr>
            <w:tcW w:w="5850" w:type="dxa"/>
            <w:vAlign w:val="bottom"/>
          </w:tcPr>
          <w:p w14:paraId="37E0998C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3E6F5D56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515C7F0A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4827175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D2E8E" w:rsidRPr="00732BC3" w14:paraId="608533A7" w14:textId="77777777" w:rsidTr="00901B79">
        <w:tc>
          <w:tcPr>
            <w:tcW w:w="5850" w:type="dxa"/>
            <w:vAlign w:val="bottom"/>
          </w:tcPr>
          <w:p w14:paraId="7F05CEF2" w14:textId="77777777" w:rsidR="001D2E8E" w:rsidRPr="00732BC3" w:rsidRDefault="001D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1CE1244F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043AB110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AA7556E" w14:textId="77777777" w:rsidR="001D2E8E" w:rsidRPr="00732BC3" w:rsidRDefault="001D2E8E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43AFC" w:rsidRPr="00732BC3" w14:paraId="66C3AC9C" w14:textId="77777777" w:rsidTr="00901B79">
        <w:tc>
          <w:tcPr>
            <w:tcW w:w="5850" w:type="dxa"/>
            <w:vAlign w:val="bottom"/>
          </w:tcPr>
          <w:p w14:paraId="711B6D93" w14:textId="77777777" w:rsidR="00843AFC" w:rsidRPr="00732BC3" w:rsidRDefault="00843AFC" w:rsidP="0084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ที่คาดว่าจะเกิดขึ้นตลอดอายุ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1530" w:type="dxa"/>
            <w:vAlign w:val="bottom"/>
          </w:tcPr>
          <w:p w14:paraId="44478D6C" w14:textId="6255CECF" w:rsidR="00843AFC" w:rsidRPr="00A67A8E" w:rsidRDefault="00FB0FD2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0F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</w:t>
            </w:r>
            <w:r w:rsidRPr="00FB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0F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869</w:t>
            </w:r>
            <w:r w:rsidRPr="00FB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0FD2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780</w:t>
            </w:r>
          </w:p>
        </w:tc>
        <w:tc>
          <w:tcPr>
            <w:tcW w:w="360" w:type="dxa"/>
          </w:tcPr>
          <w:p w14:paraId="08094D2B" w14:textId="77777777" w:rsidR="00843AFC" w:rsidRPr="00732BC3" w:rsidRDefault="00843AFC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E2116F" w14:textId="07D9A34A" w:rsidR="00843AFC" w:rsidRPr="00732BC3" w:rsidRDefault="00AA6576" w:rsidP="00843AFC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2,133,046</w:t>
            </w:r>
          </w:p>
        </w:tc>
      </w:tr>
    </w:tbl>
    <w:p w14:paraId="3A390DF3" w14:textId="77777777" w:rsidR="000F6531" w:rsidRPr="00BF0AEB" w:rsidRDefault="000F6531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43ECF36E" w14:textId="0FE6B480" w:rsidR="00154B4F" w:rsidRDefault="00154B4F" w:rsidP="00154B4F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</w:pPr>
      <w:r w:rsidRPr="00795251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ณ วันที่ </w:t>
      </w:r>
      <w:r w:rsidRPr="00795251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31 </w:t>
      </w:r>
      <w:r w:rsidRPr="00795251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มีนาคม </w:t>
      </w:r>
      <w:r w:rsidRPr="00795251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2568 </w:t>
      </w:r>
      <w:r w:rsidRPr="00F2615E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กลุ่ม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ธนาคารให้ความช่วยเหลือ</w:t>
      </w:r>
      <w:r w:rsidR="005A1612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ลูกหนี้รายย่อยและลูกหนี้วิสาหกิจขนาดกลางและขนาด</w:t>
      </w:r>
      <w:r w:rsidR="00AD2F89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ย่อมภายใต้โครงการ</w:t>
      </w:r>
      <w:r w:rsidR="00BA418B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 </w:t>
      </w:r>
      <w:r w:rsidR="00BA418B">
        <w:rPr>
          <w:rFonts w:asciiTheme="majorBidi" w:eastAsia="AngsanaNew" w:hAnsiTheme="majorBidi" w:cstheme="majorBidi"/>
          <w:sz w:val="28"/>
          <w:szCs w:val="28"/>
          <w:lang w:eastAsia="en-GB"/>
        </w:rPr>
        <w:t>“</w:t>
      </w:r>
      <w:r w:rsidR="00BA418B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คุณสู้ เราช่วย</w:t>
      </w:r>
      <w:r w:rsidR="00BA418B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” </w:t>
      </w:r>
      <w:r w:rsidR="00BA418B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ตาม</w:t>
      </w:r>
      <w:r w:rsidR="00880C23" w:rsidRPr="00880C23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หนังสือเวียนที่</w:t>
      </w:r>
      <w:r w:rsidR="00880C23" w:rsidRPr="00880C23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 xml:space="preserve"> </w:t>
      </w:r>
      <w:r w:rsidR="00880C23" w:rsidRPr="00880C23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ธปท</w:t>
      </w:r>
      <w:r w:rsidR="00880C23" w:rsidRPr="00880C23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>.</w:t>
      </w:r>
      <w:r w:rsidR="00880C23" w:rsidRPr="00880C23">
        <w:rPr>
          <w:rFonts w:asciiTheme="majorBidi" w:eastAsia="AngsanaNew" w:hAnsiTheme="majorBidi" w:cs="Angsana New" w:hint="cs"/>
          <w:sz w:val="28"/>
          <w:szCs w:val="28"/>
          <w:cs/>
          <w:lang w:eastAsia="en-GB"/>
        </w:rPr>
        <w:t>ว</w:t>
      </w:r>
      <w:r w:rsidR="00880C23" w:rsidRPr="00880C23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>.</w:t>
      </w:r>
      <w:r w:rsidR="0024430F">
        <w:rPr>
          <w:rFonts w:asciiTheme="majorBidi" w:eastAsia="AngsanaNew" w:hAnsiTheme="majorBidi" w:cs="Angsana New"/>
          <w:sz w:val="28"/>
          <w:szCs w:val="28"/>
          <w:lang w:eastAsia="en-GB"/>
        </w:rPr>
        <w:t xml:space="preserve"> 2797/2567</w:t>
      </w:r>
      <w:r w:rsidR="00880C23" w:rsidRPr="00880C23">
        <w:rPr>
          <w:rFonts w:asciiTheme="majorBidi" w:eastAsia="AngsanaNew" w:hAnsiTheme="majorBidi" w:cs="Angsana New"/>
          <w:sz w:val="28"/>
          <w:szCs w:val="28"/>
          <w:cs/>
          <w:lang w:eastAsia="en-GB"/>
        </w:rPr>
        <w:t xml:space="preserve"> 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โดยประมาณร้อยละ </w:t>
      </w:r>
      <w:bookmarkStart w:id="5" w:name="_Hlk196396105"/>
      <w:r w:rsidR="000D1296">
        <w:rPr>
          <w:rFonts w:asciiTheme="majorBidi" w:eastAsia="AngsanaNew" w:hAnsiTheme="majorBidi" w:cstheme="majorBidi"/>
          <w:sz w:val="28"/>
          <w:szCs w:val="28"/>
          <w:lang w:eastAsia="en-GB"/>
        </w:rPr>
        <w:t>2.</w:t>
      </w:r>
      <w:bookmarkEnd w:id="5"/>
      <w:r w:rsidR="00180347"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1 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ของมูลค่าตามบัญชีขั้นต้นของ</w:t>
      </w:r>
      <w:r w:rsidR="009258F3">
        <w:rPr>
          <w:rFonts w:asciiTheme="majorBidi" w:eastAsia="AngsanaNew" w:hAnsiTheme="majorBidi" w:cstheme="majorBidi"/>
          <w:sz w:val="28"/>
          <w:szCs w:val="28"/>
          <w:lang w:eastAsia="en-GB"/>
        </w:rPr>
        <w:br/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เงินให้สินเชื่อ</w:t>
      </w:r>
      <w:r w:rsidR="009258F3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แก่ลูกหนี้</w:t>
      </w:r>
    </w:p>
    <w:p w14:paraId="4C14B5CB" w14:textId="77777777" w:rsidR="00154B4F" w:rsidRPr="00BF0AEB" w:rsidRDefault="00154B4F" w:rsidP="00BF0AEB">
      <w:pPr>
        <w:tabs>
          <w:tab w:val="clear" w:pos="227"/>
          <w:tab w:val="clear" w:pos="454"/>
          <w:tab w:val="clear" w:pos="680"/>
          <w:tab w:val="left" w:pos="540"/>
        </w:tabs>
        <w:ind w:left="533" w:right="29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31B64107" w14:textId="77777777" w:rsidR="000F6531" w:rsidRPr="00732BC3" w:rsidRDefault="000F6531" w:rsidP="00901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  <w:sectPr w:rsidR="000F6531" w:rsidRPr="00732BC3" w:rsidSect="008579D2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B7C87" w14:textId="4F3F15D3" w:rsidR="00C45131" w:rsidRPr="00732BC3" w:rsidRDefault="00366626" w:rsidP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6F460D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lastRenderedPageBreak/>
        <w:t>6</w:t>
      </w:r>
      <w:r w:rsidR="00C45131" w:rsidRPr="006F460D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>.</w:t>
      </w:r>
      <w:r w:rsidR="00C45131" w:rsidRPr="006F460D">
        <w:rPr>
          <w:rFonts w:asciiTheme="majorBidi" w:eastAsia="Angsana New" w:hAnsiTheme="majorBidi" w:cstheme="majorBidi"/>
          <w:b/>
          <w:bCs/>
          <w:sz w:val="28"/>
          <w:szCs w:val="28"/>
        </w:rPr>
        <w:t>6</w:t>
      </w:r>
      <w:r w:rsidR="00C45131" w:rsidRPr="006F460D">
        <w:rPr>
          <w:rFonts w:asciiTheme="majorBidi" w:eastAsia="Angsana New" w:hAnsiTheme="majorBidi" w:cstheme="majorBidi"/>
          <w:b/>
          <w:bCs/>
          <w:sz w:val="28"/>
          <w:szCs w:val="28"/>
          <w:lang w:bidi="ar-SA"/>
        </w:rPr>
        <w:tab/>
      </w:r>
      <w:r w:rsidR="00C45131" w:rsidRPr="006F460D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2B761309" w14:textId="3FE3FE70" w:rsidR="000F6531" w:rsidRPr="00E417B0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28"/>
          <w:szCs w:val="28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8"/>
        <w:gridCol w:w="1349"/>
        <w:gridCol w:w="239"/>
        <w:gridCol w:w="1295"/>
        <w:gridCol w:w="239"/>
        <w:gridCol w:w="1340"/>
        <w:gridCol w:w="239"/>
        <w:gridCol w:w="1298"/>
        <w:gridCol w:w="239"/>
        <w:gridCol w:w="1385"/>
        <w:gridCol w:w="239"/>
        <w:gridCol w:w="1295"/>
        <w:gridCol w:w="239"/>
        <w:gridCol w:w="1144"/>
      </w:tblGrid>
      <w:tr w:rsidR="00124644" w:rsidRPr="00732BC3" w14:paraId="207F0218" w14:textId="77777777" w:rsidTr="00124644">
        <w:tc>
          <w:tcPr>
            <w:tcW w:w="1249" w:type="pct"/>
          </w:tcPr>
          <w:p w14:paraId="5543EA3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97C4C1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124644" w:rsidRPr="00732BC3" w14:paraId="0ED3B5E2" w14:textId="77777777" w:rsidTr="00124644">
        <w:tc>
          <w:tcPr>
            <w:tcW w:w="1249" w:type="pct"/>
          </w:tcPr>
          <w:p w14:paraId="438004F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751" w:type="pct"/>
            <w:gridSpan w:val="13"/>
          </w:tcPr>
          <w:p w14:paraId="214C7FE8" w14:textId="68D2F580" w:rsidR="00124644" w:rsidRPr="00732BC3" w:rsidRDefault="00AA6576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85AFF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="00985AFF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="00124644"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124644" w:rsidRPr="00732BC3" w14:paraId="02ADE427" w14:textId="77777777" w:rsidTr="00124644">
        <w:tc>
          <w:tcPr>
            <w:tcW w:w="1249" w:type="pct"/>
          </w:tcPr>
          <w:p w14:paraId="6AF56755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38A059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063AD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270D2088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3DA5B8A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19A8CD4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7BD91AD9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2" w:type="pct"/>
          </w:tcPr>
          <w:p w14:paraId="52E7FE27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290DF9C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93" w:type="pct"/>
          </w:tcPr>
          <w:p w14:paraId="1835334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4BFDADD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E02288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85" w:type="pct"/>
          </w:tcPr>
          <w:p w14:paraId="13D8C73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7E5E4C9B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6A5F5196" w14:textId="77777777" w:rsidTr="00124644">
        <w:tc>
          <w:tcPr>
            <w:tcW w:w="1249" w:type="pct"/>
          </w:tcPr>
          <w:p w14:paraId="641659C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487FD8B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6BA949F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58870A4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FA3252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40D4582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D47937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2DF1CD6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06265C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49E65576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24695A2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78B33153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5" w:type="pct"/>
          </w:tcPr>
          <w:p w14:paraId="0D7823B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54FF8A09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124644" w:rsidRPr="00732BC3" w14:paraId="7FE2C3EB" w14:textId="77777777" w:rsidTr="00124644">
        <w:tc>
          <w:tcPr>
            <w:tcW w:w="1249" w:type="pct"/>
          </w:tcPr>
          <w:p w14:paraId="65C9CAE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80" w:type="pct"/>
          </w:tcPr>
          <w:p w14:paraId="097A9B0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3F990B9E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61" w:type="pct"/>
          </w:tcPr>
          <w:p w14:paraId="6D5F8436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0460075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77" w:type="pct"/>
          </w:tcPr>
          <w:p w14:paraId="7305D0CB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4127ED30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2" w:type="pct"/>
          </w:tcPr>
          <w:p w14:paraId="33C32494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4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05F08F2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93" w:type="pct"/>
          </w:tcPr>
          <w:p w14:paraId="38E71B2F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150AA9C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61" w:type="pct"/>
          </w:tcPr>
          <w:p w14:paraId="5520DB23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5" w:type="pct"/>
          </w:tcPr>
          <w:p w14:paraId="6883BA5C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07" w:type="pct"/>
          </w:tcPr>
          <w:p w14:paraId="209143CD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124644" w:rsidRPr="00732BC3" w14:paraId="3B14D4DA" w14:textId="77777777" w:rsidTr="00124644">
        <w:tc>
          <w:tcPr>
            <w:tcW w:w="1249" w:type="pct"/>
          </w:tcPr>
          <w:p w14:paraId="39831445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51" w:type="pct"/>
            <w:gridSpan w:val="13"/>
          </w:tcPr>
          <w:p w14:paraId="74AD6551" w14:textId="77777777" w:rsidR="00124644" w:rsidRPr="00732BC3" w:rsidRDefault="00124644" w:rsidP="00124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72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B4B0D" w:rsidRPr="00732BC3" w14:paraId="38E7DF25" w14:textId="77777777" w:rsidTr="00124644">
        <w:tc>
          <w:tcPr>
            <w:tcW w:w="1249" w:type="pct"/>
          </w:tcPr>
          <w:p w14:paraId="293695EC" w14:textId="77777777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80" w:type="pct"/>
          </w:tcPr>
          <w:p w14:paraId="2E2259B3" w14:textId="399A959E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D129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605</w:t>
            </w:r>
            <w:r w:rsidRPr="000D1296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0D129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559</w:t>
            </w:r>
          </w:p>
        </w:tc>
        <w:tc>
          <w:tcPr>
            <w:tcW w:w="85" w:type="pct"/>
          </w:tcPr>
          <w:p w14:paraId="76D7EF22" w14:textId="77777777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54FDD3A7" w14:textId="7A6AAD7B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514,203</w:t>
            </w:r>
          </w:p>
        </w:tc>
        <w:tc>
          <w:tcPr>
            <w:tcW w:w="85" w:type="pct"/>
          </w:tcPr>
          <w:p w14:paraId="28AD8184" w14:textId="77777777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234E623F" w14:textId="698E34C7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441,368</w:t>
            </w:r>
          </w:p>
        </w:tc>
        <w:tc>
          <w:tcPr>
            <w:tcW w:w="85" w:type="pct"/>
          </w:tcPr>
          <w:p w14:paraId="111BD4B2" w14:textId="77777777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73BB60EA" w14:textId="0F8BA21E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319,378</w:t>
            </w:r>
          </w:p>
        </w:tc>
        <w:tc>
          <w:tcPr>
            <w:tcW w:w="85" w:type="pct"/>
          </w:tcPr>
          <w:p w14:paraId="7681F04F" w14:textId="77777777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71ECF7EA" w14:textId="7AD71AFB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177,174</w:t>
            </w:r>
          </w:p>
        </w:tc>
        <w:tc>
          <w:tcPr>
            <w:tcW w:w="85" w:type="pct"/>
          </w:tcPr>
          <w:p w14:paraId="2AEFB788" w14:textId="77777777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960A90F" w14:textId="29331754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100,90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4</w:t>
            </w:r>
          </w:p>
        </w:tc>
        <w:tc>
          <w:tcPr>
            <w:tcW w:w="85" w:type="pct"/>
          </w:tcPr>
          <w:p w14:paraId="1C427753" w14:textId="77777777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3CE85A95" w14:textId="2812CD01" w:rsidR="001B4B0D" w:rsidRPr="00732BC3" w:rsidRDefault="001B4B0D" w:rsidP="001B4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2,158,58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</w:t>
            </w:r>
          </w:p>
        </w:tc>
      </w:tr>
      <w:tr w:rsidR="007C0279" w:rsidRPr="00732BC3" w14:paraId="77053529" w14:textId="77777777" w:rsidTr="00124644">
        <w:tc>
          <w:tcPr>
            <w:tcW w:w="1249" w:type="pct"/>
          </w:tcPr>
          <w:p w14:paraId="3268603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693EF1CB" w14:textId="1CC48430" w:rsidR="007C0279" w:rsidRPr="00732BC3" w:rsidRDefault="001B4B0D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2ECEE937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52D5AF1B" w14:textId="3A0FF28A" w:rsidR="007C0279" w:rsidRPr="00BF0AEB" w:rsidRDefault="001B4B0D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85" w:type="pct"/>
          </w:tcPr>
          <w:p w14:paraId="6AAB8DA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526525C4" w14:textId="10D86E74" w:rsidR="007C0279" w:rsidRPr="00732BC3" w:rsidRDefault="001B4B0D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0D66A69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14:paraId="3611FF9E" w14:textId="5A121535" w:rsidR="007C0279" w:rsidRPr="00732BC3" w:rsidRDefault="001B4B0D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6B88278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6161BC7C" w14:textId="02C46D85" w:rsidR="007C0279" w:rsidRPr="00732BC3" w:rsidRDefault="001B4B0D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5" w:type="pct"/>
          </w:tcPr>
          <w:p w14:paraId="7D88DBDA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06672F3D" w14:textId="52FCFFA4" w:rsidR="007C0279" w:rsidRPr="00732BC3" w:rsidRDefault="001B4B0D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  <w:tc>
          <w:tcPr>
            <w:tcW w:w="85" w:type="pct"/>
          </w:tcPr>
          <w:p w14:paraId="3F8BE02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7422D2FD" w14:textId="3A90AA9A" w:rsidR="007C0279" w:rsidRPr="00732BC3" w:rsidRDefault="001B4B0D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</w:p>
        </w:tc>
      </w:tr>
      <w:tr w:rsidR="007C0279" w:rsidRPr="00732BC3" w14:paraId="03503265" w14:textId="77777777" w:rsidTr="00124644">
        <w:tc>
          <w:tcPr>
            <w:tcW w:w="1249" w:type="pct"/>
          </w:tcPr>
          <w:p w14:paraId="1DD54C79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AE38B10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65A94C5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7C0A06A1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27AD501E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</w:tcPr>
          <w:p w14:paraId="3EE74BAA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4A4E9E83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4523D4B1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AA3609F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38BE70D4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CFB5046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504396C6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4BFC01D2" w14:textId="77777777" w:rsidR="007C0279" w:rsidRPr="00732BC3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14:paraId="1DDEB19A" w14:textId="77777777" w:rsidR="007C0279" w:rsidRPr="00732BC3" w:rsidDel="003E022C" w:rsidRDefault="007C0279" w:rsidP="007C0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</w:tr>
      <w:tr w:rsidR="00A77480" w:rsidRPr="00732BC3" w14:paraId="235A7911" w14:textId="77777777" w:rsidTr="00124644">
        <w:tc>
          <w:tcPr>
            <w:tcW w:w="1249" w:type="pct"/>
          </w:tcPr>
          <w:p w14:paraId="36AA112D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3561C5F0" w14:textId="2457C196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129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605</w:t>
            </w:r>
            <w:r w:rsidRPr="000D1296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0D129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559</w:t>
            </w:r>
          </w:p>
        </w:tc>
        <w:tc>
          <w:tcPr>
            <w:tcW w:w="85" w:type="pct"/>
          </w:tcPr>
          <w:p w14:paraId="02F369D3" w14:textId="77777777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4F2F6AC4" w14:textId="55AA620B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514,203</w:t>
            </w:r>
          </w:p>
        </w:tc>
        <w:tc>
          <w:tcPr>
            <w:tcW w:w="85" w:type="pct"/>
          </w:tcPr>
          <w:p w14:paraId="691FB400" w14:textId="77777777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pct"/>
            <w:tcBorders>
              <w:bottom w:val="double" w:sz="4" w:space="0" w:color="auto"/>
            </w:tcBorders>
          </w:tcPr>
          <w:p w14:paraId="004949D5" w14:textId="048035F0" w:rsidR="00A77480" w:rsidRPr="00BA7F64" w:rsidDel="003E022C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441,368</w:t>
            </w:r>
          </w:p>
        </w:tc>
        <w:tc>
          <w:tcPr>
            <w:tcW w:w="85" w:type="pct"/>
          </w:tcPr>
          <w:p w14:paraId="16A21E17" w14:textId="77777777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2" w:type="pct"/>
            <w:tcBorders>
              <w:bottom w:val="double" w:sz="4" w:space="0" w:color="auto"/>
            </w:tcBorders>
          </w:tcPr>
          <w:p w14:paraId="64690430" w14:textId="45A1E7EB" w:rsidR="00A77480" w:rsidRPr="00BA7F64" w:rsidDel="003E022C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319,378</w:t>
            </w:r>
          </w:p>
        </w:tc>
        <w:tc>
          <w:tcPr>
            <w:tcW w:w="85" w:type="pct"/>
          </w:tcPr>
          <w:p w14:paraId="2BD2979C" w14:textId="77777777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</w:tcPr>
          <w:p w14:paraId="490F167C" w14:textId="6F4AF0E5" w:rsidR="00A77480" w:rsidRPr="00BA7F64" w:rsidDel="003E022C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177,174</w:t>
            </w:r>
          </w:p>
        </w:tc>
        <w:tc>
          <w:tcPr>
            <w:tcW w:w="85" w:type="pct"/>
          </w:tcPr>
          <w:p w14:paraId="62DE7294" w14:textId="77777777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</w:tcPr>
          <w:p w14:paraId="0ADE8850" w14:textId="5AED9AE1" w:rsidR="00A77480" w:rsidRPr="00BA7F64" w:rsidDel="003E022C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100,90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4</w:t>
            </w:r>
          </w:p>
        </w:tc>
        <w:tc>
          <w:tcPr>
            <w:tcW w:w="85" w:type="pct"/>
          </w:tcPr>
          <w:p w14:paraId="162011CC" w14:textId="77777777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" w:type="pct"/>
          </w:tcPr>
          <w:p w14:paraId="67578371" w14:textId="051F354D" w:rsidR="00A77480" w:rsidRPr="00BA7F64" w:rsidDel="003E022C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2,158,58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6</w:t>
            </w:r>
          </w:p>
        </w:tc>
      </w:tr>
      <w:tr w:rsidR="00A77480" w:rsidRPr="00732BC3" w14:paraId="2B6B3F47" w14:textId="77777777" w:rsidTr="00124644">
        <w:tc>
          <w:tcPr>
            <w:tcW w:w="1249" w:type="pct"/>
          </w:tcPr>
          <w:p w14:paraId="60E3540B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80" w:type="pct"/>
          </w:tcPr>
          <w:p w14:paraId="0C1C2628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5" w:type="pct"/>
          </w:tcPr>
          <w:p w14:paraId="2EF07F2F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5B4BFFD2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DA1FBA6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1A3FD969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E845D46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2" w:type="pct"/>
          </w:tcPr>
          <w:p w14:paraId="56FB0EE2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7876E6BD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</w:tcPr>
          <w:p w14:paraId="047EDD6B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120115FC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61" w:type="pct"/>
          </w:tcPr>
          <w:p w14:paraId="4EB51C4B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150B487C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</w:tcPr>
          <w:p w14:paraId="6CE86B5A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77480" w:rsidRPr="00732BC3" w14:paraId="52158C9D" w14:textId="77777777" w:rsidTr="00124644">
        <w:tc>
          <w:tcPr>
            <w:tcW w:w="1249" w:type="pct"/>
          </w:tcPr>
          <w:p w14:paraId="4C6749B4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80" w:type="pct"/>
          </w:tcPr>
          <w:p w14:paraId="31836019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180A7387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63FED0B7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199F20B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49E7699C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DCB68CD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0F80663B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4BDE8C2C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33B44A4E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6934F68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7C59FDAD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65DF31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163032B2" w14:textId="536484B5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17,942</w:t>
            </w:r>
          </w:p>
        </w:tc>
      </w:tr>
      <w:tr w:rsidR="00A77480" w:rsidRPr="00732BC3" w14:paraId="739CFB12" w14:textId="77777777" w:rsidTr="00124644">
        <w:tc>
          <w:tcPr>
            <w:tcW w:w="1249" w:type="pct"/>
          </w:tcPr>
          <w:p w14:paraId="1FC0347C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80" w:type="pct"/>
          </w:tcPr>
          <w:p w14:paraId="2BAA3D88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D0764FF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5FBA5544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A65E840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028B8ADD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E5AE8D2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40A2A465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A899AF2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4C0A111A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93EEE75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E4EDA71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21EF604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</w:tcPr>
          <w:p w14:paraId="28D0F6E8" w14:textId="77777777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</w:p>
        </w:tc>
      </w:tr>
      <w:tr w:rsidR="00A77480" w:rsidRPr="00732BC3" w14:paraId="46EBE250" w14:textId="77777777" w:rsidTr="00124644">
        <w:tc>
          <w:tcPr>
            <w:tcW w:w="1249" w:type="pct"/>
          </w:tcPr>
          <w:p w14:paraId="6858C4BE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 xml:space="preserve">        </w:t>
            </w:r>
            <w:r w:rsidRPr="00732BC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80" w:type="pct"/>
          </w:tcPr>
          <w:p w14:paraId="308099BF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5096FD5E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4B82D5D7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75527903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7" w:type="pct"/>
          </w:tcPr>
          <w:p w14:paraId="77F9551C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3342F81A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2" w:type="pct"/>
          </w:tcPr>
          <w:p w14:paraId="2B34CAB3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350F2EC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93" w:type="pct"/>
          </w:tcPr>
          <w:p w14:paraId="7383FC8E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297CD5F6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1" w:type="pct"/>
          </w:tcPr>
          <w:p w14:paraId="35291A4E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5" w:type="pct"/>
          </w:tcPr>
          <w:p w14:paraId="04E2F74F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14:paraId="1236446E" w14:textId="70630C30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(</w:t>
            </w:r>
            <w:r w:rsidRPr="000D1296"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53,714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  <w:t>)</w:t>
            </w:r>
          </w:p>
        </w:tc>
      </w:tr>
      <w:tr w:rsidR="00A77480" w:rsidRPr="00732BC3" w14:paraId="1042F352" w14:textId="77777777" w:rsidTr="00124644">
        <w:tc>
          <w:tcPr>
            <w:tcW w:w="1249" w:type="pct"/>
          </w:tcPr>
          <w:p w14:paraId="6255F34C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eastAsia="Times New Roman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80" w:type="pct"/>
          </w:tcPr>
          <w:p w14:paraId="16639B74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64F79C0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31FE6E9A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" w:type="pct"/>
          </w:tcPr>
          <w:p w14:paraId="08E5D819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77" w:type="pct"/>
          </w:tcPr>
          <w:p w14:paraId="749FFBDD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8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388E43BF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2" w:type="pct"/>
          </w:tcPr>
          <w:p w14:paraId="44C9D6F8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86" w:right="-111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0E48C71B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93" w:type="pct"/>
          </w:tcPr>
          <w:p w14:paraId="190B1693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" w:type="pct"/>
          </w:tcPr>
          <w:p w14:paraId="596DCEFB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61" w:type="pct"/>
          </w:tcPr>
          <w:p w14:paraId="64AA5B42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5" w:type="pct"/>
          </w:tcPr>
          <w:p w14:paraId="767BD847" w14:textId="77777777" w:rsidR="00A77480" w:rsidRPr="00732BC3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93" w:right="-268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50BD1" w14:textId="685B87C5" w:rsidR="00A77480" w:rsidRPr="00BA7F64" w:rsidRDefault="00A77480" w:rsidP="00A7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6" w:right="-100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0D1296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2,122,81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 w:bidi="ar-SA"/>
              </w:rPr>
              <w:t>4</w:t>
            </w:r>
          </w:p>
        </w:tc>
      </w:tr>
    </w:tbl>
    <w:p w14:paraId="0D2EBE37" w14:textId="77777777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254E12B" w14:textId="77777777" w:rsidR="00124644" w:rsidRPr="00732BC3" w:rsidRDefault="00124644">
      <w:pPr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</w:rPr>
        <w:br w:type="page"/>
      </w:r>
    </w:p>
    <w:p w14:paraId="7CB17E93" w14:textId="77777777" w:rsidR="009E5A5A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  <w:r w:rsidRPr="00732BC3">
        <w:rPr>
          <w:rFonts w:asciiTheme="majorBidi" w:hAnsiTheme="majorBidi" w:cstheme="majorBidi"/>
          <w:sz w:val="2"/>
          <w:szCs w:val="2"/>
          <w:cs/>
          <w:lang w:val="en-GB"/>
        </w:rPr>
        <w:lastRenderedPageBreak/>
        <w:t>ฃ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6"/>
        <w:gridCol w:w="1348"/>
        <w:gridCol w:w="239"/>
        <w:gridCol w:w="1294"/>
        <w:gridCol w:w="239"/>
        <w:gridCol w:w="1340"/>
        <w:gridCol w:w="239"/>
        <w:gridCol w:w="1297"/>
        <w:gridCol w:w="239"/>
        <w:gridCol w:w="1385"/>
        <w:gridCol w:w="239"/>
        <w:gridCol w:w="1294"/>
        <w:gridCol w:w="239"/>
        <w:gridCol w:w="1322"/>
      </w:tblGrid>
      <w:tr w:rsidR="009E5A5A" w:rsidRPr="00A962B9" w14:paraId="1AB59992" w14:textId="77777777" w:rsidTr="00837FA0">
        <w:tc>
          <w:tcPr>
            <w:tcW w:w="1233" w:type="pct"/>
          </w:tcPr>
          <w:p w14:paraId="4051CE34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767" w:type="pct"/>
            <w:gridSpan w:val="13"/>
          </w:tcPr>
          <w:p w14:paraId="1D608406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งบการเงินรวมและงบการเงินเฉพาะธนาคาร</w:t>
            </w:r>
          </w:p>
        </w:tc>
      </w:tr>
      <w:tr w:rsidR="009E5A5A" w:rsidRPr="00A962B9" w14:paraId="6042101F" w14:textId="77777777" w:rsidTr="00837FA0">
        <w:tc>
          <w:tcPr>
            <w:tcW w:w="1233" w:type="pct"/>
          </w:tcPr>
          <w:p w14:paraId="43D14324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3767" w:type="pct"/>
            <w:gridSpan w:val="13"/>
          </w:tcPr>
          <w:p w14:paraId="4E099265" w14:textId="0E17B584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31 </w:t>
            </w:r>
            <w:r w:rsidRPr="009E5A5A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9E5A5A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256</w:t>
            </w:r>
            <w:r w:rsidR="00AA6576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>7</w:t>
            </w:r>
          </w:p>
        </w:tc>
      </w:tr>
      <w:tr w:rsidR="009E5A5A" w:rsidRPr="00A962B9" w14:paraId="5F36F82D" w14:textId="77777777" w:rsidTr="00837FA0">
        <w:tc>
          <w:tcPr>
            <w:tcW w:w="1233" w:type="pct"/>
          </w:tcPr>
          <w:p w14:paraId="61715086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74" w:type="pct"/>
          </w:tcPr>
          <w:p w14:paraId="532B07A9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34D1B636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6C480AF5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22D954F0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71" w:type="pct"/>
          </w:tcPr>
          <w:p w14:paraId="069C3F73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333AE476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6" w:type="pct"/>
          </w:tcPr>
          <w:p w14:paraId="755B59DB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4C932257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87" w:type="pct"/>
          </w:tcPr>
          <w:p w14:paraId="43994024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693E8B6E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1F77D973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84" w:type="pct"/>
          </w:tcPr>
          <w:p w14:paraId="53DDC620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65" w:type="pct"/>
          </w:tcPr>
          <w:p w14:paraId="7E06A00C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</w:tr>
      <w:tr w:rsidR="009E5A5A" w:rsidRPr="00A962B9" w14:paraId="33DFA3A9" w14:textId="77777777" w:rsidTr="00837FA0">
        <w:tc>
          <w:tcPr>
            <w:tcW w:w="1233" w:type="pct"/>
          </w:tcPr>
          <w:p w14:paraId="5ADBAE16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74" w:type="pct"/>
          </w:tcPr>
          <w:p w14:paraId="38B276BB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3181BDA0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595466DC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15FAE78E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71" w:type="pct"/>
          </w:tcPr>
          <w:p w14:paraId="55920010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2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5D19389B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6" w:type="pct"/>
          </w:tcPr>
          <w:p w14:paraId="2B9D877F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3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5563F046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7" w:type="pct"/>
          </w:tcPr>
          <w:p w14:paraId="76057ECD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</w:rPr>
              <w:t>4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4BDE625A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5" w:type="pct"/>
          </w:tcPr>
          <w:p w14:paraId="2D6FF57B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84" w:type="pct"/>
          </w:tcPr>
          <w:p w14:paraId="3B2940E8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65" w:type="pct"/>
          </w:tcPr>
          <w:p w14:paraId="38ABDA3A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</w:tr>
      <w:tr w:rsidR="009E5A5A" w:rsidRPr="00A962B9" w14:paraId="12DD8F13" w14:textId="77777777" w:rsidTr="00837FA0">
        <w:tc>
          <w:tcPr>
            <w:tcW w:w="1233" w:type="pct"/>
          </w:tcPr>
          <w:p w14:paraId="259653E7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474" w:type="pct"/>
          </w:tcPr>
          <w:p w14:paraId="131D7FAA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1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6DB75FD1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55" w:type="pct"/>
          </w:tcPr>
          <w:p w14:paraId="2EE3C492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2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2F8E163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71" w:type="pct"/>
          </w:tcPr>
          <w:p w14:paraId="50EB96B0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3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900C45C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6" w:type="pct"/>
          </w:tcPr>
          <w:p w14:paraId="2D7A093D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4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3DC140E7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87" w:type="pct"/>
          </w:tcPr>
          <w:p w14:paraId="39E3AC4B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6E5592EF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</w:p>
        </w:tc>
        <w:tc>
          <w:tcPr>
            <w:tcW w:w="455" w:type="pct"/>
          </w:tcPr>
          <w:p w14:paraId="63F2C4EC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08" w:right="-10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84" w:type="pct"/>
          </w:tcPr>
          <w:p w14:paraId="7379735D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 w:bidi="ar-SA"/>
              </w:rPr>
            </w:pPr>
          </w:p>
        </w:tc>
        <w:tc>
          <w:tcPr>
            <w:tcW w:w="465" w:type="pct"/>
          </w:tcPr>
          <w:p w14:paraId="154BAAA1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9E5A5A" w:rsidRPr="00A962B9" w14:paraId="50D24EC5" w14:textId="77777777" w:rsidTr="00837FA0">
        <w:tc>
          <w:tcPr>
            <w:tcW w:w="1233" w:type="pct"/>
          </w:tcPr>
          <w:p w14:paraId="58C6824D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767" w:type="pct"/>
            <w:gridSpan w:val="13"/>
          </w:tcPr>
          <w:p w14:paraId="528198DE" w14:textId="77777777" w:rsidR="009E5A5A" w:rsidRPr="009E5A5A" w:rsidRDefault="009E5A5A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3" w:right="-72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E5A5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พันบาท</w:t>
            </w:r>
            <w:r w:rsidRPr="009E5A5A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AA6576" w:rsidRPr="00A962B9" w14:paraId="63E00D6F" w14:textId="77777777" w:rsidTr="00837FA0">
        <w:tc>
          <w:tcPr>
            <w:tcW w:w="1233" w:type="pct"/>
          </w:tcPr>
          <w:p w14:paraId="2F24B867" w14:textId="77777777" w:rsidR="00AA6576" w:rsidRPr="009E5A5A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474" w:type="pct"/>
          </w:tcPr>
          <w:p w14:paraId="2EC32348" w14:textId="0C9C36E5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</w:rPr>
              <w:t>601,225</w:t>
            </w:r>
          </w:p>
        </w:tc>
        <w:tc>
          <w:tcPr>
            <w:tcW w:w="84" w:type="pct"/>
          </w:tcPr>
          <w:p w14:paraId="0F2D4F29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</w:tcPr>
          <w:p w14:paraId="58428EBE" w14:textId="79BC12C6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510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,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69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84" w:type="pct"/>
          </w:tcPr>
          <w:p w14:paraId="0C6AE75E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</w:tcPr>
          <w:p w14:paraId="7C3ABA8A" w14:textId="29D81611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431,593</w:t>
            </w:r>
          </w:p>
        </w:tc>
        <w:tc>
          <w:tcPr>
            <w:tcW w:w="84" w:type="pct"/>
          </w:tcPr>
          <w:p w14:paraId="74134594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</w:tcPr>
          <w:p w14:paraId="22612BF0" w14:textId="04606E43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306,128</w:t>
            </w:r>
          </w:p>
        </w:tc>
        <w:tc>
          <w:tcPr>
            <w:tcW w:w="84" w:type="pct"/>
          </w:tcPr>
          <w:p w14:paraId="04DF62B1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</w:tcPr>
          <w:p w14:paraId="08D9E53D" w14:textId="02DCA7F5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170,770</w:t>
            </w:r>
          </w:p>
        </w:tc>
        <w:tc>
          <w:tcPr>
            <w:tcW w:w="84" w:type="pct"/>
          </w:tcPr>
          <w:p w14:paraId="2A3C0CD5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</w:tcPr>
          <w:p w14:paraId="5CC51FA5" w14:textId="137DFFA8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76,437</w:t>
            </w:r>
          </w:p>
        </w:tc>
        <w:tc>
          <w:tcPr>
            <w:tcW w:w="84" w:type="pct"/>
          </w:tcPr>
          <w:p w14:paraId="115BD5BC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</w:tcPr>
          <w:p w14:paraId="0B234A24" w14:textId="2B86A192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2,096,846</w:t>
            </w:r>
          </w:p>
        </w:tc>
      </w:tr>
      <w:tr w:rsidR="00AA6576" w:rsidRPr="00A962B9" w14:paraId="3C9BA110" w14:textId="77777777" w:rsidTr="00837FA0">
        <w:tc>
          <w:tcPr>
            <w:tcW w:w="1233" w:type="pct"/>
          </w:tcPr>
          <w:p w14:paraId="25704AAB" w14:textId="77777777" w:rsidR="00AA6576" w:rsidRPr="009E5A5A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9E5A5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474" w:type="pct"/>
            <w:tcBorders>
              <w:bottom w:val="single" w:sz="4" w:space="0" w:color="auto"/>
            </w:tcBorders>
          </w:tcPr>
          <w:p w14:paraId="5FED58D0" w14:textId="4F4A00CA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F750379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712FF9E" w14:textId="4356E0AC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6EE50EE3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64790709" w14:textId="56D33DAF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120FC5C1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02223CA8" w14:textId="6B34DB73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767DADB4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E7DC6D5" w14:textId="06223EE0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84" w:type="pct"/>
          </w:tcPr>
          <w:p w14:paraId="4A41AE46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54C7858D" w14:textId="321C119F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-</w:t>
            </w:r>
          </w:p>
        </w:tc>
        <w:tc>
          <w:tcPr>
            <w:tcW w:w="84" w:type="pct"/>
          </w:tcPr>
          <w:p w14:paraId="055B4F10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1AF4CE50" w14:textId="263CF454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-</w:t>
            </w:r>
          </w:p>
        </w:tc>
      </w:tr>
      <w:tr w:rsidR="00AA6576" w:rsidRPr="00A962B9" w14:paraId="2326073B" w14:textId="77777777" w:rsidTr="00837FA0">
        <w:tc>
          <w:tcPr>
            <w:tcW w:w="1233" w:type="pct"/>
          </w:tcPr>
          <w:p w14:paraId="397EC006" w14:textId="77777777" w:rsidR="00AA6576" w:rsidRPr="009E5A5A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</w:t>
            </w: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4E997E85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71979412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5F187BFC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49595FB8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04B9E246" w14:textId="77777777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6A2A5565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751AE5D8" w14:textId="77777777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23F08DBA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5E79CE98" w14:textId="77777777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01F775A3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0D68AE95" w14:textId="77777777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03FE3EBC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4BB96A0B" w14:textId="77777777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</w:tr>
      <w:tr w:rsidR="00AA6576" w:rsidRPr="00A962B9" w14:paraId="5D7D1A88" w14:textId="77777777" w:rsidTr="00837FA0">
        <w:tc>
          <w:tcPr>
            <w:tcW w:w="1233" w:type="pct"/>
          </w:tcPr>
          <w:p w14:paraId="04F0371B" w14:textId="77777777" w:rsidR="00AA6576" w:rsidRPr="009E5A5A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 xml:space="preserve">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ที่ลูกหนี้ต้องจ่ายตามสัญญาเช่า</w:t>
            </w: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14:paraId="0E7EC407" w14:textId="4B064398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</w:rPr>
              <w:t>601,225</w:t>
            </w:r>
          </w:p>
        </w:tc>
        <w:tc>
          <w:tcPr>
            <w:tcW w:w="84" w:type="pct"/>
          </w:tcPr>
          <w:p w14:paraId="30330361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30157AFA" w14:textId="45596858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510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,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  <w:t>69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84" w:type="pct"/>
          </w:tcPr>
          <w:p w14:paraId="431BA163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  <w:tcBorders>
              <w:bottom w:val="double" w:sz="4" w:space="0" w:color="auto"/>
            </w:tcBorders>
          </w:tcPr>
          <w:p w14:paraId="160B2145" w14:textId="5FEBAD1C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431,593</w:t>
            </w:r>
          </w:p>
        </w:tc>
        <w:tc>
          <w:tcPr>
            <w:tcW w:w="84" w:type="pct"/>
          </w:tcPr>
          <w:p w14:paraId="4408006D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  <w:tcBorders>
              <w:bottom w:val="double" w:sz="4" w:space="0" w:color="auto"/>
            </w:tcBorders>
          </w:tcPr>
          <w:p w14:paraId="02051D75" w14:textId="5A433054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306,128</w:t>
            </w:r>
          </w:p>
        </w:tc>
        <w:tc>
          <w:tcPr>
            <w:tcW w:w="84" w:type="pct"/>
          </w:tcPr>
          <w:p w14:paraId="1947CC66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</w:tcPr>
          <w:p w14:paraId="7279360D" w14:textId="05E6352E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  <w:t>170,770</w:t>
            </w:r>
          </w:p>
        </w:tc>
        <w:tc>
          <w:tcPr>
            <w:tcW w:w="84" w:type="pct"/>
          </w:tcPr>
          <w:p w14:paraId="2F1B8F21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  <w:tcBorders>
              <w:bottom w:val="double" w:sz="4" w:space="0" w:color="auto"/>
            </w:tcBorders>
          </w:tcPr>
          <w:p w14:paraId="4F4EA8F3" w14:textId="7A5B26D9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76,437</w:t>
            </w:r>
          </w:p>
        </w:tc>
        <w:tc>
          <w:tcPr>
            <w:tcW w:w="84" w:type="pct"/>
          </w:tcPr>
          <w:p w14:paraId="17B44274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</w:tcPr>
          <w:p w14:paraId="79661D40" w14:textId="744D427F" w:rsidR="00AA6576" w:rsidRPr="00AA6576" w:rsidDel="003E022C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  <w:t>2,096,846</w:t>
            </w:r>
          </w:p>
        </w:tc>
      </w:tr>
      <w:tr w:rsidR="00AA6576" w:rsidRPr="00A962B9" w14:paraId="75DC4116" w14:textId="77777777" w:rsidTr="00837FA0">
        <w:tc>
          <w:tcPr>
            <w:tcW w:w="1233" w:type="pct"/>
          </w:tcPr>
          <w:p w14:paraId="236FBE08" w14:textId="77777777" w:rsidR="00AA6576" w:rsidRPr="009E5A5A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474" w:type="pct"/>
          </w:tcPr>
          <w:p w14:paraId="10D9FE98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1608BDDA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</w:tcPr>
          <w:p w14:paraId="68680340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79518AC9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</w:tcPr>
          <w:p w14:paraId="4846275F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46614625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6" w:type="pct"/>
          </w:tcPr>
          <w:p w14:paraId="1CCCE318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7B30C789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7" w:type="pct"/>
          </w:tcPr>
          <w:p w14:paraId="1963DF56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277BB6CB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55" w:type="pct"/>
          </w:tcPr>
          <w:p w14:paraId="50204756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015D93ED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</w:tcPr>
          <w:p w14:paraId="7E008ADD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AA6576" w:rsidRPr="00A962B9" w14:paraId="400BF434" w14:textId="77777777" w:rsidTr="00837FA0">
        <w:tc>
          <w:tcPr>
            <w:tcW w:w="1233" w:type="pct"/>
          </w:tcPr>
          <w:p w14:paraId="1DB9D7AA" w14:textId="77777777" w:rsidR="00AA6576" w:rsidRPr="009E5A5A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 xml:space="preserve">     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ที่ยังไม่ถึงกำหนดชำระ</w:t>
            </w:r>
          </w:p>
        </w:tc>
        <w:tc>
          <w:tcPr>
            <w:tcW w:w="474" w:type="pct"/>
          </w:tcPr>
          <w:p w14:paraId="7D93532B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7EAA497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1FB8F406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5764261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1" w:type="pct"/>
          </w:tcPr>
          <w:p w14:paraId="74DD3F8D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6DC0CE4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6" w:type="pct"/>
          </w:tcPr>
          <w:p w14:paraId="22E76CA8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23403D1A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7274E0A4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08DAD763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4E85A258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77B1D857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5" w:type="pct"/>
          </w:tcPr>
          <w:p w14:paraId="7CC581A8" w14:textId="4B2AE526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19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,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663</w:t>
            </w:r>
          </w:p>
        </w:tc>
      </w:tr>
      <w:tr w:rsidR="00AA6576" w:rsidRPr="00A962B9" w14:paraId="118EA707" w14:textId="77777777" w:rsidTr="00837FA0">
        <w:tc>
          <w:tcPr>
            <w:tcW w:w="1233" w:type="pct"/>
          </w:tcPr>
          <w:p w14:paraId="25A45791" w14:textId="77777777" w:rsidR="00AA6576" w:rsidRPr="009E5A5A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9E5A5A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</w:t>
            </w:r>
          </w:p>
        </w:tc>
        <w:tc>
          <w:tcPr>
            <w:tcW w:w="474" w:type="pct"/>
          </w:tcPr>
          <w:p w14:paraId="2CC02600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27E9D0C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2E5BC767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1FD7F6E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1" w:type="pct"/>
          </w:tcPr>
          <w:p w14:paraId="450E5D9A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5329B117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6" w:type="pct"/>
          </w:tcPr>
          <w:p w14:paraId="017B9886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7D9705FF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25CE061E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BCD834A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46329848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1E08D94D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5" w:type="pct"/>
          </w:tcPr>
          <w:p w14:paraId="54851BF7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</w:tr>
      <w:tr w:rsidR="00AA6576" w:rsidRPr="00A962B9" w14:paraId="421A1C39" w14:textId="77777777" w:rsidTr="00837FA0">
        <w:trPr>
          <w:trHeight w:val="71"/>
        </w:trPr>
        <w:tc>
          <w:tcPr>
            <w:tcW w:w="1233" w:type="pct"/>
          </w:tcPr>
          <w:p w14:paraId="28AA7848" w14:textId="77777777" w:rsidR="00AA6576" w:rsidRPr="009E5A5A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 xml:space="preserve">        </w:t>
            </w:r>
            <w:r w:rsidRPr="009E5A5A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 xml:space="preserve">จะเกิดขึ้น </w:t>
            </w:r>
          </w:p>
        </w:tc>
        <w:tc>
          <w:tcPr>
            <w:tcW w:w="474" w:type="pct"/>
          </w:tcPr>
          <w:p w14:paraId="2ED53999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450F7B72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7DFFAE96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54D99917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71" w:type="pct"/>
          </w:tcPr>
          <w:p w14:paraId="3AD2F713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4A5D6713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6" w:type="pct"/>
          </w:tcPr>
          <w:p w14:paraId="7C480F34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737C2CC8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7" w:type="pct"/>
          </w:tcPr>
          <w:p w14:paraId="7DCEEE43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0697790E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55" w:type="pct"/>
          </w:tcPr>
          <w:p w14:paraId="7C0BB32C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84" w:type="pct"/>
          </w:tcPr>
          <w:p w14:paraId="67E59BD0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14:paraId="6E976C14" w14:textId="3C347843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AU"/>
              </w:rPr>
            </w:pPr>
            <w:r w:rsidRPr="00AA6576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60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  <w:t>,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  <w:cs/>
                <w:lang w:val="en-AU"/>
              </w:rPr>
              <w:t>825</w:t>
            </w:r>
            <w:r w:rsidRPr="00AA6576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AA6576" w:rsidRPr="00A962B9" w14:paraId="424FF7BB" w14:textId="77777777" w:rsidTr="00837FA0">
        <w:tc>
          <w:tcPr>
            <w:tcW w:w="1233" w:type="pct"/>
          </w:tcPr>
          <w:p w14:paraId="7EB99257" w14:textId="77777777" w:rsidR="00AA6576" w:rsidRPr="009E5A5A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45"/>
              <w:rPr>
                <w:rFonts w:ascii="Angsana New" w:eastAsia="Times New Roman" w:hAnsi="Angsana New" w:cs="Angsana New"/>
                <w:sz w:val="28"/>
                <w:szCs w:val="28"/>
                <w:lang w:val="en-AU"/>
              </w:rPr>
            </w:pPr>
            <w:r w:rsidRPr="009E5A5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474" w:type="pct"/>
          </w:tcPr>
          <w:p w14:paraId="3030196E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350" w:lineRule="exact"/>
              <w:ind w:right="-108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404C5452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</w:tcPr>
          <w:p w14:paraId="4B4BB2F1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84" w:type="pct"/>
          </w:tcPr>
          <w:p w14:paraId="321CA9A2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71" w:type="pct"/>
          </w:tcPr>
          <w:p w14:paraId="10A47CC7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50" w:lineRule="exact"/>
              <w:ind w:left="-88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1153985E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6" w:type="pct"/>
          </w:tcPr>
          <w:p w14:paraId="4F08F8DB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350" w:lineRule="exact"/>
              <w:ind w:left="-86" w:right="-111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263FD7EE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87" w:type="pct"/>
          </w:tcPr>
          <w:p w14:paraId="7A4B8E4A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4" w:type="pct"/>
          </w:tcPr>
          <w:p w14:paraId="3F9E9C00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55" w:type="pct"/>
          </w:tcPr>
          <w:p w14:paraId="42D3943A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84" w:type="pct"/>
          </w:tcPr>
          <w:p w14:paraId="49EA41F2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50" w:lineRule="exact"/>
              <w:ind w:left="-93" w:right="-268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4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0C8B1" w14:textId="5F4C41CF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50" w:lineRule="exact"/>
              <w:ind w:left="-86" w:right="-100"/>
              <w:rPr>
                <w:rFonts w:ascii="Angsana New" w:eastAsia="Times New Roman" w:hAnsi="Angsana New" w:cs="Angsana New"/>
                <w:sz w:val="28"/>
                <w:szCs w:val="28"/>
                <w:lang w:val="en-GB" w:bidi="ar-SA"/>
              </w:rPr>
            </w:pPr>
            <w:r w:rsidRPr="00AA657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ar-SA"/>
              </w:rPr>
              <w:t>2,055,684</w:t>
            </w:r>
          </w:p>
        </w:tc>
      </w:tr>
    </w:tbl>
    <w:p w14:paraId="65B1896B" w14:textId="71BD0D3B" w:rsidR="000F6531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p w14:paraId="66F1C2D5" w14:textId="77777777" w:rsidR="000F6531" w:rsidRPr="00732BC3" w:rsidRDefault="000F6531" w:rsidP="000F6531">
      <w:pPr>
        <w:rPr>
          <w:rFonts w:asciiTheme="majorBidi" w:hAnsiTheme="majorBidi" w:cstheme="majorBidi"/>
        </w:rPr>
      </w:pPr>
    </w:p>
    <w:p w14:paraId="57F81D99" w14:textId="68C02CC9" w:rsidR="000F6531" w:rsidRPr="00732BC3" w:rsidRDefault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47A1A1D" w14:textId="77777777" w:rsidR="000F6531" w:rsidRPr="00732BC3" w:rsidRDefault="000F653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sectPr w:rsidR="000F6531" w:rsidRPr="00732BC3" w:rsidSect="008579D2">
          <w:headerReference w:type="default" r:id="rId17"/>
          <w:footerReference w:type="default" r:id="rId18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A8A4961" w14:textId="5AC8D760" w:rsidR="00C45131" w:rsidRPr="00555726" w:rsidRDefault="00C45131" w:rsidP="00C4513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ค่าเผื่อผลขาดทุนด้านเครดิตที่คาดว่าจะเกิดขึ้น</w:t>
      </w:r>
    </w:p>
    <w:p w14:paraId="15CC34E5" w14:textId="0C8B9F9E" w:rsidR="00C52D8B" w:rsidRPr="00732BC3" w:rsidRDefault="00C52D8B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124644" w:rsidRPr="00732BC3" w14:paraId="03364FDF" w14:textId="77777777">
        <w:trPr>
          <w:tblHeader/>
        </w:trPr>
        <w:tc>
          <w:tcPr>
            <w:tcW w:w="3222" w:type="dxa"/>
            <w:vAlign w:val="bottom"/>
          </w:tcPr>
          <w:p w14:paraId="6AA70F6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6075AE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732B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124644" w:rsidRPr="00732BC3" w14:paraId="0AE7A5C0" w14:textId="77777777">
        <w:trPr>
          <w:tblHeader/>
        </w:trPr>
        <w:tc>
          <w:tcPr>
            <w:tcW w:w="3222" w:type="dxa"/>
            <w:vAlign w:val="bottom"/>
          </w:tcPr>
          <w:p w14:paraId="55A2C13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FDBB625" w14:textId="2D6C0220" w:rsidR="00124644" w:rsidRPr="00AA6576" w:rsidRDefault="00AA657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Angsana New" w:eastAsia="AngsanaNew" w:hAnsi="Angsana New" w:cs="Angsan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AA657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A65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มีนาคม</w:t>
            </w:r>
            <w:r w:rsidRPr="00AA6576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2568</w:t>
            </w:r>
          </w:p>
        </w:tc>
      </w:tr>
      <w:tr w:rsidR="00124644" w:rsidRPr="00732BC3" w14:paraId="06AED1FA" w14:textId="77777777">
        <w:trPr>
          <w:tblHeader/>
        </w:trPr>
        <w:tc>
          <w:tcPr>
            <w:tcW w:w="3222" w:type="dxa"/>
            <w:vAlign w:val="bottom"/>
          </w:tcPr>
          <w:p w14:paraId="73CE775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C50E1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CBB295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2E521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0310018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816F188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33CBA5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0BC4599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124644" w:rsidRPr="00732BC3" w14:paraId="4D02A954" w14:textId="77777777">
        <w:trPr>
          <w:tblHeader/>
        </w:trPr>
        <w:tc>
          <w:tcPr>
            <w:tcW w:w="3222" w:type="dxa"/>
            <w:vAlign w:val="bottom"/>
          </w:tcPr>
          <w:p w14:paraId="7BBA138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C8CD6C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3217450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BF65F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66B6D74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F6E450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B86F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4C47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50B168F" w14:textId="77777777">
        <w:trPr>
          <w:tblHeader/>
        </w:trPr>
        <w:tc>
          <w:tcPr>
            <w:tcW w:w="3222" w:type="dxa"/>
            <w:vAlign w:val="bottom"/>
          </w:tcPr>
          <w:p w14:paraId="7A26E50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12C9AB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737B38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FD8A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3256590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5A13DE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5D085C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A932B5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43D3FB2C" w14:textId="77777777">
        <w:trPr>
          <w:tblHeader/>
        </w:trPr>
        <w:tc>
          <w:tcPr>
            <w:tcW w:w="3222" w:type="dxa"/>
            <w:vAlign w:val="bottom"/>
          </w:tcPr>
          <w:p w14:paraId="656D2664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766BE3E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2B9D2A4A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6C239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1A9E0F0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3CB26737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32E784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C8363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1CB727F8" w14:textId="77777777">
        <w:trPr>
          <w:tblHeader/>
        </w:trPr>
        <w:tc>
          <w:tcPr>
            <w:tcW w:w="3222" w:type="dxa"/>
            <w:vAlign w:val="bottom"/>
          </w:tcPr>
          <w:p w14:paraId="3657AD1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C98FB1D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3E66F9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5498F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4A7D787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A83A90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37F7462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4C431B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644" w:rsidRPr="00732BC3" w14:paraId="64430E84" w14:textId="77777777">
        <w:trPr>
          <w:tblHeader/>
        </w:trPr>
        <w:tc>
          <w:tcPr>
            <w:tcW w:w="3222" w:type="dxa"/>
            <w:vAlign w:val="bottom"/>
          </w:tcPr>
          <w:p w14:paraId="398521AC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3698F6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43AEA2E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AB6A62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541CE081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2DDA9D3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CC8F23F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40238A0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BC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4644" w:rsidRPr="00732BC3" w14:paraId="0643EFBE" w14:textId="77777777">
        <w:trPr>
          <w:tblHeader/>
        </w:trPr>
        <w:tc>
          <w:tcPr>
            <w:tcW w:w="3222" w:type="dxa"/>
            <w:vAlign w:val="bottom"/>
          </w:tcPr>
          <w:p w14:paraId="7B90C739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C37DDC6" w14:textId="77777777" w:rsidR="00124644" w:rsidRPr="00732BC3" w:rsidRDefault="0012464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272DE" w:rsidRPr="00732BC3" w14:paraId="4BEA5D10" w14:textId="77777777">
        <w:tc>
          <w:tcPr>
            <w:tcW w:w="3222" w:type="dxa"/>
            <w:vAlign w:val="bottom"/>
          </w:tcPr>
          <w:p w14:paraId="7750F46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77BD364F" w14:textId="3554347B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136" w:type="dxa"/>
            <w:vAlign w:val="bottom"/>
          </w:tcPr>
          <w:p w14:paraId="30D970B5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C59AE9" w14:textId="2E23A1CD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136" w:type="dxa"/>
            <w:vAlign w:val="bottom"/>
          </w:tcPr>
          <w:p w14:paraId="57D4973D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11BADAA7" w14:textId="44874FAB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8,048</w:t>
            </w:r>
          </w:p>
        </w:tc>
        <w:tc>
          <w:tcPr>
            <w:tcW w:w="180" w:type="dxa"/>
            <w:vAlign w:val="bottom"/>
          </w:tcPr>
          <w:p w14:paraId="4862E3D4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CB0779" w14:textId="545B5CFE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8,075</w:t>
            </w:r>
          </w:p>
        </w:tc>
      </w:tr>
      <w:tr w:rsidR="00B272DE" w:rsidRPr="00732BC3" w14:paraId="4A36415A" w14:textId="77777777">
        <w:tc>
          <w:tcPr>
            <w:tcW w:w="3222" w:type="dxa"/>
            <w:vAlign w:val="bottom"/>
          </w:tcPr>
          <w:p w14:paraId="7900F9D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357C99F3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082ABCA6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93D6B6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4A0FCF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6F15DC22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AAF1F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11AD6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72DE" w:rsidRPr="00732BC3" w14:paraId="0C8AB834" w14:textId="77777777">
        <w:tc>
          <w:tcPr>
            <w:tcW w:w="3222" w:type="dxa"/>
            <w:vAlign w:val="bottom"/>
          </w:tcPr>
          <w:p w14:paraId="1E75F9F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  <w:vAlign w:val="bottom"/>
          </w:tcPr>
          <w:p w14:paraId="2F03D552" w14:textId="1CF3DD5F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2,565,883</w:t>
            </w:r>
          </w:p>
        </w:tc>
        <w:tc>
          <w:tcPr>
            <w:tcW w:w="136" w:type="dxa"/>
            <w:vAlign w:val="bottom"/>
          </w:tcPr>
          <w:p w14:paraId="411B7B0A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4BF6B6" w14:textId="25D4BD85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3,204,118</w:t>
            </w:r>
          </w:p>
        </w:tc>
        <w:tc>
          <w:tcPr>
            <w:tcW w:w="136" w:type="dxa"/>
            <w:vAlign w:val="bottom"/>
          </w:tcPr>
          <w:p w14:paraId="3B449A48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1DF80CA" w14:textId="7BB41FBE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5,278,367</w:t>
            </w:r>
          </w:p>
        </w:tc>
        <w:tc>
          <w:tcPr>
            <w:tcW w:w="180" w:type="dxa"/>
            <w:vAlign w:val="bottom"/>
          </w:tcPr>
          <w:p w14:paraId="065CADE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88608" w14:textId="43C860D6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11,048,368</w:t>
            </w:r>
          </w:p>
        </w:tc>
      </w:tr>
      <w:tr w:rsidR="00B272DE" w:rsidRPr="00732BC3" w14:paraId="06068385" w14:textId="77777777">
        <w:tc>
          <w:tcPr>
            <w:tcW w:w="3222" w:type="dxa"/>
            <w:vAlign w:val="bottom"/>
          </w:tcPr>
          <w:p w14:paraId="40C94775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  <w:vAlign w:val="bottom"/>
          </w:tcPr>
          <w:p w14:paraId="04C71F8F" w14:textId="7822C835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3,613</w:t>
            </w:r>
          </w:p>
        </w:tc>
        <w:tc>
          <w:tcPr>
            <w:tcW w:w="136" w:type="dxa"/>
            <w:vAlign w:val="bottom"/>
          </w:tcPr>
          <w:p w14:paraId="6612726F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D0315" w14:textId="1A748F33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23,36</w:t>
            </w:r>
            <w:r w:rsidR="00780D0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" w:type="dxa"/>
            <w:vAlign w:val="bottom"/>
          </w:tcPr>
          <w:p w14:paraId="2A2C3903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7D93EFA5" w14:textId="7A3CE38A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34,858</w:t>
            </w:r>
          </w:p>
        </w:tc>
        <w:tc>
          <w:tcPr>
            <w:tcW w:w="180" w:type="dxa"/>
            <w:vAlign w:val="bottom"/>
          </w:tcPr>
          <w:p w14:paraId="2F5D78B1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EBD992" w14:textId="04A649F5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61,83</w:t>
            </w:r>
            <w:r w:rsidR="00780D0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272DE" w:rsidRPr="00732BC3" w14:paraId="1BCCB360" w14:textId="77777777">
        <w:tc>
          <w:tcPr>
            <w:tcW w:w="3222" w:type="dxa"/>
            <w:vAlign w:val="bottom"/>
          </w:tcPr>
          <w:p w14:paraId="42F031C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  <w:vAlign w:val="bottom"/>
          </w:tcPr>
          <w:p w14:paraId="13B16194" w14:textId="7A6FF8D8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780D0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" w:type="dxa"/>
            <w:vAlign w:val="bottom"/>
          </w:tcPr>
          <w:p w14:paraId="16F9218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887C81" w14:textId="6B5B3E12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136" w:type="dxa"/>
            <w:vAlign w:val="bottom"/>
          </w:tcPr>
          <w:p w14:paraId="051D44BF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EE30BCF" w14:textId="736559A5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15,804</w:t>
            </w:r>
          </w:p>
        </w:tc>
        <w:tc>
          <w:tcPr>
            <w:tcW w:w="180" w:type="dxa"/>
            <w:vAlign w:val="bottom"/>
          </w:tcPr>
          <w:p w14:paraId="7748D56B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30662D" w14:textId="34AA6331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sz w:val="26"/>
                <w:szCs w:val="26"/>
              </w:rPr>
              <w:t>16,67</w:t>
            </w:r>
            <w:r w:rsidR="00780D0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272DE" w:rsidRPr="00732BC3" w14:paraId="72E707DA" w14:textId="77777777">
        <w:tc>
          <w:tcPr>
            <w:tcW w:w="3222" w:type="dxa"/>
            <w:vAlign w:val="bottom"/>
          </w:tcPr>
          <w:p w14:paraId="752035C0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732BC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B0FDE" w14:textId="07AC17DC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b/>
                <w:sz w:val="26"/>
                <w:szCs w:val="26"/>
              </w:rPr>
              <w:t>2,570,22</w:t>
            </w:r>
            <w:r w:rsidR="00780D0F">
              <w:rPr>
                <w:rFonts w:asciiTheme="majorBidi" w:hAnsiTheme="majorBidi" w:cstheme="majorBidi"/>
                <w:b/>
                <w:sz w:val="26"/>
                <w:szCs w:val="26"/>
              </w:rPr>
              <w:t>4</w:t>
            </w:r>
          </w:p>
        </w:tc>
        <w:tc>
          <w:tcPr>
            <w:tcW w:w="136" w:type="dxa"/>
            <w:vAlign w:val="bottom"/>
          </w:tcPr>
          <w:p w14:paraId="765CA112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C1F41" w14:textId="701C0A37" w:rsidR="00B272DE" w:rsidRPr="002F3AE6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B6998">
              <w:rPr>
                <w:rFonts w:asciiTheme="majorBidi" w:hAnsiTheme="majorBidi" w:cstheme="majorBidi"/>
                <w:b/>
                <w:sz w:val="26"/>
                <w:szCs w:val="26"/>
              </w:rPr>
              <w:t>3,227,6</w:t>
            </w:r>
            <w:r w:rsidR="00780D0F">
              <w:rPr>
                <w:rFonts w:asciiTheme="majorBidi" w:hAnsiTheme="majorBidi" w:cstheme="majorBidi"/>
                <w:b/>
                <w:sz w:val="26"/>
                <w:szCs w:val="26"/>
              </w:rPr>
              <w:t>49</w:t>
            </w:r>
          </w:p>
        </w:tc>
        <w:tc>
          <w:tcPr>
            <w:tcW w:w="136" w:type="dxa"/>
            <w:vAlign w:val="bottom"/>
          </w:tcPr>
          <w:p w14:paraId="3267FA39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72EFA" w14:textId="28CB87E8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b/>
                <w:sz w:val="26"/>
                <w:szCs w:val="26"/>
              </w:rPr>
              <w:t>5,337,077</w:t>
            </w:r>
          </w:p>
        </w:tc>
        <w:tc>
          <w:tcPr>
            <w:tcW w:w="180" w:type="dxa"/>
            <w:vAlign w:val="bottom"/>
          </w:tcPr>
          <w:p w14:paraId="7AD21797" w14:textId="77777777" w:rsidR="00B272DE" w:rsidRPr="00732BC3" w:rsidRDefault="00B272DE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FF5D6" w14:textId="7EC0E221" w:rsidR="00B272DE" w:rsidRPr="00732BC3" w:rsidRDefault="000B6998" w:rsidP="00B27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B6998">
              <w:rPr>
                <w:rFonts w:asciiTheme="majorBidi" w:hAnsiTheme="majorBidi" w:cstheme="majorBidi"/>
                <w:b/>
                <w:sz w:val="26"/>
                <w:szCs w:val="26"/>
              </w:rPr>
              <w:t>11,134,95</w:t>
            </w:r>
            <w:r w:rsidR="00780D0F">
              <w:rPr>
                <w:rFonts w:asciiTheme="majorBidi" w:hAnsiTheme="majorBidi" w:cstheme="majorBidi"/>
                <w:b/>
                <w:sz w:val="26"/>
                <w:szCs w:val="26"/>
              </w:rPr>
              <w:t>0</w:t>
            </w:r>
          </w:p>
        </w:tc>
      </w:tr>
    </w:tbl>
    <w:p w14:paraId="551390CE" w14:textId="77777777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68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222"/>
        <w:gridCol w:w="1394"/>
        <w:gridCol w:w="136"/>
        <w:gridCol w:w="1440"/>
        <w:gridCol w:w="136"/>
        <w:gridCol w:w="1394"/>
        <w:gridCol w:w="180"/>
        <w:gridCol w:w="1260"/>
      </w:tblGrid>
      <w:tr w:rsidR="00E868CB" w:rsidRPr="00E868CB" w14:paraId="15B2BF1B" w14:textId="77777777" w:rsidTr="00837FA0">
        <w:trPr>
          <w:tblHeader/>
        </w:trPr>
        <w:tc>
          <w:tcPr>
            <w:tcW w:w="3222" w:type="dxa"/>
            <w:vAlign w:val="bottom"/>
          </w:tcPr>
          <w:p w14:paraId="7ED2D27E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8E21E56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868C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  <w:r w:rsidRPr="00E868C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และงบการเงินเฉพาะธนาคาร</w:t>
            </w:r>
          </w:p>
        </w:tc>
      </w:tr>
      <w:tr w:rsidR="00E868CB" w:rsidRPr="00E868CB" w14:paraId="782568BC" w14:textId="77777777" w:rsidTr="00837FA0">
        <w:trPr>
          <w:tblHeader/>
        </w:trPr>
        <w:tc>
          <w:tcPr>
            <w:tcW w:w="3222" w:type="dxa"/>
            <w:vAlign w:val="bottom"/>
          </w:tcPr>
          <w:p w14:paraId="055A3E03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209AC57" w14:textId="1DED6C6C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lang w:val="en-US" w:eastAsia="en-GB" w:bidi="th-TH"/>
              </w:rPr>
              <w:t xml:space="preserve">31 </w:t>
            </w: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val="en-US" w:eastAsia="en-GB" w:bidi="th-TH"/>
              </w:rPr>
              <w:t xml:space="preserve">ธันวาคม </w:t>
            </w:r>
            <w:r w:rsidRPr="00E868CB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256</w:t>
            </w:r>
            <w:r w:rsidR="00AA6576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7</w:t>
            </w:r>
          </w:p>
        </w:tc>
      </w:tr>
      <w:tr w:rsidR="00E868CB" w:rsidRPr="00E868CB" w14:paraId="62F41461" w14:textId="77777777" w:rsidTr="00837FA0">
        <w:trPr>
          <w:tblHeader/>
        </w:trPr>
        <w:tc>
          <w:tcPr>
            <w:tcW w:w="3222" w:type="dxa"/>
            <w:vAlign w:val="bottom"/>
          </w:tcPr>
          <w:p w14:paraId="4E2FDA20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CCFD1C6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6BAF4BBB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F9249E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" w:type="dxa"/>
            <w:vAlign w:val="bottom"/>
          </w:tcPr>
          <w:p w14:paraId="76FE9996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05707AE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CE5F2C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260" w:type="dxa"/>
            <w:vAlign w:val="bottom"/>
          </w:tcPr>
          <w:p w14:paraId="19260755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 w:bidi="th-TH"/>
              </w:rPr>
            </w:pPr>
          </w:p>
        </w:tc>
      </w:tr>
      <w:tr w:rsidR="00E868CB" w:rsidRPr="00E868CB" w14:paraId="396BDEF9" w14:textId="77777777" w:rsidTr="00837FA0">
        <w:trPr>
          <w:tblHeader/>
        </w:trPr>
        <w:tc>
          <w:tcPr>
            <w:tcW w:w="3222" w:type="dxa"/>
            <w:vAlign w:val="bottom"/>
          </w:tcPr>
          <w:p w14:paraId="48BEB889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4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7BA3DCE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1EE1E01B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5F1E3C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36" w:type="dxa"/>
            <w:vAlign w:val="bottom"/>
          </w:tcPr>
          <w:p w14:paraId="0E17C701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13A37B9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787D2F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677121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E868CB" w14:paraId="6961E1F0" w14:textId="77777777" w:rsidTr="00837FA0">
        <w:trPr>
          <w:tblHeader/>
        </w:trPr>
        <w:tc>
          <w:tcPr>
            <w:tcW w:w="3222" w:type="dxa"/>
            <w:vAlign w:val="bottom"/>
          </w:tcPr>
          <w:p w14:paraId="7A55C414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47503A5C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136" w:type="dxa"/>
            <w:vAlign w:val="bottom"/>
          </w:tcPr>
          <w:p w14:paraId="6BDBC871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A57BE7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136" w:type="dxa"/>
            <w:vAlign w:val="bottom"/>
          </w:tcPr>
          <w:p w14:paraId="0C8F39A4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6DA3118E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3E571A5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458090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E868CB" w14:paraId="7EBEA324" w14:textId="77777777" w:rsidTr="00837FA0">
        <w:trPr>
          <w:tblHeader/>
        </w:trPr>
        <w:tc>
          <w:tcPr>
            <w:tcW w:w="3222" w:type="dxa"/>
            <w:vAlign w:val="bottom"/>
          </w:tcPr>
          <w:p w14:paraId="6B2594EB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1BCEE852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BB34975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8160C22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136" w:type="dxa"/>
            <w:vAlign w:val="bottom"/>
          </w:tcPr>
          <w:p w14:paraId="60DC4D4A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7E8E0105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8CA27A9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604832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E868CB" w14:paraId="50532F4D" w14:textId="77777777" w:rsidTr="00837FA0">
        <w:trPr>
          <w:tblHeader/>
        </w:trPr>
        <w:tc>
          <w:tcPr>
            <w:tcW w:w="3222" w:type="dxa"/>
            <w:vAlign w:val="bottom"/>
          </w:tcPr>
          <w:p w14:paraId="72859B61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0AA6C975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3B8B52AA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EF1055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136" w:type="dxa"/>
            <w:vAlign w:val="bottom"/>
          </w:tcPr>
          <w:p w14:paraId="70527F24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7E4886F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552C3A6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28690E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868CB" w:rsidRPr="00E868CB" w14:paraId="1CFC599F" w14:textId="77777777" w:rsidTr="00837FA0">
        <w:trPr>
          <w:tblHeader/>
        </w:trPr>
        <w:tc>
          <w:tcPr>
            <w:tcW w:w="3222" w:type="dxa"/>
            <w:vAlign w:val="bottom"/>
          </w:tcPr>
          <w:p w14:paraId="224A886C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20605CD8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2BD69A7E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F1AD50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36" w:type="dxa"/>
            <w:vAlign w:val="bottom"/>
          </w:tcPr>
          <w:p w14:paraId="6C92B239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2CC1E94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7BBE06ED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1CB945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868C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68CB" w:rsidRPr="00E868CB" w14:paraId="580D17E0" w14:textId="77777777" w:rsidTr="00837FA0">
        <w:trPr>
          <w:tblHeader/>
        </w:trPr>
        <w:tc>
          <w:tcPr>
            <w:tcW w:w="3222" w:type="dxa"/>
            <w:vAlign w:val="bottom"/>
          </w:tcPr>
          <w:p w14:paraId="1806DC2A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A3901F6" w14:textId="77777777" w:rsidR="00E868CB" w:rsidRPr="00E868CB" w:rsidRDefault="00E868CB" w:rsidP="00837FA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868C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A6576" w:rsidRPr="00E868CB" w14:paraId="2099CDDA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0959E098" w14:textId="77777777" w:rsidR="00AA6576" w:rsidRPr="00E868C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เงินลงทุนในตราสารหนี้</w:t>
            </w:r>
          </w:p>
        </w:tc>
        <w:tc>
          <w:tcPr>
            <w:tcW w:w="1394" w:type="dxa"/>
            <w:vAlign w:val="bottom"/>
          </w:tcPr>
          <w:p w14:paraId="5809D021" w14:textId="6FD054D4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21</w:t>
            </w:r>
          </w:p>
        </w:tc>
        <w:tc>
          <w:tcPr>
            <w:tcW w:w="136" w:type="dxa"/>
            <w:vAlign w:val="bottom"/>
          </w:tcPr>
          <w:p w14:paraId="0B826293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0C5A0D" w14:textId="5F9ACFA6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vAlign w:val="bottom"/>
          </w:tcPr>
          <w:p w14:paraId="08E7647E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3006D8FE" w14:textId="61D5E72B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026</w:t>
            </w:r>
          </w:p>
        </w:tc>
        <w:tc>
          <w:tcPr>
            <w:tcW w:w="180" w:type="dxa"/>
            <w:vAlign w:val="bottom"/>
          </w:tcPr>
          <w:p w14:paraId="11BF49FD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862DD9" w14:textId="63B77EED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047</w:t>
            </w:r>
          </w:p>
        </w:tc>
      </w:tr>
      <w:tr w:rsidR="00AA6576" w:rsidRPr="00E868CB" w14:paraId="5E20762E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477AECF3" w14:textId="77777777" w:rsidR="00AA6576" w:rsidRPr="00E868C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394" w:type="dxa"/>
            <w:vAlign w:val="bottom"/>
          </w:tcPr>
          <w:p w14:paraId="51E10E6D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41F357DF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7ECB8C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2E5382EA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4D228AB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6F03E9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F5C8AD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6576" w:rsidRPr="00E868CB" w14:paraId="5D18C03A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1E629AAE" w14:textId="77777777" w:rsidR="00AA6576" w:rsidRPr="00E868C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  และรายได้ดอกเบี้ยที่ยังไม่ถึงกำหนดชำระ</w:t>
            </w:r>
          </w:p>
        </w:tc>
        <w:tc>
          <w:tcPr>
            <w:tcW w:w="1394" w:type="dxa"/>
          </w:tcPr>
          <w:p w14:paraId="47D4C221" w14:textId="70718B4B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557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652</w:t>
            </w:r>
          </w:p>
        </w:tc>
        <w:tc>
          <w:tcPr>
            <w:tcW w:w="136" w:type="dxa"/>
            <w:vAlign w:val="bottom"/>
          </w:tcPr>
          <w:p w14:paraId="48283950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2B9D49" w14:textId="5D383F8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095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357</w:t>
            </w:r>
          </w:p>
        </w:tc>
        <w:tc>
          <w:tcPr>
            <w:tcW w:w="136" w:type="dxa"/>
            <w:vAlign w:val="bottom"/>
          </w:tcPr>
          <w:p w14:paraId="063DD097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0C77E6E2" w14:textId="180E0852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086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02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6EE11E27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4EA4E5" w14:textId="5F5796DD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739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03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A6576" w:rsidRPr="00E868CB" w14:paraId="55B52330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19936583" w14:textId="77777777" w:rsidR="00AA6576" w:rsidRPr="00E868C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70" w:hanging="27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394" w:type="dxa"/>
          </w:tcPr>
          <w:p w14:paraId="46AA1068" w14:textId="42364053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328</w:t>
            </w:r>
          </w:p>
        </w:tc>
        <w:tc>
          <w:tcPr>
            <w:tcW w:w="136" w:type="dxa"/>
            <w:vAlign w:val="bottom"/>
          </w:tcPr>
          <w:p w14:paraId="05443A01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71F223" w14:textId="7E1666AF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AA65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A6576">
              <w:rPr>
                <w:rFonts w:asciiTheme="majorBidi" w:hAnsiTheme="majorBidi" w:cstheme="majorBidi"/>
                <w:sz w:val="26"/>
                <w:szCs w:val="26"/>
                <w:cs/>
              </w:rPr>
              <w:t>575</w:t>
            </w:r>
          </w:p>
        </w:tc>
        <w:tc>
          <w:tcPr>
            <w:tcW w:w="136" w:type="dxa"/>
            <w:vAlign w:val="bottom"/>
          </w:tcPr>
          <w:p w14:paraId="1F62DDEB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2EE83280" w14:textId="6C76FE0A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</w:rPr>
              <w:t>23,452</w:t>
            </w:r>
          </w:p>
        </w:tc>
        <w:tc>
          <w:tcPr>
            <w:tcW w:w="180" w:type="dxa"/>
            <w:vAlign w:val="bottom"/>
          </w:tcPr>
          <w:p w14:paraId="1CE61FD6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600539" w14:textId="191F2D02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</w:rPr>
              <w:t>47,355</w:t>
            </w:r>
          </w:p>
        </w:tc>
      </w:tr>
      <w:tr w:rsidR="00AA6576" w:rsidRPr="00E868CB" w14:paraId="700DE98F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2113CD38" w14:textId="77777777" w:rsidR="00AA6576" w:rsidRPr="00E868C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E868C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394" w:type="dxa"/>
          </w:tcPr>
          <w:p w14:paraId="0FB49C96" w14:textId="3143E63D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</w:rPr>
              <w:t>994</w:t>
            </w:r>
          </w:p>
        </w:tc>
        <w:tc>
          <w:tcPr>
            <w:tcW w:w="136" w:type="dxa"/>
          </w:tcPr>
          <w:p w14:paraId="1EE7E5A9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623C97" w14:textId="1EDE8D8B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36" w:type="dxa"/>
          </w:tcPr>
          <w:p w14:paraId="70BB4F89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</w:tcPr>
          <w:p w14:paraId="5CE71D13" w14:textId="335047CE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</w:rPr>
              <w:t>646</w:t>
            </w:r>
          </w:p>
        </w:tc>
        <w:tc>
          <w:tcPr>
            <w:tcW w:w="180" w:type="dxa"/>
          </w:tcPr>
          <w:p w14:paraId="295347BB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F3A500" w14:textId="7C27D3E8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sz w:val="26"/>
                <w:szCs w:val="26"/>
              </w:rPr>
              <w:t>1,814</w:t>
            </w:r>
          </w:p>
        </w:tc>
      </w:tr>
      <w:tr w:rsidR="00AA6576" w:rsidRPr="00E868CB" w14:paraId="1E39154C" w14:textId="77777777" w:rsidTr="00837FA0">
        <w:trPr>
          <w:trHeight w:val="360"/>
        </w:trPr>
        <w:tc>
          <w:tcPr>
            <w:tcW w:w="3222" w:type="dxa"/>
            <w:vAlign w:val="bottom"/>
          </w:tcPr>
          <w:p w14:paraId="60C5F6D4" w14:textId="77777777" w:rsidR="00AA6576" w:rsidRPr="00E868C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868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B01CD" w14:textId="62F3567A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b/>
                <w:sz w:val="26"/>
                <w:szCs w:val="26"/>
              </w:rPr>
              <w:t>2,561,995</w:t>
            </w:r>
          </w:p>
        </w:tc>
        <w:tc>
          <w:tcPr>
            <w:tcW w:w="136" w:type="dxa"/>
            <w:vAlign w:val="bottom"/>
          </w:tcPr>
          <w:p w14:paraId="46A0E6B2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BF109C" w14:textId="193F50EF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b/>
                <w:sz w:val="26"/>
                <w:szCs w:val="26"/>
              </w:rPr>
              <w:t>3,116,106</w:t>
            </w:r>
          </w:p>
        </w:tc>
        <w:tc>
          <w:tcPr>
            <w:tcW w:w="136" w:type="dxa"/>
            <w:vAlign w:val="bottom"/>
          </w:tcPr>
          <w:p w14:paraId="2DECF143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060D7" w14:textId="74464F6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b/>
                <w:sz w:val="26"/>
                <w:szCs w:val="26"/>
              </w:rPr>
              <w:t>5,118,151</w:t>
            </w:r>
          </w:p>
        </w:tc>
        <w:tc>
          <w:tcPr>
            <w:tcW w:w="180" w:type="dxa"/>
            <w:vAlign w:val="bottom"/>
          </w:tcPr>
          <w:p w14:paraId="21C01F94" w14:textId="77777777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833D3" w14:textId="510424E3" w:rsidR="00AA6576" w:rsidRPr="00AA6576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A6576">
              <w:rPr>
                <w:rFonts w:asciiTheme="majorBidi" w:hAnsiTheme="majorBidi" w:cstheme="majorBidi"/>
                <w:b/>
                <w:sz w:val="26"/>
                <w:szCs w:val="26"/>
              </w:rPr>
              <w:t>10,796,252</w:t>
            </w:r>
          </w:p>
        </w:tc>
      </w:tr>
    </w:tbl>
    <w:p w14:paraId="4DF722B9" w14:textId="1CFBF9DC" w:rsidR="00124644" w:rsidRPr="00732BC3" w:rsidRDefault="00124644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717555B" w14:textId="7AFABFF5" w:rsidR="000F6531" w:rsidRPr="00732BC3" w:rsidRDefault="000F653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35"/>
        </w:rPr>
      </w:pPr>
      <w:bookmarkStart w:id="6" w:name="_Hlk43678263"/>
      <w:r w:rsidRPr="00732BC3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ของเงินให้สินเชื่อแก่ลูก</w:t>
      </w:r>
      <w:r w:rsidR="00B67F08" w:rsidRPr="00732BC3">
        <w:rPr>
          <w:rFonts w:asciiTheme="majorBidi" w:hAnsiTheme="majorBidi" w:cstheme="majorBidi"/>
          <w:sz w:val="28"/>
          <w:szCs w:val="28"/>
          <w:cs/>
        </w:rPr>
        <w:t>หนี้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และดอกเบี้ยค้างรับ</w:t>
      </w:r>
      <w:r w:rsidR="003746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และ</w:t>
      </w:r>
      <w:r w:rsidR="0037467A">
        <w:rPr>
          <w:rFonts w:asciiTheme="majorBidi" w:hAnsiTheme="majorBidi" w:cstheme="majorBidi" w:hint="cs"/>
          <w:sz w:val="28"/>
          <w:szCs w:val="28"/>
          <w:cs/>
        </w:rPr>
        <w:t>ราย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ได</w:t>
      </w:r>
      <w:r w:rsidR="0037467A">
        <w:rPr>
          <w:rFonts w:asciiTheme="majorBidi" w:hAnsiTheme="majorBidi" w:cstheme="majorBidi" w:hint="cs"/>
          <w:sz w:val="28"/>
          <w:szCs w:val="28"/>
          <w:cs/>
        </w:rPr>
        <w:t>้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ดอกเบี้ยที่ยังไม่ถึงกำหนดชำระสำหรับงว</w:t>
      </w:r>
      <w:r w:rsidR="00AA6576">
        <w:rPr>
          <w:rFonts w:asciiTheme="majorBidi" w:hAnsiTheme="majorBidi" w:cstheme="majorBidi" w:hint="cs"/>
          <w:sz w:val="28"/>
          <w:szCs w:val="28"/>
          <w:cs/>
        </w:rPr>
        <w:t>ดสาม</w:t>
      </w:r>
      <w:r w:rsidR="00985AFF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985AFF">
        <w:rPr>
          <w:rFonts w:ascii="Angsana New" w:hAnsi="Angsana New" w:cs="Angsana New" w:hint="cs"/>
          <w:sz w:val="28"/>
          <w:szCs w:val="28"/>
        </w:rPr>
        <w:t>3</w:t>
      </w:r>
      <w:r w:rsidR="00AA6576">
        <w:rPr>
          <w:rFonts w:ascii="Angsana New" w:hAnsi="Angsana New" w:cs="Angsana New"/>
          <w:sz w:val="28"/>
          <w:szCs w:val="28"/>
        </w:rPr>
        <w:t>1</w:t>
      </w:r>
      <w:r w:rsidR="00985AFF">
        <w:rPr>
          <w:rFonts w:ascii="Angsana New" w:hAnsi="Angsana New" w:cs="Angsana New" w:hint="cs"/>
          <w:sz w:val="28"/>
          <w:szCs w:val="28"/>
        </w:rPr>
        <w:t xml:space="preserve"> </w:t>
      </w:r>
      <w:r w:rsidR="00AA6576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985AF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46873" w:rsidRPr="00732BC3">
        <w:rPr>
          <w:rFonts w:asciiTheme="majorBidi" w:hAnsiTheme="majorBidi" w:cstheme="majorBidi"/>
          <w:sz w:val="28"/>
          <w:szCs w:val="28"/>
        </w:rPr>
        <w:t>256</w:t>
      </w:r>
      <w:r w:rsidR="00AA6576">
        <w:rPr>
          <w:rFonts w:asciiTheme="majorBidi" w:hAnsiTheme="majorBidi" w:cstheme="majorBidi"/>
          <w:sz w:val="28"/>
          <w:szCs w:val="28"/>
        </w:rPr>
        <w:t>8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482393" w:rsidRPr="00732BC3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72461" w:rsidRPr="00732BC3">
        <w:rPr>
          <w:rFonts w:asciiTheme="majorBidi" w:hAnsiTheme="majorBidi" w:cstheme="majorBidi"/>
          <w:sz w:val="28"/>
          <w:szCs w:val="28"/>
          <w:cs/>
        </w:rPr>
        <w:t>ปีสิ้นสุดวันที่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67F08" w:rsidRPr="00732BC3">
        <w:rPr>
          <w:rFonts w:asciiTheme="majorBidi" w:hAnsiTheme="majorBidi" w:cstheme="majorBidi"/>
          <w:sz w:val="28"/>
          <w:szCs w:val="28"/>
          <w:cs/>
        </w:rPr>
        <w:br/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31 </w:t>
      </w:r>
      <w:r w:rsidR="00E46873" w:rsidRPr="00732BC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 256</w:t>
      </w:r>
      <w:r w:rsidR="00AA6576">
        <w:rPr>
          <w:rFonts w:asciiTheme="majorBidi" w:hAnsiTheme="majorBidi" w:cstheme="majorBidi"/>
          <w:sz w:val="28"/>
          <w:szCs w:val="28"/>
        </w:rPr>
        <w:t>7</w:t>
      </w:r>
      <w:r w:rsidR="00E46873"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53283D1" w14:textId="77777777" w:rsidR="000F6531" w:rsidRPr="00732BC3" w:rsidRDefault="000F6531" w:rsidP="000F6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350"/>
        <w:gridCol w:w="1442"/>
      </w:tblGrid>
      <w:tr w:rsidR="000F6531" w:rsidRPr="00732BC3" w14:paraId="7AED47C4" w14:textId="77777777" w:rsidTr="00BF0AEB">
        <w:trPr>
          <w:tblHeader/>
        </w:trPr>
        <w:tc>
          <w:tcPr>
            <w:tcW w:w="3690" w:type="dxa"/>
          </w:tcPr>
          <w:p w14:paraId="7DF790C9" w14:textId="77777777" w:rsidR="000F6531" w:rsidRPr="00BF0AEB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1D7A6123" w14:textId="77777777" w:rsidR="000F6531" w:rsidRPr="00BF0AEB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BF0AEB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  <w:lang w:eastAsia="th-TH"/>
              </w:rPr>
              <w:t>งบการเงินรวมและงบการเงินเฉพาะธนาคาร</w:t>
            </w:r>
          </w:p>
        </w:tc>
      </w:tr>
      <w:tr w:rsidR="000F6531" w:rsidRPr="00732BC3" w14:paraId="6CE23C46" w14:textId="77777777" w:rsidTr="00BF0AEB">
        <w:trPr>
          <w:tblHeader/>
        </w:trPr>
        <w:tc>
          <w:tcPr>
            <w:tcW w:w="3690" w:type="dxa"/>
          </w:tcPr>
          <w:p w14:paraId="5B383162" w14:textId="77777777" w:rsidR="000F6531" w:rsidRPr="00BF0AEB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9877B0B" w14:textId="77777777" w:rsidR="005912BC" w:rsidRPr="00BF0AEB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 w:eastAsia="th-TH"/>
              </w:rPr>
            </w:pP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ทางการเงิน</w:t>
            </w:r>
          </w:p>
          <w:p w14:paraId="15CB6521" w14:textId="00A31BB5" w:rsidR="000F6531" w:rsidRPr="00BF0AEB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</w:pP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ที่ไม่มีการเพิ่มขึ้น</w:t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อย่างมีนัยสำคัญ</w:t>
            </w:r>
            <w:r w:rsidR="00F3559B"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ของความเสี่ยง</w:t>
            </w:r>
            <w:r w:rsidR="00F3559B"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440" w:type="dxa"/>
          </w:tcPr>
          <w:p w14:paraId="0F93C8CF" w14:textId="77777777" w:rsidR="005912BC" w:rsidRPr="00BF0AEB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 w:eastAsia="th-TH"/>
              </w:rPr>
            </w:pP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ทางการเงิน</w:t>
            </w:r>
          </w:p>
          <w:p w14:paraId="36F36560" w14:textId="0C6AB26B" w:rsidR="000F6531" w:rsidRPr="00BF0AEB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ที่มีการเพิ่มขึ้น</w:t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อย่างมีนัยสำคัญ</w:t>
            </w:r>
            <w:r w:rsidR="00F3559B"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ของความเสี่ยง</w:t>
            </w:r>
            <w:r w:rsidR="00F3559B"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ด้านเครดิต</w:t>
            </w:r>
          </w:p>
        </w:tc>
        <w:tc>
          <w:tcPr>
            <w:tcW w:w="1350" w:type="dxa"/>
            <w:vAlign w:val="bottom"/>
          </w:tcPr>
          <w:p w14:paraId="42BB17A0" w14:textId="77777777" w:rsidR="005912BC" w:rsidRPr="00BF0AEB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US" w:eastAsia="th-TH"/>
              </w:rPr>
            </w:pP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สินทรัพย์</w:t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ทางการเงิน</w:t>
            </w:r>
          </w:p>
          <w:p w14:paraId="3284EB2B" w14:textId="1E8620E1" w:rsidR="000F6531" w:rsidRPr="00BF0AEB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t>ที่มีการด้อยค่า</w:t>
            </w: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US" w:eastAsia="th-TH"/>
              </w:rPr>
              <w:br/>
              <w:t>ด้านเครดิต</w:t>
            </w:r>
          </w:p>
        </w:tc>
        <w:tc>
          <w:tcPr>
            <w:tcW w:w="1442" w:type="dxa"/>
            <w:vAlign w:val="bottom"/>
          </w:tcPr>
          <w:p w14:paraId="303E9B8D" w14:textId="77777777" w:rsidR="000F6531" w:rsidRPr="00BF0AEB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  <w:r w:rsidRPr="00BF0AEB">
              <w:rPr>
                <w:rFonts w:asciiTheme="majorBidi" w:eastAsia="MS Mincho" w:hAnsiTheme="majorBidi" w:cstheme="majorBidi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0F6531" w:rsidRPr="00732BC3" w14:paraId="2CD14859" w14:textId="77777777" w:rsidTr="00BF0AEB">
        <w:trPr>
          <w:tblHeader/>
        </w:trPr>
        <w:tc>
          <w:tcPr>
            <w:tcW w:w="3690" w:type="dxa"/>
          </w:tcPr>
          <w:p w14:paraId="3E2F3148" w14:textId="77777777" w:rsidR="000F6531" w:rsidRPr="00BF0AEB" w:rsidRDefault="000F6531" w:rsidP="000F6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672" w:type="dxa"/>
            <w:gridSpan w:val="4"/>
            <w:vAlign w:val="bottom"/>
          </w:tcPr>
          <w:p w14:paraId="338267B5" w14:textId="77777777" w:rsidR="000F6531" w:rsidRPr="00BF0AEB" w:rsidRDefault="000F6531" w:rsidP="000F6531">
            <w:pPr>
              <w:pStyle w:val="a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6"/>
                <w:szCs w:val="26"/>
                <w:lang w:val="en-GB" w:eastAsia="th-TH"/>
              </w:rPr>
            </w:pPr>
            <w:r w:rsidRPr="00BF0AE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F6531" w:rsidRPr="00732BC3" w14:paraId="5141F1AA" w14:textId="77777777" w:rsidTr="00BF0AEB">
        <w:trPr>
          <w:trHeight w:val="20"/>
        </w:trPr>
        <w:tc>
          <w:tcPr>
            <w:tcW w:w="3690" w:type="dxa"/>
            <w:vAlign w:val="bottom"/>
          </w:tcPr>
          <w:p w14:paraId="54384AF5" w14:textId="3E2C3CE9" w:rsidR="000F6531" w:rsidRPr="00BF0AEB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เงินให้สินเชื่อแก่ลูก</w:t>
            </w:r>
            <w:r w:rsidR="009D6475" w:rsidRPr="00BF0AEB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หนี้</w:t>
            </w:r>
            <w:r w:rsidRPr="00BF0AEB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และดอกเบี้ยค้างรับ</w:t>
            </w:r>
          </w:p>
          <w:p w14:paraId="0EA08D85" w14:textId="77777777" w:rsidR="000F6531" w:rsidRPr="00BF0AEB" w:rsidRDefault="000F6531" w:rsidP="000D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BF0AEB">
              <w:rPr>
                <w:rFonts w:asciiTheme="majorBidi" w:eastAsia="AngsanaNew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และรายได้ดอกเบี้ยที่ยังไม่ถึงกำหนดชำระ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4061EC1A" w14:textId="77777777" w:rsidR="000F6531" w:rsidRPr="00BF0AEB" w:rsidRDefault="000F6531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AB718C" w14:textId="77777777" w:rsidR="000F6531" w:rsidRPr="00BF0AEB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572FC201" w14:textId="77777777" w:rsidR="000F6531" w:rsidRPr="00BF0AEB" w:rsidRDefault="000F6531" w:rsidP="000D21A0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2" w:type="dxa"/>
            <w:vAlign w:val="bottom"/>
          </w:tcPr>
          <w:p w14:paraId="5E327867" w14:textId="77777777" w:rsidR="000F6531" w:rsidRPr="00BF0AEB" w:rsidRDefault="000F6531" w:rsidP="00BF0AEB">
            <w:pPr>
              <w:pStyle w:val="acctfourfigures"/>
              <w:tabs>
                <w:tab w:val="clear" w:pos="765"/>
                <w:tab w:val="decimal" w:pos="1262"/>
                <w:tab w:val="left" w:pos="1393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A6576" w:rsidRPr="00732BC3" w14:paraId="26FF5C17" w14:textId="77777777" w:rsidTr="00BF0AEB">
        <w:trPr>
          <w:trHeight w:val="20"/>
        </w:trPr>
        <w:tc>
          <w:tcPr>
            <w:tcW w:w="3690" w:type="dxa"/>
          </w:tcPr>
          <w:p w14:paraId="461AF37D" w14:textId="46FEAFE8" w:rsidR="00AA6576" w:rsidRPr="00BF0AE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BF0AEB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1</w:t>
            </w: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BF0AEB"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2FBCC71" w14:textId="6FEB669E" w:rsidR="00AA6576" w:rsidRPr="00BF0AEB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F0AE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3,173,672</w:t>
            </w:r>
          </w:p>
        </w:tc>
        <w:tc>
          <w:tcPr>
            <w:tcW w:w="1440" w:type="dxa"/>
          </w:tcPr>
          <w:p w14:paraId="60DED035" w14:textId="28B6C933" w:rsidR="00AA6576" w:rsidRPr="00BF0AEB" w:rsidRDefault="00AA6576" w:rsidP="002967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2,383,741</w:t>
            </w:r>
          </w:p>
        </w:tc>
        <w:tc>
          <w:tcPr>
            <w:tcW w:w="1350" w:type="dxa"/>
          </w:tcPr>
          <w:p w14:paraId="5EE67431" w14:textId="5BEA6D2D" w:rsidR="00AA6576" w:rsidRPr="00BF0AEB" w:rsidRDefault="00AA6576" w:rsidP="002967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4,315,766</w:t>
            </w:r>
          </w:p>
        </w:tc>
        <w:tc>
          <w:tcPr>
            <w:tcW w:w="1442" w:type="dxa"/>
            <w:vAlign w:val="bottom"/>
          </w:tcPr>
          <w:p w14:paraId="4A046E11" w14:textId="69C975ED" w:rsidR="00AA6576" w:rsidRPr="00BF0AEB" w:rsidRDefault="00AA6576" w:rsidP="002967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9,873,179</w:t>
            </w:r>
          </w:p>
        </w:tc>
      </w:tr>
      <w:tr w:rsidR="00AA6576" w:rsidRPr="00732BC3" w14:paraId="6EAF04CA" w14:textId="77777777" w:rsidTr="00BF0AEB">
        <w:trPr>
          <w:trHeight w:val="20"/>
        </w:trPr>
        <w:tc>
          <w:tcPr>
            <w:tcW w:w="3690" w:type="dxa"/>
          </w:tcPr>
          <w:p w14:paraId="2D7CB6FF" w14:textId="6809E4C4" w:rsidR="00AA6576" w:rsidRPr="00BF0AE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248529E8" w14:textId="43D8986A" w:rsidR="00AA6576" w:rsidRPr="00BF0AEB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47</w:t>
            </w:r>
            <w:r w:rsidRPr="00BF0A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0AE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034</w:t>
            </w:r>
          </w:p>
        </w:tc>
        <w:tc>
          <w:tcPr>
            <w:tcW w:w="1440" w:type="dxa"/>
          </w:tcPr>
          <w:p w14:paraId="23A577E2" w14:textId="4C60DB86" w:rsidR="00AA6576" w:rsidRPr="00BF0AEB" w:rsidRDefault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(975,414)</w:t>
            </w:r>
          </w:p>
        </w:tc>
        <w:tc>
          <w:tcPr>
            <w:tcW w:w="1350" w:type="dxa"/>
          </w:tcPr>
          <w:p w14:paraId="1DF4E156" w14:textId="3773F102" w:rsidR="00AA6576" w:rsidRPr="00BF0AEB" w:rsidRDefault="00AA6576" w:rsidP="002967F2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928,380</w:t>
            </w:r>
          </w:p>
        </w:tc>
        <w:tc>
          <w:tcPr>
            <w:tcW w:w="1442" w:type="dxa"/>
            <w:vAlign w:val="bottom"/>
          </w:tcPr>
          <w:p w14:paraId="5675579D" w14:textId="527D2AA0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  <w:lang w:val="en-US"/>
              </w:rPr>
              <w:t>-</w:t>
            </w:r>
          </w:p>
        </w:tc>
      </w:tr>
      <w:tr w:rsidR="00AA6576" w:rsidRPr="00732BC3" w14:paraId="4035CADF" w14:textId="77777777" w:rsidTr="00BF0AEB">
        <w:trPr>
          <w:trHeight w:val="20"/>
        </w:trPr>
        <w:tc>
          <w:tcPr>
            <w:tcW w:w="3690" w:type="dxa"/>
          </w:tcPr>
          <w:p w14:paraId="4B57A2A8" w14:textId="55E66F20" w:rsidR="00AA6576" w:rsidRPr="00BF0AE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C07E8CF" w14:textId="730F60AC" w:rsidR="00AA6576" w:rsidRPr="00BF0AEB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(1</w:t>
            </w:r>
            <w:r w:rsidRPr="00BF0A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0AE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356</w:t>
            </w:r>
            <w:r w:rsidRPr="00BF0AE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F0AE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490)</w:t>
            </w:r>
          </w:p>
        </w:tc>
        <w:tc>
          <w:tcPr>
            <w:tcW w:w="1440" w:type="dxa"/>
            <w:vAlign w:val="bottom"/>
          </w:tcPr>
          <w:p w14:paraId="567B4EF9" w14:textId="0A3D4391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  <w:lang w:val="en-US" w:bidi="th-TH"/>
              </w:rPr>
              <w:t>1,470,225</w:t>
            </w:r>
          </w:p>
        </w:tc>
        <w:tc>
          <w:tcPr>
            <w:tcW w:w="1350" w:type="dxa"/>
            <w:vAlign w:val="bottom"/>
          </w:tcPr>
          <w:p w14:paraId="53919760" w14:textId="56BB00D8" w:rsidR="00AA6576" w:rsidRPr="00BF0AEB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-87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  <w:lang w:bidi="th-TH"/>
              </w:rPr>
              <w:t>2,262,760</w:t>
            </w:r>
          </w:p>
        </w:tc>
        <w:tc>
          <w:tcPr>
            <w:tcW w:w="1442" w:type="dxa"/>
            <w:vAlign w:val="bottom"/>
          </w:tcPr>
          <w:p w14:paraId="13690D74" w14:textId="5AF365FD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</w:t>
            </w:r>
            <w:r w:rsidRPr="00BF0AEB">
              <w:rPr>
                <w:rFonts w:asciiTheme="majorBidi" w:hAnsiTheme="majorBidi"/>
                <w:sz w:val="26"/>
                <w:szCs w:val="26"/>
                <w:lang w:bidi="th-TH"/>
              </w:rPr>
              <w:t>,</w:t>
            </w:r>
            <w:r w:rsidRPr="00BF0AE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376</w:t>
            </w:r>
            <w:r w:rsidRPr="00BF0AEB">
              <w:rPr>
                <w:rFonts w:asciiTheme="majorBidi" w:hAnsiTheme="majorBidi"/>
                <w:sz w:val="26"/>
                <w:szCs w:val="26"/>
                <w:lang w:bidi="th-TH"/>
              </w:rPr>
              <w:t>,</w:t>
            </w:r>
            <w:r w:rsidRPr="00BF0AE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495</w:t>
            </w:r>
          </w:p>
        </w:tc>
      </w:tr>
      <w:tr w:rsidR="00AA6576" w:rsidRPr="00732BC3" w14:paraId="5EFD0DF3" w14:textId="77777777" w:rsidTr="00BF0AEB">
        <w:trPr>
          <w:trHeight w:val="20"/>
        </w:trPr>
        <w:tc>
          <w:tcPr>
            <w:tcW w:w="3690" w:type="dxa"/>
          </w:tcPr>
          <w:p w14:paraId="6AB49B89" w14:textId="186C7F87" w:rsidR="00AA6576" w:rsidRPr="00BF0AE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2DBFBE66" w14:textId="7BA4F681" w:rsidR="00AA6576" w:rsidRPr="00BF0AEB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 w:cstheme="majorBidi"/>
                <w:sz w:val="26"/>
                <w:szCs w:val="26"/>
              </w:rPr>
              <w:t>875,476</w:t>
            </w:r>
          </w:p>
        </w:tc>
        <w:tc>
          <w:tcPr>
            <w:tcW w:w="1440" w:type="dxa"/>
          </w:tcPr>
          <w:p w14:paraId="2FF80A8D" w14:textId="2A056B22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1,164,501</w:t>
            </w:r>
          </w:p>
        </w:tc>
        <w:tc>
          <w:tcPr>
            <w:tcW w:w="1350" w:type="dxa"/>
          </w:tcPr>
          <w:p w14:paraId="59B97F3D" w14:textId="69E57A17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974,879</w:t>
            </w:r>
          </w:p>
        </w:tc>
        <w:tc>
          <w:tcPr>
            <w:tcW w:w="1442" w:type="dxa"/>
            <w:vAlign w:val="bottom"/>
          </w:tcPr>
          <w:p w14:paraId="3C5333F5" w14:textId="76328009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3,014,856</w:t>
            </w:r>
          </w:p>
        </w:tc>
      </w:tr>
      <w:tr w:rsidR="00AA6576" w:rsidRPr="00732BC3" w14:paraId="2271A7D3" w14:textId="77777777" w:rsidTr="00BF0AEB">
        <w:trPr>
          <w:trHeight w:val="20"/>
        </w:trPr>
        <w:tc>
          <w:tcPr>
            <w:tcW w:w="3690" w:type="dxa"/>
          </w:tcPr>
          <w:p w14:paraId="2D0D1C37" w14:textId="2DE5B616" w:rsidR="00AA6576" w:rsidRPr="00BF0AE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6B0023E6" w14:textId="22ACB701" w:rsidR="00AA6576" w:rsidRPr="00BF0AEB" w:rsidRDefault="00AA6576" w:rsidP="00B819FE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 w:cstheme="majorBidi"/>
                <w:sz w:val="26"/>
                <w:szCs w:val="26"/>
              </w:rPr>
              <w:t>(182,040)</w:t>
            </w:r>
          </w:p>
        </w:tc>
        <w:tc>
          <w:tcPr>
            <w:tcW w:w="1440" w:type="dxa"/>
          </w:tcPr>
          <w:p w14:paraId="7F6E180D" w14:textId="205F4444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(947,696)</w:t>
            </w:r>
          </w:p>
        </w:tc>
        <w:tc>
          <w:tcPr>
            <w:tcW w:w="1350" w:type="dxa"/>
          </w:tcPr>
          <w:p w14:paraId="3D9DA156" w14:textId="57256CE3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  <w:lang w:bidi="th-TH"/>
              </w:rPr>
              <w:t>(1,894,905)</w:t>
            </w:r>
          </w:p>
        </w:tc>
        <w:tc>
          <w:tcPr>
            <w:tcW w:w="1442" w:type="dxa"/>
            <w:vAlign w:val="bottom"/>
          </w:tcPr>
          <w:p w14:paraId="63432865" w14:textId="12256005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(3,024,641)</w:t>
            </w:r>
          </w:p>
        </w:tc>
      </w:tr>
      <w:tr w:rsidR="00AA6576" w:rsidRPr="00732BC3" w14:paraId="7A9B5346" w14:textId="77777777" w:rsidTr="00BF0AEB">
        <w:trPr>
          <w:trHeight w:val="20"/>
        </w:trPr>
        <w:tc>
          <w:tcPr>
            <w:tcW w:w="3690" w:type="dxa"/>
          </w:tcPr>
          <w:p w14:paraId="69E0F653" w14:textId="0DAC81AD" w:rsidR="00AA6576" w:rsidRPr="00BF0AE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  <w:vAlign w:val="bottom"/>
          </w:tcPr>
          <w:p w14:paraId="7656B9BF" w14:textId="68D74CCA" w:rsidR="00AA6576" w:rsidRPr="00BF0AEB" w:rsidRDefault="00AA6576" w:rsidP="00BF0AE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820CE4B" w14:textId="5D43148B" w:rsidR="00AA6576" w:rsidRPr="00BF0AEB" w:rsidRDefault="00AA6576" w:rsidP="00AA65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D970178" w14:textId="744B672B" w:rsidR="00AA6576" w:rsidRPr="00BF0AEB" w:rsidRDefault="00AA6576" w:rsidP="00F3559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  <w:lang w:val="en-US" w:bidi="th-TH"/>
              </w:rPr>
              <w:t>(1,500,85</w:t>
            </w:r>
            <w:r w:rsidR="00FD2A07" w:rsidRPr="00BF0AEB">
              <w:rPr>
                <w:rFonts w:asciiTheme="majorBidi" w:hAnsiTheme="majorBidi" w:cstheme="minorBidi"/>
                <w:sz w:val="26"/>
                <w:szCs w:val="26"/>
                <w:lang w:val="en-US" w:bidi="th-TH"/>
              </w:rPr>
              <w:t>3</w:t>
            </w:r>
            <w:r w:rsidRPr="00BF0AEB">
              <w:rPr>
                <w:rFonts w:asciiTheme="majorBidi" w:hAnsi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2" w:type="dxa"/>
            <w:vAlign w:val="bottom"/>
          </w:tcPr>
          <w:p w14:paraId="45201390" w14:textId="0BC1E016" w:rsidR="00AA6576" w:rsidRPr="00BF0AEB" w:rsidRDefault="00AA6576" w:rsidP="00AA657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BF0AEB">
              <w:rPr>
                <w:rFonts w:asciiTheme="majorBidi" w:hAnsiTheme="majorBidi"/>
                <w:sz w:val="26"/>
                <w:szCs w:val="26"/>
              </w:rPr>
              <w:t>(1,500,85</w:t>
            </w:r>
            <w:r w:rsidR="00FD2A07" w:rsidRPr="00BF0AEB">
              <w:rPr>
                <w:rFonts w:asciiTheme="majorBidi" w:hAnsiTheme="majorBidi"/>
                <w:sz w:val="26"/>
                <w:szCs w:val="26"/>
              </w:rPr>
              <w:t>3</w:t>
            </w:r>
            <w:r w:rsidRPr="00BF0AEB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</w:tr>
      <w:tr w:rsidR="00AA6576" w:rsidRPr="00732BC3" w14:paraId="2D0B1C90" w14:textId="77777777" w:rsidTr="00BF0AEB">
        <w:trPr>
          <w:trHeight w:val="20"/>
        </w:trPr>
        <w:tc>
          <w:tcPr>
            <w:tcW w:w="3690" w:type="dxa"/>
          </w:tcPr>
          <w:p w14:paraId="33D6AE13" w14:textId="5C4B6C73" w:rsidR="00AA6576" w:rsidRPr="00BF0AEB" w:rsidRDefault="00AA6576" w:rsidP="00AA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Pr="00BF0AE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BF0AE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  <w:r w:rsidRPr="00BF0AE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 2567 </w:t>
            </w:r>
            <w:r w:rsidRPr="00BF0AE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และ </w:t>
            </w:r>
            <w:r w:rsidRPr="00BF0AE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1 </w:t>
            </w:r>
            <w:r w:rsidRPr="00BF0AE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BF0AEB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DE0DC4E" w14:textId="7619878D" w:rsidR="00AA6576" w:rsidRPr="00BF0AEB" w:rsidRDefault="00AA6576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0A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2,557,652</w:t>
            </w:r>
          </w:p>
        </w:tc>
        <w:tc>
          <w:tcPr>
            <w:tcW w:w="1440" w:type="dxa"/>
          </w:tcPr>
          <w:p w14:paraId="4670682A" w14:textId="4FACAAF9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0AEB">
              <w:rPr>
                <w:rFonts w:asciiTheme="majorBidi" w:hAnsiTheme="majorBidi"/>
                <w:b/>
                <w:bCs/>
                <w:sz w:val="26"/>
                <w:szCs w:val="26"/>
              </w:rPr>
              <w:t>3,095,357</w:t>
            </w:r>
          </w:p>
        </w:tc>
        <w:tc>
          <w:tcPr>
            <w:tcW w:w="1350" w:type="dxa"/>
          </w:tcPr>
          <w:p w14:paraId="6158E634" w14:textId="27BE66D0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0AEB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5,086,02</w:t>
            </w:r>
            <w:r w:rsidR="00FD2A07" w:rsidRPr="00BF0AEB">
              <w:rPr>
                <w:rFonts w:asciiTheme="majorBidi" w:hAnsi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442" w:type="dxa"/>
            <w:vAlign w:val="bottom"/>
          </w:tcPr>
          <w:p w14:paraId="2A8435A7" w14:textId="4E7B0397" w:rsidR="00AA6576" w:rsidRPr="00BF0AEB" w:rsidRDefault="00AA6576" w:rsidP="00AA6576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0AEB">
              <w:rPr>
                <w:rFonts w:asciiTheme="majorBidi" w:hAnsiTheme="majorBidi"/>
                <w:b/>
                <w:bCs/>
                <w:sz w:val="26"/>
                <w:szCs w:val="26"/>
              </w:rPr>
              <w:t>10,739,03</w:t>
            </w:r>
            <w:r w:rsidR="00FD2A07" w:rsidRPr="00BF0AEB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</w:p>
        </w:tc>
      </w:tr>
      <w:tr w:rsidR="00044F47" w:rsidRPr="00732BC3" w14:paraId="44343082" w14:textId="77777777" w:rsidTr="00BF0AEB">
        <w:trPr>
          <w:trHeight w:val="20"/>
        </w:trPr>
        <w:tc>
          <w:tcPr>
            <w:tcW w:w="3690" w:type="dxa"/>
          </w:tcPr>
          <w:p w14:paraId="13586BDF" w14:textId="05AF32DC" w:rsidR="00044F47" w:rsidRPr="00BF0AEB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422F14CA" w14:textId="5958E1B2" w:rsidR="00044F47" w:rsidRPr="00BF0AEB" w:rsidRDefault="005E6C57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560,869</w:t>
            </w:r>
          </w:p>
        </w:tc>
        <w:tc>
          <w:tcPr>
            <w:tcW w:w="1440" w:type="dxa"/>
          </w:tcPr>
          <w:p w14:paraId="233D6DDD" w14:textId="492158F7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(887,148)</w:t>
            </w:r>
          </w:p>
        </w:tc>
        <w:tc>
          <w:tcPr>
            <w:tcW w:w="1350" w:type="dxa"/>
          </w:tcPr>
          <w:p w14:paraId="06AC8105" w14:textId="045E2CCC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326,279</w:t>
            </w:r>
          </w:p>
        </w:tc>
        <w:tc>
          <w:tcPr>
            <w:tcW w:w="1442" w:type="dxa"/>
            <w:vAlign w:val="bottom"/>
          </w:tcPr>
          <w:p w14:paraId="22DE461B" w14:textId="48AFF975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44F47" w:rsidRPr="00732BC3" w14:paraId="625363BF" w14:textId="77777777" w:rsidTr="00BF0AEB">
        <w:trPr>
          <w:trHeight w:val="20"/>
        </w:trPr>
        <w:tc>
          <w:tcPr>
            <w:tcW w:w="3690" w:type="dxa"/>
          </w:tcPr>
          <w:p w14:paraId="1E539270" w14:textId="77777777" w:rsidR="00044F47" w:rsidRPr="00BF0AEB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br/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725892A" w14:textId="55FE0638" w:rsidR="00044F47" w:rsidRPr="00BF0AEB" w:rsidRDefault="005E6C57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(746,029)</w:t>
            </w:r>
          </w:p>
        </w:tc>
        <w:tc>
          <w:tcPr>
            <w:tcW w:w="1440" w:type="dxa"/>
            <w:vAlign w:val="bottom"/>
          </w:tcPr>
          <w:p w14:paraId="460BC5C2" w14:textId="121A5B02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825,484</w:t>
            </w:r>
          </w:p>
        </w:tc>
        <w:tc>
          <w:tcPr>
            <w:tcW w:w="1350" w:type="dxa"/>
            <w:vAlign w:val="bottom"/>
          </w:tcPr>
          <w:p w14:paraId="4CAE717A" w14:textId="331E9AA4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486,789</w:t>
            </w:r>
          </w:p>
        </w:tc>
        <w:tc>
          <w:tcPr>
            <w:tcW w:w="1442" w:type="dxa"/>
            <w:vAlign w:val="bottom"/>
          </w:tcPr>
          <w:p w14:paraId="5B443288" w14:textId="0A45E17B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566,244</w:t>
            </w:r>
          </w:p>
        </w:tc>
      </w:tr>
      <w:tr w:rsidR="00044F47" w:rsidRPr="00732BC3" w14:paraId="3857184F" w14:textId="77777777" w:rsidTr="00BF0AEB">
        <w:trPr>
          <w:trHeight w:val="20"/>
        </w:trPr>
        <w:tc>
          <w:tcPr>
            <w:tcW w:w="3690" w:type="dxa"/>
          </w:tcPr>
          <w:p w14:paraId="34267625" w14:textId="77777777" w:rsidR="00044F47" w:rsidRPr="00BF0AEB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428F4887" w14:textId="28CC4B09" w:rsidR="00044F47" w:rsidRPr="00BF0AEB" w:rsidRDefault="005E6C57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228,371</w:t>
            </w:r>
          </w:p>
        </w:tc>
        <w:tc>
          <w:tcPr>
            <w:tcW w:w="1440" w:type="dxa"/>
          </w:tcPr>
          <w:p w14:paraId="0DDE29C7" w14:textId="6125A7E1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380,802</w:t>
            </w:r>
          </w:p>
        </w:tc>
        <w:tc>
          <w:tcPr>
            <w:tcW w:w="1350" w:type="dxa"/>
          </w:tcPr>
          <w:p w14:paraId="1EF57CC1" w14:textId="22D3B33C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228,408</w:t>
            </w:r>
          </w:p>
        </w:tc>
        <w:tc>
          <w:tcPr>
            <w:tcW w:w="1442" w:type="dxa"/>
            <w:vAlign w:val="bottom"/>
          </w:tcPr>
          <w:p w14:paraId="4ABFBA33" w14:textId="0323AF49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837,581</w:t>
            </w:r>
          </w:p>
        </w:tc>
      </w:tr>
      <w:tr w:rsidR="00044F47" w:rsidRPr="00732BC3" w14:paraId="624C1A60" w14:textId="77777777" w:rsidTr="00BF0AEB">
        <w:trPr>
          <w:trHeight w:val="20"/>
        </w:trPr>
        <w:tc>
          <w:tcPr>
            <w:tcW w:w="3690" w:type="dxa"/>
          </w:tcPr>
          <w:p w14:paraId="004C6A1E" w14:textId="77777777" w:rsidR="00044F47" w:rsidRPr="00BF0AEB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0E8FA518" w14:textId="2C28968F" w:rsidR="00044F47" w:rsidRPr="00BF0AEB" w:rsidRDefault="005E6C57" w:rsidP="00BF0AEB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(34,980)</w:t>
            </w:r>
          </w:p>
        </w:tc>
        <w:tc>
          <w:tcPr>
            <w:tcW w:w="1440" w:type="dxa"/>
          </w:tcPr>
          <w:p w14:paraId="37BD32EE" w14:textId="42461B19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(210,377)</w:t>
            </w:r>
          </w:p>
        </w:tc>
        <w:tc>
          <w:tcPr>
            <w:tcW w:w="1350" w:type="dxa"/>
          </w:tcPr>
          <w:p w14:paraId="7057B8EB" w14:textId="4F0A4CF5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(211,718)</w:t>
            </w:r>
          </w:p>
        </w:tc>
        <w:tc>
          <w:tcPr>
            <w:tcW w:w="1442" w:type="dxa"/>
            <w:vAlign w:val="bottom"/>
          </w:tcPr>
          <w:p w14:paraId="705E0754" w14:textId="0ADB69D9" w:rsidR="00044F47" w:rsidRPr="00BF0AEB" w:rsidRDefault="005E6C57" w:rsidP="00044F47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(457,075)</w:t>
            </w:r>
          </w:p>
        </w:tc>
      </w:tr>
      <w:tr w:rsidR="00044F47" w:rsidRPr="00732BC3" w14:paraId="6FB486FB" w14:textId="77777777" w:rsidTr="00BF0AEB">
        <w:trPr>
          <w:trHeight w:val="20"/>
        </w:trPr>
        <w:tc>
          <w:tcPr>
            <w:tcW w:w="3690" w:type="dxa"/>
            <w:vAlign w:val="center"/>
          </w:tcPr>
          <w:p w14:paraId="1C9CAE44" w14:textId="77777777" w:rsidR="00044F47" w:rsidRPr="00BF0AEB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F0AEB">
              <w:rPr>
                <w:rFonts w:asciiTheme="majorBidi" w:eastAsia="AngsanaNew" w:hAnsiTheme="majorBidi" w:cstheme="majorBidi"/>
                <w:sz w:val="26"/>
                <w:szCs w:val="26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  <w:vAlign w:val="center"/>
          </w:tcPr>
          <w:p w14:paraId="41D634EE" w14:textId="2201E5E2" w:rsidR="00044F47" w:rsidRPr="00BF0AEB" w:rsidRDefault="005E6C57" w:rsidP="00BF0AE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1B95A36" w14:textId="3DDCC38D" w:rsidR="00044F47" w:rsidRPr="00BF0AEB" w:rsidRDefault="005E6C57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4EC6BBF5" w14:textId="1745405F" w:rsidR="00044F47" w:rsidRPr="00BF0AEB" w:rsidRDefault="005E6C57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</w:rPr>
              <w:t>(637,418)</w:t>
            </w:r>
          </w:p>
        </w:tc>
        <w:tc>
          <w:tcPr>
            <w:tcW w:w="1442" w:type="dxa"/>
            <w:vAlign w:val="center"/>
          </w:tcPr>
          <w:p w14:paraId="392586E3" w14:textId="4099EFEF" w:rsidR="00044F47" w:rsidRPr="00BF0AEB" w:rsidRDefault="005E6C57" w:rsidP="00044F47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E6C5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(637,418)</w:t>
            </w:r>
          </w:p>
        </w:tc>
      </w:tr>
      <w:tr w:rsidR="00044F47" w:rsidRPr="00732BC3" w14:paraId="286F423B" w14:textId="77777777" w:rsidTr="00BF0AEB">
        <w:trPr>
          <w:trHeight w:val="20"/>
        </w:trPr>
        <w:tc>
          <w:tcPr>
            <w:tcW w:w="3690" w:type="dxa"/>
          </w:tcPr>
          <w:p w14:paraId="7BAB4730" w14:textId="2A3D3263" w:rsidR="00044F47" w:rsidRPr="00BF0AEB" w:rsidRDefault="00044F47" w:rsidP="00044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F3559B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F3559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3559B">
              <w:rPr>
                <w:rFonts w:asciiTheme="majorBidi" w:eastAsia="AngsanaNew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Pr="00F3559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 w:rsidR="00AA6576" w:rsidRPr="00F3559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Pr="00F3559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</w:t>
            </w:r>
            <w:r w:rsidR="00AA6576" w:rsidRPr="00F3559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F3559B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F3559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AA6576" w:rsidRPr="00F3559B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440" w:type="dxa"/>
            <w:vAlign w:val="bottom"/>
          </w:tcPr>
          <w:p w14:paraId="74D6EDF3" w14:textId="5A5AF539" w:rsidR="00044F47" w:rsidRPr="00BF0AEB" w:rsidRDefault="005E6C57" w:rsidP="00BF0AE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2,565,883</w:t>
            </w:r>
          </w:p>
        </w:tc>
        <w:tc>
          <w:tcPr>
            <w:tcW w:w="1440" w:type="dxa"/>
          </w:tcPr>
          <w:p w14:paraId="74738AAB" w14:textId="6C6E53A2" w:rsidR="00044F47" w:rsidRPr="00BF0AEB" w:rsidRDefault="005E6C57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3,204,118</w:t>
            </w:r>
          </w:p>
        </w:tc>
        <w:tc>
          <w:tcPr>
            <w:tcW w:w="1350" w:type="dxa"/>
          </w:tcPr>
          <w:p w14:paraId="0F9BCB05" w14:textId="53E4394B" w:rsidR="00044F47" w:rsidRPr="00BF0AEB" w:rsidRDefault="005E6C57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5,278,367</w:t>
            </w:r>
          </w:p>
        </w:tc>
        <w:tc>
          <w:tcPr>
            <w:tcW w:w="1442" w:type="dxa"/>
            <w:vAlign w:val="bottom"/>
          </w:tcPr>
          <w:p w14:paraId="66C82CE5" w14:textId="28C54FA6" w:rsidR="00044F47" w:rsidRPr="00BF0AEB" w:rsidRDefault="005E6C57" w:rsidP="00044F47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6C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11,048,368</w:t>
            </w:r>
          </w:p>
        </w:tc>
      </w:tr>
    </w:tbl>
    <w:p w14:paraId="4CB4041B" w14:textId="77777777" w:rsidR="00C45131" w:rsidRDefault="00C4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BB4F8D" w14:textId="77777777" w:rsidR="00DF1AD4" w:rsidRDefault="00DF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cs/>
          <w:lang w:val="en-GB"/>
        </w:rPr>
      </w:pPr>
      <w:r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br w:type="page"/>
      </w:r>
    </w:p>
    <w:p w14:paraId="04CE34D8" w14:textId="5A982A03" w:rsidR="00665881" w:rsidRPr="007C004E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7C004E">
        <w:rPr>
          <w:rFonts w:asciiTheme="majorBidi" w:hAnsiTheme="majorBidi" w:cs="Angsana New" w:hint="cs"/>
          <w:sz w:val="28"/>
          <w:szCs w:val="28"/>
          <w:u w:val="none"/>
          <w:cs/>
        </w:rPr>
        <w:lastRenderedPageBreak/>
        <w:t>สินทรัพย์ที่มีภาระผูกพันและข้อจำกัด</w:t>
      </w:r>
    </w:p>
    <w:p w14:paraId="003188BF" w14:textId="436A643E" w:rsidR="00D72461" w:rsidRPr="00C94095" w:rsidRDefault="00D72461" w:rsidP="00C46B66">
      <w:pPr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eastAsia="zh-CN"/>
        </w:rPr>
      </w:pPr>
    </w:p>
    <w:tbl>
      <w:tblPr>
        <w:tblW w:w="9135" w:type="dxa"/>
        <w:tblInd w:w="432" w:type="dxa"/>
        <w:tblLayout w:type="fixed"/>
        <w:tblLook w:val="00A0" w:firstRow="1" w:lastRow="0" w:firstColumn="1" w:lastColumn="0" w:noHBand="0" w:noVBand="0"/>
      </w:tblPr>
      <w:tblGrid>
        <w:gridCol w:w="5580"/>
        <w:gridCol w:w="1638"/>
        <w:gridCol w:w="270"/>
        <w:gridCol w:w="1647"/>
      </w:tblGrid>
      <w:tr w:rsidR="00C85F93" w:rsidRPr="007C004E" w14:paraId="1E86CCC1" w14:textId="77777777">
        <w:tc>
          <w:tcPr>
            <w:tcW w:w="5580" w:type="dxa"/>
          </w:tcPr>
          <w:p w14:paraId="222972D6" w14:textId="77777777" w:rsidR="00C85F93" w:rsidRPr="007C004E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B275223" w14:textId="77777777" w:rsidR="00C85F93" w:rsidRPr="007C004E" w:rsidRDefault="00C85F93" w:rsidP="00E417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85F93" w:rsidRPr="007C004E" w14:paraId="73196D5E" w14:textId="77777777">
        <w:tc>
          <w:tcPr>
            <w:tcW w:w="5580" w:type="dxa"/>
          </w:tcPr>
          <w:p w14:paraId="3469B8E5" w14:textId="77777777" w:rsidR="00C85F93" w:rsidRPr="007C004E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56E6E62F" w14:textId="77777777" w:rsidR="00C85F93" w:rsidRPr="007C004E" w:rsidRDefault="00C85F93" w:rsidP="00E417B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FFFFFF"/>
                <w:cs/>
              </w:rPr>
            </w:pPr>
            <w:r w:rsidRPr="007C00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85F93" w:rsidRPr="007C004E" w14:paraId="33D1984E" w14:textId="77777777">
        <w:tc>
          <w:tcPr>
            <w:tcW w:w="5580" w:type="dxa"/>
          </w:tcPr>
          <w:p w14:paraId="31859640" w14:textId="77777777" w:rsidR="00C85F93" w:rsidRPr="007C004E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CE1ECB0" w14:textId="01FA2B96" w:rsidR="00C85F93" w:rsidRPr="007C004E" w:rsidRDefault="008F33B5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2421B2B" w14:textId="77777777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D190495" w14:textId="77777777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7C00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7C00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85F93" w:rsidRPr="007C004E" w14:paraId="5C6950AB" w14:textId="77777777">
        <w:tc>
          <w:tcPr>
            <w:tcW w:w="5580" w:type="dxa"/>
          </w:tcPr>
          <w:p w14:paraId="0ACCA974" w14:textId="77777777" w:rsidR="00C85F93" w:rsidRPr="007C004E" w:rsidRDefault="00C85F93" w:rsidP="00E417B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vAlign w:val="bottom"/>
          </w:tcPr>
          <w:p w14:paraId="688D74B2" w14:textId="024B295C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C00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 w:rsidR="008F33B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5C2BB4A" w14:textId="77777777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A97CB90" w14:textId="44A3B90A" w:rsidR="00C85F93" w:rsidRPr="007C004E" w:rsidRDefault="007C004E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7C004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 w:rsidR="008F33B5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C85F93" w:rsidRPr="007C004E" w14:paraId="75F31578" w14:textId="77777777">
        <w:tc>
          <w:tcPr>
            <w:tcW w:w="5580" w:type="dxa"/>
            <w:hideMark/>
          </w:tcPr>
          <w:p w14:paraId="4F48858A" w14:textId="77777777" w:rsidR="00C85F93" w:rsidRPr="007C004E" w:rsidRDefault="00C85F93" w:rsidP="00E417B0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3"/>
          </w:tcPr>
          <w:p w14:paraId="2C37DBAC" w14:textId="77777777" w:rsidR="00C85F93" w:rsidRPr="007C004E" w:rsidRDefault="00C85F93" w:rsidP="00E417B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004E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C004E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C004E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C85F93" w:rsidRPr="007C004E" w14:paraId="5525DE53" w14:textId="77777777">
        <w:tc>
          <w:tcPr>
            <w:tcW w:w="5580" w:type="dxa"/>
            <w:hideMark/>
          </w:tcPr>
          <w:p w14:paraId="098BA172" w14:textId="77777777" w:rsidR="00C85F93" w:rsidRPr="007C004E" w:rsidRDefault="00C85F93" w:rsidP="00E417B0">
            <w:pPr>
              <w:spacing w:line="240" w:lineRule="auto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C004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เงินลงทุนในหลักทรัพย์</w:t>
            </w:r>
          </w:p>
        </w:tc>
        <w:tc>
          <w:tcPr>
            <w:tcW w:w="1638" w:type="dxa"/>
            <w:vAlign w:val="bottom"/>
            <w:hideMark/>
          </w:tcPr>
          <w:p w14:paraId="4CBD47D6" w14:textId="77777777" w:rsidR="00C85F93" w:rsidRPr="007C004E" w:rsidRDefault="00C85F93" w:rsidP="00E4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9CA24" w14:textId="77777777" w:rsidR="00C85F93" w:rsidRPr="007C004E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  <w:hideMark/>
          </w:tcPr>
          <w:p w14:paraId="1F4C820D" w14:textId="77777777" w:rsidR="00C85F93" w:rsidRPr="007C004E" w:rsidRDefault="00C85F93" w:rsidP="00E417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04E" w:rsidRPr="007C004E" w14:paraId="45BF6FB5" w14:textId="77777777">
        <w:tc>
          <w:tcPr>
            <w:tcW w:w="5580" w:type="dxa"/>
            <w:hideMark/>
          </w:tcPr>
          <w:p w14:paraId="28CEF96F" w14:textId="77777777" w:rsidR="007C004E" w:rsidRPr="007C004E" w:rsidRDefault="007C004E" w:rsidP="007C004E">
            <w:pPr>
              <w:tabs>
                <w:tab w:val="clear" w:pos="227"/>
              </w:tabs>
              <w:spacing w:line="240" w:lineRule="auto"/>
              <w:ind w:hanging="18"/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</w:pPr>
            <w:r w:rsidRPr="007C004E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cs/>
                <w:lang w:eastAsia="en-GB"/>
              </w:rPr>
              <w:t xml:space="preserve">- </w:t>
            </w:r>
            <w:r w:rsidRPr="007C004E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C004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ตราสารหนี้เพื่อเป็นหลักประกันบริหารสภาพคล่อง</w:t>
            </w:r>
            <w:r w:rsidRPr="007C004E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7C004E">
              <w:rPr>
                <w:rFonts w:asciiTheme="majorBidi" w:eastAsia="AngsanaNew" w:hAnsiTheme="majorBidi" w:cstheme="majorBidi"/>
                <w:spacing w:val="-4"/>
                <w:sz w:val="28"/>
                <w:szCs w:val="28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638" w:type="dxa"/>
            <w:vAlign w:val="bottom"/>
          </w:tcPr>
          <w:p w14:paraId="2743E4A7" w14:textId="25A0A98F" w:rsidR="007C004E" w:rsidRPr="007C004E" w:rsidRDefault="002F48F6" w:rsidP="007C004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2,164,719</w:t>
            </w:r>
            <w:r w:rsidR="00973C4C" w:rsidRPr="007C004E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72A79F86" w14:textId="77777777" w:rsidR="007C004E" w:rsidRPr="007C004E" w:rsidRDefault="007C004E" w:rsidP="007C004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39FD51D" w14:textId="68FDCA33" w:rsidR="007C004E" w:rsidRPr="007C004E" w:rsidRDefault="007C004E" w:rsidP="007C004E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004E">
              <w:rPr>
                <w:rFonts w:asciiTheme="majorBidi" w:hAnsiTheme="majorBidi"/>
                <w:sz w:val="28"/>
                <w:szCs w:val="28"/>
                <w:lang w:val="en-US" w:bidi="th-TH"/>
              </w:rPr>
              <w:t>1,</w:t>
            </w:r>
            <w:r w:rsidR="008F33B5">
              <w:rPr>
                <w:rFonts w:asciiTheme="majorBidi" w:hAnsiTheme="majorBidi"/>
                <w:sz w:val="28"/>
                <w:szCs w:val="28"/>
                <w:lang w:val="en-US" w:bidi="th-TH"/>
              </w:rPr>
              <w:t>585,033</w:t>
            </w:r>
            <w:r w:rsidRPr="007C004E">
              <w:rPr>
                <w:rFonts w:asciiTheme="majorBidi" w:hAnsiTheme="majorBidi"/>
                <w:sz w:val="28"/>
                <w:szCs w:val="28"/>
                <w:vertAlign w:val="superscript"/>
                <w:lang w:val="en-US" w:bidi="th-TH"/>
              </w:rPr>
              <w:t>(2)</w:t>
            </w:r>
          </w:p>
        </w:tc>
      </w:tr>
      <w:tr w:rsidR="007C004E" w:rsidRPr="007C004E" w14:paraId="1BE30D07" w14:textId="77777777">
        <w:tc>
          <w:tcPr>
            <w:tcW w:w="5580" w:type="dxa"/>
            <w:hideMark/>
          </w:tcPr>
          <w:p w14:paraId="5991233F" w14:textId="77777777" w:rsidR="007C004E" w:rsidRPr="007C004E" w:rsidRDefault="007C004E" w:rsidP="007C004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00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21CA0" w14:textId="1ED49E49" w:rsidR="007C004E" w:rsidRPr="007C004E" w:rsidRDefault="002F48F6" w:rsidP="007C004E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2,164,719</w:t>
            </w:r>
          </w:p>
        </w:tc>
        <w:tc>
          <w:tcPr>
            <w:tcW w:w="270" w:type="dxa"/>
          </w:tcPr>
          <w:p w14:paraId="5C10FFD0" w14:textId="77777777" w:rsidR="007C004E" w:rsidRPr="007C004E" w:rsidRDefault="007C004E" w:rsidP="007C004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2B8AA" w14:textId="5E00F1F8" w:rsidR="007C004E" w:rsidRPr="008F33B5" w:rsidRDefault="008F33B5" w:rsidP="007C004E">
            <w:pPr>
              <w:pStyle w:val="acctfourfigures"/>
              <w:tabs>
                <w:tab w:val="clear" w:pos="765"/>
                <w:tab w:val="decimal" w:pos="1251"/>
              </w:tabs>
              <w:spacing w:line="240" w:lineRule="auto"/>
              <w:ind w:left="-79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33B5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1,585,033</w:t>
            </w:r>
          </w:p>
        </w:tc>
      </w:tr>
    </w:tbl>
    <w:p w14:paraId="797C8135" w14:textId="77777777" w:rsidR="00C94095" w:rsidRPr="00BF0AEB" w:rsidRDefault="00C94095" w:rsidP="00BF0AEB">
      <w:pPr>
        <w:spacing w:line="0" w:lineRule="atLeast"/>
        <w:ind w:right="-29"/>
        <w:jc w:val="thaiDistribute"/>
        <w:rPr>
          <w:rFonts w:asciiTheme="majorBidi" w:hAnsiTheme="majorBidi" w:cstheme="majorBidi"/>
          <w:sz w:val="22"/>
          <w:szCs w:val="22"/>
          <w:lang w:eastAsia="zh-CN"/>
        </w:rPr>
      </w:pPr>
    </w:p>
    <w:p w14:paraId="3E050502" w14:textId="77777777" w:rsidR="007C004E" w:rsidRPr="007C004E" w:rsidRDefault="007C004E" w:rsidP="00C94095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="Angsana New" w:hAnsi="Angsana New" w:cs="Angsana New"/>
          <w:sz w:val="20"/>
          <w:lang w:eastAsia="en-GB" w:bidi="th-TH"/>
        </w:rPr>
      </w:pPr>
      <w:r w:rsidRPr="007C004E">
        <w:rPr>
          <w:rFonts w:ascii="Angsana New" w:eastAsia="AngsanaNew" w:hAnsi="Angsana New" w:cs="Angsana New"/>
          <w:spacing w:val="-4"/>
          <w:sz w:val="20"/>
          <w:vertAlign w:val="superscript"/>
          <w:rtl/>
          <w:cs/>
          <w:lang w:eastAsia="en-GB"/>
        </w:rPr>
        <w:t>(1)</w:t>
      </w:r>
      <w:r w:rsidRPr="007C004E">
        <w:rPr>
          <w:rFonts w:ascii="Angsana New" w:eastAsia="AngsanaNew" w:hAnsi="Angsana New" w:cs="Angsana New"/>
          <w:spacing w:val="-4"/>
          <w:sz w:val="20"/>
          <w:lang w:eastAsia="en-GB"/>
        </w:rPr>
        <w:tab/>
      </w:r>
      <w:r w:rsidRPr="007C004E">
        <w:rPr>
          <w:rFonts w:ascii="Angsana New" w:hAnsi="Angsana New" w:cs="Angsana New"/>
          <w:sz w:val="20"/>
          <w:cs/>
          <w:lang w:eastAsia="en-GB" w:bidi="th-TH"/>
        </w:rPr>
        <w:t>ธนาคารแห่งประเทศไทยกำหนดให้กลุ่มธนาคารต้องดำรงตราสารหนี้เพื่อเป็นหลักประกันสำหรับการชำระดุลสุทธิและสำหรับวงเงินสภาพคล่องระหว่างวัน</w:t>
      </w:r>
    </w:p>
    <w:p w14:paraId="619DF9F6" w14:textId="104FAF85" w:rsidR="007C004E" w:rsidRPr="007C004E" w:rsidRDefault="007C004E" w:rsidP="00C94095">
      <w:pPr>
        <w:pStyle w:val="index"/>
        <w:tabs>
          <w:tab w:val="clear" w:pos="1134"/>
        </w:tabs>
        <w:spacing w:after="0" w:line="240" w:lineRule="auto"/>
        <w:ind w:left="810" w:hanging="263"/>
        <w:outlineLvl w:val="0"/>
        <w:rPr>
          <w:rFonts w:ascii="Angsana New" w:hAnsi="Angsana New" w:cs="Angsana New"/>
          <w:b/>
          <w:bCs/>
          <w:sz w:val="20"/>
          <w:lang w:val="en-US" w:eastAsia="en-GB" w:bidi="th-TH"/>
        </w:rPr>
      </w:pPr>
      <w:r w:rsidRPr="007C004E">
        <w:rPr>
          <w:rFonts w:ascii="Angsana New" w:eastAsia="AngsanaNew" w:hAnsi="Angsana New" w:cs="Angsana New"/>
          <w:spacing w:val="-4"/>
          <w:sz w:val="20"/>
          <w:vertAlign w:val="superscript"/>
          <w:cs/>
          <w:lang w:eastAsia="en-GB" w:bidi="th-TH"/>
        </w:rPr>
        <w:t>(</w:t>
      </w:r>
      <w:r w:rsidRPr="007C004E">
        <w:rPr>
          <w:rFonts w:ascii="Angsana New" w:eastAsia="AngsanaNew" w:hAnsi="Angsana New" w:cs="Angsana New"/>
          <w:spacing w:val="-4"/>
          <w:sz w:val="20"/>
          <w:vertAlign w:val="superscript"/>
          <w:lang w:val="en-US" w:eastAsia="en-GB" w:bidi="th-TH"/>
        </w:rPr>
        <w:t>2</w:t>
      </w:r>
      <w:r w:rsidRPr="007C004E">
        <w:rPr>
          <w:rFonts w:ascii="Angsana New" w:eastAsia="AngsanaNew" w:hAnsi="Angsana New" w:cs="Angsana New"/>
          <w:spacing w:val="-4"/>
          <w:sz w:val="20"/>
          <w:vertAlign w:val="superscript"/>
          <w:cs/>
          <w:lang w:val="en-US" w:eastAsia="en-GB" w:bidi="th-TH"/>
        </w:rPr>
        <w:t>)</w:t>
      </w:r>
      <w:r w:rsidRPr="007C004E">
        <w:rPr>
          <w:rFonts w:ascii="Angsana New" w:eastAsia="AngsanaNew" w:hAnsi="Angsana New" w:cs="Angsana New"/>
          <w:spacing w:val="-4"/>
          <w:sz w:val="20"/>
          <w:lang w:eastAsia="en-GB" w:bidi="th-TH"/>
        </w:rPr>
        <w:tab/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 xml:space="preserve">ณ วันที่ 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>3</w:t>
      </w:r>
      <w:r w:rsidR="008F33B5">
        <w:rPr>
          <w:rFonts w:ascii="Angsana New" w:hAnsi="Angsana New" w:cs="Angsana New"/>
          <w:sz w:val="20"/>
          <w:lang w:val="en-US" w:eastAsia="en-GB" w:bidi="th-TH"/>
        </w:rPr>
        <w:t>1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 xml:space="preserve"> </w:t>
      </w:r>
      <w:r w:rsidR="008F33B5">
        <w:rPr>
          <w:rFonts w:ascii="Angsana New" w:hAnsi="Angsana New" w:cs="Angsana New" w:hint="cs"/>
          <w:sz w:val="20"/>
          <w:cs/>
          <w:lang w:val="en-US" w:eastAsia="en-GB" w:bidi="th-TH"/>
        </w:rPr>
        <w:t>มีนาคม</w:t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 xml:space="preserve"> 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>256</w:t>
      </w:r>
      <w:r w:rsidR="008F33B5">
        <w:rPr>
          <w:rFonts w:ascii="Angsana New" w:hAnsi="Angsana New" w:cs="Angsana New"/>
          <w:sz w:val="20"/>
          <w:lang w:val="en-US" w:eastAsia="en-GB" w:bidi="th-TH"/>
        </w:rPr>
        <w:t>8</w:t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 xml:space="preserve"> มูลค่าขั้นต่ำที่กลุ่มธนาคารต้องดำรงตราสารหนี้เพื่อเป็นหลักประกันบริหารสภาพคล่อง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 xml:space="preserve"> </w:t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>มีจำนวน</w:t>
      </w:r>
      <w:r w:rsidR="002F48F6">
        <w:rPr>
          <w:rFonts w:ascii="Angsana New" w:hAnsi="Angsana New" w:cs="Angsana New"/>
          <w:sz w:val="20"/>
          <w:lang w:val="en-US" w:eastAsia="en-GB" w:bidi="th-TH"/>
        </w:rPr>
        <w:t xml:space="preserve"> 859.7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 xml:space="preserve"> </w:t>
      </w:r>
      <w:r w:rsidRPr="007C004E">
        <w:rPr>
          <w:rFonts w:ascii="Angsana New" w:hAnsi="Angsana New" w:cs="Angsana New"/>
          <w:sz w:val="20"/>
          <w:cs/>
          <w:lang w:val="en-US" w:eastAsia="en-GB" w:bidi="th-TH"/>
        </w:rPr>
        <w:t>ล้านบาท</w:t>
      </w:r>
      <w:r w:rsidRPr="007C004E">
        <w:rPr>
          <w:rFonts w:ascii="Angsana New" w:hAnsi="Angsana New" w:cs="Angsana New"/>
          <w:sz w:val="20"/>
          <w:lang w:val="en-US" w:eastAsia="en-GB" w:bidi="th-TH"/>
        </w:rPr>
        <w:t xml:space="preserve"> </w:t>
      </w:r>
      <w:r w:rsidRPr="007C004E">
        <w:rPr>
          <w:rFonts w:ascii="Angsana New" w:hAnsi="Angsana New" w:cs="Angsana New"/>
          <w:i/>
          <w:iCs/>
          <w:sz w:val="20"/>
          <w:lang w:eastAsia="en-GB" w:bidi="th-TH"/>
        </w:rPr>
        <w:t xml:space="preserve">(31 </w:t>
      </w:r>
      <w:r w:rsidRPr="007C004E">
        <w:rPr>
          <w:rFonts w:ascii="Angsana New" w:hAnsi="Angsana New" w:cs="Angsana New"/>
          <w:i/>
          <w:iCs/>
          <w:sz w:val="20"/>
          <w:cs/>
          <w:lang w:eastAsia="en-GB" w:bidi="th-TH"/>
        </w:rPr>
        <w:t xml:space="preserve">ธันวาคม </w:t>
      </w:r>
      <w:r w:rsidRPr="007C004E">
        <w:rPr>
          <w:rFonts w:ascii="Angsana New" w:hAnsi="Angsana New" w:cs="Angsana New"/>
          <w:i/>
          <w:iCs/>
          <w:sz w:val="20"/>
          <w:lang w:val="en-US" w:eastAsia="en-GB" w:bidi="th-TH"/>
        </w:rPr>
        <w:t>256</w:t>
      </w:r>
      <w:r w:rsidR="008F33B5">
        <w:rPr>
          <w:rFonts w:ascii="Angsana New" w:hAnsi="Angsana New" w:cs="Angsana New"/>
          <w:i/>
          <w:iCs/>
          <w:sz w:val="20"/>
          <w:lang w:val="en-US" w:eastAsia="en-GB" w:bidi="th-TH"/>
        </w:rPr>
        <w:t>7</w:t>
      </w:r>
      <w:r w:rsidRPr="007C004E">
        <w:rPr>
          <w:rFonts w:ascii="Angsana New" w:hAnsi="Angsana New" w:cs="Angsana New"/>
          <w:i/>
          <w:iCs/>
          <w:sz w:val="20"/>
          <w:lang w:eastAsia="en-GB" w:bidi="th-TH"/>
        </w:rPr>
        <w:t xml:space="preserve">: </w:t>
      </w:r>
      <w:r w:rsidR="008F33B5">
        <w:rPr>
          <w:rFonts w:ascii="Angsana New" w:hAnsi="Angsana New" w:cs="Angsana New"/>
          <w:i/>
          <w:iCs/>
          <w:sz w:val="20"/>
          <w:lang w:val="en-US" w:eastAsia="en-GB" w:bidi="th-TH"/>
        </w:rPr>
        <w:t>893.3</w:t>
      </w:r>
      <w:r w:rsidRPr="007C004E">
        <w:rPr>
          <w:rFonts w:ascii="Angsana New" w:hAnsi="Angsana New" w:cs="Angsana New"/>
          <w:i/>
          <w:iCs/>
          <w:sz w:val="20"/>
          <w:lang w:eastAsia="en-GB" w:bidi="th-TH"/>
        </w:rPr>
        <w:t xml:space="preserve"> </w:t>
      </w:r>
      <w:r w:rsidRPr="007C004E">
        <w:rPr>
          <w:rFonts w:ascii="Angsana New" w:hAnsi="Angsana New" w:cs="Angsana New"/>
          <w:i/>
          <w:iCs/>
          <w:sz w:val="20"/>
          <w:cs/>
          <w:lang w:eastAsia="en-GB" w:bidi="th-TH"/>
        </w:rPr>
        <w:t>ล้านบาท</w:t>
      </w:r>
      <w:r w:rsidRPr="007C004E">
        <w:rPr>
          <w:rFonts w:ascii="Angsana New" w:hAnsi="Angsana New" w:cs="Angsana New"/>
          <w:i/>
          <w:iCs/>
          <w:sz w:val="20"/>
          <w:lang w:eastAsia="en-GB" w:bidi="th-TH"/>
        </w:rPr>
        <w:t>)</w:t>
      </w:r>
      <w:r w:rsidRPr="007C004E">
        <w:rPr>
          <w:rFonts w:ascii="Angsana New" w:hAnsi="Angsana New" w:cs="Angsana New"/>
          <w:b/>
          <w:bCs/>
          <w:sz w:val="20"/>
          <w:lang w:val="en-US" w:eastAsia="en-GB" w:bidi="th-TH"/>
        </w:rPr>
        <w:t xml:space="preserve"> </w:t>
      </w:r>
    </w:p>
    <w:p w14:paraId="4C46E178" w14:textId="392FF4CB" w:rsidR="008016EB" w:rsidRDefault="00801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</w:rPr>
      </w:pPr>
    </w:p>
    <w:p w14:paraId="0E21C69F" w14:textId="457C4A9A" w:rsidR="00665881" w:rsidRDefault="00665881" w:rsidP="0066588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</w:rPr>
      </w:pPr>
      <w:r w:rsidRPr="00665881">
        <w:rPr>
          <w:rFonts w:asciiTheme="majorBidi" w:hAnsiTheme="majorBidi" w:cs="Angsana New" w:hint="cs"/>
          <w:sz w:val="28"/>
          <w:szCs w:val="28"/>
          <w:u w:val="none"/>
          <w:cs/>
        </w:rPr>
        <w:t>หนี้สินที่อาจเกิดขึ้นในภายหน้า</w:t>
      </w:r>
    </w:p>
    <w:p w14:paraId="0FFF34E3" w14:textId="1C718AB1" w:rsidR="00D72461" w:rsidRPr="00F85798" w:rsidRDefault="00D72461" w:rsidP="00A67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09" w:type="dxa"/>
        <w:tblInd w:w="441" w:type="dxa"/>
        <w:tblLayout w:type="fixed"/>
        <w:tblCellMar>
          <w:left w:w="115" w:type="dxa"/>
          <w:right w:w="144" w:type="dxa"/>
        </w:tblCellMar>
        <w:tblLook w:val="0000" w:firstRow="0" w:lastRow="0" w:firstColumn="0" w:lastColumn="0" w:noHBand="0" w:noVBand="0"/>
      </w:tblPr>
      <w:tblGrid>
        <w:gridCol w:w="3339"/>
        <w:gridCol w:w="1170"/>
        <w:gridCol w:w="279"/>
        <w:gridCol w:w="1161"/>
        <w:gridCol w:w="280"/>
        <w:gridCol w:w="1250"/>
        <w:gridCol w:w="279"/>
        <w:gridCol w:w="1251"/>
      </w:tblGrid>
      <w:tr w:rsidR="007C004E" w:rsidRPr="007C004E" w14:paraId="0F536485" w14:textId="77777777" w:rsidTr="00837FA0">
        <w:tc>
          <w:tcPr>
            <w:tcW w:w="3339" w:type="dxa"/>
            <w:shd w:val="clear" w:color="auto" w:fill="auto"/>
            <w:vAlign w:val="bottom"/>
          </w:tcPr>
          <w:p w14:paraId="1DB50A81" w14:textId="77777777" w:rsidR="007C004E" w:rsidRPr="007C004E" w:rsidRDefault="007C004E" w:rsidP="00837FA0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4560BB0C" w14:textId="77777777" w:rsidR="007C004E" w:rsidRPr="007C004E" w:rsidRDefault="007C004E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AF4A070" w14:textId="77777777" w:rsidR="007C004E" w:rsidRPr="007C004E" w:rsidRDefault="007C004E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80" w:type="dxa"/>
            <w:gridSpan w:val="3"/>
            <w:shd w:val="clear" w:color="auto" w:fill="auto"/>
          </w:tcPr>
          <w:p w14:paraId="05BBC3CE" w14:textId="77777777" w:rsidR="007C004E" w:rsidRPr="007C004E" w:rsidRDefault="007C004E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8F33B5" w:rsidRPr="007C004E" w14:paraId="0BDD2251" w14:textId="77777777" w:rsidTr="00837FA0">
        <w:tc>
          <w:tcPr>
            <w:tcW w:w="3339" w:type="dxa"/>
            <w:shd w:val="clear" w:color="auto" w:fill="auto"/>
            <w:vAlign w:val="bottom"/>
          </w:tcPr>
          <w:p w14:paraId="0D43FC04" w14:textId="5BD805F5" w:rsidR="008F33B5" w:rsidRPr="007C004E" w:rsidRDefault="008F33B5" w:rsidP="008F33B5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27D3B0" w14:textId="5B17DB15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bottom"/>
          </w:tcPr>
          <w:p w14:paraId="06F0BD30" w14:textId="77777777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C96A165" w14:textId="77777777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0" w:type="dxa"/>
          </w:tcPr>
          <w:p w14:paraId="19BA7A0F" w14:textId="77777777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21E9472D" w14:textId="1B26FAF1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vAlign w:val="bottom"/>
          </w:tcPr>
          <w:p w14:paraId="0D5C45E5" w14:textId="77777777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27F20CAD" w14:textId="58B43872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8F33B5" w:rsidRPr="007C004E" w14:paraId="43F5C63D" w14:textId="77777777" w:rsidTr="00837FA0">
        <w:tc>
          <w:tcPr>
            <w:tcW w:w="3339" w:type="dxa"/>
            <w:shd w:val="clear" w:color="auto" w:fill="auto"/>
            <w:vAlign w:val="bottom"/>
          </w:tcPr>
          <w:p w14:paraId="3D7A2C42" w14:textId="77777777" w:rsidR="008F33B5" w:rsidRPr="007C004E" w:rsidRDefault="008F33B5" w:rsidP="008F33B5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300A79C" w14:textId="0E3166C4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  <w:vAlign w:val="bottom"/>
          </w:tcPr>
          <w:p w14:paraId="1B2AD807" w14:textId="77777777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5AE3B8A" w14:textId="72A4FD2D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0" w:type="dxa"/>
          </w:tcPr>
          <w:p w14:paraId="182F036A" w14:textId="77777777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5EA2AAA9" w14:textId="65280DAA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9" w:type="dxa"/>
            <w:vAlign w:val="bottom"/>
          </w:tcPr>
          <w:p w14:paraId="2179F53B" w14:textId="77777777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EC1981F" w14:textId="5EC27DD3" w:rsidR="008F33B5" w:rsidRPr="007C004E" w:rsidRDefault="008F33B5" w:rsidP="008F3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C004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7C004E" w:rsidRPr="007C004E" w14:paraId="5DAB6811" w14:textId="77777777" w:rsidTr="00837FA0">
        <w:tc>
          <w:tcPr>
            <w:tcW w:w="3339" w:type="dxa"/>
            <w:shd w:val="clear" w:color="auto" w:fill="auto"/>
            <w:vAlign w:val="bottom"/>
          </w:tcPr>
          <w:p w14:paraId="46C2D7FE" w14:textId="77777777" w:rsidR="007C004E" w:rsidRPr="007C004E" w:rsidRDefault="007C004E" w:rsidP="007C004E">
            <w:pPr>
              <w:pStyle w:val="PlainText"/>
              <w:tabs>
                <w:tab w:val="decimal" w:pos="680"/>
              </w:tabs>
              <w:ind w:left="-108" w:right="-8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3BE51034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C004E">
              <w:rPr>
                <w:rFonts w:ascii="Angsana New" w:hAnsi="Angsana New" w:cs="Angsana New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C004E">
              <w:rPr>
                <w:rFonts w:ascii="Angsana New" w:hAnsi="Angsana New" w:cs="Angsana New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C004E" w:rsidRPr="007C004E" w14:paraId="3F545FA4" w14:textId="77777777" w:rsidTr="00837FA0">
        <w:tc>
          <w:tcPr>
            <w:tcW w:w="3339" w:type="dxa"/>
            <w:shd w:val="clear" w:color="auto" w:fill="auto"/>
            <w:vAlign w:val="bottom"/>
          </w:tcPr>
          <w:p w14:paraId="13C43177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ภาระผูกพันอื่น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A5B2C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6A78A8FC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1F7AB02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5682EF1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8DD8468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352D4DBE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60C4233" w14:textId="77777777" w:rsidR="007C004E" w:rsidRPr="007C004E" w:rsidRDefault="007C004E" w:rsidP="007C0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D5849" w:rsidRPr="007C004E" w14:paraId="6FAA2D0E" w14:textId="77777777" w:rsidTr="00BA7F64">
        <w:trPr>
          <w:trHeight w:val="164"/>
        </w:trPr>
        <w:tc>
          <w:tcPr>
            <w:tcW w:w="3339" w:type="dxa"/>
            <w:shd w:val="clear" w:color="auto" w:fill="auto"/>
            <w:vAlign w:val="bottom"/>
          </w:tcPr>
          <w:p w14:paraId="22E5EA80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-   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61F4C2" w14:textId="4D7F66B1" w:rsidR="004D5849" w:rsidRPr="00A47BF9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3,940,142</w:t>
            </w:r>
          </w:p>
        </w:tc>
        <w:tc>
          <w:tcPr>
            <w:tcW w:w="279" w:type="dxa"/>
            <w:shd w:val="clear" w:color="auto" w:fill="auto"/>
          </w:tcPr>
          <w:p w14:paraId="6DF7A285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022C5AC" w14:textId="0FDA45E3" w:rsidR="004D5849" w:rsidRPr="008F33B5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8F33B5">
              <w:rPr>
                <w:rFonts w:ascii="Angsana New" w:hAnsi="Angsana New" w:cs="Angsana New"/>
                <w:sz w:val="28"/>
                <w:szCs w:val="28"/>
              </w:rPr>
              <w:t>4,219,768</w:t>
            </w:r>
          </w:p>
        </w:tc>
        <w:tc>
          <w:tcPr>
            <w:tcW w:w="280" w:type="dxa"/>
            <w:shd w:val="clear" w:color="auto" w:fill="auto"/>
          </w:tcPr>
          <w:p w14:paraId="61062CFA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4F85653" w14:textId="2E99F65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940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142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149063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DF3DE76" w14:textId="49F8CBD3" w:rsidR="004D5849" w:rsidRPr="008F33B5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8F33B5">
              <w:rPr>
                <w:rFonts w:ascii="Angsana New" w:hAnsi="Angsana New" w:cs="Angsana New"/>
                <w:sz w:val="28"/>
                <w:szCs w:val="28"/>
              </w:rPr>
              <w:t>4,219,768</w:t>
            </w:r>
          </w:p>
        </w:tc>
      </w:tr>
      <w:tr w:rsidR="004D5849" w:rsidRPr="007C004E" w14:paraId="7CAAC8E6" w14:textId="77777777" w:rsidTr="00837FA0">
        <w:tc>
          <w:tcPr>
            <w:tcW w:w="3339" w:type="dxa"/>
            <w:shd w:val="clear" w:color="auto" w:fill="auto"/>
            <w:vAlign w:val="bottom"/>
          </w:tcPr>
          <w:p w14:paraId="6E8F6A45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-   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170" w:type="dxa"/>
            <w:shd w:val="clear" w:color="auto" w:fill="auto"/>
          </w:tcPr>
          <w:p w14:paraId="0EECC065" w14:textId="1C9B5DE1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132,438</w:t>
            </w:r>
          </w:p>
        </w:tc>
        <w:tc>
          <w:tcPr>
            <w:tcW w:w="279" w:type="dxa"/>
            <w:shd w:val="clear" w:color="auto" w:fill="auto"/>
          </w:tcPr>
          <w:p w14:paraId="2B9DA8C0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A5FA138" w14:textId="7C7F38E7" w:rsidR="004D5849" w:rsidRPr="008F33B5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8F33B5">
              <w:rPr>
                <w:rFonts w:ascii="Angsana New" w:hAnsi="Angsana New" w:cs="Angsana New"/>
                <w:sz w:val="28"/>
                <w:szCs w:val="28"/>
              </w:rPr>
              <w:t>145,627</w:t>
            </w:r>
          </w:p>
        </w:tc>
        <w:tc>
          <w:tcPr>
            <w:tcW w:w="280" w:type="dxa"/>
            <w:shd w:val="clear" w:color="auto" w:fill="auto"/>
          </w:tcPr>
          <w:p w14:paraId="21B8C886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48F174BA" w14:textId="638C4411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132,438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217D850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17D25F9D" w14:textId="49CC7FC6" w:rsidR="004D5849" w:rsidRPr="008F33B5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8F33B5">
              <w:rPr>
                <w:rFonts w:ascii="Angsana New" w:hAnsi="Angsana New" w:cs="Angsana New"/>
                <w:sz w:val="28"/>
                <w:szCs w:val="28"/>
              </w:rPr>
              <w:t>145,627</w:t>
            </w:r>
          </w:p>
        </w:tc>
      </w:tr>
      <w:tr w:rsidR="004D5849" w:rsidRPr="007C004E" w14:paraId="61D1619D" w14:textId="77777777" w:rsidTr="002B7210">
        <w:tc>
          <w:tcPr>
            <w:tcW w:w="3339" w:type="dxa"/>
            <w:shd w:val="clear" w:color="auto" w:fill="auto"/>
            <w:vAlign w:val="bottom"/>
          </w:tcPr>
          <w:p w14:paraId="3EEA089B" w14:textId="5BDCD26F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-   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วงเงิน</w:t>
            </w:r>
            <w:r>
              <w:rPr>
                <w:rFonts w:ascii="Angsana New" w:eastAsia="AngsanaNew" w:hAnsi="Angsana New" w:cs="Angsana New" w:hint="cs"/>
                <w:sz w:val="28"/>
                <w:szCs w:val="28"/>
                <w:cs/>
                <w:lang w:eastAsia="en-GB"/>
              </w:rPr>
              <w:t>สินเชื่อ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ที่ยังไม่ได้เบิกใช้ที่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br/>
              <w:t xml:space="preserve">        ไม่สามารถยกเลิกได้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DFA5B8" w14:textId="1A2F9191" w:rsidR="004D5849" w:rsidRPr="007C004E" w:rsidRDefault="001522E5" w:rsidP="00CC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146,544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FE56F85" w14:textId="77777777" w:rsidR="004D5849" w:rsidRPr="007C004E" w:rsidRDefault="004D5849" w:rsidP="00CC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FF3F58B" w14:textId="7D835DAB" w:rsidR="004D5849" w:rsidRPr="008F33B5" w:rsidRDefault="004D5849" w:rsidP="00CC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8F33B5">
              <w:rPr>
                <w:rFonts w:ascii="Angsana New" w:hAnsi="Angsana New" w:cs="Angsana New"/>
                <w:sz w:val="28"/>
                <w:szCs w:val="28"/>
              </w:rPr>
              <w:t>123,526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D1FA021" w14:textId="77777777" w:rsidR="004D5849" w:rsidRPr="007C004E" w:rsidRDefault="004D5849" w:rsidP="00CC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57BBD98" w14:textId="177089ED" w:rsidR="004D5849" w:rsidRPr="007C004E" w:rsidRDefault="004D5849" w:rsidP="00CC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146,544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7253F1E" w14:textId="77777777" w:rsidR="004D5849" w:rsidRPr="007C004E" w:rsidRDefault="004D5849" w:rsidP="00CC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AF34600" w14:textId="77E0C5E3" w:rsidR="004D5849" w:rsidRPr="008F33B5" w:rsidRDefault="004D5849" w:rsidP="00CC4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8F33B5">
              <w:rPr>
                <w:rFonts w:ascii="Angsana New" w:hAnsi="Angsana New" w:cs="Angsana New"/>
                <w:sz w:val="28"/>
                <w:szCs w:val="28"/>
              </w:rPr>
              <w:t>123,526</w:t>
            </w:r>
          </w:p>
        </w:tc>
      </w:tr>
      <w:tr w:rsidR="004D5849" w:rsidRPr="007C004E" w14:paraId="522AB9FF" w14:textId="77777777" w:rsidTr="00837FA0">
        <w:tc>
          <w:tcPr>
            <w:tcW w:w="3339" w:type="dxa"/>
            <w:shd w:val="clear" w:color="auto" w:fill="auto"/>
            <w:vAlign w:val="bottom"/>
          </w:tcPr>
          <w:p w14:paraId="389AA85D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</w:pPr>
            <w:r w:rsidRPr="007C004E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-   </w:t>
            </w:r>
            <w:r w:rsidRPr="007C004E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อื่น ๆ</w:t>
            </w:r>
          </w:p>
        </w:tc>
        <w:tc>
          <w:tcPr>
            <w:tcW w:w="1170" w:type="dxa"/>
            <w:shd w:val="clear" w:color="auto" w:fill="auto"/>
          </w:tcPr>
          <w:p w14:paraId="2039D9F2" w14:textId="63EF665C" w:rsidR="004D5849" w:rsidRPr="007C004E" w:rsidRDefault="001522E5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315,308</w:t>
            </w:r>
          </w:p>
        </w:tc>
        <w:tc>
          <w:tcPr>
            <w:tcW w:w="279" w:type="dxa"/>
            <w:shd w:val="clear" w:color="auto" w:fill="auto"/>
          </w:tcPr>
          <w:p w14:paraId="666ACA71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9E52D5D" w14:textId="1DAE927D" w:rsidR="004D5849" w:rsidRPr="008F33B5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3B5">
              <w:rPr>
                <w:rFonts w:ascii="Angsana New" w:hAnsi="Angsana New" w:cs="Angsana New"/>
                <w:sz w:val="28"/>
                <w:szCs w:val="28"/>
              </w:rPr>
              <w:t>305,397</w:t>
            </w:r>
          </w:p>
        </w:tc>
        <w:tc>
          <w:tcPr>
            <w:tcW w:w="280" w:type="dxa"/>
            <w:shd w:val="clear" w:color="auto" w:fill="auto"/>
          </w:tcPr>
          <w:p w14:paraId="580A1A3B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169D3449" w14:textId="52CAF44E" w:rsidR="004D5849" w:rsidRPr="007C004E" w:rsidRDefault="001522E5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294,640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7EB88BF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11E9D205" w14:textId="015CD745" w:rsidR="004D5849" w:rsidRPr="008F33B5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3B5">
              <w:rPr>
                <w:rFonts w:ascii="Angsana New" w:hAnsi="Angsana New" w:cs="Angsana New"/>
                <w:sz w:val="28"/>
                <w:szCs w:val="28"/>
              </w:rPr>
              <w:t>283,082</w:t>
            </w:r>
          </w:p>
        </w:tc>
      </w:tr>
      <w:tr w:rsidR="004D5849" w:rsidRPr="007C004E" w14:paraId="51132561" w14:textId="77777777" w:rsidTr="00837FA0">
        <w:tc>
          <w:tcPr>
            <w:tcW w:w="3339" w:type="dxa"/>
            <w:shd w:val="clear" w:color="auto" w:fill="auto"/>
            <w:vAlign w:val="bottom"/>
          </w:tcPr>
          <w:p w14:paraId="4C2E3D9C" w14:textId="77777777" w:rsidR="004D5849" w:rsidRPr="007C004E" w:rsidRDefault="004D5849" w:rsidP="004D5849">
            <w:pPr>
              <w:spacing w:line="240" w:lineRule="auto"/>
              <w:ind w:firstLine="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004E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4FE5893" w14:textId="3B86B740" w:rsidR="004D5849" w:rsidRPr="007C004E" w:rsidRDefault="001522E5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4,534,432</w:t>
            </w:r>
          </w:p>
        </w:tc>
        <w:tc>
          <w:tcPr>
            <w:tcW w:w="279" w:type="dxa"/>
            <w:shd w:val="clear" w:color="auto" w:fill="auto"/>
          </w:tcPr>
          <w:p w14:paraId="4C98BD25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9D01B2" w14:textId="3D4713F5" w:rsidR="004D5849" w:rsidRPr="008F33B5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33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4,794,318</w:t>
            </w:r>
          </w:p>
        </w:tc>
        <w:tc>
          <w:tcPr>
            <w:tcW w:w="280" w:type="dxa"/>
            <w:shd w:val="clear" w:color="auto" w:fill="auto"/>
          </w:tcPr>
          <w:p w14:paraId="1456C78F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0326DC6" w14:textId="059DAEE3" w:rsidR="004D5849" w:rsidRPr="007C004E" w:rsidRDefault="001522E5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4,513,764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9AA20F2" w14:textId="77777777" w:rsidR="004D5849" w:rsidRPr="007C004E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EBE997C" w14:textId="629682F0" w:rsidR="004D5849" w:rsidRPr="008F33B5" w:rsidRDefault="004D5849" w:rsidP="004D5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F33B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4,772,003</w:t>
            </w:r>
          </w:p>
        </w:tc>
      </w:tr>
    </w:tbl>
    <w:p w14:paraId="71EBCEA0" w14:textId="385340F9" w:rsidR="000A3C95" w:rsidRDefault="000A3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4B85DE1" w14:textId="298FB42E" w:rsidR="00801FE5" w:rsidRPr="00555726" w:rsidRDefault="00801FE5" w:rsidP="00801FE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บุคคลหรือกิจการที่เกี่ยวข้องกัน</w:t>
      </w:r>
    </w:p>
    <w:bookmarkEnd w:id="6"/>
    <w:p w14:paraId="2AED462E" w14:textId="77777777" w:rsidR="00DA28DE" w:rsidRPr="00DA28DE" w:rsidRDefault="00DA28DE" w:rsidP="00DA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p w14:paraId="5E03BDAF" w14:textId="2334CBE2" w:rsidR="00F051A1" w:rsidRDefault="00F051A1" w:rsidP="008F7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  <w:r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กลุ่มธนาคารไม่มีการเปลี่ยนแปลงที่มี</w:t>
      </w:r>
      <w:r w:rsidR="004878D7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นัยสำคัญใน</w:t>
      </w:r>
      <w:r w:rsidR="007413C4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ความสัมพันธ์</w:t>
      </w:r>
      <w:r w:rsidR="0076518D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กับบุคลหรือกิจการที่เกี่ยว</w:t>
      </w:r>
      <w:r w:rsidR="008B4357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ข้องกัน</w:t>
      </w:r>
      <w:r w:rsidR="00EB5E25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และ</w:t>
      </w:r>
      <w:r w:rsidR="004878D7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>นโยบายการกำหนดราคา</w:t>
      </w:r>
      <w:r w:rsidR="0093198A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 xml:space="preserve">ในระหว่างงวดสามเดือนสิ้นสุดวันที่ </w:t>
      </w:r>
      <w:r w:rsidR="0093198A">
        <w:rPr>
          <w:rFonts w:asciiTheme="majorBidi" w:eastAsia="Times New Roman" w:hAnsiTheme="majorBidi" w:cstheme="majorBidi"/>
          <w:sz w:val="28"/>
          <w:szCs w:val="28"/>
          <w:lang w:eastAsia="en-GB"/>
        </w:rPr>
        <w:t>31</w:t>
      </w:r>
      <w:r w:rsidR="0093198A">
        <w:rPr>
          <w:rFonts w:asciiTheme="majorBidi" w:eastAsia="Times New Roman" w:hAnsiTheme="majorBidi" w:cstheme="majorBidi" w:hint="cs"/>
          <w:sz w:val="28"/>
          <w:szCs w:val="28"/>
          <w:cs/>
          <w:lang w:eastAsia="en-GB"/>
        </w:rPr>
        <w:t xml:space="preserve"> มีนาคม </w:t>
      </w:r>
      <w:r w:rsidR="0093198A">
        <w:rPr>
          <w:rFonts w:asciiTheme="majorBidi" w:eastAsia="Times New Roman" w:hAnsiTheme="majorBidi" w:cstheme="majorBidi"/>
          <w:sz w:val="28"/>
          <w:szCs w:val="28"/>
          <w:lang w:eastAsia="en-GB"/>
        </w:rPr>
        <w:t>2568</w:t>
      </w:r>
    </w:p>
    <w:p w14:paraId="0398CCD2" w14:textId="77777777" w:rsidR="00F051A1" w:rsidRPr="009C4B5C" w:rsidRDefault="00F051A1" w:rsidP="008F7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eastAsia="en-GB"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85"/>
        <w:gridCol w:w="1080"/>
        <w:gridCol w:w="269"/>
        <w:gridCol w:w="1080"/>
        <w:gridCol w:w="416"/>
        <w:gridCol w:w="1063"/>
        <w:gridCol w:w="269"/>
        <w:gridCol w:w="1135"/>
      </w:tblGrid>
      <w:tr w:rsidR="003679DC" w:rsidRPr="00732BC3" w14:paraId="43B42BBB" w14:textId="77777777" w:rsidTr="00BF0AEB">
        <w:trPr>
          <w:trHeight w:val="137"/>
          <w:tblHeader/>
        </w:trPr>
        <w:tc>
          <w:tcPr>
            <w:tcW w:w="3985" w:type="dxa"/>
          </w:tcPr>
          <w:p w14:paraId="4FB50D79" w14:textId="3457FC43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29" w:type="dxa"/>
            <w:gridSpan w:val="3"/>
          </w:tcPr>
          <w:p w14:paraId="6FD2C3A1" w14:textId="4AEDC7EA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17" w:right="-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6" w:type="dxa"/>
            <w:vAlign w:val="bottom"/>
          </w:tcPr>
          <w:p w14:paraId="03A7EE2E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7" w:right="-288"/>
              <w:rPr>
                <w:rFonts w:asciiTheme="majorBidi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467" w:type="dxa"/>
            <w:gridSpan w:val="3"/>
            <w:vAlign w:val="bottom"/>
          </w:tcPr>
          <w:p w14:paraId="5C690365" w14:textId="77777777" w:rsidR="003679DC" w:rsidRPr="00732BC3" w:rsidRDefault="003679D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950BAC" w:rsidRPr="00732BC3" w14:paraId="159E1E29" w14:textId="77777777" w:rsidTr="00BF0AEB">
        <w:trPr>
          <w:trHeight w:val="137"/>
          <w:tblHeader/>
        </w:trPr>
        <w:tc>
          <w:tcPr>
            <w:tcW w:w="3985" w:type="dxa"/>
          </w:tcPr>
          <w:p w14:paraId="71FE904E" w14:textId="442F2D00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9D58E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</w:tcPr>
          <w:p w14:paraId="4DF2E557" w14:textId="0FEB2A55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7A550EBF" w14:textId="77777777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C23B4EB" w14:textId="2E02BA35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16" w:type="dxa"/>
          </w:tcPr>
          <w:p w14:paraId="70E054D7" w14:textId="77777777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28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3" w:type="dxa"/>
          </w:tcPr>
          <w:p w14:paraId="6923A228" w14:textId="2076CBEA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1710C1A9" w14:textId="77777777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78E21DCC" w14:textId="3D7E86A0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679DC" w:rsidRPr="00732BC3" w14:paraId="762495C1" w14:textId="77777777" w:rsidTr="00BF0AEB">
        <w:trPr>
          <w:trHeight w:val="137"/>
          <w:tblHeader/>
        </w:trPr>
        <w:tc>
          <w:tcPr>
            <w:tcW w:w="3985" w:type="dxa"/>
          </w:tcPr>
          <w:p w14:paraId="6DF7D8E4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312" w:type="dxa"/>
            <w:gridSpan w:val="7"/>
          </w:tcPr>
          <w:p w14:paraId="5848A667" w14:textId="77777777" w:rsidR="003679DC" w:rsidRPr="00732BC3" w:rsidRDefault="0036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30CD6" w:rsidRPr="00430CD6" w14:paraId="5C4EC279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6A3AFE3D" w14:textId="32396B4E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  <w:r w:rsidRPr="00430C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รายได้ดอกเบี้ย</w:t>
            </w:r>
          </w:p>
        </w:tc>
        <w:tc>
          <w:tcPr>
            <w:tcW w:w="1080" w:type="dxa"/>
          </w:tcPr>
          <w:p w14:paraId="74385E25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3180B88A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344CCB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1B72C63D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1D2BD85F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36186F8E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627C7985" w14:textId="77777777" w:rsidR="00430CD6" w:rsidRPr="00430CD6" w:rsidRDefault="00430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950BAC" w:rsidRPr="00430CD6" w14:paraId="1E47E1FA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1D80D5A4" w14:textId="4FA881CE" w:rsidR="00950BAC" w:rsidRPr="00430CD6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041869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th-TH"/>
              </w:rPr>
              <w:t>ผู้บริหารสำคัญของธนาคาร</w:t>
            </w:r>
          </w:p>
        </w:tc>
        <w:tc>
          <w:tcPr>
            <w:tcW w:w="1080" w:type="dxa"/>
            <w:vAlign w:val="bottom"/>
          </w:tcPr>
          <w:p w14:paraId="7290A641" w14:textId="5863CB1D" w:rsidR="00950BAC" w:rsidRPr="00430CD6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69" w:type="dxa"/>
          </w:tcPr>
          <w:p w14:paraId="3246F5DD" w14:textId="77777777" w:rsidR="00950BAC" w:rsidRPr="00430CD6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52E8A3" w14:textId="7C9AC00C" w:rsidR="00950BAC" w:rsidRPr="00950BAC" w:rsidRDefault="00593E92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60" w:lineRule="atLeast"/>
              <w:ind w:right="71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416" w:type="dxa"/>
            <w:vAlign w:val="bottom"/>
          </w:tcPr>
          <w:p w14:paraId="72B3AEBF" w14:textId="77777777" w:rsidR="00950BAC" w:rsidRPr="00430CD6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</w:tcPr>
          <w:p w14:paraId="7243C70D" w14:textId="32B3559F" w:rsidR="00950BAC" w:rsidRPr="00430CD6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269" w:type="dxa"/>
          </w:tcPr>
          <w:p w14:paraId="2D382CB1" w14:textId="77777777" w:rsidR="00950BAC" w:rsidRPr="00430CD6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35" w:type="dxa"/>
          </w:tcPr>
          <w:p w14:paraId="5F175C96" w14:textId="33DA0273" w:rsidR="00950BAC" w:rsidRPr="00950BAC" w:rsidRDefault="00593E92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950BAC" w:rsidRPr="00D5318D" w14:paraId="6002EFF9" w14:textId="77777777" w:rsidTr="00BF0AEB">
        <w:trPr>
          <w:trHeight w:val="245"/>
        </w:trPr>
        <w:tc>
          <w:tcPr>
            <w:tcW w:w="3985" w:type="dxa"/>
            <w:vAlign w:val="bottom"/>
          </w:tcPr>
          <w:p w14:paraId="2D2D39CB" w14:textId="77777777" w:rsidR="00950BAC" w:rsidRPr="00A67A8E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3B0EFA36" w14:textId="77777777" w:rsidR="00950BAC" w:rsidRPr="00A67A8E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9" w:type="dxa"/>
          </w:tcPr>
          <w:p w14:paraId="48A1BECF" w14:textId="77777777" w:rsidR="00950BAC" w:rsidRPr="00A67A8E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021F933" w14:textId="77777777" w:rsidR="00950BAC" w:rsidRPr="00BF0AEB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3261BF84" w14:textId="77777777" w:rsidR="00950BAC" w:rsidRPr="00A67A8E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6AFD0850" w14:textId="77777777" w:rsidR="00950BAC" w:rsidRPr="00A67A8E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0834D9BB" w14:textId="77777777" w:rsidR="00950BAC" w:rsidRPr="00A67A8E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6E91875D" w14:textId="77777777" w:rsidR="00950BAC" w:rsidRPr="00BF0AEB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950BAC" w:rsidRPr="00732BC3" w14:paraId="7F298064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7492133B" w14:textId="77777777" w:rsidR="00950BAC" w:rsidRPr="00430CD6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ค่าใช้จ่ายดอกเบี้ย</w:t>
            </w:r>
          </w:p>
        </w:tc>
        <w:tc>
          <w:tcPr>
            <w:tcW w:w="1080" w:type="dxa"/>
          </w:tcPr>
          <w:p w14:paraId="22F8C408" w14:textId="2E38F137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3C853BA7" w14:textId="77777777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E4E39DA" w14:textId="77777777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7A0E4545" w14:textId="77777777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1084698C" w14:textId="77777777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42D1CE8A" w14:textId="77777777" w:rsidR="00950BAC" w:rsidRPr="00732BC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05ED6432" w14:textId="77777777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96EE3" w:rsidRPr="00732BC3" w14:paraId="16C4CCA2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762F7F4D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</w:tcPr>
          <w:p w14:paraId="17339A4C" w14:textId="3F143CE5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35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,906</w:t>
            </w:r>
          </w:p>
        </w:tc>
        <w:tc>
          <w:tcPr>
            <w:tcW w:w="269" w:type="dxa"/>
          </w:tcPr>
          <w:p w14:paraId="31B309B0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8761A1" w14:textId="03E83E11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46,189</w:t>
            </w:r>
          </w:p>
        </w:tc>
        <w:tc>
          <w:tcPr>
            <w:tcW w:w="416" w:type="dxa"/>
            <w:vAlign w:val="bottom"/>
          </w:tcPr>
          <w:p w14:paraId="30B93C46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D4A1AA7" w14:textId="3BF1769C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,906</w:t>
            </w:r>
          </w:p>
        </w:tc>
        <w:tc>
          <w:tcPr>
            <w:tcW w:w="269" w:type="dxa"/>
            <w:vAlign w:val="bottom"/>
          </w:tcPr>
          <w:p w14:paraId="2EED4E9D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0ED9D9F" w14:textId="0D60C5BE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46,189</w:t>
            </w:r>
          </w:p>
        </w:tc>
      </w:tr>
      <w:tr w:rsidR="00F96EE3" w:rsidRPr="00732BC3" w14:paraId="1A4F01B7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3B74D8B7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</w:tcPr>
          <w:p w14:paraId="0CAAA90B" w14:textId="0E4C4CE5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A23C631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770C50" w14:textId="729CFF3C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EE2C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0720099F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31DC0D8" w14:textId="55C97A99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69" w:type="dxa"/>
            <w:vAlign w:val="bottom"/>
          </w:tcPr>
          <w:p w14:paraId="577C257D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0B71289" w14:textId="05626CA8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F96EE3" w:rsidRPr="00732BC3" w14:paraId="4588A018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64018B31" w14:textId="0434F19B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A45BC1B" w14:textId="767CEA12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7,796</w:t>
            </w:r>
          </w:p>
        </w:tc>
        <w:tc>
          <w:tcPr>
            <w:tcW w:w="269" w:type="dxa"/>
          </w:tcPr>
          <w:p w14:paraId="504E2176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69AE9" w14:textId="0F7C7A6D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4,779</w:t>
            </w:r>
          </w:p>
        </w:tc>
        <w:tc>
          <w:tcPr>
            <w:tcW w:w="416" w:type="dxa"/>
            <w:vAlign w:val="bottom"/>
          </w:tcPr>
          <w:p w14:paraId="5B51BDD3" w14:textId="77777777" w:rsidR="00F96EE3" w:rsidRPr="00006136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9EC380B" w14:textId="4EA63FC6" w:rsidR="00F96EE3" w:rsidRPr="00006136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7,796</w:t>
            </w:r>
          </w:p>
        </w:tc>
        <w:tc>
          <w:tcPr>
            <w:tcW w:w="269" w:type="dxa"/>
            <w:vAlign w:val="bottom"/>
          </w:tcPr>
          <w:p w14:paraId="262EE985" w14:textId="77777777" w:rsidR="00F96EE3" w:rsidRPr="00006136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0C15FE4" w14:textId="357170BB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4,779</w:t>
            </w:r>
          </w:p>
        </w:tc>
      </w:tr>
      <w:tr w:rsidR="00F96EE3" w:rsidRPr="00732BC3" w14:paraId="1C32641B" w14:textId="77777777" w:rsidTr="00BF0AEB">
        <w:trPr>
          <w:trHeight w:val="137"/>
        </w:trPr>
        <w:tc>
          <w:tcPr>
            <w:tcW w:w="3985" w:type="dxa"/>
          </w:tcPr>
          <w:p w14:paraId="257292B6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080" w:type="dxa"/>
          </w:tcPr>
          <w:p w14:paraId="3773095D" w14:textId="312CB9FD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69" w:type="dxa"/>
          </w:tcPr>
          <w:p w14:paraId="533B05EF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5F70CD" w14:textId="03CB748F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416" w:type="dxa"/>
            <w:vAlign w:val="bottom"/>
          </w:tcPr>
          <w:p w14:paraId="5A772D2E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90D2D35" w14:textId="5977FA0B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269" w:type="dxa"/>
          </w:tcPr>
          <w:p w14:paraId="798C0884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C2FADFC" w14:textId="5C11EF2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F96EE3" w:rsidRPr="00732BC3" w14:paraId="3EAD40ED" w14:textId="77777777" w:rsidTr="00BF0AEB">
        <w:trPr>
          <w:trHeight w:val="137"/>
        </w:trPr>
        <w:tc>
          <w:tcPr>
            <w:tcW w:w="3985" w:type="dxa"/>
          </w:tcPr>
          <w:p w14:paraId="6F9D338E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CCFCEEF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9" w:type="dxa"/>
          </w:tcPr>
          <w:p w14:paraId="4B42ACDF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7EEBF34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7D29FFB5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4F43D071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77A06B78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</w:tcPr>
          <w:p w14:paraId="6047D46D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96EE3" w:rsidRPr="00732BC3" w14:paraId="54542EC1" w14:textId="77777777" w:rsidTr="00BF0AEB">
        <w:trPr>
          <w:trHeight w:val="137"/>
        </w:trPr>
        <w:tc>
          <w:tcPr>
            <w:tcW w:w="3985" w:type="dxa"/>
          </w:tcPr>
          <w:p w14:paraId="09FF753E" w14:textId="77777777" w:rsidR="00F96EE3" w:rsidRPr="00430CD6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080" w:type="dxa"/>
            <w:vAlign w:val="bottom"/>
          </w:tcPr>
          <w:p w14:paraId="284193AE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</w:tcPr>
          <w:p w14:paraId="76CB50FA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EE6DB2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416" w:type="dxa"/>
            <w:vAlign w:val="bottom"/>
          </w:tcPr>
          <w:p w14:paraId="05F32EA4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63" w:type="dxa"/>
            <w:vAlign w:val="bottom"/>
          </w:tcPr>
          <w:p w14:paraId="5D510F7C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09CBF3F2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705A53F7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  <w:tab w:val="decimal" w:pos="927"/>
              </w:tabs>
              <w:spacing w:line="26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F96EE3" w:rsidRPr="00732BC3" w14:paraId="3C3828C6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4C64EF7F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</w:tcPr>
          <w:p w14:paraId="5744BD11" w14:textId="1656A98B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3161E87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9DE35C" w14:textId="7218F668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7E27EA61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C5797A6" w14:textId="0323CAA0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9,075</w:t>
            </w:r>
          </w:p>
        </w:tc>
        <w:tc>
          <w:tcPr>
            <w:tcW w:w="269" w:type="dxa"/>
          </w:tcPr>
          <w:p w14:paraId="27619CCA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6C8B0EC" w14:textId="79CFE60C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8,156</w:t>
            </w:r>
          </w:p>
        </w:tc>
      </w:tr>
      <w:tr w:rsidR="00F96EE3" w:rsidRPr="00732BC3" w14:paraId="4756B70F" w14:textId="77777777" w:rsidTr="00BF0AEB">
        <w:trPr>
          <w:trHeight w:val="60"/>
        </w:trPr>
        <w:tc>
          <w:tcPr>
            <w:tcW w:w="3985" w:type="dxa"/>
            <w:vAlign w:val="bottom"/>
          </w:tcPr>
          <w:p w14:paraId="51810201" w14:textId="5729FE16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D36C48A" w14:textId="42F2F813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91,100</w:t>
            </w:r>
          </w:p>
        </w:tc>
        <w:tc>
          <w:tcPr>
            <w:tcW w:w="269" w:type="dxa"/>
          </w:tcPr>
          <w:p w14:paraId="191EDCB8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06389D" w14:textId="7161B74C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99,463</w:t>
            </w:r>
          </w:p>
        </w:tc>
        <w:tc>
          <w:tcPr>
            <w:tcW w:w="416" w:type="dxa"/>
            <w:vAlign w:val="bottom"/>
          </w:tcPr>
          <w:p w14:paraId="19B6BA9A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2215813" w14:textId="04261D26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91,100</w:t>
            </w:r>
          </w:p>
        </w:tc>
        <w:tc>
          <w:tcPr>
            <w:tcW w:w="269" w:type="dxa"/>
          </w:tcPr>
          <w:p w14:paraId="243C983C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3A90CA4" w14:textId="4CC1CC01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99,463</w:t>
            </w:r>
          </w:p>
        </w:tc>
      </w:tr>
      <w:tr w:rsidR="00F96EE3" w:rsidRPr="00430CD6" w14:paraId="44948599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64B99F3A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01E59AC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7630103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2AAEA6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dxa"/>
            <w:vAlign w:val="bottom"/>
          </w:tcPr>
          <w:p w14:paraId="6C7AF8FC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44AEBDDA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EB63A05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DCCC40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6EE3" w:rsidRPr="00732BC3" w14:paraId="5CCE015D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10D609F7" w14:textId="5D12C52C" w:rsidR="00F96EE3" w:rsidRPr="00430CD6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0C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รายได้จากการดำเนินงานอื่</w:t>
            </w:r>
            <w:r w:rsidRPr="00430C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 ๆ</w:t>
            </w:r>
          </w:p>
        </w:tc>
        <w:tc>
          <w:tcPr>
            <w:tcW w:w="1080" w:type="dxa"/>
          </w:tcPr>
          <w:p w14:paraId="7E48F1DD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F73A0C6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B9E94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672F54A7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DCF700C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A0A4CFC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38241B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EE3" w:rsidRPr="00732BC3" w14:paraId="33F7FA9F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661739A7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</w:tcPr>
          <w:p w14:paraId="240BB8F3" w14:textId="3264B2A3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69" w:type="dxa"/>
          </w:tcPr>
          <w:p w14:paraId="70C310BA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65903B" w14:textId="026D0AC4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416" w:type="dxa"/>
            <w:vAlign w:val="bottom"/>
          </w:tcPr>
          <w:p w14:paraId="015AE734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764591C" w14:textId="096C101C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69" w:type="dxa"/>
          </w:tcPr>
          <w:p w14:paraId="7FBB48E2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E7F6E8" w14:textId="52F53ADD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F96EE3" w:rsidRPr="00732BC3" w14:paraId="524FDE4E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4B568585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</w:tcPr>
          <w:p w14:paraId="514D1E66" w14:textId="627ABE6E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6941C27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08C9A0" w14:textId="0E9DEE7D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2B2BE794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5FD42F" w14:textId="67024F6A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2,378</w:t>
            </w:r>
          </w:p>
        </w:tc>
        <w:tc>
          <w:tcPr>
            <w:tcW w:w="269" w:type="dxa"/>
          </w:tcPr>
          <w:p w14:paraId="4D5BEA7C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A3F87F6" w14:textId="13E95108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2,309</w:t>
            </w:r>
          </w:p>
        </w:tc>
      </w:tr>
      <w:tr w:rsidR="00F96EE3" w:rsidRPr="00732BC3" w14:paraId="303B4F20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1828C01F" w14:textId="5AF3B86B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E5F1776" w14:textId="099CF1FE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28,485</w:t>
            </w:r>
          </w:p>
        </w:tc>
        <w:tc>
          <w:tcPr>
            <w:tcW w:w="269" w:type="dxa"/>
          </w:tcPr>
          <w:p w14:paraId="5113FE88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187A35" w14:textId="578D28A5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39,100</w:t>
            </w:r>
          </w:p>
        </w:tc>
        <w:tc>
          <w:tcPr>
            <w:tcW w:w="416" w:type="dxa"/>
            <w:vAlign w:val="bottom"/>
          </w:tcPr>
          <w:p w14:paraId="5114EBB7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AA3A89E" w14:textId="2CB00B0A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28,463</w:t>
            </w:r>
          </w:p>
        </w:tc>
        <w:tc>
          <w:tcPr>
            <w:tcW w:w="269" w:type="dxa"/>
          </w:tcPr>
          <w:p w14:paraId="638886C5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07A71773" w14:textId="5D5D297E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38,541</w:t>
            </w:r>
          </w:p>
        </w:tc>
      </w:tr>
      <w:tr w:rsidR="00F96EE3" w:rsidRPr="00732BC3" w14:paraId="08941C45" w14:textId="77777777" w:rsidTr="002172D0">
        <w:trPr>
          <w:trHeight w:val="137"/>
        </w:trPr>
        <w:tc>
          <w:tcPr>
            <w:tcW w:w="3985" w:type="dxa"/>
            <w:vAlign w:val="bottom"/>
          </w:tcPr>
          <w:p w14:paraId="5122C18D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3D682EEA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0DCA80A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276A18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6" w:type="dxa"/>
            <w:vAlign w:val="bottom"/>
          </w:tcPr>
          <w:p w14:paraId="5F1DC1C1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</w:tcPr>
          <w:p w14:paraId="139EFB4F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51BB248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9350EB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6EE3" w:rsidRPr="00732BC3" w14:paraId="4CFF0F6E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7A027A3E" w14:textId="6872850F" w:rsidR="00F96EE3" w:rsidRPr="00430CD6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th-TH"/>
              </w:rPr>
            </w:pPr>
            <w:r w:rsidRPr="003F321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ค่าใช้จ่ายจากการดำเนินงานอื่น ๆ</w:t>
            </w:r>
          </w:p>
        </w:tc>
        <w:tc>
          <w:tcPr>
            <w:tcW w:w="1080" w:type="dxa"/>
            <w:vAlign w:val="bottom"/>
          </w:tcPr>
          <w:p w14:paraId="4C18A4E4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87AAF25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9E02FF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59E5C155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E36CBC5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342200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2609473F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EE3" w:rsidRPr="00732BC3" w14:paraId="498BE834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6146E565" w14:textId="5B4D9727" w:rsidR="00F96EE3" w:rsidRPr="00430CD6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ค่าเช่า</w:t>
            </w:r>
          </w:p>
        </w:tc>
        <w:tc>
          <w:tcPr>
            <w:tcW w:w="1080" w:type="dxa"/>
            <w:vAlign w:val="bottom"/>
          </w:tcPr>
          <w:p w14:paraId="77DB44C1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1E9A3FD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44EEC2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4E887E1D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55AFF44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EFFC0A5" w14:textId="77777777" w:rsidR="00F96EE3" w:rsidRPr="00F051A1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48E7E30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EE3" w:rsidRPr="00732BC3" w14:paraId="3730EBD4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6397C889" w14:textId="6B734183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322DB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บริษัทใหญ่ในลำดับสูงสุด</w:t>
            </w:r>
          </w:p>
        </w:tc>
        <w:tc>
          <w:tcPr>
            <w:tcW w:w="1080" w:type="dxa"/>
          </w:tcPr>
          <w:p w14:paraId="50F52734" w14:textId="137CA5B9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69" w:type="dxa"/>
          </w:tcPr>
          <w:p w14:paraId="67EDE442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5AA72C" w14:textId="5C2D7D1A" w:rsidR="00F96EE3" w:rsidRPr="00593E92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5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416" w:type="dxa"/>
            <w:vAlign w:val="bottom"/>
          </w:tcPr>
          <w:p w14:paraId="2CCC0BBE" w14:textId="77777777" w:rsidR="00F96EE3" w:rsidRPr="00593E92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</w:tcPr>
          <w:p w14:paraId="2AEB39D0" w14:textId="67BF4CBD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F0AEB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69" w:type="dxa"/>
          </w:tcPr>
          <w:p w14:paraId="1D15A679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2A0357D" w14:textId="58252D3A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F0A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</w:p>
        </w:tc>
      </w:tr>
      <w:tr w:rsidR="00F96EE3" w:rsidRPr="00732BC3" w14:paraId="2ACA0E47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35DDB9C8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62CEBC6" w14:textId="6BD09353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F55244">
              <w:rPr>
                <w:rFonts w:asciiTheme="majorBidi" w:hAnsiTheme="majorBidi" w:cstheme="majorBidi"/>
                <w:sz w:val="28"/>
                <w:szCs w:val="28"/>
              </w:rPr>
              <w:t>11,244</w:t>
            </w:r>
          </w:p>
        </w:tc>
        <w:tc>
          <w:tcPr>
            <w:tcW w:w="269" w:type="dxa"/>
          </w:tcPr>
          <w:p w14:paraId="545DD4A9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B4270B" w14:textId="13EBD402" w:rsidR="00F96EE3" w:rsidRPr="00593E92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552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11,451</w:t>
            </w:r>
          </w:p>
        </w:tc>
        <w:tc>
          <w:tcPr>
            <w:tcW w:w="416" w:type="dxa"/>
            <w:vAlign w:val="bottom"/>
          </w:tcPr>
          <w:p w14:paraId="504AAE0E" w14:textId="77777777" w:rsidR="00F96EE3" w:rsidRPr="00593E92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</w:tcPr>
          <w:p w14:paraId="5C043FDA" w14:textId="42BCFA40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F0AEB">
              <w:rPr>
                <w:rFonts w:asciiTheme="majorBidi" w:hAnsiTheme="majorBidi" w:cstheme="majorBidi"/>
                <w:sz w:val="28"/>
                <w:szCs w:val="28"/>
              </w:rPr>
              <w:t>11,244</w:t>
            </w:r>
          </w:p>
        </w:tc>
        <w:tc>
          <w:tcPr>
            <w:tcW w:w="269" w:type="dxa"/>
          </w:tcPr>
          <w:p w14:paraId="2A127633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14D3A80" w14:textId="59311150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F0AE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11,451</w:t>
            </w:r>
          </w:p>
        </w:tc>
      </w:tr>
      <w:tr w:rsidR="00F96EE3" w:rsidRPr="00732BC3" w14:paraId="1C1EA3F1" w14:textId="77777777" w:rsidTr="00BF0AEB">
        <w:trPr>
          <w:trHeight w:val="290"/>
        </w:trPr>
        <w:tc>
          <w:tcPr>
            <w:tcW w:w="3985" w:type="dxa"/>
            <w:vAlign w:val="bottom"/>
          </w:tcPr>
          <w:p w14:paraId="54177BC6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</w:tcPr>
          <w:p w14:paraId="23F4445B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</w:tcPr>
          <w:p w14:paraId="6CEF2056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B875CF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6" w:type="dxa"/>
            <w:vAlign w:val="bottom"/>
          </w:tcPr>
          <w:p w14:paraId="3B8C55B3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3" w:type="dxa"/>
          </w:tcPr>
          <w:p w14:paraId="11C08328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9" w:type="dxa"/>
          </w:tcPr>
          <w:p w14:paraId="217441D1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</w:tcPr>
          <w:p w14:paraId="040DAFD1" w14:textId="77777777" w:rsidR="00F96EE3" w:rsidRPr="00BF0AEB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6EE3" w:rsidRPr="00940A1B" w14:paraId="77F590DD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7E753943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อื่น ๆ</w:t>
            </w:r>
          </w:p>
        </w:tc>
        <w:tc>
          <w:tcPr>
            <w:tcW w:w="1080" w:type="dxa"/>
          </w:tcPr>
          <w:p w14:paraId="7222BABE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631185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3F6F5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3545CE1A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2007EA8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807CA3F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DE6BD35" w14:textId="77777777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6EE3" w:rsidRPr="00732BC3" w14:paraId="238EF14B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0E384ADE" w14:textId="768AEC6B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</w:tcPr>
          <w:p w14:paraId="209CE956" w14:textId="7BB91C85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EB0550B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BB67CF" w14:textId="05155721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6" w:type="dxa"/>
            <w:vAlign w:val="bottom"/>
          </w:tcPr>
          <w:p w14:paraId="698A1762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1B00ABA" w14:textId="6679033D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20,954</w:t>
            </w:r>
          </w:p>
        </w:tc>
        <w:tc>
          <w:tcPr>
            <w:tcW w:w="269" w:type="dxa"/>
          </w:tcPr>
          <w:p w14:paraId="099872A4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72B4CD" w14:textId="1EBC46C3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21,738</w:t>
            </w:r>
          </w:p>
        </w:tc>
      </w:tr>
      <w:tr w:rsidR="00F96EE3" w:rsidRPr="00732BC3" w14:paraId="1E295388" w14:textId="77777777" w:rsidTr="00BF0AEB">
        <w:trPr>
          <w:trHeight w:val="137"/>
        </w:trPr>
        <w:tc>
          <w:tcPr>
            <w:tcW w:w="3985" w:type="dxa"/>
            <w:vAlign w:val="bottom"/>
          </w:tcPr>
          <w:p w14:paraId="6709935B" w14:textId="1F92C0F4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7566F3A1" w14:textId="1E597B5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5,855</w:t>
            </w:r>
          </w:p>
        </w:tc>
        <w:tc>
          <w:tcPr>
            <w:tcW w:w="269" w:type="dxa"/>
          </w:tcPr>
          <w:p w14:paraId="099D6512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3B277F" w14:textId="37F35C0A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416" w:type="dxa"/>
            <w:vAlign w:val="bottom"/>
          </w:tcPr>
          <w:p w14:paraId="566729AC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B6931C" w14:textId="093A25C1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5,855</w:t>
            </w:r>
          </w:p>
        </w:tc>
        <w:tc>
          <w:tcPr>
            <w:tcW w:w="269" w:type="dxa"/>
          </w:tcPr>
          <w:p w14:paraId="4D367B07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E1A9DED" w14:textId="0E1EC420" w:rsidR="00F96EE3" w:rsidRPr="00950BAC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</w:tr>
      <w:tr w:rsidR="00F96EE3" w:rsidRPr="00732BC3" w14:paraId="68533CD0" w14:textId="77777777" w:rsidTr="002172D0">
        <w:trPr>
          <w:trHeight w:val="137"/>
        </w:trPr>
        <w:tc>
          <w:tcPr>
            <w:tcW w:w="3985" w:type="dxa"/>
            <w:vAlign w:val="bottom"/>
          </w:tcPr>
          <w:p w14:paraId="311FE887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0286054" w14:textId="77777777" w:rsidR="00F96EE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80455D4" w14:textId="77777777" w:rsidR="00F96EE3" w:rsidRPr="00732BC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5D5B49" w14:textId="77777777" w:rsidR="00F96EE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dxa"/>
            <w:vAlign w:val="bottom"/>
          </w:tcPr>
          <w:p w14:paraId="0D840558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CCDC455" w14:textId="77777777" w:rsidR="00F96EE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CF1AFAC" w14:textId="77777777" w:rsidR="00F96EE3" w:rsidRPr="007C0B95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EED1533" w14:textId="77777777" w:rsidR="00F96EE3" w:rsidRDefault="00F96EE3" w:rsidP="00F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napToGrid w:val="0"/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00FDB8D" w14:textId="26119968" w:rsidR="00C87F83" w:rsidRDefault="00C87F83" w:rsidP="00837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0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187"/>
        <w:gridCol w:w="244"/>
        <w:gridCol w:w="1196"/>
        <w:gridCol w:w="267"/>
        <w:gridCol w:w="1173"/>
        <w:gridCol w:w="267"/>
        <w:gridCol w:w="1174"/>
      </w:tblGrid>
      <w:tr w:rsidR="00065163" w:rsidRPr="00714FDE" w14:paraId="3FDFEEC5" w14:textId="77777777" w:rsidTr="00837FA0">
        <w:trPr>
          <w:tblHeader/>
        </w:trPr>
        <w:tc>
          <w:tcPr>
            <w:tcW w:w="3897" w:type="dxa"/>
          </w:tcPr>
          <w:p w14:paraId="49F6374C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27" w:type="dxa"/>
            <w:gridSpan w:val="3"/>
          </w:tcPr>
          <w:p w14:paraId="05B44497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7" w:right="-10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6FB8107F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7" w:right="-2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035DC875" w14:textId="77777777" w:rsidR="00065163" w:rsidRPr="00065163" w:rsidRDefault="00065163" w:rsidP="00837F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51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950BAC" w:rsidRPr="00714FDE" w14:paraId="2479C9B3" w14:textId="77777777" w:rsidTr="00837FA0">
        <w:trPr>
          <w:tblHeader/>
        </w:trPr>
        <w:tc>
          <w:tcPr>
            <w:tcW w:w="3897" w:type="dxa"/>
          </w:tcPr>
          <w:p w14:paraId="0CD7D33C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87" w:type="dxa"/>
            <w:vAlign w:val="bottom"/>
          </w:tcPr>
          <w:p w14:paraId="4ECF6C34" w14:textId="41C0266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44" w:type="dxa"/>
            <w:vAlign w:val="bottom"/>
          </w:tcPr>
          <w:p w14:paraId="0676E4B4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1A3090C1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7" w:type="dxa"/>
          </w:tcPr>
          <w:p w14:paraId="542DFAE7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02FF5201" w14:textId="5C66CB15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67" w:type="dxa"/>
            <w:vAlign w:val="bottom"/>
          </w:tcPr>
          <w:p w14:paraId="17F99AED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DB9302B" w14:textId="369BE4E9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950BAC" w:rsidRPr="00714FDE" w14:paraId="49A84FA5" w14:textId="77777777" w:rsidTr="00837FA0">
        <w:trPr>
          <w:tblHeader/>
        </w:trPr>
        <w:tc>
          <w:tcPr>
            <w:tcW w:w="3897" w:type="dxa"/>
          </w:tcPr>
          <w:p w14:paraId="6F3B96F7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87" w:type="dxa"/>
            <w:vAlign w:val="bottom"/>
          </w:tcPr>
          <w:p w14:paraId="5C1B71BF" w14:textId="7D588E0F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4" w:type="dxa"/>
            <w:vAlign w:val="bottom"/>
          </w:tcPr>
          <w:p w14:paraId="23E79B82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7458C04" w14:textId="6F7B8404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7" w:type="dxa"/>
          </w:tcPr>
          <w:p w14:paraId="12193B5D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288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6D072451" w14:textId="26AD5A53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7" w:type="dxa"/>
            <w:vAlign w:val="bottom"/>
          </w:tcPr>
          <w:p w14:paraId="460926D8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68240A34" w14:textId="2FF4BCEB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065163" w:rsidRPr="00714FDE" w14:paraId="5652FD61" w14:textId="77777777" w:rsidTr="00837FA0">
        <w:trPr>
          <w:tblHeader/>
        </w:trPr>
        <w:tc>
          <w:tcPr>
            <w:tcW w:w="3897" w:type="dxa"/>
          </w:tcPr>
          <w:p w14:paraId="59045637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508" w:type="dxa"/>
            <w:gridSpan w:val="7"/>
          </w:tcPr>
          <w:p w14:paraId="166C5DB1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06516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(</w:t>
            </w:r>
            <w:r w:rsidRPr="0006516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  <w:r w:rsidRPr="00065163"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065163" w:rsidRPr="00714FDE" w14:paraId="0B48559E" w14:textId="77777777" w:rsidTr="00837FA0">
        <w:tc>
          <w:tcPr>
            <w:tcW w:w="3897" w:type="dxa"/>
            <w:vAlign w:val="bottom"/>
          </w:tcPr>
          <w:p w14:paraId="48CF6747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7" w:type="dxa"/>
          </w:tcPr>
          <w:p w14:paraId="57B9DDFE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108632E4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  <w:vAlign w:val="bottom"/>
          </w:tcPr>
          <w:p w14:paraId="075B1199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BBED9F9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73BCF28E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32B22E45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78A5CA21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065163" w:rsidRPr="00714FDE" w14:paraId="1E7B018B" w14:textId="77777777" w:rsidTr="00837FA0">
        <w:tc>
          <w:tcPr>
            <w:tcW w:w="3897" w:type="dxa"/>
            <w:vAlign w:val="bottom"/>
          </w:tcPr>
          <w:p w14:paraId="71094B2A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C957004" w14:textId="146559DC" w:rsidR="00065163" w:rsidRPr="00065163" w:rsidRDefault="00F96EE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5BF6F057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B6F1DDC" w14:textId="0B64A4F2" w:rsidR="00065163" w:rsidRPr="00065163" w:rsidRDefault="00950BAC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2,308</w:t>
            </w:r>
          </w:p>
        </w:tc>
        <w:tc>
          <w:tcPr>
            <w:tcW w:w="267" w:type="dxa"/>
            <w:vAlign w:val="bottom"/>
          </w:tcPr>
          <w:p w14:paraId="60D95C1C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AF7A30" w14:textId="1FC8000B" w:rsidR="00065163" w:rsidRPr="00065163" w:rsidRDefault="00F96EE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FEF3903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76AFD0F" w14:textId="5D4C0422" w:rsidR="00065163" w:rsidRPr="00065163" w:rsidRDefault="00950BAC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2,308</w:t>
            </w:r>
          </w:p>
        </w:tc>
      </w:tr>
      <w:tr w:rsidR="00065163" w:rsidRPr="00714FDE" w14:paraId="411D691E" w14:textId="77777777" w:rsidTr="00837FA0">
        <w:tc>
          <w:tcPr>
            <w:tcW w:w="3897" w:type="dxa"/>
            <w:vAlign w:val="bottom"/>
          </w:tcPr>
          <w:p w14:paraId="6FF6E3D8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7" w:type="dxa"/>
          </w:tcPr>
          <w:p w14:paraId="6D8FD811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260F518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CA7695F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5D821835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2E79A05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A0C99D1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075C544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163" w:rsidRPr="00714FDE" w14:paraId="76493D3C" w14:textId="77777777" w:rsidTr="00837FA0">
        <w:tc>
          <w:tcPr>
            <w:tcW w:w="3897" w:type="dxa"/>
            <w:vAlign w:val="bottom"/>
          </w:tcPr>
          <w:p w14:paraId="20566C35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th-TH"/>
              </w:rPr>
              <w:t>สินทรัพย์อื่น</w:t>
            </w:r>
          </w:p>
        </w:tc>
        <w:tc>
          <w:tcPr>
            <w:tcW w:w="1187" w:type="dxa"/>
          </w:tcPr>
          <w:p w14:paraId="2E81F70F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AEFD111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D34521D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0B3F13AE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DE2B87B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CBF7FC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4F56C52" w14:textId="77777777" w:rsidR="00065163" w:rsidRPr="00065163" w:rsidRDefault="00065163" w:rsidP="00837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714FDE" w14:paraId="36B31BE4" w14:textId="77777777" w:rsidTr="00837FA0">
        <w:tc>
          <w:tcPr>
            <w:tcW w:w="3897" w:type="dxa"/>
            <w:vAlign w:val="bottom"/>
          </w:tcPr>
          <w:p w14:paraId="72BF108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th-TH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th-TH"/>
              </w:rPr>
              <w:t>บริษัทใหญ่ในลำดับสูงสุด</w:t>
            </w:r>
          </w:p>
        </w:tc>
        <w:tc>
          <w:tcPr>
            <w:tcW w:w="1187" w:type="dxa"/>
          </w:tcPr>
          <w:p w14:paraId="26E9A38C" w14:textId="22EFE12C" w:rsidR="00794708" w:rsidRPr="00065163" w:rsidRDefault="00F96EE3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44" w:type="dxa"/>
          </w:tcPr>
          <w:p w14:paraId="6C33F49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03C4B89" w14:textId="7D61FD02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 xml:space="preserve">120 </w:t>
            </w:r>
          </w:p>
        </w:tc>
        <w:tc>
          <w:tcPr>
            <w:tcW w:w="267" w:type="dxa"/>
            <w:vAlign w:val="bottom"/>
          </w:tcPr>
          <w:p w14:paraId="442A7D3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D138F63" w14:textId="3D566560" w:rsidR="00794708" w:rsidRPr="00065163" w:rsidRDefault="00F96EE3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67" w:type="dxa"/>
          </w:tcPr>
          <w:p w14:paraId="627096F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45C5EF2" w14:textId="3675636A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794708" w:rsidRPr="00714FDE" w14:paraId="08C7EC5E" w14:textId="77777777" w:rsidTr="00837FA0">
        <w:tc>
          <w:tcPr>
            <w:tcW w:w="3897" w:type="dxa"/>
            <w:vAlign w:val="bottom"/>
          </w:tcPr>
          <w:p w14:paraId="1041D99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49452E93" w14:textId="3F859DA2" w:rsidR="00794708" w:rsidRPr="00065163" w:rsidDel="00F15793" w:rsidRDefault="00F96EE3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44" w:type="dxa"/>
          </w:tcPr>
          <w:p w14:paraId="7E18AA7F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351B5F6" w14:textId="4ACF8D5D" w:rsidR="00794708" w:rsidRPr="00065163" w:rsidRDefault="00950BAC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67" w:type="dxa"/>
            <w:vAlign w:val="bottom"/>
          </w:tcPr>
          <w:p w14:paraId="40BE608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628A03CA" w14:textId="0A7DB60A" w:rsidR="00794708" w:rsidRPr="00065163" w:rsidRDefault="00F96EE3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  <w:tc>
          <w:tcPr>
            <w:tcW w:w="267" w:type="dxa"/>
          </w:tcPr>
          <w:p w14:paraId="63C05A0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54AFC8F" w14:textId="18CA458A" w:rsidR="00794708" w:rsidRPr="00065163" w:rsidRDefault="00950BAC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94708" w:rsidRPr="00714FDE" w14:paraId="3FF51F13" w14:textId="77777777" w:rsidTr="00837FA0">
        <w:tc>
          <w:tcPr>
            <w:tcW w:w="3897" w:type="dxa"/>
            <w:vAlign w:val="bottom"/>
          </w:tcPr>
          <w:p w14:paraId="2F52689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0783227B" w14:textId="1C2B4D6D" w:rsidR="00794708" w:rsidRPr="00065163" w:rsidRDefault="00F96EE3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CCE6FF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6A977A6" w14:textId="7239FD7B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4E5FE1E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699F59" w14:textId="79744955" w:rsidR="00794708" w:rsidRPr="00065163" w:rsidRDefault="00F96EE3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28,422</w:t>
            </w:r>
          </w:p>
        </w:tc>
        <w:tc>
          <w:tcPr>
            <w:tcW w:w="267" w:type="dxa"/>
            <w:vAlign w:val="bottom"/>
          </w:tcPr>
          <w:p w14:paraId="22130A0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F746936" w14:textId="24CCD851" w:rsidR="00794708" w:rsidRPr="00065163" w:rsidRDefault="00950BAC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33,827</w:t>
            </w:r>
          </w:p>
        </w:tc>
      </w:tr>
      <w:tr w:rsidR="00794708" w:rsidRPr="00714FDE" w14:paraId="68EFEEAD" w14:textId="77777777" w:rsidTr="00837FA0">
        <w:tc>
          <w:tcPr>
            <w:tcW w:w="3897" w:type="dxa"/>
            <w:vAlign w:val="bottom"/>
          </w:tcPr>
          <w:p w14:paraId="39B5E94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12C4212B" w14:textId="4683A553" w:rsidR="00794708" w:rsidRPr="00065163" w:rsidRDefault="00F96EE3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F286F">
              <w:rPr>
                <w:rFonts w:asciiTheme="majorBidi" w:hAnsiTheme="majorBidi" w:cstheme="majorBidi"/>
                <w:sz w:val="28"/>
                <w:szCs w:val="28"/>
              </w:rPr>
              <w:t>9,402</w:t>
            </w:r>
          </w:p>
        </w:tc>
        <w:tc>
          <w:tcPr>
            <w:tcW w:w="244" w:type="dxa"/>
          </w:tcPr>
          <w:p w14:paraId="09391B3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ED576A6" w14:textId="4A4A67B2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50BAC">
              <w:rPr>
                <w:rFonts w:asciiTheme="majorBidi" w:hAnsiTheme="majorBidi" w:cstheme="majorBidi"/>
                <w:sz w:val="28"/>
                <w:szCs w:val="28"/>
              </w:rPr>
              <w:t>0,024</w:t>
            </w:r>
          </w:p>
        </w:tc>
        <w:tc>
          <w:tcPr>
            <w:tcW w:w="267" w:type="dxa"/>
            <w:vAlign w:val="bottom"/>
          </w:tcPr>
          <w:p w14:paraId="0E35B991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E1C9B82" w14:textId="436A2DCE" w:rsidR="00794708" w:rsidRPr="00065163" w:rsidRDefault="00F96EE3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F286F">
              <w:rPr>
                <w:rFonts w:asciiTheme="majorBidi" w:hAnsiTheme="majorBidi" w:cstheme="majorBidi"/>
                <w:sz w:val="28"/>
                <w:szCs w:val="28"/>
              </w:rPr>
              <w:t>9,394</w:t>
            </w:r>
          </w:p>
        </w:tc>
        <w:tc>
          <w:tcPr>
            <w:tcW w:w="267" w:type="dxa"/>
          </w:tcPr>
          <w:p w14:paraId="6A86AE0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4BCF40A6" w14:textId="10471F10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50BAC">
              <w:rPr>
                <w:rFonts w:asciiTheme="majorBidi" w:hAnsiTheme="majorBidi" w:cstheme="majorBidi"/>
                <w:sz w:val="28"/>
                <w:szCs w:val="28"/>
              </w:rPr>
              <w:t>0,010</w:t>
            </w:r>
          </w:p>
        </w:tc>
      </w:tr>
      <w:tr w:rsidR="004464DF" w:rsidRPr="00714FDE" w14:paraId="6F0802F1" w14:textId="77777777" w:rsidTr="002D41F7">
        <w:tc>
          <w:tcPr>
            <w:tcW w:w="3897" w:type="dxa"/>
            <w:vAlign w:val="bottom"/>
          </w:tcPr>
          <w:p w14:paraId="72E3E277" w14:textId="77777777" w:rsidR="004464DF" w:rsidRPr="00065163" w:rsidRDefault="004464DF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87" w:type="dxa"/>
          </w:tcPr>
          <w:p w14:paraId="2B73EB8A" w14:textId="77777777" w:rsidR="004464DF" w:rsidRPr="00065163" w:rsidRDefault="004464DF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91FCDCC" w14:textId="77777777" w:rsidR="004464DF" w:rsidRPr="00065163" w:rsidRDefault="004464DF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426DB94" w14:textId="77777777" w:rsidR="004464DF" w:rsidRPr="00065163" w:rsidRDefault="004464DF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11C2C01E" w14:textId="77777777" w:rsidR="004464DF" w:rsidRPr="00065163" w:rsidRDefault="004464DF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7510268" w14:textId="77777777" w:rsidR="004464DF" w:rsidRPr="00065163" w:rsidRDefault="004464DF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9D642DE" w14:textId="77777777" w:rsidR="004464DF" w:rsidRPr="00065163" w:rsidRDefault="004464DF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BD03EDA" w14:textId="77777777" w:rsidR="004464DF" w:rsidRPr="00065163" w:rsidRDefault="004464DF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714FDE" w14:paraId="11CB3C02" w14:textId="77777777" w:rsidTr="00837FA0">
        <w:tc>
          <w:tcPr>
            <w:tcW w:w="3897" w:type="dxa"/>
          </w:tcPr>
          <w:p w14:paraId="57A462E6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87" w:type="dxa"/>
            <w:vAlign w:val="bottom"/>
          </w:tcPr>
          <w:p w14:paraId="5872FBA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4E2D174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32E3B27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6441B89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4852AE3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26F2C43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A5DF6A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950BAC" w:rsidRPr="00714FDE" w14:paraId="66EA69FC" w14:textId="77777777" w:rsidTr="00837FA0">
        <w:tc>
          <w:tcPr>
            <w:tcW w:w="3897" w:type="dxa"/>
          </w:tcPr>
          <w:p w14:paraId="3CC9D113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25669029" w14:textId="7FE3BCCC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3,637,311</w:t>
            </w:r>
          </w:p>
        </w:tc>
        <w:tc>
          <w:tcPr>
            <w:tcW w:w="244" w:type="dxa"/>
          </w:tcPr>
          <w:p w14:paraId="6AB52898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2E335CC" w14:textId="4F19AFE9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3,638,153</w:t>
            </w:r>
          </w:p>
        </w:tc>
        <w:tc>
          <w:tcPr>
            <w:tcW w:w="267" w:type="dxa"/>
            <w:vAlign w:val="bottom"/>
          </w:tcPr>
          <w:p w14:paraId="2193A023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7732E11" w14:textId="782B6731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3,637,311</w:t>
            </w:r>
          </w:p>
        </w:tc>
        <w:tc>
          <w:tcPr>
            <w:tcW w:w="267" w:type="dxa"/>
          </w:tcPr>
          <w:p w14:paraId="58BB035D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197CE1AD" w14:textId="266B4EF7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3,638,153</w:t>
            </w:r>
          </w:p>
        </w:tc>
      </w:tr>
      <w:tr w:rsidR="00950BAC" w:rsidRPr="00714FDE" w14:paraId="412E7AC0" w14:textId="77777777" w:rsidTr="00837FA0">
        <w:tc>
          <w:tcPr>
            <w:tcW w:w="3897" w:type="dxa"/>
          </w:tcPr>
          <w:p w14:paraId="49F0D4F8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37270191" w14:textId="2FD91841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E73D87C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D4511D1" w14:textId="34FA8134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0DC97A09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55B6F88" w14:textId="32FF6FA9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214,214</w:t>
            </w:r>
          </w:p>
        </w:tc>
        <w:tc>
          <w:tcPr>
            <w:tcW w:w="267" w:type="dxa"/>
          </w:tcPr>
          <w:p w14:paraId="1FD27A18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8A29B58" w14:textId="774EC06F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219,154</w:t>
            </w:r>
          </w:p>
        </w:tc>
      </w:tr>
      <w:tr w:rsidR="00950BAC" w:rsidRPr="00714FDE" w14:paraId="7D906D1C" w14:textId="77777777" w:rsidTr="00837FA0">
        <w:tc>
          <w:tcPr>
            <w:tcW w:w="3897" w:type="dxa"/>
            <w:vAlign w:val="bottom"/>
          </w:tcPr>
          <w:p w14:paraId="2F27F44A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2AD37AE0" w14:textId="0D03A796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958,412</w:t>
            </w:r>
          </w:p>
        </w:tc>
        <w:tc>
          <w:tcPr>
            <w:tcW w:w="244" w:type="dxa"/>
          </w:tcPr>
          <w:p w14:paraId="0E1D9B80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20E332DA" w14:textId="486311D5" w:rsidR="00950BAC" w:rsidRPr="00950BAC" w:rsidRDefault="00950BAC" w:rsidP="007A6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1,058,003</w:t>
            </w:r>
          </w:p>
        </w:tc>
        <w:tc>
          <w:tcPr>
            <w:tcW w:w="267" w:type="dxa"/>
            <w:vAlign w:val="bottom"/>
          </w:tcPr>
          <w:p w14:paraId="47229542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4C4EA6F" w14:textId="74876989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958,412</w:t>
            </w:r>
          </w:p>
        </w:tc>
        <w:tc>
          <w:tcPr>
            <w:tcW w:w="267" w:type="dxa"/>
          </w:tcPr>
          <w:p w14:paraId="6162558D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478E907" w14:textId="6918C2B9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1,058,003</w:t>
            </w:r>
          </w:p>
        </w:tc>
      </w:tr>
      <w:tr w:rsidR="00950BAC" w:rsidRPr="00714FDE" w14:paraId="325864E1" w14:textId="77777777" w:rsidTr="00837FA0">
        <w:tc>
          <w:tcPr>
            <w:tcW w:w="3897" w:type="dxa"/>
          </w:tcPr>
          <w:p w14:paraId="28B6B486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04383B25" w14:textId="17A7B7D7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124,290</w:t>
            </w:r>
          </w:p>
        </w:tc>
        <w:tc>
          <w:tcPr>
            <w:tcW w:w="244" w:type="dxa"/>
          </w:tcPr>
          <w:p w14:paraId="7C41B256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F637A69" w14:textId="49730E6D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103,041</w:t>
            </w:r>
          </w:p>
        </w:tc>
        <w:tc>
          <w:tcPr>
            <w:tcW w:w="267" w:type="dxa"/>
            <w:vAlign w:val="bottom"/>
          </w:tcPr>
          <w:p w14:paraId="265C0103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29F951A" w14:textId="2C44E95F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124,290</w:t>
            </w:r>
          </w:p>
        </w:tc>
        <w:tc>
          <w:tcPr>
            <w:tcW w:w="267" w:type="dxa"/>
          </w:tcPr>
          <w:p w14:paraId="2F27C516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3C0B124" w14:textId="0A6D5E55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103,041</w:t>
            </w:r>
          </w:p>
        </w:tc>
      </w:tr>
      <w:tr w:rsidR="00794708" w:rsidRPr="00A962B9" w14:paraId="2274188F" w14:textId="77777777" w:rsidTr="00837FA0">
        <w:tc>
          <w:tcPr>
            <w:tcW w:w="3897" w:type="dxa"/>
          </w:tcPr>
          <w:p w14:paraId="0422EB6D" w14:textId="77777777" w:rsidR="00794708" w:rsidRPr="00BF0AEB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4AAE665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F99558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873C74E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CB1E74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00391B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3FA3FC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26C5E8D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A962B9" w14:paraId="7EE168EC" w14:textId="77777777" w:rsidTr="00837FA0">
        <w:tc>
          <w:tcPr>
            <w:tcW w:w="3897" w:type="dxa"/>
          </w:tcPr>
          <w:p w14:paraId="5ADEF32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0651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87" w:type="dxa"/>
          </w:tcPr>
          <w:p w14:paraId="3621EFE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EFD9CF4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727B1846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775F3B40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B70EFF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6B308AF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D610AA0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0BAC" w:rsidRPr="00A962B9" w14:paraId="3A984BD9" w14:textId="77777777" w:rsidTr="00837FA0">
        <w:tc>
          <w:tcPr>
            <w:tcW w:w="3897" w:type="dxa"/>
            <w:vAlign w:val="bottom"/>
          </w:tcPr>
          <w:p w14:paraId="60D7A313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4B97FFD8" w14:textId="51E58B65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386,698</w:t>
            </w:r>
          </w:p>
        </w:tc>
        <w:tc>
          <w:tcPr>
            <w:tcW w:w="244" w:type="dxa"/>
          </w:tcPr>
          <w:p w14:paraId="213EE98C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05925ECE" w14:textId="3C47C6F3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318,318</w:t>
            </w:r>
          </w:p>
        </w:tc>
        <w:tc>
          <w:tcPr>
            <w:tcW w:w="267" w:type="dxa"/>
            <w:vAlign w:val="bottom"/>
          </w:tcPr>
          <w:p w14:paraId="5B4BA820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07DC2AC" w14:textId="1FB85F48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386,698</w:t>
            </w:r>
          </w:p>
        </w:tc>
        <w:tc>
          <w:tcPr>
            <w:tcW w:w="267" w:type="dxa"/>
          </w:tcPr>
          <w:p w14:paraId="73A1FB4D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2832A95E" w14:textId="73CDFD02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318,318</w:t>
            </w:r>
          </w:p>
        </w:tc>
      </w:tr>
      <w:tr w:rsidR="00794708" w:rsidRPr="00A962B9" w14:paraId="5E36AAA4" w14:textId="77777777" w:rsidTr="00837FA0">
        <w:tc>
          <w:tcPr>
            <w:tcW w:w="3897" w:type="dxa"/>
          </w:tcPr>
          <w:p w14:paraId="7FA28F5B" w14:textId="77777777" w:rsidR="00794708" w:rsidRPr="00BF0AEB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1A6299D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3B553E1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6E5FB919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94CF688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9AA263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F5487C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8E9D901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A962B9" w14:paraId="4D1E6130" w14:textId="77777777" w:rsidTr="00837FA0">
        <w:tc>
          <w:tcPr>
            <w:tcW w:w="3897" w:type="dxa"/>
          </w:tcPr>
          <w:p w14:paraId="723D4704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187" w:type="dxa"/>
          </w:tcPr>
          <w:p w14:paraId="33DA64CE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5C5A128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06855070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436B7D2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0DAE12CC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6A13E1B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17C71FDF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950BAC" w:rsidRPr="00A962B9" w14:paraId="61CC5EB3" w14:textId="77777777" w:rsidTr="00837FA0">
        <w:tc>
          <w:tcPr>
            <w:tcW w:w="3897" w:type="dxa"/>
          </w:tcPr>
          <w:p w14:paraId="21834A9A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7" w:type="dxa"/>
          </w:tcPr>
          <w:p w14:paraId="44D1B975" w14:textId="5892AFFE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2,519,025</w:t>
            </w:r>
          </w:p>
        </w:tc>
        <w:tc>
          <w:tcPr>
            <w:tcW w:w="244" w:type="dxa"/>
          </w:tcPr>
          <w:p w14:paraId="3CC48A3B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5AF7D345" w14:textId="4172845A" w:rsidR="00950BAC" w:rsidRPr="00BF0AEB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2,513,625</w:t>
            </w:r>
          </w:p>
        </w:tc>
        <w:tc>
          <w:tcPr>
            <w:tcW w:w="267" w:type="dxa"/>
            <w:vAlign w:val="bottom"/>
          </w:tcPr>
          <w:p w14:paraId="7070F619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389E1CD6" w14:textId="7C3C2E48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2,519,025</w:t>
            </w:r>
          </w:p>
        </w:tc>
        <w:tc>
          <w:tcPr>
            <w:tcW w:w="267" w:type="dxa"/>
          </w:tcPr>
          <w:p w14:paraId="24C50C0B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366BD4B8" w14:textId="0ADE8A14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2,513,625</w:t>
            </w:r>
          </w:p>
        </w:tc>
      </w:tr>
      <w:tr w:rsidR="00950BAC" w:rsidRPr="00A962B9" w14:paraId="5177AC36" w14:textId="77777777" w:rsidTr="00837FA0">
        <w:tc>
          <w:tcPr>
            <w:tcW w:w="3897" w:type="dxa"/>
          </w:tcPr>
          <w:p w14:paraId="029124D4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153E8D65" w14:textId="53BE7E52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122,854</w:t>
            </w:r>
          </w:p>
        </w:tc>
        <w:tc>
          <w:tcPr>
            <w:tcW w:w="244" w:type="dxa"/>
          </w:tcPr>
          <w:p w14:paraId="1BC31965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26B1FDA4" w14:textId="14ED5706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122,044</w:t>
            </w:r>
          </w:p>
        </w:tc>
        <w:tc>
          <w:tcPr>
            <w:tcW w:w="267" w:type="dxa"/>
            <w:vAlign w:val="bottom"/>
          </w:tcPr>
          <w:p w14:paraId="155C326B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0D06E6B0" w14:textId="3DD599FF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122,854</w:t>
            </w:r>
          </w:p>
        </w:tc>
        <w:tc>
          <w:tcPr>
            <w:tcW w:w="267" w:type="dxa"/>
          </w:tcPr>
          <w:p w14:paraId="5CCCA56C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31F2FA43" w14:textId="138BBC9B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122,044</w:t>
            </w:r>
          </w:p>
        </w:tc>
      </w:tr>
      <w:tr w:rsidR="00794708" w:rsidRPr="00A962B9" w14:paraId="1D065E0F" w14:textId="77777777" w:rsidTr="00837FA0">
        <w:tc>
          <w:tcPr>
            <w:tcW w:w="3897" w:type="dxa"/>
          </w:tcPr>
          <w:p w14:paraId="7716859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360F898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0D1C0F8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088CA82E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171CA30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</w:tcPr>
          <w:p w14:paraId="40A75E32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FD57A6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</w:tcPr>
          <w:p w14:paraId="6BC5C43E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708" w:rsidRPr="00A962B9" w14:paraId="230B5A65" w14:textId="77777777" w:rsidTr="00837FA0">
        <w:tc>
          <w:tcPr>
            <w:tcW w:w="3897" w:type="dxa"/>
          </w:tcPr>
          <w:p w14:paraId="18532FB5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หนี้สินอื่น</w:t>
            </w:r>
          </w:p>
        </w:tc>
        <w:tc>
          <w:tcPr>
            <w:tcW w:w="1187" w:type="dxa"/>
            <w:vAlign w:val="bottom"/>
          </w:tcPr>
          <w:p w14:paraId="4A59E674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44" w:type="dxa"/>
          </w:tcPr>
          <w:p w14:paraId="75EAD6B7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96" w:type="dxa"/>
          </w:tcPr>
          <w:p w14:paraId="4D3C1DDF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1652C35D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001D87FA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267" w:type="dxa"/>
          </w:tcPr>
          <w:p w14:paraId="07F63659" w14:textId="77777777" w:rsidR="00794708" w:rsidRPr="00065163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B8FB47A" w14:textId="77777777" w:rsidR="00794708" w:rsidRPr="00950BAC" w:rsidRDefault="00794708" w:rsidP="00794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6" w:right="-106"/>
              <w:jc w:val="right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</w:tr>
      <w:tr w:rsidR="00950BAC" w:rsidRPr="00A962B9" w14:paraId="5D66351C" w14:textId="77777777" w:rsidTr="00837FA0">
        <w:tc>
          <w:tcPr>
            <w:tcW w:w="3897" w:type="dxa"/>
          </w:tcPr>
          <w:p w14:paraId="0597941D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บริษัทใหญ่</w:t>
            </w:r>
          </w:p>
        </w:tc>
        <w:tc>
          <w:tcPr>
            <w:tcW w:w="1187" w:type="dxa"/>
          </w:tcPr>
          <w:p w14:paraId="2319CAB1" w14:textId="13D35B32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48,591</w:t>
            </w:r>
          </w:p>
        </w:tc>
        <w:tc>
          <w:tcPr>
            <w:tcW w:w="244" w:type="dxa"/>
          </w:tcPr>
          <w:p w14:paraId="2F81BDF2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1F60B7FF" w14:textId="6992AB79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  <w:tc>
          <w:tcPr>
            <w:tcW w:w="267" w:type="dxa"/>
            <w:vAlign w:val="bottom"/>
          </w:tcPr>
          <w:p w14:paraId="5C7F6543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E5C9AF3" w14:textId="72A46708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48,591</w:t>
            </w:r>
          </w:p>
        </w:tc>
        <w:tc>
          <w:tcPr>
            <w:tcW w:w="267" w:type="dxa"/>
          </w:tcPr>
          <w:p w14:paraId="61B12D6C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5287D92" w14:textId="36DC90EE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</w:tr>
      <w:tr w:rsidR="00950BAC" w:rsidRPr="00A962B9" w14:paraId="69A5E96B" w14:textId="77777777" w:rsidTr="00837FA0">
        <w:tc>
          <w:tcPr>
            <w:tcW w:w="3897" w:type="dxa"/>
          </w:tcPr>
          <w:p w14:paraId="7C536C7A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187" w:type="dxa"/>
          </w:tcPr>
          <w:p w14:paraId="27757E9B" w14:textId="640911DD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186C491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0A2FDABA" w14:textId="0B531CD5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vAlign w:val="bottom"/>
          </w:tcPr>
          <w:p w14:paraId="68E6C232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7B4F3F1" w14:textId="513BB6FC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12,986</w:t>
            </w:r>
          </w:p>
        </w:tc>
        <w:tc>
          <w:tcPr>
            <w:tcW w:w="267" w:type="dxa"/>
          </w:tcPr>
          <w:p w14:paraId="73FF6773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8308D35" w14:textId="77A0A165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33,570</w:t>
            </w:r>
          </w:p>
        </w:tc>
      </w:tr>
      <w:tr w:rsidR="00950BAC" w:rsidRPr="00A962B9" w14:paraId="04834946" w14:textId="77777777" w:rsidTr="00837FA0">
        <w:tc>
          <w:tcPr>
            <w:tcW w:w="3897" w:type="dxa"/>
            <w:vAlign w:val="bottom"/>
          </w:tcPr>
          <w:p w14:paraId="1CF88C6F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065163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187" w:type="dxa"/>
          </w:tcPr>
          <w:p w14:paraId="06303AA5" w14:textId="6C1F91CE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8,112</w:t>
            </w:r>
          </w:p>
        </w:tc>
        <w:tc>
          <w:tcPr>
            <w:tcW w:w="244" w:type="dxa"/>
          </w:tcPr>
          <w:p w14:paraId="034687E3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43D7CEEE" w14:textId="3FA12FC3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10,020</w:t>
            </w:r>
          </w:p>
        </w:tc>
        <w:tc>
          <w:tcPr>
            <w:tcW w:w="267" w:type="dxa"/>
            <w:vAlign w:val="bottom"/>
          </w:tcPr>
          <w:p w14:paraId="492A5488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7F9CE9A" w14:textId="64DEB7EA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8,112</w:t>
            </w:r>
          </w:p>
        </w:tc>
        <w:tc>
          <w:tcPr>
            <w:tcW w:w="267" w:type="dxa"/>
          </w:tcPr>
          <w:p w14:paraId="4577EB0C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24810400" w14:textId="4526DDA9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10,020</w:t>
            </w:r>
          </w:p>
        </w:tc>
      </w:tr>
      <w:tr w:rsidR="00950BAC" w:rsidRPr="00A962B9" w14:paraId="72D1F464" w14:textId="77777777" w:rsidTr="00837FA0">
        <w:tc>
          <w:tcPr>
            <w:tcW w:w="3897" w:type="dxa"/>
          </w:tcPr>
          <w:p w14:paraId="3B9EAAAB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ar-SA"/>
              </w:rPr>
            </w:pPr>
            <w:r w:rsidRPr="0006516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ผู้บริหารสำคัญของธนาคาร</w:t>
            </w:r>
          </w:p>
        </w:tc>
        <w:tc>
          <w:tcPr>
            <w:tcW w:w="1187" w:type="dxa"/>
          </w:tcPr>
          <w:p w14:paraId="51062A5A" w14:textId="50DF3000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44" w:type="dxa"/>
          </w:tcPr>
          <w:p w14:paraId="74939C6D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</w:tcPr>
          <w:p w14:paraId="5DE50AB7" w14:textId="3F424B89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267" w:type="dxa"/>
            <w:vAlign w:val="bottom"/>
          </w:tcPr>
          <w:p w14:paraId="36D8F7E8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3CAB4890" w14:textId="117CD7F5" w:rsidR="00950BAC" w:rsidRPr="00065163" w:rsidRDefault="00F96EE3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67" w:type="dxa"/>
          </w:tcPr>
          <w:p w14:paraId="120B8885" w14:textId="77777777" w:rsidR="00950BAC" w:rsidRPr="00065163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left="-196"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F80FF60" w14:textId="0400B9F2" w:rsidR="00950BAC" w:rsidRPr="00950BAC" w:rsidRDefault="00950BAC" w:rsidP="0095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napToGrid w:val="0"/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</w:tbl>
    <w:p w14:paraId="70B52C2D" w14:textId="77777777" w:rsidR="00065163" w:rsidRDefault="00065163" w:rsidP="006E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02A488" w14:textId="26585F9F" w:rsidR="00D5318D" w:rsidRPr="00C76AD1" w:rsidRDefault="00D72461" w:rsidP="006E7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lastRenderedPageBreak/>
        <w:t xml:space="preserve">ณ วันที่ </w:t>
      </w:r>
      <w:r w:rsidR="00F21966">
        <w:rPr>
          <w:rFonts w:ascii="Angsana New" w:hAnsi="Angsana New" w:cs="Angsana New" w:hint="cs"/>
          <w:sz w:val="28"/>
          <w:szCs w:val="28"/>
        </w:rPr>
        <w:t>3</w:t>
      </w:r>
      <w:r w:rsidR="00950BAC">
        <w:rPr>
          <w:rFonts w:ascii="Angsana New" w:hAnsi="Angsana New" w:cs="Angsana New"/>
          <w:sz w:val="28"/>
          <w:szCs w:val="28"/>
        </w:rPr>
        <w:t>1</w:t>
      </w:r>
      <w:r w:rsidR="00F21966">
        <w:rPr>
          <w:rFonts w:ascii="Angsana New" w:hAnsi="Angsana New" w:cs="Angsana New" w:hint="cs"/>
          <w:sz w:val="28"/>
          <w:szCs w:val="28"/>
        </w:rPr>
        <w:t xml:space="preserve"> </w:t>
      </w:r>
      <w:r w:rsidR="00950BAC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F2196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</w:rPr>
        <w:t>256</w:t>
      </w:r>
      <w:r w:rsidR="00950BAC">
        <w:rPr>
          <w:rFonts w:asciiTheme="majorBidi" w:hAnsiTheme="majorBidi" w:cstheme="majorBidi"/>
          <w:sz w:val="28"/>
          <w:szCs w:val="28"/>
        </w:rPr>
        <w:t>8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>ตราสารหนี้ที่ออกและเงินกู้ยืมของธนาคารจากบริษัทใหญ่</w:t>
      </w:r>
      <w:r w:rsidR="00C76AD1">
        <w:rPr>
          <w:rFonts w:asciiTheme="majorBidi" w:hAnsiTheme="majorBidi" w:cstheme="majorBidi" w:hint="cs"/>
          <w:sz w:val="28"/>
          <w:szCs w:val="28"/>
          <w:cs/>
        </w:rPr>
        <w:t>และกิจการ</w:t>
      </w:r>
      <w:r w:rsidR="005C0BAF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C76AD1">
        <w:rPr>
          <w:rFonts w:asciiTheme="majorBidi" w:hAnsiTheme="majorBidi" w:cstheme="majorBidi" w:hint="cs"/>
          <w:sz w:val="28"/>
          <w:szCs w:val="28"/>
          <w:cs/>
        </w:rPr>
        <w:t>ที่เกี่ยวข้องกันอื่นมี</w:t>
      </w:r>
      <w:r w:rsidR="00621C9D">
        <w:rPr>
          <w:rFonts w:asciiTheme="majorBidi" w:hAnsiTheme="majorBidi" w:cstheme="majorBidi" w:hint="cs"/>
          <w:sz w:val="28"/>
          <w:szCs w:val="28"/>
          <w:cs/>
        </w:rPr>
        <w:t>มู</w:t>
      </w:r>
      <w:r w:rsidR="000E4039">
        <w:rPr>
          <w:rFonts w:asciiTheme="majorBidi" w:hAnsiTheme="majorBidi" w:cstheme="majorBidi" w:hint="cs"/>
          <w:sz w:val="28"/>
          <w:szCs w:val="28"/>
          <w:cs/>
        </w:rPr>
        <w:t>ล</w:t>
      </w:r>
      <w:r w:rsidR="000A6572">
        <w:rPr>
          <w:rFonts w:asciiTheme="majorBidi" w:hAnsiTheme="majorBidi" w:cstheme="majorBidi" w:hint="cs"/>
          <w:sz w:val="28"/>
          <w:szCs w:val="28"/>
          <w:cs/>
        </w:rPr>
        <w:t>ค่า</w:t>
      </w:r>
      <w:r w:rsidR="005C0BAF">
        <w:rPr>
          <w:rFonts w:asciiTheme="majorBidi" w:hAnsiTheme="majorBidi" w:cstheme="majorBidi"/>
          <w:sz w:val="28"/>
          <w:szCs w:val="28"/>
          <w:cs/>
        </w:rPr>
        <w:br/>
      </w:r>
      <w:r w:rsidR="006620EE">
        <w:rPr>
          <w:rFonts w:asciiTheme="majorBidi" w:hAnsiTheme="majorBidi" w:cstheme="majorBidi" w:hint="cs"/>
          <w:sz w:val="28"/>
          <w:szCs w:val="28"/>
          <w:cs/>
        </w:rPr>
        <w:t>ที่ตราไว้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23181F">
        <w:rPr>
          <w:rFonts w:asciiTheme="majorBidi" w:hAnsiTheme="majorBidi" w:cstheme="majorBidi"/>
          <w:sz w:val="28"/>
          <w:szCs w:val="28"/>
        </w:rPr>
        <w:t>2,850</w:t>
      </w:r>
      <w:r w:rsidR="00627B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50BAC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F3604">
        <w:rPr>
          <w:rFonts w:asciiTheme="majorBidi" w:hAnsiTheme="majorBidi" w:cstheme="majorBidi"/>
          <w:i/>
          <w:iCs/>
          <w:sz w:val="28"/>
          <w:szCs w:val="28"/>
        </w:rPr>
        <w:t>2,850</w:t>
      </w:r>
      <w:r w:rsidR="00E257E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627B32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  <w:r w:rsidR="0009795E" w:rsidRPr="00732BC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258D0">
        <w:rPr>
          <w:rFonts w:asciiTheme="majorBidi" w:hAnsiTheme="majorBidi" w:cstheme="majorBidi" w:hint="cs"/>
          <w:sz w:val="28"/>
          <w:szCs w:val="28"/>
          <w:cs/>
        </w:rPr>
        <w:t>ทั้งนี้กลุ่มธนาคารไม่มีตราสารหนี้ที่ออกและเงินกู้ยืมที่</w:t>
      </w:r>
      <w:r w:rsidR="005C0BAF">
        <w:rPr>
          <w:rFonts w:asciiTheme="majorBidi" w:hAnsiTheme="majorBidi" w:cstheme="majorBidi"/>
          <w:sz w:val="28"/>
          <w:szCs w:val="28"/>
          <w:cs/>
        </w:rPr>
        <w:br/>
      </w:r>
      <w:r w:rsidR="007258D0">
        <w:rPr>
          <w:rFonts w:asciiTheme="majorBidi" w:hAnsiTheme="majorBidi" w:cstheme="majorBidi" w:hint="cs"/>
          <w:sz w:val="28"/>
          <w:szCs w:val="28"/>
          <w:cs/>
        </w:rPr>
        <w:t>ออกใหม่ในระหว่างงวด</w:t>
      </w:r>
      <w:r w:rsidR="00950BAC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7258D0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7258D0">
        <w:rPr>
          <w:rFonts w:asciiTheme="majorBidi" w:hAnsiTheme="majorBidi" w:cstheme="majorBidi"/>
          <w:sz w:val="28"/>
          <w:szCs w:val="28"/>
        </w:rPr>
        <w:t>3</w:t>
      </w:r>
      <w:r w:rsidR="00950BAC">
        <w:rPr>
          <w:rFonts w:asciiTheme="majorBidi" w:hAnsiTheme="majorBidi" w:cstheme="majorBidi"/>
          <w:sz w:val="28"/>
          <w:szCs w:val="28"/>
        </w:rPr>
        <w:t>1</w:t>
      </w:r>
      <w:r w:rsidR="007258D0">
        <w:rPr>
          <w:rFonts w:asciiTheme="majorBidi" w:hAnsiTheme="majorBidi" w:cstheme="majorBidi"/>
          <w:sz w:val="28"/>
          <w:szCs w:val="28"/>
        </w:rPr>
        <w:t xml:space="preserve"> </w:t>
      </w:r>
      <w:r w:rsidR="00950BAC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7258D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258D0">
        <w:rPr>
          <w:rFonts w:asciiTheme="majorBidi" w:hAnsiTheme="majorBidi" w:cstheme="majorBidi"/>
          <w:sz w:val="28"/>
          <w:szCs w:val="28"/>
        </w:rPr>
        <w:t>256</w:t>
      </w:r>
      <w:r w:rsidR="00950BAC">
        <w:rPr>
          <w:rFonts w:asciiTheme="majorBidi" w:hAnsiTheme="majorBidi" w:cstheme="majorBidi"/>
          <w:sz w:val="28"/>
          <w:szCs w:val="28"/>
        </w:rPr>
        <w:t>8</w:t>
      </w:r>
    </w:p>
    <w:p w14:paraId="1E960FA5" w14:textId="27591CE5" w:rsidR="00300D5A" w:rsidRPr="00BF0AEB" w:rsidRDefault="00300D5A" w:rsidP="00BF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7921988" w14:textId="31891B38" w:rsidR="00D72461" w:rsidRPr="00732BC3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0AEA36D9" w14:textId="77777777" w:rsidR="00D72461" w:rsidRPr="005F105D" w:rsidRDefault="00D72461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7DDE873" w14:textId="1B9A7420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sz w:val="28"/>
          <w:szCs w:val="28"/>
          <w:cs/>
        </w:rPr>
      </w:pPr>
      <w:r w:rsidRPr="002B5037">
        <w:rPr>
          <w:rFonts w:asciiTheme="majorBidi" w:hAnsiTheme="majorBidi" w:cstheme="majorBidi"/>
          <w:sz w:val="28"/>
          <w:szCs w:val="28"/>
          <w:cs/>
        </w:rPr>
        <w:t xml:space="preserve">ธนาคารมีสัญญาเงินให้สินเชื่อแก่ผู้บริหารสำคัญของธนาคาร วงเงินรวม </w:t>
      </w:r>
      <w:r w:rsidR="000F0881" w:rsidRPr="002B5037">
        <w:rPr>
          <w:rFonts w:asciiTheme="majorBidi" w:hAnsiTheme="majorBidi" w:cstheme="majorBidi"/>
          <w:sz w:val="28"/>
          <w:szCs w:val="28"/>
        </w:rPr>
        <w:t xml:space="preserve">15 </w:t>
      </w:r>
      <w:r w:rsidRPr="002B503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2B5037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2B5037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2B503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50BAC" w:rsidRPr="002B5037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2B5037">
        <w:rPr>
          <w:rFonts w:asciiTheme="majorBidi" w:hAnsiTheme="majorBidi" w:cstheme="majorBidi"/>
          <w:i/>
          <w:iCs/>
          <w:sz w:val="28"/>
          <w:szCs w:val="28"/>
        </w:rPr>
        <w:t xml:space="preserve">: 15 </w:t>
      </w:r>
      <w:r w:rsidRPr="002B5037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B503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5E22">
        <w:rPr>
          <w:rFonts w:asciiTheme="majorBidi" w:hAnsiTheme="majorBidi" w:cstheme="majorBidi"/>
          <w:sz w:val="28"/>
          <w:szCs w:val="28"/>
        </w:rPr>
        <w:br/>
      </w:r>
      <w:r w:rsidRPr="002B5037">
        <w:rPr>
          <w:rFonts w:asciiTheme="majorBidi" w:hAnsiTheme="majorBidi" w:cstheme="majorBidi"/>
          <w:sz w:val="28"/>
          <w:szCs w:val="28"/>
          <w:cs/>
        </w:rPr>
        <w:t xml:space="preserve">อายุสัญญา </w:t>
      </w:r>
      <w:r w:rsidRPr="002B5037">
        <w:rPr>
          <w:rFonts w:asciiTheme="majorBidi" w:hAnsiTheme="majorBidi" w:cstheme="majorBidi"/>
          <w:sz w:val="28"/>
          <w:szCs w:val="28"/>
        </w:rPr>
        <w:t>5</w:t>
      </w:r>
      <w:r w:rsidRPr="002B5037">
        <w:rPr>
          <w:rFonts w:asciiTheme="majorBidi" w:hAnsiTheme="majorBidi" w:cstheme="majorBidi"/>
          <w:sz w:val="28"/>
          <w:szCs w:val="28"/>
          <w:cs/>
        </w:rPr>
        <w:t xml:space="preserve"> ปี อัตราดอกเบี้ยเป็นไปตามอัตราสวัสดิการพนักงาน</w:t>
      </w:r>
      <w:r w:rsidRPr="002B5037" w:rsidDel="00627B32">
        <w:rPr>
          <w:rFonts w:asciiTheme="majorBidi" w:hAnsiTheme="majorBidi" w:cstheme="majorBidi"/>
          <w:sz w:val="28"/>
          <w:szCs w:val="28"/>
        </w:rPr>
        <w:t xml:space="preserve"> </w:t>
      </w:r>
      <w:r w:rsidRPr="002B5037">
        <w:rPr>
          <w:rFonts w:asciiTheme="majorBidi" w:hAnsiTheme="majorBidi" w:cstheme="majorBidi"/>
          <w:sz w:val="28"/>
          <w:szCs w:val="28"/>
          <w:cs/>
        </w:rPr>
        <w:t>ธนาคารถือที่อยู่อาศัย</w:t>
      </w:r>
      <w:r w:rsidRPr="002B5037">
        <w:rPr>
          <w:rFonts w:ascii="Angsana New" w:hAnsi="Angsana New" w:cs="Angsana New"/>
          <w:sz w:val="28"/>
          <w:szCs w:val="28"/>
          <w:cs/>
        </w:rPr>
        <w:t>เป็นหลักประกัน</w:t>
      </w:r>
      <w:r w:rsidR="00EF0023" w:rsidRPr="002B5037">
        <w:rPr>
          <w:rFonts w:ascii="Angsana New" w:hAnsi="Angsana New" w:cs="Angsana New"/>
          <w:sz w:val="28"/>
          <w:szCs w:val="28"/>
        </w:rPr>
        <w:t xml:space="preserve"> </w:t>
      </w:r>
      <w:r w:rsidR="00842B2D" w:rsidRPr="002B5037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 w:rsidR="00842B2D" w:rsidRPr="002B5037">
        <w:rPr>
          <w:rFonts w:ascii="Angsana New" w:hAnsi="Angsana New" w:cs="Angsana New" w:hint="cs"/>
          <w:sz w:val="28"/>
          <w:szCs w:val="28"/>
        </w:rPr>
        <w:t>3</w:t>
      </w:r>
      <w:r w:rsidR="00842B2D" w:rsidRPr="002B5037">
        <w:rPr>
          <w:rFonts w:ascii="Angsana New" w:hAnsi="Angsana New" w:cs="Angsana New"/>
          <w:sz w:val="28"/>
          <w:szCs w:val="28"/>
        </w:rPr>
        <w:t>1</w:t>
      </w:r>
      <w:r w:rsidR="00842B2D" w:rsidRPr="002B5037">
        <w:rPr>
          <w:rFonts w:ascii="Angsana New" w:hAnsi="Angsana New" w:cs="Angsana New" w:hint="cs"/>
          <w:sz w:val="28"/>
          <w:szCs w:val="28"/>
        </w:rPr>
        <w:t xml:space="preserve"> </w:t>
      </w:r>
      <w:r w:rsidR="00842B2D" w:rsidRPr="002B5037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842B2D" w:rsidRPr="002B503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842B2D" w:rsidRPr="002B5037">
        <w:rPr>
          <w:rFonts w:asciiTheme="majorBidi" w:hAnsiTheme="majorBidi" w:cstheme="majorBidi"/>
          <w:sz w:val="28"/>
          <w:szCs w:val="28"/>
        </w:rPr>
        <w:t xml:space="preserve">2568 </w:t>
      </w:r>
      <w:r w:rsidR="00F250CE">
        <w:rPr>
          <w:rFonts w:asciiTheme="majorBidi" w:hAnsiTheme="majorBidi" w:cstheme="majorBidi" w:hint="cs"/>
          <w:sz w:val="28"/>
          <w:szCs w:val="28"/>
          <w:cs/>
        </w:rPr>
        <w:t>เ</w:t>
      </w:r>
      <w:r w:rsidR="0066558B">
        <w:rPr>
          <w:rFonts w:asciiTheme="majorBidi" w:hAnsiTheme="majorBidi" w:cstheme="majorBidi" w:hint="cs"/>
          <w:sz w:val="28"/>
          <w:szCs w:val="28"/>
          <w:cs/>
        </w:rPr>
        <w:t>งินให้</w:t>
      </w:r>
      <w:r w:rsidR="00340547" w:rsidRPr="002B5037">
        <w:rPr>
          <w:rFonts w:ascii="Angsana New" w:hAnsi="Angsana New" w:cs="Angsana New" w:hint="cs"/>
          <w:sz w:val="28"/>
          <w:szCs w:val="28"/>
          <w:cs/>
        </w:rPr>
        <w:t>สินเชื่อ</w:t>
      </w:r>
      <w:r w:rsidR="0096635E">
        <w:rPr>
          <w:rFonts w:ascii="Angsana New" w:hAnsi="Angsana New" w:cs="Angsana New" w:hint="cs"/>
          <w:sz w:val="28"/>
          <w:szCs w:val="28"/>
          <w:cs/>
        </w:rPr>
        <w:t>ถูกจ่ายชำระเต็มจำนวน</w:t>
      </w:r>
    </w:p>
    <w:p w14:paraId="0CD24D6A" w14:textId="77777777" w:rsidR="001D45C5" w:rsidRPr="005F105D" w:rsidRDefault="001D45C5" w:rsidP="001D4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position w:val="1"/>
          <w:sz w:val="28"/>
          <w:szCs w:val="28"/>
        </w:rPr>
      </w:pPr>
    </w:p>
    <w:p w14:paraId="00F1DA4F" w14:textId="0F65B96F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ธนาคารให้บริการรับฝากเงินแก่บุคคลหรือกิจการที่เกี่ยวข้องกันหลายราย อัตราดอกเบี้ยเป็นไปตามราคาที่ตกลงกันในแต่ละสัญญา </w:t>
      </w:r>
    </w:p>
    <w:p w14:paraId="5950C6D0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0AE809A9" w14:textId="723E3072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ธนาคารมีสัญญาการให้บริการเป็นตัวแทนจำหน่ายผลิตภัณฑ์ประกันชีวิต ประกันสุขภาพ และประกันภัยกับกิจการอื่นที่เกี่ยวข้องกัน</w:t>
      </w:r>
      <w:r w:rsidR="00850FA2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ธนาคารจะได้รับค่านายหน้าและค่าส่งเสริมการตลาดตามอัตราที่ระบุในสัญญา อัตราค่านายหน้าจะกำหนดเป็นรายผลิตภัณฑ์โดยไม่มีกำหนดอายุสัญญา สัญญาการส่งเสริมการตลาดมีอายุสัญญา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1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ปี </w:t>
      </w:r>
    </w:p>
    <w:p w14:paraId="02C74D26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32E7597C" w14:textId="4C878794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ธนาคารมีสัญญาการให้บริการกับบริษัทย่อยหลายฉบับ ประกอบด้วยสัญญาให้บริการยืนยันตัวตน</w:t>
      </w:r>
      <w:r w:rsidR="00850FA2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และตรวจสอบข้อเท็จจริง</w:t>
      </w:r>
      <w:r w:rsidR="00850FA2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เกี่ยวกับลูกค้า</w:t>
      </w:r>
      <w:r w:rsidR="00850FA2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สัญญาจ้างประชาสัมพันธ์และแนะนำผลิตภัณฑ์บนกระเป๋าเงินอิเล็กทรอนิกส์ไมโครเพย์ (</w:t>
      </w:r>
      <w:r w:rsidRPr="005F105D">
        <w:rPr>
          <w:rFonts w:ascii="Angsana New" w:hAnsi="Angsana New" w:cs="Angsana New"/>
          <w:bCs/>
          <w:sz w:val="28"/>
          <w:szCs w:val="28"/>
        </w:rPr>
        <w:t xml:space="preserve">Micro Pay </w:t>
      </w:r>
      <w:r w:rsidR="006C4229">
        <w:rPr>
          <w:rFonts w:ascii="Angsana New" w:hAnsi="Angsana New" w:cs="Angsana New"/>
          <w:bCs/>
          <w:sz w:val="28"/>
          <w:szCs w:val="28"/>
        </w:rPr>
        <w:br/>
      </w:r>
      <w:r w:rsidRPr="005F105D">
        <w:rPr>
          <w:rFonts w:ascii="Angsana New" w:hAnsi="Angsana New" w:cs="Angsana New"/>
          <w:bCs/>
          <w:sz w:val="28"/>
          <w:szCs w:val="28"/>
        </w:rPr>
        <w:t>e-Wallet)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และสัญญา </w:t>
      </w:r>
      <w:r w:rsidRPr="005F105D">
        <w:rPr>
          <w:rFonts w:ascii="Angsana New" w:hAnsi="Angsana New" w:cs="Angsana New"/>
          <w:bCs/>
          <w:sz w:val="28"/>
          <w:szCs w:val="28"/>
        </w:rPr>
        <w:t xml:space="preserve">Hosting Infrastructure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2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ปี</w:t>
      </w:r>
      <w:r w:rsidRPr="005F105D">
        <w:rPr>
          <w:rFonts w:ascii="Angsana New" w:hAnsi="Angsana New" w:cs="Angsana New"/>
          <w:bCs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ธนาคารจะได้รับค่าบริการตามที่ระบุในสัญญา</w:t>
      </w:r>
      <w:r w:rsidR="003A258A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ค่าบริการจะมีการทบทวนทุกครั้งเมื่อครบกำหนดสัญญา</w:t>
      </w:r>
    </w:p>
    <w:p w14:paraId="7060CA1B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4C365968" w14:textId="5759B7CE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มีสัญญาการให้บริการแก่บริษัทใหญ่และบริษัทย่อยด้านการบริหารจัดการและการให้คำปรึกษาในงานด้านต่าง ๆ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อายุสัญญา </w:t>
      </w:r>
      <w:r w:rsidR="00D96F35">
        <w:rPr>
          <w:rFonts w:ascii="Angsana New" w:hAnsi="Angsana New" w:cs="Angsana New"/>
          <w:bCs/>
          <w:sz w:val="28"/>
          <w:szCs w:val="28"/>
        </w:rPr>
        <w:t>1</w:t>
      </w:r>
      <w:r w:rsidR="00D96F35" w:rsidRPr="002B7210">
        <w:rPr>
          <w:rFonts w:ascii="Angsana New" w:hAnsi="Angsana New" w:cs="Angsana New"/>
          <w:b/>
          <w:sz w:val="28"/>
          <w:szCs w:val="28"/>
        </w:rPr>
        <w:t xml:space="preserve"> </w:t>
      </w:r>
      <w:r w:rsidR="00D96F35" w:rsidRPr="002B7210">
        <w:rPr>
          <w:rFonts w:ascii="Angsana New" w:hAnsi="Angsana New" w:cs="Angsana New"/>
          <w:b/>
          <w:sz w:val="28"/>
          <w:szCs w:val="28"/>
          <w:cs/>
        </w:rPr>
        <w:t>ปี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ธนาคารจะได้รับค่าบริการตามที่ระบุในสัญญา ค่าบริการจะมีการทบทวนทุกครั้งเมื่อครบกำหนดสัญญา</w:t>
      </w:r>
    </w:p>
    <w:p w14:paraId="5C10BE53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0962644D" w14:textId="6137158B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มีสัญญาการรับบริการด้านการรับโอนเงินและชำระเงินกู้ผ่านกระเป๋าเงินอิเล็กทรอนิกส์ไมโครเพย์ (</w:t>
      </w:r>
      <w:r w:rsidRPr="005F105D">
        <w:rPr>
          <w:rFonts w:ascii="Angsana New" w:hAnsi="Angsana New" w:cs="Angsana New"/>
          <w:bCs/>
          <w:sz w:val="28"/>
          <w:szCs w:val="28"/>
        </w:rPr>
        <w:t xml:space="preserve">Micro Pay </w:t>
      </w:r>
      <w:r w:rsidRPr="005F105D">
        <w:rPr>
          <w:rFonts w:ascii="Angsana New" w:hAnsi="Angsana New" w:cs="Angsana New"/>
          <w:bCs/>
          <w:sz w:val="28"/>
          <w:szCs w:val="28"/>
        </w:rPr>
        <w:br/>
        <w:t>e-Wallet)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จากบริษัทย่อย 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2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ปี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ธนาคารจะจ่ายค่าบริการตามที่ระบุในสัญญา ค่าบริการจะมีการทบทวนทุกครั้งเมื่อครบกำหนดสัญญา</w:t>
      </w:r>
    </w:p>
    <w:p w14:paraId="1EAE91E6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A1FF9AD" w14:textId="194253AF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>ธนาคารมีสัญญาให้เช่าพื้นที่สำนักงานกับบริษัทใหญ่และบริษัทย่อย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3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ปี ธนาคารจะได้รับค่าเช่าตามที่ระบุในสัญญา ค่าเช่าจะมีการทบทวนทุกครั้งเมื่อครบกำหนดสัญญา</w:t>
      </w:r>
    </w:p>
    <w:p w14:paraId="27BA2283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2ACACC10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5F105D">
        <w:rPr>
          <w:rFonts w:ascii="Angsana New" w:hAnsi="Angsana New" w:cs="Angsana New"/>
          <w:b/>
          <w:sz w:val="28"/>
          <w:szCs w:val="28"/>
          <w:cs/>
        </w:rPr>
        <w:t xml:space="preserve">ธนาคารมีสัญญาเช่าพื้นที่สำนักงานกับกิจการอื่นที่เกี่ยวข้องกัน อายุสัญญา </w:t>
      </w:r>
      <w:r w:rsidRPr="005F105D">
        <w:rPr>
          <w:rFonts w:ascii="Angsana New" w:hAnsi="Angsana New" w:cs="Angsana New"/>
          <w:bCs/>
          <w:sz w:val="28"/>
          <w:szCs w:val="28"/>
        </w:rPr>
        <w:t>3</w:t>
      </w:r>
      <w:r w:rsidRPr="005F105D">
        <w:rPr>
          <w:rFonts w:ascii="Angsana New" w:hAnsi="Angsana New" w:cs="Angsana New"/>
          <w:b/>
          <w:sz w:val="28"/>
          <w:szCs w:val="28"/>
        </w:rPr>
        <w:t xml:space="preserve"> </w:t>
      </w:r>
      <w:r w:rsidRPr="005F105D">
        <w:rPr>
          <w:rFonts w:ascii="Angsana New" w:hAnsi="Angsana New" w:cs="Angsana New"/>
          <w:b/>
          <w:sz w:val="28"/>
          <w:szCs w:val="28"/>
          <w:cs/>
        </w:rPr>
        <w:t>ปี ธนาคารจ่ายค่าเช่าตามที่ระบุในสัญญา ค่าเช่าจะมีการทบทวนทุกครั้งเมื่อครบกำหนดสัญญา</w:t>
      </w:r>
    </w:p>
    <w:p w14:paraId="0AA78321" w14:textId="77777777" w:rsidR="00340547" w:rsidRDefault="00340547" w:rsidP="00BF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</w:p>
    <w:p w14:paraId="3958A1E9" w14:textId="1BA7AD13" w:rsidR="005F105D" w:rsidRPr="005F105D" w:rsidRDefault="005F105D" w:rsidP="00BF0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  <w:r w:rsidRPr="005F105D">
        <w:rPr>
          <w:rFonts w:ascii="Angsana New" w:hAnsi="Angsana New" w:cs="Angsana New"/>
          <w:bCs/>
          <w:i/>
          <w:iCs/>
          <w:sz w:val="28"/>
          <w:szCs w:val="28"/>
          <w:cs/>
        </w:rPr>
        <w:lastRenderedPageBreak/>
        <w:t>หนังสือคํ้าประกัน</w:t>
      </w:r>
    </w:p>
    <w:p w14:paraId="18482D68" w14:textId="77777777" w:rsidR="005F105D" w:rsidRPr="005F105D" w:rsidRDefault="005F105D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Cs/>
          <w:sz w:val="28"/>
          <w:szCs w:val="28"/>
        </w:rPr>
      </w:pPr>
    </w:p>
    <w:p w14:paraId="2402A661" w14:textId="27ED346D" w:rsidR="005F105D" w:rsidRPr="005F105D" w:rsidRDefault="00950BAC" w:rsidP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="Angsana New" w:hAnsi="Angsana New" w:cs="Angsana New"/>
          <w:b/>
          <w:i/>
          <w:iCs/>
          <w:sz w:val="28"/>
          <w:szCs w:val="28"/>
        </w:rPr>
      </w:pPr>
      <w:r w:rsidRPr="00732BC3">
        <w:rPr>
          <w:rFonts w:asciiTheme="majorBidi" w:hAnsiTheme="majorBidi" w:cstheme="majorBidi"/>
          <w:b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 w:hint="cs"/>
          <w:sz w:val="28"/>
          <w:szCs w:val="28"/>
        </w:rPr>
        <w:t>3</w:t>
      </w:r>
      <w:r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 w:hint="cs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732BC3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 w:rsidRPr="00732BC3">
        <w:rPr>
          <w:rFonts w:asciiTheme="majorBidi" w:hAnsiTheme="majorBidi" w:cstheme="majorBidi"/>
          <w:sz w:val="28"/>
          <w:szCs w:val="28"/>
        </w:rPr>
        <w:t xml:space="preserve"> </w:t>
      </w:r>
      <w:r w:rsidR="005F105D" w:rsidRPr="005F105D">
        <w:rPr>
          <w:rFonts w:ascii="Angsana New" w:hAnsi="Angsana New" w:cs="Angsana New"/>
          <w:b/>
          <w:sz w:val="28"/>
          <w:szCs w:val="28"/>
          <w:cs/>
        </w:rPr>
        <w:t>ธนาคารออกหนังสือค้ำประกันให้แก่บริษัทย่อยเป็น</w:t>
      </w:r>
      <w:r w:rsidR="005F105D" w:rsidRPr="00390784">
        <w:rPr>
          <w:rFonts w:ascii="Angsana New" w:hAnsi="Angsana New" w:cs="Angsana New"/>
          <w:b/>
          <w:sz w:val="28"/>
          <w:szCs w:val="28"/>
          <w:cs/>
        </w:rPr>
        <w:t>จำนวน</w:t>
      </w:r>
      <w:r w:rsidR="00B9201E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B9201E" w:rsidRPr="00BF0AEB">
        <w:rPr>
          <w:rFonts w:ascii="Angsana New" w:hAnsi="Angsana New" w:cs="Angsana New"/>
          <w:bCs/>
          <w:sz w:val="28"/>
          <w:szCs w:val="28"/>
        </w:rPr>
        <w:t>6.5</w:t>
      </w:r>
      <w:r w:rsidR="00B9201E" w:rsidRPr="00BA7F64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F105D" w:rsidRPr="00390784">
        <w:rPr>
          <w:rFonts w:ascii="Angsana New" w:hAnsi="Angsana New" w:cs="Angsana New"/>
          <w:b/>
          <w:sz w:val="28"/>
          <w:szCs w:val="28"/>
          <w:cs/>
        </w:rPr>
        <w:t>ล้าน</w:t>
      </w:r>
      <w:r w:rsidR="005F105D" w:rsidRPr="005F105D">
        <w:rPr>
          <w:rFonts w:ascii="Angsana New" w:hAnsi="Angsana New" w:cs="Angsana New"/>
          <w:b/>
          <w:sz w:val="28"/>
          <w:szCs w:val="28"/>
          <w:cs/>
        </w:rPr>
        <w:t xml:space="preserve">บาท </w:t>
      </w:r>
      <w:r w:rsidR="005F105D" w:rsidRPr="005F105D">
        <w:rPr>
          <w:rFonts w:ascii="Angsana New" w:hAnsi="Angsana New" w:cs="Angsana New"/>
          <w:bCs/>
          <w:i/>
          <w:iCs/>
          <w:sz w:val="28"/>
          <w:szCs w:val="28"/>
        </w:rPr>
        <w:t xml:space="preserve">(31 </w:t>
      </w:r>
      <w:r w:rsidR="005F105D" w:rsidRPr="005F105D">
        <w:rPr>
          <w:rFonts w:ascii="Angsana New" w:hAnsi="Angsana New" w:cs="Angsana New"/>
          <w:b/>
          <w:i/>
          <w:iCs/>
          <w:sz w:val="28"/>
          <w:szCs w:val="28"/>
          <w:cs/>
        </w:rPr>
        <w:t>ธันวาคม</w:t>
      </w:r>
      <w:r w:rsidR="005F105D" w:rsidRPr="005F105D">
        <w:rPr>
          <w:rFonts w:ascii="Angsana New" w:hAnsi="Angsana New" w:cs="Angsana New"/>
          <w:bCs/>
          <w:i/>
          <w:iCs/>
          <w:sz w:val="28"/>
          <w:szCs w:val="28"/>
          <w:cs/>
        </w:rPr>
        <w:t xml:space="preserve"> </w:t>
      </w:r>
      <w:r w:rsidR="005F105D" w:rsidRPr="005F105D">
        <w:rPr>
          <w:rFonts w:ascii="Angsana New" w:hAnsi="Angsana New" w:cs="Angsana New"/>
          <w:bCs/>
          <w:i/>
          <w:iCs/>
          <w:sz w:val="28"/>
          <w:szCs w:val="28"/>
        </w:rPr>
        <w:t>256</w:t>
      </w:r>
      <w:r>
        <w:rPr>
          <w:rFonts w:ascii="Angsana New" w:hAnsi="Angsana New" w:cs="Angsana New"/>
          <w:bCs/>
          <w:i/>
          <w:iCs/>
          <w:sz w:val="28"/>
          <w:szCs w:val="28"/>
        </w:rPr>
        <w:t>7</w:t>
      </w:r>
      <w:r w:rsidR="005F105D" w:rsidRPr="005F105D">
        <w:rPr>
          <w:rFonts w:ascii="Angsana New" w:hAnsi="Angsana New" w:cs="Angsana New"/>
          <w:bCs/>
          <w:i/>
          <w:iCs/>
          <w:sz w:val="28"/>
          <w:szCs w:val="28"/>
        </w:rPr>
        <w:t xml:space="preserve">: </w:t>
      </w:r>
      <w:r>
        <w:rPr>
          <w:rFonts w:ascii="Angsana New" w:hAnsi="Angsana New" w:cs="Angsana New"/>
          <w:bCs/>
          <w:i/>
          <w:iCs/>
          <w:sz w:val="28"/>
          <w:szCs w:val="28"/>
        </w:rPr>
        <w:t>6</w:t>
      </w:r>
      <w:r w:rsidR="005F105D" w:rsidRPr="005F105D">
        <w:rPr>
          <w:rFonts w:ascii="Angsana New" w:hAnsi="Angsana New" w:cs="Angsana New"/>
          <w:bCs/>
          <w:i/>
          <w:iCs/>
          <w:sz w:val="28"/>
          <w:szCs w:val="28"/>
        </w:rPr>
        <w:t>.5</w:t>
      </w:r>
      <w:r w:rsidR="005F105D" w:rsidRPr="005F105D">
        <w:rPr>
          <w:rFonts w:ascii="Angsana New" w:hAnsi="Angsana New" w:cs="Angsana New"/>
          <w:b/>
          <w:i/>
          <w:iCs/>
          <w:sz w:val="28"/>
          <w:szCs w:val="28"/>
        </w:rPr>
        <w:t xml:space="preserve"> </w:t>
      </w:r>
      <w:r w:rsidR="005F105D" w:rsidRPr="005F105D">
        <w:rPr>
          <w:rFonts w:ascii="Angsana New" w:hAnsi="Angsana New" w:cs="Angsana New"/>
          <w:b/>
          <w:i/>
          <w:iCs/>
          <w:sz w:val="28"/>
          <w:szCs w:val="28"/>
          <w:cs/>
        </w:rPr>
        <w:t>ล้านบาท)</w:t>
      </w:r>
    </w:p>
    <w:p w14:paraId="7BF9FD15" w14:textId="77777777" w:rsidR="00DC2374" w:rsidRPr="0031170A" w:rsidRDefault="00DC23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4E47267" w14:textId="640F0934" w:rsidR="00CA3ED3" w:rsidRPr="0031170A" w:rsidRDefault="00CA3ED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31170A">
        <w:rPr>
          <w:rFonts w:asciiTheme="majorBidi" w:hAnsiTheme="majorBidi" w:cs="Angsana New" w:hint="cs"/>
          <w:sz w:val="28"/>
          <w:szCs w:val="28"/>
          <w:u w:val="none"/>
          <w:cs/>
        </w:rPr>
        <w:t>ผลประโยชน์อื่นที่จ่ายแก่กรรมการและผู้มีอำนาจในการจัดการ</w:t>
      </w:r>
    </w:p>
    <w:p w14:paraId="2D6DA6CB" w14:textId="77777777" w:rsidR="00D72461" w:rsidRPr="0031170A" w:rsidRDefault="00D72461" w:rsidP="0049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E498BC8" w14:textId="77777777" w:rsidR="005F105D" w:rsidRPr="005F105D" w:rsidRDefault="005F105D" w:rsidP="005F105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 w:rsidRPr="005F105D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>กลุ่มธนาคารไม่มีการจ่ายผลประโยชน์อื่นแก่กรรมการและผู้บริหาร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</w:t>
      </w:r>
    </w:p>
    <w:p w14:paraId="24DC5410" w14:textId="592633A0" w:rsidR="005F105D" w:rsidRDefault="005F1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</w:rPr>
      </w:pPr>
    </w:p>
    <w:p w14:paraId="68340A61" w14:textId="77777777" w:rsidR="007F74A5" w:rsidRPr="005F105D" w:rsidRDefault="007F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0F3E4E1F" w14:textId="01565629" w:rsidR="007F74A5" w:rsidRPr="005F105D" w:rsidRDefault="007F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  <w:sectPr w:rsidR="007F74A5" w:rsidRPr="005F105D" w:rsidSect="008579D2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6CB57D8" w14:textId="77777777" w:rsidR="0068407F" w:rsidRPr="0068407F" w:rsidRDefault="0068407F" w:rsidP="0068407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68407F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ส่วนงานดำเนินงาน</w:t>
      </w:r>
    </w:p>
    <w:p w14:paraId="5A9AF65A" w14:textId="24E9D08B" w:rsidR="0068407F" w:rsidRDefault="0068407F" w:rsidP="0068407F">
      <w:pPr>
        <w:ind w:firstLine="540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tbl>
      <w:tblPr>
        <w:tblpPr w:leftFromText="180" w:rightFromText="180" w:vertAnchor="page" w:horzAnchor="margin" w:tblpXSpec="center" w:tblpY="3751"/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5D1312" w:rsidRPr="0068407F" w14:paraId="46EF0033" w14:textId="77777777" w:rsidTr="005D1312">
        <w:trPr>
          <w:cantSplit/>
        </w:trPr>
        <w:tc>
          <w:tcPr>
            <w:tcW w:w="4410" w:type="dxa"/>
          </w:tcPr>
          <w:p w14:paraId="0D30C98B" w14:textId="77777777" w:rsidR="005D1312" w:rsidRPr="0068407F" w:rsidRDefault="005D1312" w:rsidP="005D1312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23B08BC6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D1312" w:rsidRPr="0068407F" w14:paraId="55C21F14" w14:textId="77777777" w:rsidTr="005D1312">
        <w:trPr>
          <w:cantSplit/>
        </w:trPr>
        <w:tc>
          <w:tcPr>
            <w:tcW w:w="4410" w:type="dxa"/>
          </w:tcPr>
          <w:p w14:paraId="59E77320" w14:textId="3CB4B7F8" w:rsidR="005D1312" w:rsidRPr="0068407F" w:rsidRDefault="005D1312" w:rsidP="005D1312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840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950BA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6840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950B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50BA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1F388139" w14:textId="0449AD80" w:rsidR="005D1312" w:rsidRPr="00950BAC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950BAC"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  <w:t>8</w:t>
            </w:r>
          </w:p>
        </w:tc>
      </w:tr>
      <w:tr w:rsidR="005D1312" w:rsidRPr="0068407F" w14:paraId="14279CD0" w14:textId="77777777" w:rsidTr="005D1312">
        <w:trPr>
          <w:cantSplit/>
          <w:trHeight w:val="344"/>
        </w:trPr>
        <w:tc>
          <w:tcPr>
            <w:tcW w:w="4410" w:type="dxa"/>
            <w:vAlign w:val="bottom"/>
          </w:tcPr>
          <w:p w14:paraId="132F2506" w14:textId="77777777" w:rsidR="005D1312" w:rsidRPr="0068407F" w:rsidRDefault="005D1312" w:rsidP="005D1312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12AC1A18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6840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 w:rsidRPr="0068407F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3" w:type="dxa"/>
            <w:vAlign w:val="bottom"/>
          </w:tcPr>
          <w:p w14:paraId="6F71C60F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82841" w14:textId="77777777" w:rsidR="005D1312" w:rsidRPr="0068407F" w:rsidRDefault="005D1312" w:rsidP="005D1312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6BBD3AB9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5582C7D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1538531A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2CD8CC7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D1312" w:rsidRPr="0068407F" w14:paraId="6DFEA632" w14:textId="77777777" w:rsidTr="005D1312">
        <w:trPr>
          <w:cantSplit/>
          <w:trHeight w:val="721"/>
        </w:trPr>
        <w:tc>
          <w:tcPr>
            <w:tcW w:w="4410" w:type="dxa"/>
          </w:tcPr>
          <w:p w14:paraId="4EB78CE9" w14:textId="77777777" w:rsidR="005D1312" w:rsidRPr="0068407F" w:rsidRDefault="005D1312" w:rsidP="005D1312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72A5AD12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58ED70FE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4980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9189FD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0B861B5" w14:textId="22476F9D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68407F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</w:t>
            </w:r>
            <w:r w:rsidR="009B5F5A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C89207D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3B03D0A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B22A7F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916D0B" w14:textId="77777777" w:rsidR="005D1312" w:rsidRPr="0068407F" w:rsidRDefault="005D1312" w:rsidP="005D1312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6840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65110414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58D65F3C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310772F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19B91F9E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5D1312" w:rsidRPr="0068407F" w14:paraId="640E0521" w14:textId="77777777" w:rsidTr="005D1312">
        <w:trPr>
          <w:cantSplit/>
          <w:trHeight w:val="432"/>
        </w:trPr>
        <w:tc>
          <w:tcPr>
            <w:tcW w:w="4410" w:type="dxa"/>
          </w:tcPr>
          <w:p w14:paraId="5D3AB609" w14:textId="77777777" w:rsidR="005D1312" w:rsidRPr="0068407F" w:rsidRDefault="005D1312" w:rsidP="005D1312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30666A70" w14:textId="77777777" w:rsidR="005D1312" w:rsidRPr="0068407F" w:rsidRDefault="005D1312" w:rsidP="005D131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6840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68407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F06D4" w:rsidRPr="0068407F" w14:paraId="6C549632" w14:textId="77777777" w:rsidTr="005D1312">
        <w:trPr>
          <w:cantSplit/>
          <w:trHeight w:val="317"/>
        </w:trPr>
        <w:tc>
          <w:tcPr>
            <w:tcW w:w="4410" w:type="dxa"/>
            <w:vAlign w:val="center"/>
          </w:tcPr>
          <w:p w14:paraId="08E7B6E8" w14:textId="77777777" w:rsidR="009F06D4" w:rsidRPr="0068407F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7" w:type="dxa"/>
            <w:vAlign w:val="bottom"/>
          </w:tcPr>
          <w:p w14:paraId="3C6095AF" w14:textId="601837C9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  <w:tc>
          <w:tcPr>
            <w:tcW w:w="183" w:type="dxa"/>
            <w:vAlign w:val="bottom"/>
          </w:tcPr>
          <w:p w14:paraId="605B2547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3B1F24E" w14:textId="1C210F0F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 w:rsidRPr="002B72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Pr="002B7210">
              <w:rPr>
                <w:rFonts w:asciiTheme="majorBidi" w:hAnsiTheme="majorBidi" w:cstheme="majorBidi"/>
                <w:sz w:val="28"/>
                <w:szCs w:val="28"/>
              </w:rPr>
              <w:t>,450</w:t>
            </w:r>
          </w:p>
        </w:tc>
        <w:tc>
          <w:tcPr>
            <w:tcW w:w="183" w:type="dxa"/>
            <w:vAlign w:val="bottom"/>
          </w:tcPr>
          <w:p w14:paraId="7CA9682F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A0EC8B7" w14:textId="3B4B81A6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229,654</w:t>
            </w:r>
          </w:p>
        </w:tc>
        <w:tc>
          <w:tcPr>
            <w:tcW w:w="183" w:type="dxa"/>
            <w:vAlign w:val="bottom"/>
          </w:tcPr>
          <w:p w14:paraId="7436CED9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5AA47C6" w14:textId="5AB996EB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457,203</w:t>
            </w:r>
          </w:p>
        </w:tc>
        <w:tc>
          <w:tcPr>
            <w:tcW w:w="183" w:type="dxa"/>
            <w:vAlign w:val="bottom"/>
          </w:tcPr>
          <w:p w14:paraId="20907B55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D81DDB" w14:textId="1CDF9881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3,599,307</w:t>
            </w:r>
          </w:p>
        </w:tc>
        <w:tc>
          <w:tcPr>
            <w:tcW w:w="180" w:type="dxa"/>
            <w:vAlign w:val="bottom"/>
          </w:tcPr>
          <w:p w14:paraId="3AFE3A51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101482" w14:textId="48EA4C41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EFAC52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2B2B19D" w14:textId="5201043A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C5F3F" w:rsidRPr="002B721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C5F3F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2B7210">
              <w:rPr>
                <w:rFonts w:asciiTheme="majorBidi" w:hAnsiTheme="majorBidi" w:cstheme="majorBidi"/>
                <w:sz w:val="28"/>
                <w:szCs w:val="28"/>
              </w:rPr>
              <w:t>,338</w:t>
            </w:r>
          </w:p>
        </w:tc>
      </w:tr>
      <w:tr w:rsidR="009F06D4" w:rsidRPr="0068407F" w14:paraId="5F518DAC" w14:textId="77777777" w:rsidTr="005D1312">
        <w:trPr>
          <w:cantSplit/>
          <w:trHeight w:val="317"/>
        </w:trPr>
        <w:tc>
          <w:tcPr>
            <w:tcW w:w="4410" w:type="dxa"/>
            <w:vAlign w:val="center"/>
          </w:tcPr>
          <w:p w14:paraId="0412E4EB" w14:textId="2D106AA4" w:rsidR="009F06D4" w:rsidRPr="0068407F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) </w:t>
            </w:r>
            <w:r w:rsidRPr="0068407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ที่มิใช่ดอกเบี้ยสุทธิ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3E4BC72" w14:textId="38E610CC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12,095</w:t>
            </w:r>
          </w:p>
        </w:tc>
        <w:tc>
          <w:tcPr>
            <w:tcW w:w="183" w:type="dxa"/>
            <w:vAlign w:val="bottom"/>
          </w:tcPr>
          <w:p w14:paraId="591E60A4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D6E5DC0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0F775A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262810E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7FDA2E5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85EF67E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2345AB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34A1BD" w14:textId="0C0BFB9E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="00CC5F3F" w:rsidRPr="002B7210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CC5F3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B72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02DA9CD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7E4A7" w14:textId="42C08802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CC5F3F" w:rsidRPr="002B7210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C5F3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B72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F6BC9F1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352ECBEA" w14:textId="2F1EF7D3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(6,116)</w:t>
            </w:r>
          </w:p>
        </w:tc>
      </w:tr>
      <w:tr w:rsidR="009F06D4" w:rsidRPr="0068407F" w14:paraId="2B07D613" w14:textId="77777777" w:rsidTr="005D1312">
        <w:trPr>
          <w:cantSplit/>
          <w:trHeight w:val="302"/>
        </w:trPr>
        <w:tc>
          <w:tcPr>
            <w:tcW w:w="4410" w:type="dxa"/>
          </w:tcPr>
          <w:p w14:paraId="56B4EC21" w14:textId="77777777" w:rsidR="009F06D4" w:rsidRPr="0068407F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5D3965C" w14:textId="5216190A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12,126</w:t>
            </w:r>
          </w:p>
        </w:tc>
        <w:tc>
          <w:tcPr>
            <w:tcW w:w="183" w:type="dxa"/>
            <w:vAlign w:val="bottom"/>
          </w:tcPr>
          <w:p w14:paraId="513C4899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0B9F51E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8FD4A14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0FB45D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87181F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2B529EA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15C8E2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C83588" w14:textId="6F2E83A0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582</w:t>
            </w: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C5F3F"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CC5F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4BA7B6B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1DAFFB" w14:textId="667C753A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</w:t>
            </w:r>
            <w:r w:rsidR="00CC5F3F" w:rsidRPr="002B72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</w:t>
            </w:r>
            <w:r w:rsidR="00CC5F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F5108B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36886E9A" w14:textId="1576157D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3,593,222</w:t>
            </w:r>
          </w:p>
        </w:tc>
      </w:tr>
      <w:tr w:rsidR="009F06D4" w:rsidRPr="0068407F" w14:paraId="31038F2A" w14:textId="77777777" w:rsidTr="005D1312">
        <w:trPr>
          <w:cantSplit/>
          <w:trHeight w:val="302"/>
        </w:trPr>
        <w:tc>
          <w:tcPr>
            <w:tcW w:w="4410" w:type="dxa"/>
          </w:tcPr>
          <w:p w14:paraId="66AC5F5B" w14:textId="77777777" w:rsidR="009F06D4" w:rsidRPr="0068407F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DD318B2" w14:textId="6E231162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(21,982)</w:t>
            </w:r>
          </w:p>
        </w:tc>
        <w:tc>
          <w:tcPr>
            <w:tcW w:w="183" w:type="dxa"/>
            <w:vAlign w:val="bottom"/>
          </w:tcPr>
          <w:p w14:paraId="2667616C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7113058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787E15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E89A480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178972B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A4C3033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E1FDB9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CFA34E" w14:textId="4FAA25AF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(1,496,</w:t>
            </w:r>
            <w:r w:rsidR="00CC5F3F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Pr="002B72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FB8E644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668D00" w14:textId="4D748ED4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C5F3F" w:rsidRPr="002B721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C5F3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703C3215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505A3DD9" w14:textId="5F5AE6D4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(1,517,528)</w:t>
            </w:r>
          </w:p>
        </w:tc>
      </w:tr>
      <w:tr w:rsidR="009F06D4" w:rsidRPr="0068407F" w14:paraId="47C6D72B" w14:textId="77777777" w:rsidTr="005D1312">
        <w:trPr>
          <w:cantSplit/>
          <w:trHeight w:val="302"/>
        </w:trPr>
        <w:tc>
          <w:tcPr>
            <w:tcW w:w="4410" w:type="dxa"/>
          </w:tcPr>
          <w:p w14:paraId="70981639" w14:textId="77777777" w:rsidR="009F06D4" w:rsidRPr="0068407F" w:rsidRDefault="009F06D4" w:rsidP="009F06D4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5996BFD" w14:textId="3D56432F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(9,856)</w:t>
            </w:r>
          </w:p>
        </w:tc>
        <w:tc>
          <w:tcPr>
            <w:tcW w:w="183" w:type="dxa"/>
            <w:vAlign w:val="bottom"/>
          </w:tcPr>
          <w:p w14:paraId="39D09650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22346E5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E636BC5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72A67B0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0D8C658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73DFE1B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04A0701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2FBB037" w14:textId="315C38B1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2,085,692</w:t>
            </w:r>
          </w:p>
        </w:tc>
        <w:tc>
          <w:tcPr>
            <w:tcW w:w="180" w:type="dxa"/>
            <w:vAlign w:val="bottom"/>
          </w:tcPr>
          <w:p w14:paraId="6CA41BBF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C9728F" w14:textId="39F7B73E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(142)</w:t>
            </w:r>
          </w:p>
        </w:tc>
        <w:tc>
          <w:tcPr>
            <w:tcW w:w="180" w:type="dxa"/>
            <w:vAlign w:val="bottom"/>
          </w:tcPr>
          <w:p w14:paraId="413CC1AC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2DEC8B6" w14:textId="6F3D904D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2,075,694</w:t>
            </w:r>
          </w:p>
        </w:tc>
      </w:tr>
      <w:tr w:rsidR="009F06D4" w:rsidRPr="0068407F" w14:paraId="0DEF6903" w14:textId="77777777" w:rsidTr="00BF0AEB">
        <w:trPr>
          <w:cantSplit/>
          <w:trHeight w:val="302"/>
        </w:trPr>
        <w:tc>
          <w:tcPr>
            <w:tcW w:w="4410" w:type="dxa"/>
          </w:tcPr>
          <w:p w14:paraId="3239596C" w14:textId="77777777" w:rsidR="009F06D4" w:rsidRPr="0068407F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07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D28650A" w14:textId="27D5BE74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1B9248B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6BBE89F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D80CFA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876BE44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E6E22AD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23516DF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9BB428D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F4F762" w14:textId="4DF831F2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(944,276)</w:t>
            </w:r>
          </w:p>
        </w:tc>
        <w:tc>
          <w:tcPr>
            <w:tcW w:w="180" w:type="dxa"/>
            <w:vAlign w:val="bottom"/>
          </w:tcPr>
          <w:p w14:paraId="73C35479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8C9920" w14:textId="45A0E788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DB1B25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BAD2EF7" w14:textId="48DF2559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(944,276)</w:t>
            </w:r>
          </w:p>
        </w:tc>
      </w:tr>
      <w:tr w:rsidR="009F06D4" w:rsidRPr="0068407F" w14:paraId="67B6EA50" w14:textId="77777777" w:rsidTr="00BF0AEB">
        <w:trPr>
          <w:cantSplit/>
          <w:trHeight w:val="302"/>
        </w:trPr>
        <w:tc>
          <w:tcPr>
            <w:tcW w:w="4410" w:type="dxa"/>
          </w:tcPr>
          <w:p w14:paraId="349C632B" w14:textId="77777777" w:rsidR="009F06D4" w:rsidRPr="0068407F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E95429C" w14:textId="33A8921D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(9,856)</w:t>
            </w:r>
          </w:p>
        </w:tc>
        <w:tc>
          <w:tcPr>
            <w:tcW w:w="183" w:type="dxa"/>
            <w:vAlign w:val="bottom"/>
          </w:tcPr>
          <w:p w14:paraId="6F293A47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BADAD4E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0DE5862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CF199A5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A01419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72FF606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5FE103C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C18F49" w14:textId="64FA20A6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1,141,416</w:t>
            </w:r>
          </w:p>
        </w:tc>
        <w:tc>
          <w:tcPr>
            <w:tcW w:w="180" w:type="dxa"/>
            <w:vAlign w:val="bottom"/>
          </w:tcPr>
          <w:p w14:paraId="72A2B3EA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D1463" w14:textId="66BBC8B4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(142)</w:t>
            </w:r>
          </w:p>
        </w:tc>
        <w:tc>
          <w:tcPr>
            <w:tcW w:w="180" w:type="dxa"/>
            <w:vAlign w:val="bottom"/>
          </w:tcPr>
          <w:p w14:paraId="4A6407E2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A8F54D8" w14:textId="4D0F7E73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1,131,418</w:t>
            </w:r>
          </w:p>
        </w:tc>
      </w:tr>
      <w:tr w:rsidR="009F06D4" w:rsidRPr="0068407F" w14:paraId="563C979B" w14:textId="77777777" w:rsidTr="00BF0AEB">
        <w:trPr>
          <w:cantSplit/>
          <w:trHeight w:val="302"/>
        </w:trPr>
        <w:tc>
          <w:tcPr>
            <w:tcW w:w="4410" w:type="dxa"/>
          </w:tcPr>
          <w:p w14:paraId="6F47E50A" w14:textId="2B0695EB" w:rsidR="009F06D4" w:rsidRPr="0068407F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 (ค่าใช้จ่าย) </w:t>
            </w:r>
            <w:r w:rsidRPr="006840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42A92A4" w14:textId="6672F28B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3" w:type="dxa"/>
            <w:vAlign w:val="bottom"/>
          </w:tcPr>
          <w:p w14:paraId="60486788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4B8B0F6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C699E11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AE1BDB5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1377FD4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92FAEE7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55580F3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40CA7C" w14:textId="62CFA67F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(228,448)</w:t>
            </w:r>
          </w:p>
        </w:tc>
        <w:tc>
          <w:tcPr>
            <w:tcW w:w="180" w:type="dxa"/>
            <w:vAlign w:val="bottom"/>
          </w:tcPr>
          <w:p w14:paraId="6CA4D993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B3BD723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B92193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649BF4D" w14:textId="0B983635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(228,</w:t>
            </w:r>
            <w:r w:rsidR="00CC5F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  <w:r w:rsidRPr="002B72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F06D4" w:rsidRPr="0068407F" w14:paraId="681E280B" w14:textId="77777777" w:rsidTr="00BF0AEB">
        <w:trPr>
          <w:cantSplit/>
          <w:trHeight w:val="302"/>
        </w:trPr>
        <w:tc>
          <w:tcPr>
            <w:tcW w:w="4410" w:type="dxa"/>
          </w:tcPr>
          <w:p w14:paraId="6D90FCB5" w14:textId="7005A6CD" w:rsidR="009F06D4" w:rsidRPr="0068407F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B9F11" w14:textId="6E70D3BB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(9,795)</w:t>
            </w:r>
          </w:p>
        </w:tc>
        <w:tc>
          <w:tcPr>
            <w:tcW w:w="183" w:type="dxa"/>
            <w:vAlign w:val="bottom"/>
          </w:tcPr>
          <w:p w14:paraId="00523E00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E212BFC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9A16647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DD59BC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C82DA8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F8C4DE3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494DEB9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13034" w14:textId="79779B99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912,968</w:t>
            </w:r>
          </w:p>
        </w:tc>
        <w:tc>
          <w:tcPr>
            <w:tcW w:w="180" w:type="dxa"/>
            <w:vAlign w:val="bottom"/>
          </w:tcPr>
          <w:p w14:paraId="7013224A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176433" w14:textId="77777777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6BC0FD" w14:textId="77777777" w:rsidR="009F06D4" w:rsidRPr="00CF6A0B" w:rsidRDefault="009F06D4" w:rsidP="009F06D4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74FD4" w14:textId="7C9947B8" w:rsidR="009F06D4" w:rsidRPr="00CF6A0B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72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903,038</w:t>
            </w:r>
          </w:p>
        </w:tc>
      </w:tr>
    </w:tbl>
    <w:p w14:paraId="3DECD655" w14:textId="2BD56E1C" w:rsidR="0068407F" w:rsidRDefault="0068407F" w:rsidP="0068407F">
      <w:pPr>
        <w:ind w:firstLine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ในระหว่างงวด</w:t>
      </w:r>
      <w:r w:rsidR="00950BAC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สาม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เดือนสิ้นสุดวันที่ </w:t>
      </w:r>
      <w:r>
        <w:rPr>
          <w:rFonts w:asciiTheme="majorBidi" w:eastAsia="AngsanaNew" w:hAnsiTheme="majorBidi" w:cstheme="majorBidi"/>
          <w:sz w:val="28"/>
          <w:szCs w:val="28"/>
          <w:lang w:eastAsia="en-GB"/>
        </w:rPr>
        <w:t>3</w:t>
      </w:r>
      <w:r w:rsidR="00950BAC">
        <w:rPr>
          <w:rFonts w:asciiTheme="majorBidi" w:eastAsia="AngsanaNew" w:hAnsiTheme="majorBidi" w:cstheme="majorBidi"/>
          <w:sz w:val="28"/>
          <w:szCs w:val="28"/>
          <w:lang w:eastAsia="en-GB"/>
        </w:rPr>
        <w:t>1</w:t>
      </w:r>
      <w:r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 </w:t>
      </w:r>
      <w:r w:rsidR="00950BAC"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มีนาคม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 xml:space="preserve"> </w:t>
      </w:r>
      <w:r>
        <w:rPr>
          <w:rFonts w:asciiTheme="majorBidi" w:eastAsia="AngsanaNew" w:hAnsiTheme="majorBidi" w:cstheme="majorBidi"/>
          <w:sz w:val="28"/>
          <w:szCs w:val="28"/>
          <w:lang w:eastAsia="en-GB"/>
        </w:rPr>
        <w:t>256</w:t>
      </w:r>
      <w:r w:rsidR="00950BAC">
        <w:rPr>
          <w:rFonts w:asciiTheme="majorBidi" w:eastAsia="AngsanaNew" w:hAnsiTheme="majorBidi" w:cstheme="majorBidi"/>
          <w:sz w:val="28"/>
          <w:szCs w:val="28"/>
          <w:lang w:eastAsia="en-GB"/>
        </w:rPr>
        <w:t>8</w:t>
      </w:r>
      <w:r>
        <w:rPr>
          <w:rFonts w:asciiTheme="majorBidi" w:eastAsia="AngsanaNew" w:hAnsiTheme="majorBidi" w:cstheme="majorBidi"/>
          <w:sz w:val="28"/>
          <w:szCs w:val="28"/>
          <w:lang w:eastAsia="en-GB"/>
        </w:rPr>
        <w:t xml:space="preserve"> </w:t>
      </w:r>
      <w:r>
        <w:rPr>
          <w:rFonts w:asciiTheme="majorBidi" w:eastAsia="AngsanaNew" w:hAnsiTheme="majorBidi" w:cstheme="majorBidi" w:hint="cs"/>
          <w:sz w:val="28"/>
          <w:szCs w:val="28"/>
          <w:cs/>
          <w:lang w:eastAsia="en-GB"/>
        </w:rPr>
        <w:t>กลุ่มธนาคารไม่มีการเปลี่ยนแปลงโครงสร้างของส่วนงานดำเนินงานที่รายงาน</w:t>
      </w:r>
    </w:p>
    <w:p w14:paraId="446CAF2A" w14:textId="61C0D482" w:rsidR="00E417B0" w:rsidRPr="008F03B2" w:rsidRDefault="00E417B0">
      <w:pPr>
        <w:rPr>
          <w:rFonts w:cs="Angsana New"/>
          <w:szCs w:val="22"/>
        </w:rPr>
      </w:pPr>
      <w:r>
        <w:br w:type="page"/>
      </w:r>
    </w:p>
    <w:tbl>
      <w:tblPr>
        <w:tblW w:w="1466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E12043" w:rsidRPr="00732BC3" w14:paraId="415F3B3E" w14:textId="77777777" w:rsidTr="005D1312">
        <w:trPr>
          <w:cantSplit/>
        </w:trPr>
        <w:tc>
          <w:tcPr>
            <w:tcW w:w="4410" w:type="dxa"/>
          </w:tcPr>
          <w:p w14:paraId="55BADD7B" w14:textId="77777777" w:rsidR="00E12043" w:rsidRPr="00732BC3" w:rsidRDefault="00E12043" w:rsidP="00837FA0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7CCF8CF3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12043" w:rsidRPr="00732BC3" w14:paraId="670A1F7A" w14:textId="77777777" w:rsidTr="005D1312">
        <w:trPr>
          <w:cantSplit/>
        </w:trPr>
        <w:tc>
          <w:tcPr>
            <w:tcW w:w="4410" w:type="dxa"/>
          </w:tcPr>
          <w:p w14:paraId="7D7081D3" w14:textId="4A830372" w:rsidR="00E12043" w:rsidRPr="00732BC3" w:rsidRDefault="00950BAC" w:rsidP="00837FA0">
            <w:pPr>
              <w:ind w:firstLine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840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6840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603186B8" w14:textId="512C92D6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950B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E12043" w:rsidRPr="00732BC3" w14:paraId="149D628E" w14:textId="77777777" w:rsidTr="005D1312">
        <w:trPr>
          <w:cantSplit/>
          <w:trHeight w:val="344"/>
        </w:trPr>
        <w:tc>
          <w:tcPr>
            <w:tcW w:w="4410" w:type="dxa"/>
            <w:vAlign w:val="bottom"/>
          </w:tcPr>
          <w:p w14:paraId="0A6674F9" w14:textId="77777777" w:rsidR="00E12043" w:rsidRPr="00732BC3" w:rsidRDefault="00E12043" w:rsidP="00837FA0">
            <w:pPr>
              <w:spacing w:line="240" w:lineRule="auto"/>
              <w:ind w:firstLine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17A22C48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e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W</w:t>
            </w:r>
            <w:r w:rsidRPr="00732BC3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allet</w:t>
            </w:r>
          </w:p>
        </w:tc>
        <w:tc>
          <w:tcPr>
            <w:tcW w:w="183" w:type="dxa"/>
            <w:vAlign w:val="bottom"/>
          </w:tcPr>
          <w:p w14:paraId="438985FF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5830" w14:textId="77777777" w:rsidR="00E12043" w:rsidRPr="00732BC3" w:rsidRDefault="00E12043" w:rsidP="00837FA0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58D1E707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0798DD39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0E6B99D8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50F9A78B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12043" w:rsidRPr="00732BC3" w14:paraId="2DFA24E2" w14:textId="77777777" w:rsidTr="005D1312">
        <w:trPr>
          <w:cantSplit/>
          <w:trHeight w:val="721"/>
        </w:trPr>
        <w:tc>
          <w:tcPr>
            <w:tcW w:w="4410" w:type="dxa"/>
          </w:tcPr>
          <w:p w14:paraId="74DA9A01" w14:textId="77777777" w:rsidR="00E12043" w:rsidRPr="00732BC3" w:rsidRDefault="00E12043" w:rsidP="00837FA0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01530FF4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A97B338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524C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8390294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E24C0DC" w14:textId="29AEDB1B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br/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ที่มีที่อยู่อาศัย</w:t>
            </w:r>
            <w:r w:rsidR="009B5F5A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3076A47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E84DBAA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59EBF99A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D3688E" w14:textId="77777777" w:rsidR="00E12043" w:rsidRPr="00732BC3" w:rsidRDefault="00E12043" w:rsidP="00837FA0">
            <w:pPr>
              <w:spacing w:line="240" w:lineRule="auto"/>
              <w:ind w:hanging="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  <w:r w:rsidRPr="00732BC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655EE0BB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03E05B46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11A5123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79A79B34" w14:textId="77777777" w:rsidR="00E12043" w:rsidRPr="00732BC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12043" w:rsidRPr="00732BC3" w14:paraId="0B6E0550" w14:textId="77777777" w:rsidTr="005D1312">
        <w:trPr>
          <w:cantSplit/>
          <w:trHeight w:val="432"/>
        </w:trPr>
        <w:tc>
          <w:tcPr>
            <w:tcW w:w="4410" w:type="dxa"/>
          </w:tcPr>
          <w:p w14:paraId="7065C9D7" w14:textId="77777777" w:rsidR="00E12043" w:rsidRPr="00732BC3" w:rsidRDefault="00E12043" w:rsidP="00837FA0">
            <w:pPr>
              <w:spacing w:line="240" w:lineRule="auto"/>
              <w:ind w:firstLine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0BFD31D9" w14:textId="77777777" w:rsidR="00E12043" w:rsidRPr="00134AC9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34AC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134AC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134AC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950BAC" w:rsidRPr="00732BC3" w14:paraId="0B7C5E11" w14:textId="77777777" w:rsidTr="005D1312">
        <w:trPr>
          <w:cantSplit/>
          <w:trHeight w:val="317"/>
        </w:trPr>
        <w:tc>
          <w:tcPr>
            <w:tcW w:w="4410" w:type="dxa"/>
            <w:vAlign w:val="center"/>
          </w:tcPr>
          <w:p w14:paraId="16CE7960" w14:textId="77777777" w:rsidR="00950BAC" w:rsidRPr="00732BC3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รายได้ดอกเบี้ยสุทธิ</w:t>
            </w:r>
          </w:p>
        </w:tc>
        <w:tc>
          <w:tcPr>
            <w:tcW w:w="1257" w:type="dxa"/>
            <w:vAlign w:val="bottom"/>
          </w:tcPr>
          <w:p w14:paraId="0A130AE8" w14:textId="57C1A18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46</w:t>
            </w:r>
          </w:p>
        </w:tc>
        <w:tc>
          <w:tcPr>
            <w:tcW w:w="183" w:type="dxa"/>
            <w:vAlign w:val="bottom"/>
          </w:tcPr>
          <w:p w14:paraId="17960E25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2A96D31" w14:textId="59F5526D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950B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0B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965</w:t>
            </w:r>
            <w:r w:rsidRPr="00950B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,045</w:t>
            </w:r>
          </w:p>
        </w:tc>
        <w:tc>
          <w:tcPr>
            <w:tcW w:w="183" w:type="dxa"/>
            <w:vAlign w:val="bottom"/>
          </w:tcPr>
          <w:p w14:paraId="68CEE324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3ECBD1C" w14:textId="391DB53C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241,547</w:t>
            </w:r>
          </w:p>
        </w:tc>
        <w:tc>
          <w:tcPr>
            <w:tcW w:w="183" w:type="dxa"/>
            <w:vAlign w:val="bottom"/>
          </w:tcPr>
          <w:p w14:paraId="0C1FBDA2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BA96E4" w14:textId="039BE3C0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38" w:firstLine="4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337,666</w:t>
            </w:r>
          </w:p>
        </w:tc>
        <w:tc>
          <w:tcPr>
            <w:tcW w:w="183" w:type="dxa"/>
            <w:vAlign w:val="bottom"/>
          </w:tcPr>
          <w:p w14:paraId="693B74A7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F723FB" w14:textId="6A9CECCA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</w:t>
            </w:r>
            <w:r w:rsidRPr="00950B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,544,258</w:t>
            </w:r>
          </w:p>
        </w:tc>
        <w:tc>
          <w:tcPr>
            <w:tcW w:w="180" w:type="dxa"/>
            <w:vAlign w:val="bottom"/>
          </w:tcPr>
          <w:p w14:paraId="2C2C0A95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9ECB06" w14:textId="09CFA610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DF774D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5F0A1CF" w14:textId="0B3CF866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3,544,304</w:t>
            </w:r>
          </w:p>
        </w:tc>
      </w:tr>
      <w:tr w:rsidR="00950BAC" w:rsidRPr="00732BC3" w14:paraId="6C7071F2" w14:textId="77777777" w:rsidTr="005D1312">
        <w:trPr>
          <w:cantSplit/>
          <w:trHeight w:val="317"/>
        </w:trPr>
        <w:tc>
          <w:tcPr>
            <w:tcW w:w="4410" w:type="dxa"/>
            <w:vAlign w:val="center"/>
          </w:tcPr>
          <w:p w14:paraId="3D3159D0" w14:textId="77777777" w:rsidR="00950BAC" w:rsidRPr="00732BC3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รายได้ที่มิใช่ดอกเบี้ยสุทธิ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94F5DC6" w14:textId="7C22DAA0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14</w:t>
            </w:r>
            <w:r w:rsidRPr="00950B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,441</w:t>
            </w:r>
          </w:p>
        </w:tc>
        <w:tc>
          <w:tcPr>
            <w:tcW w:w="183" w:type="dxa"/>
            <w:vAlign w:val="bottom"/>
          </w:tcPr>
          <w:p w14:paraId="64CD4D45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31A2FD3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11" w:firstLine="9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A990BD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A226965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firstLine="2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320D27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2F5341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1" w:firstLine="36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99C666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5CEC1B" w14:textId="493ECEF1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13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6,409</w:t>
            </w:r>
          </w:p>
        </w:tc>
        <w:tc>
          <w:tcPr>
            <w:tcW w:w="180" w:type="dxa"/>
            <w:vAlign w:val="bottom"/>
          </w:tcPr>
          <w:p w14:paraId="63DA925C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2DC95C" w14:textId="50C4C038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Pr="00950B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,2</w:t>
            </w:r>
            <w:r w:rsidRPr="00950B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950B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E92A484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7ABE2A7A" w14:textId="04DB4705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19,610</w:t>
            </w:r>
          </w:p>
        </w:tc>
      </w:tr>
      <w:tr w:rsidR="00950BAC" w:rsidRPr="00732BC3" w14:paraId="59ACDB55" w14:textId="77777777" w:rsidTr="005D1312">
        <w:trPr>
          <w:cantSplit/>
          <w:trHeight w:val="302"/>
        </w:trPr>
        <w:tc>
          <w:tcPr>
            <w:tcW w:w="4410" w:type="dxa"/>
          </w:tcPr>
          <w:p w14:paraId="30D032D9" w14:textId="77777777" w:rsidR="00950BAC" w:rsidRPr="00732BC3" w:rsidRDefault="00950BAC" w:rsidP="00950BA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รวมรายได้จากการดำเนินงาน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E3B71E5" w14:textId="17F393D4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14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,487</w:t>
            </w:r>
          </w:p>
        </w:tc>
        <w:tc>
          <w:tcPr>
            <w:tcW w:w="183" w:type="dxa"/>
            <w:vAlign w:val="bottom"/>
          </w:tcPr>
          <w:p w14:paraId="098D277A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730192A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B420951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6C56F3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5058AE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766F217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3621EE5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47F60F" w14:textId="66AE0A79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3" w:firstLine="27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3,550,667</w:t>
            </w:r>
          </w:p>
        </w:tc>
        <w:tc>
          <w:tcPr>
            <w:tcW w:w="180" w:type="dxa"/>
            <w:vAlign w:val="bottom"/>
          </w:tcPr>
          <w:p w14:paraId="01B76024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EFEB83" w14:textId="23684DBF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3" w:firstLine="35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(1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2B07C2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2D5A879" w14:textId="5D4AE13F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3,563,914</w:t>
            </w:r>
          </w:p>
        </w:tc>
      </w:tr>
      <w:tr w:rsidR="00950BAC" w:rsidRPr="00732BC3" w14:paraId="0367B8BD" w14:textId="77777777" w:rsidTr="005D1312">
        <w:trPr>
          <w:cantSplit/>
          <w:trHeight w:val="302"/>
        </w:trPr>
        <w:tc>
          <w:tcPr>
            <w:tcW w:w="4410" w:type="dxa"/>
          </w:tcPr>
          <w:p w14:paraId="5767409E" w14:textId="77777777" w:rsidR="00950BAC" w:rsidRPr="00732BC3" w:rsidRDefault="00950BAC" w:rsidP="00950BA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ค่าใช้จ่ายจากการดำเนินงานรวม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F26DE18" w14:textId="2B9A9469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(18,868)</w:t>
            </w:r>
          </w:p>
        </w:tc>
        <w:tc>
          <w:tcPr>
            <w:tcW w:w="183" w:type="dxa"/>
            <w:vAlign w:val="bottom"/>
          </w:tcPr>
          <w:p w14:paraId="0122F964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5C62D6C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EC955A4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CE72581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96B728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2FD4595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9634CFA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8D09BB" w14:textId="79C530AF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</w:t>
            </w:r>
            <w:r w:rsidRPr="00950B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,339,955</w:t>
            </w:r>
            <w:r w:rsidRPr="00950B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BB2EF6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058017" w14:textId="47743375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71</w:t>
            </w:r>
            <w:r w:rsidRPr="00950B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00FBB57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692A8EF" w14:textId="6AE5ABDE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(1,358,111)</w:t>
            </w:r>
          </w:p>
        </w:tc>
      </w:tr>
      <w:tr w:rsidR="00950BAC" w:rsidRPr="00732BC3" w14:paraId="5538F330" w14:textId="77777777" w:rsidTr="005D1312">
        <w:trPr>
          <w:cantSplit/>
          <w:trHeight w:val="302"/>
        </w:trPr>
        <w:tc>
          <w:tcPr>
            <w:tcW w:w="4410" w:type="dxa"/>
          </w:tcPr>
          <w:p w14:paraId="3D26CAF4" w14:textId="77777777" w:rsidR="00950BAC" w:rsidRPr="00732BC3" w:rsidRDefault="00950BAC" w:rsidP="00950BAC">
            <w:pPr>
              <w:shd w:val="clear" w:color="auto" w:fill="FFFFFF"/>
              <w:spacing w:line="240" w:lineRule="auto"/>
              <w:ind w:left="548" w:right="-79" w:hanging="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กำไรจากการดำเนินงานก่อนผลขาดทุน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ด้านเครดิตที่คาดว่าจะเกิดขึ้นและภาษีเงินได้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444D77F" w14:textId="6A39644A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05"/>
              </w:tabs>
              <w:spacing w:line="240" w:lineRule="auto"/>
              <w:ind w:left="-79" w:right="-75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(4,381)</w:t>
            </w:r>
          </w:p>
        </w:tc>
        <w:tc>
          <w:tcPr>
            <w:tcW w:w="183" w:type="dxa"/>
            <w:vAlign w:val="bottom"/>
          </w:tcPr>
          <w:p w14:paraId="300BE959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403B660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D785FD0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E00675B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08A021F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9804709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9321423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3B63E6" w14:textId="65FEB51B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,210,712</w:t>
            </w:r>
          </w:p>
        </w:tc>
        <w:tc>
          <w:tcPr>
            <w:tcW w:w="180" w:type="dxa"/>
            <w:vAlign w:val="bottom"/>
          </w:tcPr>
          <w:p w14:paraId="7E743895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AB97A7" w14:textId="1F904CB6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(528)</w:t>
            </w:r>
          </w:p>
        </w:tc>
        <w:tc>
          <w:tcPr>
            <w:tcW w:w="180" w:type="dxa"/>
            <w:vAlign w:val="bottom"/>
          </w:tcPr>
          <w:p w14:paraId="10E5AE53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65D52A9" w14:textId="6BEFBAEC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2,205,803</w:t>
            </w:r>
          </w:p>
        </w:tc>
      </w:tr>
      <w:tr w:rsidR="00950BAC" w:rsidRPr="00732BC3" w14:paraId="58631E4E" w14:textId="77777777" w:rsidTr="00BF0AEB">
        <w:trPr>
          <w:cantSplit/>
          <w:trHeight w:val="302"/>
        </w:trPr>
        <w:tc>
          <w:tcPr>
            <w:tcW w:w="4410" w:type="dxa"/>
          </w:tcPr>
          <w:p w14:paraId="04D65175" w14:textId="77777777" w:rsidR="00950BAC" w:rsidRPr="00732BC3" w:rsidRDefault="00950BAC" w:rsidP="00950BA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CFFA0E4" w14:textId="2A4125C4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5CC04D2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EE1DCC1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DECA9B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30F64C4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0997F7B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BBC6814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5F18B4C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79E01D" w14:textId="1A7E05C5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lef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(1,643,012)</w:t>
            </w:r>
          </w:p>
        </w:tc>
        <w:tc>
          <w:tcPr>
            <w:tcW w:w="180" w:type="dxa"/>
            <w:vAlign w:val="bottom"/>
          </w:tcPr>
          <w:p w14:paraId="34979BF7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472DFE" w14:textId="530D50AC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88"/>
              </w:tabs>
              <w:spacing w:line="240" w:lineRule="auto"/>
              <w:ind w:left="-79" w:right="-3" w:firstLine="44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BC4C41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12C6316F" w14:textId="6D0935F6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</w:rPr>
              <w:t>(1,643,012)</w:t>
            </w:r>
          </w:p>
        </w:tc>
      </w:tr>
      <w:tr w:rsidR="00950BAC" w:rsidRPr="00732BC3" w14:paraId="0A311FAC" w14:textId="77777777" w:rsidTr="00BF0AEB">
        <w:trPr>
          <w:cantSplit/>
          <w:trHeight w:val="302"/>
        </w:trPr>
        <w:tc>
          <w:tcPr>
            <w:tcW w:w="4410" w:type="dxa"/>
          </w:tcPr>
          <w:p w14:paraId="6D8E6BE7" w14:textId="77777777" w:rsidR="00950BAC" w:rsidRPr="00732BC3" w:rsidRDefault="00950BAC" w:rsidP="00950BA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กำไรตามส่วนงานก่อนภาษีเงินได้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BCE6765" w14:textId="531C7ECF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9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(4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,38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8614584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6B498CB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56744C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4B84533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439B34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A60677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452BE47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5A625C" w14:textId="481032BB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5"/>
              </w:tabs>
              <w:spacing w:line="240" w:lineRule="auto"/>
              <w:ind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567,700</w:t>
            </w:r>
          </w:p>
        </w:tc>
        <w:tc>
          <w:tcPr>
            <w:tcW w:w="180" w:type="dxa"/>
            <w:vAlign w:val="bottom"/>
          </w:tcPr>
          <w:p w14:paraId="277C68F2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2D9C3" w14:textId="5F9F7B0B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(528)</w:t>
            </w:r>
          </w:p>
        </w:tc>
        <w:tc>
          <w:tcPr>
            <w:tcW w:w="180" w:type="dxa"/>
            <w:vAlign w:val="bottom"/>
          </w:tcPr>
          <w:p w14:paraId="35F9037A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D07400E" w14:textId="2EFDE625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562,791</w:t>
            </w:r>
          </w:p>
        </w:tc>
      </w:tr>
      <w:tr w:rsidR="00950BAC" w:rsidRPr="00732BC3" w14:paraId="0846AEF8" w14:textId="77777777" w:rsidTr="00BF0AEB">
        <w:trPr>
          <w:cantSplit/>
          <w:trHeight w:val="302"/>
        </w:trPr>
        <w:tc>
          <w:tcPr>
            <w:tcW w:w="4410" w:type="dxa"/>
          </w:tcPr>
          <w:p w14:paraId="1998C102" w14:textId="2265120F" w:rsidR="00950BAC" w:rsidRPr="00732BC3" w:rsidRDefault="00A6515E" w:rsidP="00950BA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 (ค่าใช้จ่าย) </w:t>
            </w:r>
            <w:r w:rsidRPr="006840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431340F" w14:textId="3BEF663B" w:rsidR="00950BAC" w:rsidRPr="00950BAC" w:rsidRDefault="00F75B07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(78)</w:t>
            </w:r>
          </w:p>
        </w:tc>
        <w:tc>
          <w:tcPr>
            <w:tcW w:w="183" w:type="dxa"/>
            <w:vAlign w:val="bottom"/>
          </w:tcPr>
          <w:p w14:paraId="3EA6DE1E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2A4075B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9BAFB77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54DA9B1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F73E49B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C16116F" w14:textId="77777777" w:rsidR="00950BAC" w:rsidRPr="002B7210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5A7A45F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598A36" w14:textId="7DC89CE3" w:rsidR="00950BAC" w:rsidRPr="00950BAC" w:rsidRDefault="005546E5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(113,235)</w:t>
            </w:r>
          </w:p>
        </w:tc>
        <w:tc>
          <w:tcPr>
            <w:tcW w:w="180" w:type="dxa"/>
            <w:vAlign w:val="bottom"/>
          </w:tcPr>
          <w:p w14:paraId="0517E7DA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264C73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4F785F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4C9AEE0" w14:textId="1DD203FF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79" w:firstLine="36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0B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(113,208)</w:t>
            </w:r>
          </w:p>
        </w:tc>
      </w:tr>
      <w:tr w:rsidR="00950BAC" w:rsidRPr="00732BC3" w14:paraId="7386E2AF" w14:textId="77777777" w:rsidTr="00BF0AEB">
        <w:trPr>
          <w:cantSplit/>
          <w:trHeight w:val="302"/>
        </w:trPr>
        <w:tc>
          <w:tcPr>
            <w:tcW w:w="4410" w:type="dxa"/>
          </w:tcPr>
          <w:p w14:paraId="1AB304F6" w14:textId="398D8F76" w:rsidR="00950BAC" w:rsidRPr="00732BC3" w:rsidRDefault="00A6515E" w:rsidP="00950BAC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6840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212EE" w14:textId="18BDE6A5" w:rsidR="00950BAC" w:rsidRPr="00950BAC" w:rsidRDefault="00F75B07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(4,459)</w:t>
            </w:r>
          </w:p>
        </w:tc>
        <w:tc>
          <w:tcPr>
            <w:tcW w:w="183" w:type="dxa"/>
            <w:vAlign w:val="bottom"/>
          </w:tcPr>
          <w:p w14:paraId="762D0BD3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92B95EA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822FA03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0DE3448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7889D46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F066E94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  <w:tab w:val="decimal" w:pos="1001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4CD1030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2D4E9" w14:textId="2AFFB7A3" w:rsidR="00950BAC" w:rsidRPr="00950BAC" w:rsidRDefault="005546E5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454,465</w:t>
            </w:r>
          </w:p>
        </w:tc>
        <w:tc>
          <w:tcPr>
            <w:tcW w:w="180" w:type="dxa"/>
            <w:vAlign w:val="bottom"/>
          </w:tcPr>
          <w:p w14:paraId="43DEAF75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FDF9EA" w14:textId="77777777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695AC1" w14:textId="77777777" w:rsidR="00950BAC" w:rsidRPr="00950BAC" w:rsidRDefault="00950BAC" w:rsidP="00950BAC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B624C" w14:textId="3E256A2F" w:rsidR="00950BAC" w:rsidRPr="00950BAC" w:rsidRDefault="00950BAC" w:rsidP="00950BAC">
            <w:pPr>
              <w:pStyle w:val="acctfourfigures"/>
              <w:shd w:val="clear" w:color="auto" w:fill="FFFFFF"/>
              <w:tabs>
                <w:tab w:val="clear" w:pos="765"/>
                <w:tab w:val="decimal" w:pos="1185"/>
              </w:tabs>
              <w:spacing w:line="240" w:lineRule="auto"/>
              <w:ind w:left="-79" w:right="-3" w:firstLine="4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449</w:t>
            </w:r>
            <w:r w:rsidRPr="00950BA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,583</w:t>
            </w:r>
          </w:p>
        </w:tc>
      </w:tr>
    </w:tbl>
    <w:p w14:paraId="39B737E6" w14:textId="44E85190" w:rsidR="00FD4EC8" w:rsidRPr="00E417B0" w:rsidRDefault="00FD4EC8">
      <w:pPr>
        <w:rPr>
          <w:rFonts w:asciiTheme="majorBidi" w:hAnsiTheme="majorBidi" w:cstheme="majorBidi"/>
          <w:sz w:val="28"/>
          <w:szCs w:val="28"/>
        </w:rPr>
      </w:pPr>
    </w:p>
    <w:p w14:paraId="632CE570" w14:textId="459D7DAB" w:rsidR="00A57559" w:rsidRPr="00732BC3" w:rsidRDefault="00260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  <w:cs/>
        </w:rPr>
        <w:br w:type="page"/>
      </w:r>
    </w:p>
    <w:tbl>
      <w:tblPr>
        <w:tblW w:w="1466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257"/>
        <w:gridCol w:w="183"/>
        <w:gridCol w:w="1257"/>
        <w:gridCol w:w="183"/>
        <w:gridCol w:w="1257"/>
        <w:gridCol w:w="183"/>
        <w:gridCol w:w="1257"/>
        <w:gridCol w:w="183"/>
        <w:gridCol w:w="1350"/>
        <w:gridCol w:w="180"/>
        <w:gridCol w:w="1350"/>
        <w:gridCol w:w="180"/>
        <w:gridCol w:w="1435"/>
      </w:tblGrid>
      <w:tr w:rsidR="00E12043" w:rsidRPr="00E12043" w14:paraId="3D75F3FB" w14:textId="77777777" w:rsidTr="00837FA0">
        <w:trPr>
          <w:cantSplit/>
        </w:trPr>
        <w:tc>
          <w:tcPr>
            <w:tcW w:w="4410" w:type="dxa"/>
          </w:tcPr>
          <w:p w14:paraId="11865C3B" w14:textId="77777777" w:rsidR="00E12043" w:rsidRPr="00E12043" w:rsidRDefault="00E12043" w:rsidP="00837FA0">
            <w:pPr>
              <w:spacing w:line="240" w:lineRule="auto"/>
              <w:ind w:firstLine="5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55" w:type="dxa"/>
            <w:gridSpan w:val="13"/>
            <w:shd w:val="clear" w:color="auto" w:fill="auto"/>
            <w:vAlign w:val="center"/>
          </w:tcPr>
          <w:p w14:paraId="6A8CFA94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  <w:r w:rsidRPr="00E12043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12043" w:rsidRPr="00E12043" w14:paraId="041484DD" w14:textId="77777777" w:rsidTr="00837FA0">
        <w:trPr>
          <w:cantSplit/>
          <w:trHeight w:val="344"/>
        </w:trPr>
        <w:tc>
          <w:tcPr>
            <w:tcW w:w="4410" w:type="dxa"/>
            <w:vAlign w:val="bottom"/>
          </w:tcPr>
          <w:p w14:paraId="711DB374" w14:textId="77777777" w:rsidR="00E12043" w:rsidRPr="00E12043" w:rsidRDefault="00E12043" w:rsidP="00837FA0">
            <w:pPr>
              <w:spacing w:line="240" w:lineRule="auto"/>
              <w:ind w:firstLine="5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 w:val="restart"/>
            <w:shd w:val="clear" w:color="auto" w:fill="auto"/>
            <w:vAlign w:val="bottom"/>
          </w:tcPr>
          <w:p w14:paraId="1B7A7017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ธุรกิจ</w:t>
            </w:r>
            <w:r w:rsidRPr="00E12043"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  <w:br/>
            </w:r>
            <w:r w:rsidRPr="00E12043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>e-Wallet</w:t>
            </w:r>
          </w:p>
        </w:tc>
        <w:tc>
          <w:tcPr>
            <w:tcW w:w="183" w:type="dxa"/>
            <w:vAlign w:val="bottom"/>
          </w:tcPr>
          <w:p w14:paraId="432ADB14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354FF" w14:textId="77777777" w:rsidR="00E12043" w:rsidRPr="00E12043" w:rsidRDefault="00E12043" w:rsidP="00837FA0">
            <w:pPr>
              <w:pStyle w:val="acctfourfigures"/>
              <w:shd w:val="clear" w:color="auto" w:fill="FFFFFF"/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lang w:val="en-US"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ธุรกิจธนาคาร</w:t>
            </w:r>
          </w:p>
        </w:tc>
        <w:tc>
          <w:tcPr>
            <w:tcW w:w="180" w:type="dxa"/>
            <w:vAlign w:val="bottom"/>
          </w:tcPr>
          <w:p w14:paraId="0C80A676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3E7EBEF4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รายการ</w:t>
            </w: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br/>
              <w:t>ระหว่างกัน</w:t>
            </w:r>
          </w:p>
        </w:tc>
        <w:tc>
          <w:tcPr>
            <w:tcW w:w="180" w:type="dxa"/>
            <w:vAlign w:val="bottom"/>
          </w:tcPr>
          <w:p w14:paraId="1F70786D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5" w:type="dxa"/>
            <w:vMerge w:val="restart"/>
            <w:shd w:val="clear" w:color="auto" w:fill="auto"/>
            <w:vAlign w:val="bottom"/>
          </w:tcPr>
          <w:p w14:paraId="38C8A2A6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7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12043" w:rsidRPr="00E12043" w14:paraId="1B9D80C3" w14:textId="77777777" w:rsidTr="00837FA0">
        <w:trPr>
          <w:cantSplit/>
          <w:trHeight w:val="721"/>
        </w:trPr>
        <w:tc>
          <w:tcPr>
            <w:tcW w:w="4410" w:type="dxa"/>
          </w:tcPr>
          <w:p w14:paraId="2239BB7F" w14:textId="77777777" w:rsidR="00E12043" w:rsidRPr="00E12043" w:rsidRDefault="00E12043" w:rsidP="00837FA0">
            <w:pPr>
              <w:spacing w:line="240" w:lineRule="auto"/>
              <w:ind w:firstLine="5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14:paraId="1BDACD3B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34001EF6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084A2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สินเชื่อธุรกิจ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25DCF659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8E3705A" w14:textId="502DA26B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สินเชื่อรายย่อย</w:t>
            </w:r>
            <w:r w:rsidRPr="00E12043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br/>
            </w: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ที่มีที่อยู่อาศัย</w:t>
            </w:r>
            <w:r w:rsidR="009B5F5A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เป็นหลักประกัน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859F321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DD108EF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750B1C3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hanging="9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C03FE9" w14:textId="77777777" w:rsidR="00E12043" w:rsidRPr="00E12043" w:rsidRDefault="00E12043" w:rsidP="00837FA0">
            <w:pPr>
              <w:spacing w:line="240" w:lineRule="auto"/>
              <w:ind w:hanging="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</w:rPr>
              <w:t>รวม</w:t>
            </w:r>
            <w:r w:rsidRPr="00E12043">
              <w:rPr>
                <w:rFonts w:ascii="Angsana New" w:hAnsi="Angsana New" w:cs="Angsana New"/>
                <w:b/>
                <w:sz w:val="28"/>
                <w:szCs w:val="28"/>
                <w:cs/>
              </w:rPr>
              <w:br/>
              <w:t>ธุรกิจธนาคาร</w:t>
            </w:r>
          </w:p>
        </w:tc>
        <w:tc>
          <w:tcPr>
            <w:tcW w:w="180" w:type="dxa"/>
          </w:tcPr>
          <w:p w14:paraId="13609EB8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7CB5C0D9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3B43406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  <w:vMerge/>
            <w:shd w:val="clear" w:color="auto" w:fill="auto"/>
            <w:vAlign w:val="center"/>
          </w:tcPr>
          <w:p w14:paraId="133CB94D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E12043" w:rsidRPr="00E12043" w14:paraId="10632694" w14:textId="77777777" w:rsidTr="00837FA0">
        <w:trPr>
          <w:cantSplit/>
          <w:trHeight w:val="218"/>
        </w:trPr>
        <w:tc>
          <w:tcPr>
            <w:tcW w:w="4410" w:type="dxa"/>
          </w:tcPr>
          <w:p w14:paraId="04617EC0" w14:textId="2EFBDA37" w:rsidR="00E12043" w:rsidRPr="00E12043" w:rsidRDefault="00E12043" w:rsidP="00837FA0">
            <w:pPr>
              <w:shd w:val="clear" w:color="auto" w:fill="FFFFFF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0"/>
              </w:tabs>
              <w:spacing w:line="240" w:lineRule="auto"/>
              <w:ind w:right="-79" w:firstLine="540"/>
              <w:contextualSpacing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55" w:type="dxa"/>
            <w:gridSpan w:val="13"/>
            <w:vAlign w:val="bottom"/>
          </w:tcPr>
          <w:p w14:paraId="2B485149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540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eastAsia="zh-CN" w:bidi="th-TH"/>
              </w:rPr>
            </w:pPr>
            <w:r w:rsidRPr="00E12043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E12043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E12043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12043" w:rsidRPr="00E12043" w14:paraId="78878664" w14:textId="77777777" w:rsidTr="00837FA0">
        <w:trPr>
          <w:cantSplit/>
          <w:trHeight w:val="302"/>
        </w:trPr>
        <w:tc>
          <w:tcPr>
            <w:tcW w:w="4410" w:type="dxa"/>
          </w:tcPr>
          <w:p w14:paraId="46CBB310" w14:textId="279A9AAE" w:rsidR="00E12043" w:rsidRPr="00E12043" w:rsidRDefault="001F49AA" w:rsidP="00837FA0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57" w:type="dxa"/>
            <w:vAlign w:val="bottom"/>
          </w:tcPr>
          <w:p w14:paraId="0FA1489A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96B02FA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95E1227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8EB3A23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3220DA2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C71CD2E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D92293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910121C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37233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90C094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38D47E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3CC0D0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3BBDB9A3" w14:textId="77777777" w:rsidR="00E12043" w:rsidRPr="00E12043" w:rsidRDefault="00E12043" w:rsidP="00837FA0">
            <w:pPr>
              <w:pStyle w:val="acctfourfigures"/>
              <w:shd w:val="clear" w:color="auto" w:fill="FFFFFF"/>
              <w:tabs>
                <w:tab w:val="clear" w:pos="765"/>
                <w:tab w:val="decimal" w:pos="1270"/>
              </w:tabs>
              <w:spacing w:line="240" w:lineRule="auto"/>
              <w:ind w:left="-79" w:right="-79" w:firstLine="18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208B6" w:rsidRPr="00E12043" w14:paraId="47ACC742" w14:textId="77777777" w:rsidTr="00BF0AEB">
        <w:trPr>
          <w:cantSplit/>
          <w:trHeight w:val="302"/>
        </w:trPr>
        <w:tc>
          <w:tcPr>
            <w:tcW w:w="4410" w:type="dxa"/>
          </w:tcPr>
          <w:p w14:paraId="023BA4EA" w14:textId="77777777" w:rsidR="001208B6" w:rsidRPr="00E12043" w:rsidRDefault="001208B6" w:rsidP="001208B6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E120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12043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45325EC7" w14:textId="21C9E6DC" w:rsidR="001208B6" w:rsidRPr="002B7210" w:rsidRDefault="001208B6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86AD3DC" w14:textId="77777777" w:rsidR="001208B6" w:rsidRPr="002B7210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754E680D" w14:textId="696444E6" w:rsidR="001208B6" w:rsidRPr="002B7210" w:rsidRDefault="001208B6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2,988,762</w:t>
            </w:r>
          </w:p>
        </w:tc>
        <w:tc>
          <w:tcPr>
            <w:tcW w:w="183" w:type="dxa"/>
          </w:tcPr>
          <w:p w14:paraId="5BFA9F5A" w14:textId="77777777" w:rsidR="001208B6" w:rsidRPr="002B7210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38C01770" w14:textId="7223D2D4" w:rsidR="001208B6" w:rsidRPr="002B7210" w:rsidRDefault="001208B6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Pr="002B72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853,952</w:t>
            </w:r>
          </w:p>
        </w:tc>
        <w:tc>
          <w:tcPr>
            <w:tcW w:w="183" w:type="dxa"/>
          </w:tcPr>
          <w:p w14:paraId="3C4FF210" w14:textId="77777777" w:rsidR="001208B6" w:rsidRPr="002B7210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62062980" w14:textId="46B42DDB" w:rsidR="001208B6" w:rsidRPr="002B7210" w:rsidRDefault="001208B6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7,046,83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</w:tcPr>
          <w:p w14:paraId="2172FD9A" w14:textId="77777777" w:rsidR="001208B6" w:rsidRPr="002B7210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377B836" w14:textId="5D0AB722" w:rsidR="001208B6" w:rsidRPr="002B7210" w:rsidRDefault="001208B6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hanging="9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5,889,550</w:t>
            </w:r>
          </w:p>
        </w:tc>
        <w:tc>
          <w:tcPr>
            <w:tcW w:w="180" w:type="dxa"/>
          </w:tcPr>
          <w:p w14:paraId="32E2E375" w14:textId="77777777" w:rsidR="001208B6" w:rsidRPr="002B7210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53CD24D" w14:textId="2213E3FD" w:rsidR="001208B6" w:rsidRPr="002B7210" w:rsidRDefault="001208B6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95CA2CC" w14:textId="77777777" w:rsidR="001208B6" w:rsidRPr="002B7210" w:rsidRDefault="001208B6" w:rsidP="001208B6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</w:tcPr>
          <w:p w14:paraId="01DE4940" w14:textId="19DEA46A" w:rsidR="001208B6" w:rsidRPr="002B7210" w:rsidRDefault="001208B6" w:rsidP="001208B6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244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5,889,550</w:t>
            </w:r>
          </w:p>
        </w:tc>
      </w:tr>
      <w:tr w:rsidR="009F06D4" w:rsidRPr="00E12043" w14:paraId="43CC5FEA" w14:textId="77777777" w:rsidTr="00BF0AEB">
        <w:trPr>
          <w:cantSplit/>
          <w:trHeight w:val="302"/>
        </w:trPr>
        <w:tc>
          <w:tcPr>
            <w:tcW w:w="4410" w:type="dxa"/>
          </w:tcPr>
          <w:p w14:paraId="4A6512DC" w14:textId="77777777" w:rsidR="009F06D4" w:rsidRPr="00E12043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22915146" w14:textId="4F6DCFB4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280,652</w:t>
            </w:r>
          </w:p>
        </w:tc>
        <w:tc>
          <w:tcPr>
            <w:tcW w:w="183" w:type="dxa"/>
          </w:tcPr>
          <w:p w14:paraId="3BE7AB9E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41AFA749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0AB18206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56D5E63D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66EE85A1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678958AA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1B1B502C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1DF565E" w14:textId="0D564111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188,341,</w:t>
            </w:r>
            <w:r w:rsidR="001208B6" w:rsidRPr="002B721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1208B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0011855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59F5" w14:textId="40B36513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(615,060)</w:t>
            </w:r>
          </w:p>
        </w:tc>
        <w:tc>
          <w:tcPr>
            <w:tcW w:w="180" w:type="dxa"/>
          </w:tcPr>
          <w:p w14:paraId="68FAFE1E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</w:tcPr>
          <w:p w14:paraId="7FF3B74F" w14:textId="410AD263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188,006,</w:t>
            </w:r>
            <w:r w:rsidR="001208B6" w:rsidRPr="002B7210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1208B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F06D4" w:rsidRPr="00E12043" w14:paraId="4502A764" w14:textId="77777777" w:rsidTr="00BF0AEB">
        <w:trPr>
          <w:cantSplit/>
          <w:trHeight w:val="74"/>
        </w:trPr>
        <w:tc>
          <w:tcPr>
            <w:tcW w:w="4410" w:type="dxa"/>
            <w:vAlign w:val="bottom"/>
          </w:tcPr>
          <w:p w14:paraId="1288648F" w14:textId="77777777" w:rsidR="009F06D4" w:rsidRPr="00E12043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120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15867F8B" w14:textId="5B589CDA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137,025</w:t>
            </w:r>
          </w:p>
        </w:tc>
        <w:tc>
          <w:tcPr>
            <w:tcW w:w="183" w:type="dxa"/>
          </w:tcPr>
          <w:p w14:paraId="63D7B6CF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658D0FB2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6F9FFA1A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674A9A80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415FF6F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7" w:type="dxa"/>
          </w:tcPr>
          <w:p w14:paraId="4AF5247C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98576C0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0296516" w14:textId="5735F60E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7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164,199,</w:t>
            </w:r>
            <w:r w:rsidR="001208B6" w:rsidRPr="002B7210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1208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F17E5D1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2D86130" w14:textId="4C2D6BF9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(265,</w:t>
            </w:r>
            <w:r w:rsidR="001208B6" w:rsidRPr="002B7210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="001208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B721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215353F" w14:textId="77777777" w:rsidR="009F06D4" w:rsidRPr="002B7210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5" w:type="dxa"/>
          </w:tcPr>
          <w:p w14:paraId="72A87E50" w14:textId="6A1F8379" w:rsidR="009F06D4" w:rsidRPr="002B7210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B7210">
              <w:rPr>
                <w:rFonts w:asciiTheme="majorBidi" w:hAnsiTheme="majorBidi" w:cstheme="majorBidi"/>
                <w:sz w:val="28"/>
                <w:szCs w:val="28"/>
              </w:rPr>
              <w:t>164,071,936</w:t>
            </w:r>
          </w:p>
        </w:tc>
      </w:tr>
      <w:tr w:rsidR="009F06D4" w:rsidRPr="00E12043" w14:paraId="00BDA45C" w14:textId="77777777" w:rsidTr="00837FA0">
        <w:trPr>
          <w:cantSplit/>
          <w:trHeight w:val="302"/>
        </w:trPr>
        <w:tc>
          <w:tcPr>
            <w:tcW w:w="4410" w:type="dxa"/>
          </w:tcPr>
          <w:p w14:paraId="11DC8990" w14:textId="77777777" w:rsidR="009F06D4" w:rsidRPr="00E12043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14:paraId="549611CF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C360A64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0397026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904922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8526356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BB9A6BE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C3EB253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4BD1D2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BD63EC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AF0750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B852D7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4EE697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1BF0D239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06D4" w:rsidRPr="00E12043" w14:paraId="4B4A8958" w14:textId="77777777" w:rsidTr="00837FA0">
        <w:trPr>
          <w:cantSplit/>
          <w:trHeight w:val="302"/>
        </w:trPr>
        <w:tc>
          <w:tcPr>
            <w:tcW w:w="4410" w:type="dxa"/>
          </w:tcPr>
          <w:p w14:paraId="06571420" w14:textId="5FD7DA04" w:rsidR="009F06D4" w:rsidRPr="00E12043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E1204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120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57" w:type="dxa"/>
            <w:vAlign w:val="bottom"/>
          </w:tcPr>
          <w:p w14:paraId="55ABB3AA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7187442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30C6FE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4ECEE6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C64121E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617C418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CA933A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E7EEEFC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32E5C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D366028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13A51D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B2276B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439F2490" w14:textId="77777777" w:rsidR="009F06D4" w:rsidRPr="00E12043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F06D4" w:rsidRPr="00E12043" w14:paraId="734DA1F7" w14:textId="77777777" w:rsidTr="00837FA0">
        <w:trPr>
          <w:cantSplit/>
          <w:trHeight w:val="302"/>
        </w:trPr>
        <w:tc>
          <w:tcPr>
            <w:tcW w:w="4410" w:type="dxa"/>
          </w:tcPr>
          <w:p w14:paraId="0583D76E" w14:textId="77777777" w:rsidR="009F06D4" w:rsidRPr="00E12043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E1204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12043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57" w:type="dxa"/>
          </w:tcPr>
          <w:p w14:paraId="2DEC3E00" w14:textId="079D8E2F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B1351D3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F3704F7" w14:textId="6DB4B546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131,316,348</w:t>
            </w:r>
          </w:p>
        </w:tc>
        <w:tc>
          <w:tcPr>
            <w:tcW w:w="183" w:type="dxa"/>
            <w:vAlign w:val="bottom"/>
          </w:tcPr>
          <w:p w14:paraId="4CC62E21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9E47CE1" w14:textId="06C5836D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</w:rPr>
              <w:t>25,204,453</w:t>
            </w:r>
          </w:p>
        </w:tc>
        <w:tc>
          <w:tcPr>
            <w:tcW w:w="183" w:type="dxa"/>
            <w:vAlign w:val="bottom"/>
          </w:tcPr>
          <w:p w14:paraId="7D97BC38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11CB38B" w14:textId="304B4AB5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6,637,815</w:t>
            </w:r>
          </w:p>
        </w:tc>
        <w:tc>
          <w:tcPr>
            <w:tcW w:w="183" w:type="dxa"/>
            <w:vAlign w:val="bottom"/>
          </w:tcPr>
          <w:p w14:paraId="0520B770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29F24B" w14:textId="1A0E598E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</w:rPr>
              <w:t>163,158,616</w:t>
            </w:r>
          </w:p>
        </w:tc>
        <w:tc>
          <w:tcPr>
            <w:tcW w:w="180" w:type="dxa"/>
            <w:vAlign w:val="bottom"/>
          </w:tcPr>
          <w:p w14:paraId="0B410057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B6BBF5" w14:textId="7700F7B4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55823E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3724F01" w14:textId="560F84B9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2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</w:rPr>
              <w:t>163,158,616</w:t>
            </w:r>
          </w:p>
        </w:tc>
      </w:tr>
      <w:tr w:rsidR="009F06D4" w:rsidRPr="00E12043" w14:paraId="493FBF32" w14:textId="77777777" w:rsidTr="00837FA0">
        <w:trPr>
          <w:cantSplit/>
          <w:trHeight w:val="302"/>
        </w:trPr>
        <w:tc>
          <w:tcPr>
            <w:tcW w:w="4410" w:type="dxa"/>
          </w:tcPr>
          <w:p w14:paraId="044B8150" w14:textId="77777777" w:rsidR="009F06D4" w:rsidRPr="00E12043" w:rsidRDefault="009F06D4" w:rsidP="009F06D4">
            <w:pPr>
              <w:shd w:val="clear" w:color="auto" w:fill="FFFFFF"/>
              <w:spacing w:line="240" w:lineRule="auto"/>
              <w:ind w:right="-79" w:firstLine="54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E1204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57" w:type="dxa"/>
          </w:tcPr>
          <w:p w14:paraId="5FAC81D9" w14:textId="04CD002B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uto"/>
              <w:ind w:left="-79" w:right="-79" w:firstLine="2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297,304</w:t>
            </w:r>
          </w:p>
        </w:tc>
        <w:tc>
          <w:tcPr>
            <w:tcW w:w="183" w:type="dxa"/>
            <w:vAlign w:val="bottom"/>
          </w:tcPr>
          <w:p w14:paraId="77FE4CFA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1DC0947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5CEFBE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56604C0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D0DA1F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84C9CB9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25274C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614A08" w14:textId="66B73EE8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183</w:t>
            </w:r>
            <w:r w:rsidRPr="00715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C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426</w:t>
            </w:r>
            <w:r w:rsidRPr="00715C0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5C0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187</w:t>
            </w:r>
          </w:p>
        </w:tc>
        <w:tc>
          <w:tcPr>
            <w:tcW w:w="180" w:type="dxa"/>
            <w:vAlign w:val="bottom"/>
          </w:tcPr>
          <w:p w14:paraId="3961C9F5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8D868E" w14:textId="410F618D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(621,693)</w:t>
            </w:r>
          </w:p>
        </w:tc>
        <w:tc>
          <w:tcPr>
            <w:tcW w:w="180" w:type="dxa"/>
            <w:vAlign w:val="bottom"/>
          </w:tcPr>
          <w:p w14:paraId="0B6FEB87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5FAB49EC" w14:textId="4E20691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183,101,798</w:t>
            </w:r>
          </w:p>
        </w:tc>
      </w:tr>
      <w:tr w:rsidR="009F06D4" w:rsidRPr="00E12043" w14:paraId="2975A512" w14:textId="77777777" w:rsidTr="00837FA0">
        <w:trPr>
          <w:cantSplit/>
          <w:trHeight w:val="302"/>
        </w:trPr>
        <w:tc>
          <w:tcPr>
            <w:tcW w:w="4410" w:type="dxa"/>
            <w:vAlign w:val="bottom"/>
          </w:tcPr>
          <w:p w14:paraId="2D96C08D" w14:textId="77777777" w:rsidR="009F06D4" w:rsidRPr="00E12043" w:rsidRDefault="009F06D4" w:rsidP="009F06D4">
            <w:pPr>
              <w:shd w:val="clear" w:color="auto" w:fill="FFFFFF"/>
              <w:spacing w:line="240" w:lineRule="auto"/>
              <w:ind w:right="-79" w:firstLine="548"/>
              <w:contextualSpacing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12043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รวมหนี้สิน</w:t>
            </w:r>
          </w:p>
        </w:tc>
        <w:tc>
          <w:tcPr>
            <w:tcW w:w="1257" w:type="dxa"/>
          </w:tcPr>
          <w:p w14:paraId="0B659D78" w14:textId="78BACBC3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 w:firstLine="36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143,882</w:t>
            </w:r>
          </w:p>
        </w:tc>
        <w:tc>
          <w:tcPr>
            <w:tcW w:w="183" w:type="dxa"/>
            <w:vAlign w:val="bottom"/>
          </w:tcPr>
          <w:p w14:paraId="5456B991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1E19D9A0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BEA2D1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C792803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F00A6C6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70ACFCB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D2A517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4576B" w14:textId="05941716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uto"/>
              <w:ind w:left="-79" w:right="-79" w:firstLine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</w:rPr>
              <w:t>160,197,</w:t>
            </w:r>
            <w:r w:rsidR="001208B6" w:rsidRPr="00715C0C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1208B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376A8BA6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7C28BD" w14:textId="1D46627D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uto"/>
              <w:ind w:left="-79" w:right="-79" w:firstLine="26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(271,</w:t>
            </w:r>
            <w:r w:rsidR="001208B6"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  <w:r w:rsidR="001208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F338E6F" w14:textId="77777777" w:rsidR="009F06D4" w:rsidRPr="00715C0C" w:rsidRDefault="009F06D4" w:rsidP="009F06D4">
            <w:pPr>
              <w:pStyle w:val="acctfourfigures"/>
              <w:shd w:val="clear" w:color="auto" w:fill="FFFFFF"/>
              <w:tabs>
                <w:tab w:val="decimal" w:pos="1087"/>
              </w:tabs>
              <w:spacing w:line="240" w:lineRule="auto"/>
              <w:ind w:left="-79" w:right="-79" w:firstLine="54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5" w:type="dxa"/>
            <w:vAlign w:val="bottom"/>
          </w:tcPr>
          <w:p w14:paraId="27EC25DF" w14:textId="6B79F13A" w:rsidR="009F06D4" w:rsidRPr="00715C0C" w:rsidRDefault="009F06D4" w:rsidP="009F06D4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uto"/>
              <w:ind w:left="-79" w:right="-79" w:firstLine="18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15C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160,069,518</w:t>
            </w:r>
          </w:p>
        </w:tc>
      </w:tr>
    </w:tbl>
    <w:p w14:paraId="214A5AD7" w14:textId="77777777" w:rsidR="00E12043" w:rsidRPr="00A962B9" w:rsidRDefault="00E12043" w:rsidP="00E12043">
      <w:pPr>
        <w:tabs>
          <w:tab w:val="left" w:pos="540"/>
        </w:tabs>
        <w:rPr>
          <w:sz w:val="12"/>
          <w:szCs w:val="12"/>
        </w:rPr>
      </w:pPr>
    </w:p>
    <w:p w14:paraId="3C8B9F88" w14:textId="77777777" w:rsidR="00E12043" w:rsidRPr="00E12043" w:rsidRDefault="00E12043" w:rsidP="00E12043">
      <w:pPr>
        <w:tabs>
          <w:tab w:val="left" w:pos="540"/>
        </w:tabs>
        <w:ind w:firstLine="630"/>
        <w:rPr>
          <w:rFonts w:ascii="Angsana New" w:hAnsi="Angsana New" w:cs="Angsana New"/>
          <w:sz w:val="22"/>
          <w:szCs w:val="22"/>
          <w:cs/>
        </w:rPr>
      </w:pPr>
      <w:r w:rsidRPr="00E12043">
        <w:rPr>
          <w:rFonts w:ascii="Angsana New" w:hAnsi="Angsana New" w:cs="Angsana New"/>
          <w:sz w:val="22"/>
          <w:szCs w:val="22"/>
          <w:vertAlign w:val="superscript"/>
        </w:rPr>
        <w:t>(1)</w:t>
      </w:r>
      <w:r w:rsidRPr="00E12043">
        <w:rPr>
          <w:rFonts w:ascii="Angsana New" w:hAnsi="Angsana New" w:cs="Angsana New"/>
          <w:sz w:val="22"/>
          <w:szCs w:val="22"/>
        </w:rPr>
        <w:t xml:space="preserve"> </w:t>
      </w:r>
      <w:r w:rsidRPr="00E12043">
        <w:rPr>
          <w:rFonts w:ascii="Angsana New" w:hAnsi="Angsana New" w:cs="Angsana New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58CC1690" w14:textId="6554D872" w:rsidR="00FD4EC8" w:rsidRPr="002A4B64" w:rsidRDefault="00FD4EC8">
      <w:pPr>
        <w:rPr>
          <w:rFonts w:asciiTheme="majorBidi" w:hAnsiTheme="majorBidi" w:cstheme="majorBidi"/>
          <w:sz w:val="28"/>
          <w:szCs w:val="28"/>
        </w:rPr>
      </w:pPr>
    </w:p>
    <w:p w14:paraId="696F8031" w14:textId="77777777" w:rsidR="00E12043" w:rsidRDefault="00E12043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4E6A9A07" w14:textId="240CE06E" w:rsidR="00E12043" w:rsidRPr="00732BC3" w:rsidRDefault="00E12043" w:rsidP="00D72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  <w:sectPr w:rsidR="00E12043" w:rsidRPr="00732BC3" w:rsidSect="008579D2">
          <w:headerReference w:type="default" r:id="rId21"/>
          <w:footerReference w:type="default" r:id="rId22"/>
          <w:headerReference w:type="first" r:id="rId23"/>
          <w:footerReference w:type="first" r:id="rId24"/>
          <w:type w:val="nextColumn"/>
          <w:pgSz w:w="16838" w:h="11906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1AA7DD0" w14:textId="24B5A0D5" w:rsidR="00D52B77" w:rsidRPr="00A67A8E" w:rsidRDefault="00D52B77" w:rsidP="00D52B7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 w:rsidRPr="00A67A8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กำไรต่อหุ้น</w:t>
      </w:r>
    </w:p>
    <w:p w14:paraId="4DCFED27" w14:textId="1BABF467" w:rsidR="007C1228" w:rsidRPr="00E417B0" w:rsidRDefault="007C1228" w:rsidP="00A67A8E">
      <w:pPr>
        <w:pStyle w:val="index"/>
        <w:tabs>
          <w:tab w:val="clear" w:pos="1134"/>
          <w:tab w:val="num" w:pos="540"/>
        </w:tabs>
        <w:spacing w:after="0" w:line="240" w:lineRule="auto"/>
        <w:ind w:left="0" w:firstLine="0"/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128"/>
        <w:gridCol w:w="256"/>
        <w:gridCol w:w="1079"/>
      </w:tblGrid>
      <w:tr w:rsidR="007601B5" w:rsidRPr="00E417B0" w14:paraId="330956F2" w14:textId="77777777" w:rsidTr="00901B79">
        <w:trPr>
          <w:tblHeader/>
        </w:trPr>
        <w:tc>
          <w:tcPr>
            <w:tcW w:w="3960" w:type="dxa"/>
          </w:tcPr>
          <w:p w14:paraId="5C68DC0A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3DCE6012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4876B8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43FF4510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7601B5" w:rsidRPr="00E417B0" w14:paraId="6C47A14D" w14:textId="77777777" w:rsidTr="00901B79">
        <w:trPr>
          <w:tblHeader/>
        </w:trPr>
        <w:tc>
          <w:tcPr>
            <w:tcW w:w="3960" w:type="dxa"/>
          </w:tcPr>
          <w:p w14:paraId="08595D7B" w14:textId="67E55380" w:rsidR="0001103D" w:rsidRPr="00E417B0" w:rsidRDefault="00F2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 w:rsidR="001F49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สาม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1F49A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F49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vAlign w:val="center"/>
          </w:tcPr>
          <w:p w14:paraId="6763E9CF" w14:textId="0724D88E" w:rsidR="0001103D" w:rsidRPr="00E417B0" w:rsidRDefault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9A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F0D97E4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7890308" w14:textId="78B8C25C" w:rsidR="0001103D" w:rsidRPr="00E417B0" w:rsidRDefault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9A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E4637D3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16D88567" w14:textId="5D3694E7" w:rsidR="0001103D" w:rsidRPr="00E417B0" w:rsidRDefault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9A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56" w:type="dxa"/>
            <w:vAlign w:val="center"/>
          </w:tcPr>
          <w:p w14:paraId="0B827BB1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center"/>
          </w:tcPr>
          <w:p w14:paraId="27CFDC6A" w14:textId="7174CD83" w:rsidR="0001103D" w:rsidRPr="00E417B0" w:rsidRDefault="00E12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9A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1103D" w:rsidRPr="00E417B0" w14:paraId="266E9A48" w14:textId="77777777" w:rsidTr="00901B79">
        <w:trPr>
          <w:tblHeader/>
        </w:trPr>
        <w:tc>
          <w:tcPr>
            <w:tcW w:w="3960" w:type="dxa"/>
          </w:tcPr>
          <w:p w14:paraId="1303FC2A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5253" w:type="dxa"/>
            <w:gridSpan w:val="7"/>
          </w:tcPr>
          <w:p w14:paraId="1AED8E08" w14:textId="77777777" w:rsidR="0001103D" w:rsidRPr="00E417B0" w:rsidRDefault="0001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49AA" w:rsidRPr="00E417B0" w14:paraId="6334F25D" w14:textId="77777777" w:rsidTr="00901B79">
        <w:tc>
          <w:tcPr>
            <w:tcW w:w="3960" w:type="dxa"/>
          </w:tcPr>
          <w:p w14:paraId="7C2179AB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กำไรที่เป็นส่วนของผู้ถือหุ้นสามัญของธนาคาร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(ขั้นพื้นฐานและปรับลด)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459A32" w14:textId="4027F3C7" w:rsidR="001F49AA" w:rsidRPr="00BA7F64" w:rsidRDefault="003468C5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903,038</w:t>
            </w:r>
          </w:p>
        </w:tc>
        <w:tc>
          <w:tcPr>
            <w:tcW w:w="270" w:type="dxa"/>
          </w:tcPr>
          <w:p w14:paraId="28393A6B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682F4F0" w14:textId="126BD952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449,583</w:t>
            </w:r>
          </w:p>
        </w:tc>
        <w:tc>
          <w:tcPr>
            <w:tcW w:w="270" w:type="dxa"/>
          </w:tcPr>
          <w:p w14:paraId="58FB5B66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3DEE4B72" w14:textId="321330AB" w:rsidR="001F49AA" w:rsidRPr="00901B79" w:rsidRDefault="003468C5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912,968</w:t>
            </w:r>
          </w:p>
        </w:tc>
        <w:tc>
          <w:tcPr>
            <w:tcW w:w="256" w:type="dxa"/>
          </w:tcPr>
          <w:p w14:paraId="79D123C3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755D764" w14:textId="5CF3A164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454,465</w:t>
            </w:r>
          </w:p>
        </w:tc>
      </w:tr>
      <w:tr w:rsidR="001F49AA" w:rsidRPr="00E417B0" w14:paraId="17CCEFB6" w14:textId="77777777" w:rsidTr="00901B79">
        <w:tc>
          <w:tcPr>
            <w:tcW w:w="3960" w:type="dxa"/>
          </w:tcPr>
          <w:p w14:paraId="0142CE3A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AEE44E2" w14:textId="77777777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58CB0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30140" w14:textId="77777777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A866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6F03B13" w14:textId="77777777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79174900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D588402" w14:textId="77777777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9AA" w:rsidRPr="00E417B0" w14:paraId="5686E5B0" w14:textId="77777777" w:rsidTr="00901B79">
        <w:tc>
          <w:tcPr>
            <w:tcW w:w="3960" w:type="dxa"/>
          </w:tcPr>
          <w:p w14:paraId="2C14C853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3455DC43" w14:textId="77777777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EFD473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61F02" w14:textId="77777777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D08AC3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7B681834" w14:textId="77777777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3757A06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CD73131" w14:textId="77777777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2379" w:rsidRPr="00E417B0" w14:paraId="63A960A5" w14:textId="77777777" w:rsidTr="00901B79">
        <w:tc>
          <w:tcPr>
            <w:tcW w:w="3960" w:type="dxa"/>
          </w:tcPr>
          <w:p w14:paraId="10267652" w14:textId="77777777" w:rsidR="006D2379" w:rsidRPr="00E417B0" w:rsidRDefault="006D2379" w:rsidP="006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E417B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E95D20D" w14:textId="31D26F65" w:rsidR="006D2379" w:rsidRPr="00E417B0" w:rsidRDefault="006D2379" w:rsidP="006D237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F49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234,839</w:t>
            </w:r>
          </w:p>
        </w:tc>
        <w:tc>
          <w:tcPr>
            <w:tcW w:w="270" w:type="dxa"/>
          </w:tcPr>
          <w:p w14:paraId="44A80148" w14:textId="77777777" w:rsidR="006D2379" w:rsidRPr="00E417B0" w:rsidRDefault="006D2379" w:rsidP="006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4608B6" w14:textId="24539B1F" w:rsidR="006D2379" w:rsidRPr="00E417B0" w:rsidRDefault="006D2379" w:rsidP="006D237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1,164,583</w:t>
            </w:r>
          </w:p>
        </w:tc>
        <w:tc>
          <w:tcPr>
            <w:tcW w:w="270" w:type="dxa"/>
          </w:tcPr>
          <w:p w14:paraId="25C91AFD" w14:textId="77777777" w:rsidR="006D2379" w:rsidRPr="00E417B0" w:rsidRDefault="006D2379" w:rsidP="006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2F1D32E7" w14:textId="5A3BCD3C" w:rsidR="006D2379" w:rsidRPr="00E417B0" w:rsidRDefault="006D2379" w:rsidP="006D237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1F49A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234,839</w:t>
            </w:r>
          </w:p>
        </w:tc>
        <w:tc>
          <w:tcPr>
            <w:tcW w:w="256" w:type="dxa"/>
          </w:tcPr>
          <w:p w14:paraId="0E369D57" w14:textId="77777777" w:rsidR="006D2379" w:rsidRPr="00E417B0" w:rsidRDefault="006D2379" w:rsidP="006D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3EC8C7" w14:textId="0D59D2F6" w:rsidR="006D2379" w:rsidRPr="00E417B0" w:rsidRDefault="006D2379" w:rsidP="006D237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1,164,583</w:t>
            </w:r>
          </w:p>
        </w:tc>
      </w:tr>
      <w:tr w:rsidR="001F49AA" w:rsidRPr="00E417B0" w14:paraId="7BFC9AEA" w14:textId="77777777" w:rsidTr="007601B5">
        <w:tc>
          <w:tcPr>
            <w:tcW w:w="3960" w:type="dxa"/>
          </w:tcPr>
          <w:p w14:paraId="1811A8AA" w14:textId="01DD4D16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ผลกระทบจากการใช้สิทธิซื้อหุ้น</w:t>
            </w:r>
          </w:p>
        </w:tc>
        <w:tc>
          <w:tcPr>
            <w:tcW w:w="1170" w:type="dxa"/>
            <w:vAlign w:val="bottom"/>
          </w:tcPr>
          <w:p w14:paraId="788036E1" w14:textId="41B63DD4" w:rsidR="001F49AA" w:rsidRPr="00BF0AEB" w:rsidRDefault="00A81033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C64D9F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9CBE93" w14:textId="68F2BFD0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46,930</w:t>
            </w:r>
          </w:p>
        </w:tc>
        <w:tc>
          <w:tcPr>
            <w:tcW w:w="270" w:type="dxa"/>
          </w:tcPr>
          <w:p w14:paraId="53480A3B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DBD6AF4" w14:textId="3FA5CBB0" w:rsidR="001F49AA" w:rsidRPr="00E417B0" w:rsidRDefault="00A81033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36BCCD3C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41A524A" w14:textId="522F75DB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46,930</w:t>
            </w:r>
          </w:p>
        </w:tc>
      </w:tr>
      <w:tr w:rsidR="001F49AA" w:rsidRPr="00E417B0" w14:paraId="12A42EC2" w14:textId="77777777" w:rsidTr="00901B79">
        <w:tc>
          <w:tcPr>
            <w:tcW w:w="3960" w:type="dxa"/>
          </w:tcPr>
          <w:p w14:paraId="4B295B42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0C9ED79C" w14:textId="3BA42EB2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C22CFA" w14:textId="433D6E3C" w:rsidR="001F49AA" w:rsidRPr="007F1D55" w:rsidRDefault="006D2379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1,234,839</w:t>
            </w:r>
          </w:p>
        </w:tc>
        <w:tc>
          <w:tcPr>
            <w:tcW w:w="270" w:type="dxa"/>
          </w:tcPr>
          <w:p w14:paraId="68443A3A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7AA0E2" w14:textId="2202C2A0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1,211,513</w:t>
            </w:r>
          </w:p>
        </w:tc>
        <w:tc>
          <w:tcPr>
            <w:tcW w:w="270" w:type="dxa"/>
          </w:tcPr>
          <w:p w14:paraId="277AC177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B5CB106" w14:textId="26BABBCE" w:rsidR="001F49AA" w:rsidRPr="007F1D55" w:rsidRDefault="006D2379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1,234,839</w:t>
            </w:r>
          </w:p>
        </w:tc>
        <w:tc>
          <w:tcPr>
            <w:tcW w:w="256" w:type="dxa"/>
          </w:tcPr>
          <w:p w14:paraId="1DFFEEE6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7E7CBE79" w14:textId="1C7A0516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1,211,513</w:t>
            </w:r>
          </w:p>
        </w:tc>
      </w:tr>
      <w:tr w:rsidR="001F49AA" w:rsidRPr="00E417B0" w14:paraId="4F0B3A20" w14:textId="77777777" w:rsidTr="00901B79">
        <w:tc>
          <w:tcPr>
            <w:tcW w:w="3960" w:type="dxa"/>
            <w:shd w:val="clear" w:color="auto" w:fill="auto"/>
          </w:tcPr>
          <w:p w14:paraId="073A5D6F" w14:textId="00E94DD1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ผ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</w:t>
            </w: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>กระทบจากการออกใบสำคัญแสดงสิทธิ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ที่จะ</w:t>
            </w:r>
          </w:p>
          <w:p w14:paraId="651F234B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ซื้อหุ้นสามัญ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99E862" w14:textId="05C0071C" w:rsidR="001F49AA" w:rsidRPr="00A67A8E" w:rsidRDefault="00A81033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4E646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B2C9D8" w14:textId="7D62D02B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3,262</w:t>
            </w:r>
          </w:p>
        </w:tc>
        <w:tc>
          <w:tcPr>
            <w:tcW w:w="270" w:type="dxa"/>
          </w:tcPr>
          <w:p w14:paraId="39F64912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385E1D11" w14:textId="047354CF" w:rsidR="001F49AA" w:rsidRPr="00E417B0" w:rsidRDefault="00A81033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0D8DF3BD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6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9CC55FB" w14:textId="66D24E03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3,262</w:t>
            </w:r>
          </w:p>
        </w:tc>
      </w:tr>
      <w:tr w:rsidR="001F49AA" w:rsidRPr="00E417B0" w14:paraId="48D1AD2B" w14:textId="77777777" w:rsidTr="00901B79">
        <w:tc>
          <w:tcPr>
            <w:tcW w:w="3960" w:type="dxa"/>
          </w:tcPr>
          <w:p w14:paraId="6A997049" w14:textId="60BC6B60" w:rsidR="001F49AA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โดยวิธีถัวเฉลี่ยถ่วงน้ำหนัก </w:t>
            </w:r>
          </w:p>
          <w:p w14:paraId="7CC1C373" w14:textId="62031A41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(ปรับลด)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40D36" w14:textId="64C396AA" w:rsidR="001F49AA" w:rsidRPr="00BC38A2" w:rsidRDefault="006D2379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D237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1,234,839</w:t>
            </w:r>
          </w:p>
        </w:tc>
        <w:tc>
          <w:tcPr>
            <w:tcW w:w="270" w:type="dxa"/>
          </w:tcPr>
          <w:p w14:paraId="6F2BA2F6" w14:textId="77777777" w:rsidR="001F49AA" w:rsidRPr="00BC38A2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7A91B" w14:textId="6BDCB9BD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,214,775</w:t>
            </w:r>
          </w:p>
        </w:tc>
        <w:tc>
          <w:tcPr>
            <w:tcW w:w="270" w:type="dxa"/>
          </w:tcPr>
          <w:p w14:paraId="3EBF66D2" w14:textId="77777777" w:rsidR="001F49AA" w:rsidRPr="00BC38A2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8636D" w14:textId="3E77E6E0" w:rsidR="001F49AA" w:rsidRPr="00BC38A2" w:rsidRDefault="006D2379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3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1,234,839</w:t>
            </w:r>
          </w:p>
        </w:tc>
        <w:tc>
          <w:tcPr>
            <w:tcW w:w="256" w:type="dxa"/>
          </w:tcPr>
          <w:p w14:paraId="3B6B1DF8" w14:textId="77777777" w:rsidR="001F49AA" w:rsidRPr="00BC38A2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996FA" w14:textId="1E82D6C4" w:rsidR="001F49AA" w:rsidRPr="00E417B0" w:rsidRDefault="001F49AA" w:rsidP="001F49A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,214,775</w:t>
            </w:r>
          </w:p>
        </w:tc>
      </w:tr>
      <w:tr w:rsidR="001F49AA" w:rsidRPr="00E417B0" w14:paraId="36C9DCE4" w14:textId="77777777" w:rsidTr="00901B79">
        <w:tc>
          <w:tcPr>
            <w:tcW w:w="3960" w:type="dxa"/>
          </w:tcPr>
          <w:p w14:paraId="2EED14E0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846AF70" w14:textId="77777777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C54244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8BF7BA" w14:textId="77777777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AB9048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60CB01C8" w14:textId="77777777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</w:tcPr>
          <w:p w14:paraId="67103783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42E7EF8" w14:textId="77777777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9AA" w:rsidRPr="00E417B0" w14:paraId="09B5253E" w14:textId="77777777" w:rsidTr="00901B79">
        <w:tc>
          <w:tcPr>
            <w:tcW w:w="3960" w:type="dxa"/>
          </w:tcPr>
          <w:p w14:paraId="792BE6C6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44132DE" w14:textId="2BD1C822" w:rsidR="001F49AA" w:rsidRPr="00E417B0" w:rsidRDefault="00E91381" w:rsidP="001F49A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0.73</w:t>
            </w:r>
          </w:p>
        </w:tc>
        <w:tc>
          <w:tcPr>
            <w:tcW w:w="270" w:type="dxa"/>
          </w:tcPr>
          <w:p w14:paraId="744928B7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ABEBEB" w14:textId="46562595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0.37</w:t>
            </w:r>
          </w:p>
        </w:tc>
        <w:tc>
          <w:tcPr>
            <w:tcW w:w="270" w:type="dxa"/>
          </w:tcPr>
          <w:p w14:paraId="1F865E88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00E537D0" w14:textId="28D6EC3D" w:rsidR="001F49AA" w:rsidRPr="00E417B0" w:rsidRDefault="00E91381" w:rsidP="001F49AA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0.74</w:t>
            </w:r>
          </w:p>
        </w:tc>
        <w:tc>
          <w:tcPr>
            <w:tcW w:w="256" w:type="dxa"/>
          </w:tcPr>
          <w:p w14:paraId="749AE713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59FACCD" w14:textId="70D8DD9A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0.37</w:t>
            </w:r>
          </w:p>
        </w:tc>
      </w:tr>
      <w:tr w:rsidR="001F49AA" w:rsidRPr="00E417B0" w14:paraId="0A8D2104" w14:textId="77777777" w:rsidTr="00901B79">
        <w:trPr>
          <w:trHeight w:val="197"/>
        </w:trPr>
        <w:tc>
          <w:tcPr>
            <w:tcW w:w="3960" w:type="dxa"/>
          </w:tcPr>
          <w:p w14:paraId="05627D3D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E6B4C1A" w14:textId="77777777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34B19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74ED20" w14:textId="77777777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9C5CE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50E6603A" w14:textId="77777777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6" w:type="dxa"/>
          </w:tcPr>
          <w:p w14:paraId="31067C98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E69FCB" w14:textId="77777777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F49AA" w:rsidRPr="00E417B0" w14:paraId="28B7F3F1" w14:textId="77777777" w:rsidTr="00901B79">
        <w:tc>
          <w:tcPr>
            <w:tcW w:w="3960" w:type="dxa"/>
          </w:tcPr>
          <w:p w14:paraId="63384A01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17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(ปรับลด) </w:t>
            </w:r>
            <w:r w:rsidRPr="00E4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7BE102" w14:textId="488DBDAF" w:rsidR="001F49AA" w:rsidRPr="00E417B0" w:rsidRDefault="00E91381" w:rsidP="00BF0AEB">
            <w:pPr>
              <w:pStyle w:val="acctfourfigures"/>
              <w:tabs>
                <w:tab w:val="clear" w:pos="765"/>
                <w:tab w:val="left" w:pos="83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0.73</w:t>
            </w:r>
          </w:p>
        </w:tc>
        <w:tc>
          <w:tcPr>
            <w:tcW w:w="270" w:type="dxa"/>
          </w:tcPr>
          <w:p w14:paraId="0873B8A3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A7EED74" w14:textId="1DE8FE47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0.37</w:t>
            </w:r>
          </w:p>
        </w:tc>
        <w:tc>
          <w:tcPr>
            <w:tcW w:w="270" w:type="dxa"/>
          </w:tcPr>
          <w:p w14:paraId="52684EDF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06A6AD5D" w14:textId="552A1C5E" w:rsidR="001F49AA" w:rsidRPr="00E417B0" w:rsidRDefault="00E91381" w:rsidP="001F49AA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0.74</w:t>
            </w:r>
          </w:p>
        </w:tc>
        <w:tc>
          <w:tcPr>
            <w:tcW w:w="256" w:type="dxa"/>
          </w:tcPr>
          <w:p w14:paraId="43556EEC" w14:textId="77777777" w:rsidR="001F49AA" w:rsidRPr="00E417B0" w:rsidRDefault="001F49AA" w:rsidP="001F4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3F8D3F08" w14:textId="6894A392" w:rsidR="001F49AA" w:rsidRPr="00E417B0" w:rsidRDefault="001F49AA" w:rsidP="001F49AA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0.37</w:t>
            </w:r>
          </w:p>
        </w:tc>
      </w:tr>
    </w:tbl>
    <w:p w14:paraId="4C06CBA7" w14:textId="10B62842" w:rsidR="00CA4A7C" w:rsidRDefault="00CA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D12514F" w14:textId="398A529C" w:rsidR="00E76C6D" w:rsidRPr="002B7210" w:rsidRDefault="001508AE" w:rsidP="00E76C6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eastAsia="AngsanaNew" w:hAnsiTheme="majorBidi" w:cstheme="majorBidi"/>
          <w:sz w:val="28"/>
          <w:szCs w:val="28"/>
          <w:u w:val="none"/>
          <w:lang w:eastAsia="en-GB"/>
        </w:rPr>
      </w:pPr>
      <w:r w:rsidRPr="002B7210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</w:t>
      </w:r>
      <w:r w:rsidR="00CF73A4" w:rsidRPr="002B7210">
        <w:rPr>
          <w:rFonts w:asciiTheme="majorBidi" w:hAnsiTheme="majorBidi" w:cstheme="majorBidi"/>
          <w:sz w:val="28"/>
          <w:szCs w:val="28"/>
          <w:u w:val="none"/>
          <w:cs/>
        </w:rPr>
        <w:t>รายงาน</w:t>
      </w:r>
    </w:p>
    <w:p w14:paraId="49EB2025" w14:textId="77777777" w:rsidR="00E76C6D" w:rsidRPr="002B7210" w:rsidRDefault="00E76C6D" w:rsidP="00E76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4627F11" w14:textId="0BEA8BF4" w:rsidR="00E76C6D" w:rsidRPr="00E76C6D" w:rsidRDefault="00907573" w:rsidP="00E76C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B721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2B7210">
        <w:rPr>
          <w:rFonts w:asciiTheme="majorBidi" w:hAnsiTheme="majorBidi" w:cstheme="majorBidi"/>
          <w:sz w:val="28"/>
          <w:szCs w:val="28"/>
        </w:rPr>
        <w:t xml:space="preserve">28 </w:t>
      </w:r>
      <w:r w:rsidRPr="002B7210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2B7210">
        <w:rPr>
          <w:rFonts w:asciiTheme="majorBidi" w:hAnsiTheme="majorBidi" w:cstheme="majorBidi"/>
          <w:sz w:val="28"/>
          <w:szCs w:val="28"/>
        </w:rPr>
        <w:t xml:space="preserve">2568 </w:t>
      </w:r>
      <w:r w:rsidR="00CD12EA" w:rsidRPr="002B7210">
        <w:rPr>
          <w:rFonts w:asciiTheme="majorBidi" w:hAnsiTheme="majorBidi" w:cstheme="majorBidi"/>
          <w:sz w:val="28"/>
          <w:szCs w:val="28"/>
          <w:cs/>
        </w:rPr>
        <w:t>การ</w:t>
      </w:r>
      <w:r w:rsidRPr="002B7210">
        <w:rPr>
          <w:rFonts w:asciiTheme="majorBidi" w:hAnsiTheme="majorBidi" w:cstheme="majorBidi"/>
          <w:sz w:val="28"/>
          <w:szCs w:val="28"/>
          <w:cs/>
        </w:rPr>
        <w:t>ประชุม</w:t>
      </w:r>
      <w:r w:rsidR="00D20201" w:rsidRPr="002B7210">
        <w:rPr>
          <w:rFonts w:asciiTheme="majorBidi" w:hAnsiTheme="majorBidi" w:cstheme="majorBidi"/>
          <w:sz w:val="28"/>
          <w:szCs w:val="28"/>
          <w:cs/>
        </w:rPr>
        <w:t>สามัญ</w:t>
      </w:r>
      <w:r w:rsidR="00CD12EA" w:rsidRPr="002B7210">
        <w:rPr>
          <w:rFonts w:asciiTheme="majorBidi" w:hAnsiTheme="majorBidi" w:cstheme="majorBidi"/>
          <w:sz w:val="28"/>
          <w:szCs w:val="28"/>
          <w:cs/>
        </w:rPr>
        <w:t>ประจำปี</w:t>
      </w:r>
      <w:r w:rsidR="0014122C" w:rsidRPr="002B7210">
        <w:rPr>
          <w:rFonts w:asciiTheme="majorBidi" w:hAnsiTheme="majorBidi" w:cstheme="majorBidi"/>
          <w:sz w:val="28"/>
          <w:szCs w:val="28"/>
          <w:cs/>
        </w:rPr>
        <w:t>ของผู้ถือ</w:t>
      </w:r>
      <w:r w:rsidR="001415B0" w:rsidRPr="002B7210">
        <w:rPr>
          <w:rFonts w:asciiTheme="majorBidi" w:hAnsiTheme="majorBidi" w:cstheme="majorBidi"/>
          <w:sz w:val="28"/>
          <w:szCs w:val="28"/>
          <w:cs/>
        </w:rPr>
        <w:t>หุ้น</w:t>
      </w:r>
      <w:r w:rsidR="00325B8A" w:rsidRPr="002B7210">
        <w:rPr>
          <w:rFonts w:asciiTheme="majorBidi" w:hAnsiTheme="majorBidi" w:cstheme="majorBidi"/>
          <w:sz w:val="28"/>
          <w:szCs w:val="28"/>
          <w:cs/>
        </w:rPr>
        <w:t>มีมติอนุมัติ</w:t>
      </w:r>
      <w:r w:rsidR="00B05790" w:rsidRPr="002B7210">
        <w:rPr>
          <w:rFonts w:asciiTheme="majorBidi" w:hAnsiTheme="majorBidi" w:cstheme="majorBidi"/>
          <w:sz w:val="28"/>
          <w:szCs w:val="28"/>
          <w:cs/>
        </w:rPr>
        <w:t>การจ่ายเงินปันผลจากผลการดำเนินงาน</w:t>
      </w:r>
      <w:r w:rsidR="00CD12EA" w:rsidRPr="002B7210">
        <w:rPr>
          <w:rFonts w:asciiTheme="majorBidi" w:hAnsiTheme="majorBidi" w:cstheme="majorBidi"/>
          <w:sz w:val="28"/>
          <w:szCs w:val="28"/>
          <w:cs/>
        </w:rPr>
        <w:br/>
      </w:r>
      <w:r w:rsidR="00B05790" w:rsidRPr="002B7210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B05790" w:rsidRPr="002B7210">
        <w:rPr>
          <w:rFonts w:asciiTheme="majorBidi" w:hAnsiTheme="majorBidi" w:cstheme="majorBidi"/>
          <w:sz w:val="28"/>
          <w:szCs w:val="28"/>
        </w:rPr>
        <w:t xml:space="preserve">2567 </w:t>
      </w:r>
      <w:r w:rsidR="00B05790" w:rsidRPr="002B7210">
        <w:rPr>
          <w:rFonts w:asciiTheme="majorBidi" w:hAnsiTheme="majorBidi" w:cstheme="majorBidi"/>
          <w:sz w:val="28"/>
          <w:szCs w:val="28"/>
          <w:cs/>
        </w:rPr>
        <w:t>ให้แก่ผู้ถือหุ้น</w:t>
      </w:r>
      <w:r w:rsidR="0033736C">
        <w:rPr>
          <w:rFonts w:asciiTheme="majorBidi" w:hAnsiTheme="majorBidi" w:cstheme="majorBidi" w:hint="cs"/>
          <w:sz w:val="28"/>
          <w:szCs w:val="28"/>
          <w:cs/>
        </w:rPr>
        <w:t>สามัญ</w:t>
      </w:r>
      <w:r w:rsidR="005D44F5" w:rsidRPr="002B7210">
        <w:rPr>
          <w:rFonts w:asciiTheme="majorBidi" w:hAnsiTheme="majorBidi" w:cstheme="majorBidi"/>
          <w:sz w:val="28"/>
          <w:szCs w:val="28"/>
          <w:cs/>
        </w:rPr>
        <w:t>ในอัตราหุ้นละ</w:t>
      </w:r>
      <w:r w:rsidR="005D44F5" w:rsidRPr="002B7210">
        <w:rPr>
          <w:rFonts w:asciiTheme="majorBidi" w:hAnsiTheme="majorBidi" w:cstheme="majorBidi"/>
          <w:sz w:val="28"/>
          <w:szCs w:val="28"/>
        </w:rPr>
        <w:t xml:space="preserve"> 0.6</w:t>
      </w:r>
      <w:r w:rsidR="0033736C">
        <w:rPr>
          <w:rFonts w:asciiTheme="majorBidi" w:hAnsiTheme="majorBidi" w:cstheme="majorBidi"/>
          <w:sz w:val="28"/>
          <w:szCs w:val="28"/>
        </w:rPr>
        <w:t>0</w:t>
      </w:r>
      <w:r w:rsidR="005D44F5" w:rsidRPr="002B7210">
        <w:rPr>
          <w:rFonts w:asciiTheme="majorBidi" w:hAnsiTheme="majorBidi" w:cstheme="majorBidi"/>
          <w:sz w:val="28"/>
          <w:szCs w:val="28"/>
        </w:rPr>
        <w:t xml:space="preserve"> </w:t>
      </w:r>
      <w:r w:rsidR="005D44F5" w:rsidRPr="002B7210">
        <w:rPr>
          <w:rFonts w:asciiTheme="majorBidi" w:hAnsiTheme="majorBidi" w:cstheme="majorBidi"/>
          <w:sz w:val="28"/>
          <w:szCs w:val="28"/>
          <w:cs/>
        </w:rPr>
        <w:t xml:space="preserve">บาท รวมเป็นเงินทั้งสิ้น </w:t>
      </w:r>
      <w:r w:rsidR="005D44F5" w:rsidRPr="002B7210">
        <w:rPr>
          <w:rFonts w:asciiTheme="majorBidi" w:hAnsiTheme="majorBidi" w:cstheme="majorBidi"/>
          <w:sz w:val="28"/>
          <w:szCs w:val="28"/>
        </w:rPr>
        <w:t xml:space="preserve">740.9 </w:t>
      </w:r>
      <w:r w:rsidR="005D44F5" w:rsidRPr="002B721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sectPr w:rsidR="00E76C6D" w:rsidRPr="00E76C6D" w:rsidSect="008579D2">
      <w:headerReference w:type="default" r:id="rId25"/>
      <w:footerReference w:type="default" r:id="rId26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84495" w14:textId="77777777" w:rsidR="00DB144D" w:rsidRDefault="00DB144D">
      <w:r>
        <w:separator/>
      </w:r>
    </w:p>
  </w:endnote>
  <w:endnote w:type="continuationSeparator" w:id="0">
    <w:p w14:paraId="708343D0" w14:textId="77777777" w:rsidR="00DB144D" w:rsidRDefault="00DB144D">
      <w:r>
        <w:continuationSeparator/>
      </w:r>
    </w:p>
  </w:endnote>
  <w:endnote w:type="continuationNotice" w:id="1">
    <w:p w14:paraId="45D94278" w14:textId="77777777" w:rsidR="00DB144D" w:rsidRDefault="00DB14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3276706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4776D9" w14:textId="6795BB3B" w:rsidR="00837FA0" w:rsidRPr="000A4192" w:rsidRDefault="00837FA0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0A419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A419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0A419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A4C54">
          <w:rPr>
            <w:rFonts w:asciiTheme="majorBidi" w:hAnsiTheme="majorBidi" w:cstheme="majorBidi"/>
            <w:noProof/>
            <w:sz w:val="28"/>
            <w:szCs w:val="28"/>
          </w:rPr>
          <w:t>15</w:t>
        </w:r>
        <w:r w:rsidRPr="000A419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22A59" w14:textId="64A1FAB2" w:rsidR="00837FA0" w:rsidRPr="000F64E7" w:rsidRDefault="001C4DD1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92919582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37FA0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A4C54">
          <w:rPr>
            <w:rFonts w:asciiTheme="majorBidi" w:hAnsiTheme="majorBidi" w:cstheme="majorBidi"/>
            <w:noProof/>
            <w:sz w:val="28"/>
            <w:szCs w:val="28"/>
          </w:rPr>
          <w:t>19</w:t>
        </w:r>
        <w:r w:rsidR="00837FA0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6297" w14:textId="77777777" w:rsidR="00837FA0" w:rsidRPr="000F64E7" w:rsidRDefault="001C4DD1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7996469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37FA0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A4C54">
          <w:rPr>
            <w:rFonts w:asciiTheme="majorBidi" w:hAnsiTheme="majorBidi" w:cstheme="majorBidi"/>
            <w:noProof/>
            <w:sz w:val="28"/>
            <w:szCs w:val="28"/>
          </w:rPr>
          <w:t>24</w:t>
        </w:r>
        <w:r w:rsidR="00837FA0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D2913" w14:textId="77777777" w:rsidR="00837FA0" w:rsidRPr="000F64E7" w:rsidRDefault="001C4DD1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81044641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37FA0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A4C54">
          <w:rPr>
            <w:rFonts w:asciiTheme="majorBidi" w:hAnsiTheme="majorBidi" w:cstheme="majorBidi"/>
            <w:noProof/>
            <w:sz w:val="28"/>
            <w:szCs w:val="28"/>
          </w:rPr>
          <w:t>29</w:t>
        </w:r>
        <w:r w:rsidR="00837FA0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B304" w14:textId="77777777" w:rsidR="00837FA0" w:rsidRPr="000F64E7" w:rsidRDefault="001C4DD1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12889614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837FA0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837FA0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A4C54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="00837FA0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2D47A" w14:textId="77777777" w:rsidR="007C4813" w:rsidRPr="000F64E7" w:rsidRDefault="001C4DD1" w:rsidP="004D273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rFonts w:asciiTheme="majorBidi" w:hAnsiTheme="majorBidi" w:cstheme="majorBidi"/>
          <w:sz w:val="28"/>
          <w:szCs w:val="28"/>
        </w:rPr>
        <w:id w:val="-155176476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C4813" w:rsidRPr="000F64E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7C4813" w:rsidRPr="000F64E7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7C4813" w:rsidRPr="000F64E7">
          <w:rPr>
            <w:rFonts w:asciiTheme="majorBidi" w:hAnsiTheme="majorBidi" w:cstheme="majorBidi"/>
            <w:sz w:val="28"/>
            <w:szCs w:val="28"/>
            <w:cs/>
          </w:rPr>
          <w:instrText xml:space="preserve">* </w:instrText>
        </w:r>
        <w:r w:rsidR="007C4813" w:rsidRPr="000F64E7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7C4813" w:rsidRPr="000F64E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C4813">
          <w:rPr>
            <w:rFonts w:asciiTheme="majorBidi" w:hAnsiTheme="majorBidi" w:cstheme="majorBidi"/>
            <w:noProof/>
            <w:sz w:val="28"/>
            <w:szCs w:val="28"/>
          </w:rPr>
          <w:t>32</w:t>
        </w:r>
        <w:r w:rsidR="007C4813" w:rsidRPr="000F64E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6030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51CCD7EE" w14:textId="77777777" w:rsidR="007C4813" w:rsidRPr="008A40A0" w:rsidRDefault="007C4813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37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6B78F581" w:rsidR="00837FA0" w:rsidRPr="004961E9" w:rsidRDefault="00837FA0" w:rsidP="004961E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r w:rsidRPr="004961E9">
      <w:rPr>
        <w:rFonts w:asciiTheme="majorBidi" w:hAnsiTheme="majorBidi" w:cstheme="majorBidi"/>
        <w:sz w:val="28"/>
        <w:szCs w:val="28"/>
      </w:rPr>
      <w:ptab w:relativeTo="margin" w:alignment="left" w:leader="none"/>
    </w:r>
    <w:r w:rsidRPr="008E0267">
      <w:rPr>
        <w:rFonts w:asciiTheme="majorBidi" w:hAnsiTheme="majorBidi" w:cstheme="majorBidi"/>
        <w:sz w:val="28"/>
        <w:szCs w:val="28"/>
      </w:rPr>
      <w:fldChar w:fldCharType="begin"/>
    </w:r>
    <w:r w:rsidRPr="008E0267">
      <w:rPr>
        <w:rFonts w:asciiTheme="majorBidi" w:hAnsiTheme="majorBidi" w:cstheme="majorBidi"/>
        <w:sz w:val="28"/>
        <w:szCs w:val="28"/>
      </w:rPr>
      <w:instrText xml:space="preserve"> PAGE   \</w:instrText>
    </w:r>
    <w:r w:rsidRPr="008E0267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8E0267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8E0267">
      <w:rPr>
        <w:rFonts w:asciiTheme="majorBidi" w:hAnsiTheme="majorBidi" w:cstheme="majorBidi"/>
        <w:sz w:val="28"/>
        <w:szCs w:val="28"/>
      </w:rPr>
      <w:fldChar w:fldCharType="separate"/>
    </w:r>
    <w:r w:rsidR="00D11E4C">
      <w:rPr>
        <w:rFonts w:asciiTheme="majorBidi" w:hAnsiTheme="majorBidi" w:cstheme="majorBidi"/>
        <w:noProof/>
        <w:sz w:val="28"/>
        <w:szCs w:val="28"/>
      </w:rPr>
      <w:t>40</w:t>
    </w:r>
    <w:r w:rsidRPr="008E0267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02A44" w14:textId="77777777" w:rsidR="00DB144D" w:rsidRDefault="00DB144D">
      <w:r>
        <w:separator/>
      </w:r>
    </w:p>
  </w:footnote>
  <w:footnote w:type="continuationSeparator" w:id="0">
    <w:p w14:paraId="033F4853" w14:textId="77777777" w:rsidR="00DB144D" w:rsidRDefault="00DB144D">
      <w:r>
        <w:continuationSeparator/>
      </w:r>
    </w:p>
  </w:footnote>
  <w:footnote w:type="continuationNotice" w:id="1">
    <w:p w14:paraId="2975E681" w14:textId="77777777" w:rsidR="00DB144D" w:rsidRDefault="00DB14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05F71" w14:textId="77777777" w:rsidR="00837FA0" w:rsidRDefault="00837FA0" w:rsidP="008314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05217A2E" w14:textId="77777777" w:rsidR="00837FA0" w:rsidRPr="00831431" w:rsidRDefault="00837FA0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3216C37" w14:textId="707100D1" w:rsidR="00837FA0" w:rsidRPr="00831431" w:rsidRDefault="00837FA0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21407C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4405AFA8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AE5B0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119A774B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A394F22" w14:textId="4A96EE4D" w:rsidR="00837FA0" w:rsidRPr="00831431" w:rsidRDefault="00837FA0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21407C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01704388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A592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1A67A909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FF9C8DE" w14:textId="77777777" w:rsidR="00837FA0" w:rsidRPr="00831431" w:rsidRDefault="00837FA0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21407C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2F0E16B5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80040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47E6B2C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C9BBE52" w14:textId="77777777" w:rsidR="00837FA0" w:rsidRPr="00831431" w:rsidRDefault="00837FA0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21407C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25D3F601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EC4C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2D42DA81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DE1292F" w14:textId="77777777" w:rsidR="00837FA0" w:rsidRPr="00831431" w:rsidRDefault="00837FA0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21407C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5ABDD06A" w14:textId="77777777" w:rsidR="00837FA0" w:rsidRPr="00135AA3" w:rsidRDefault="00837FA0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FC08C" w14:textId="77777777" w:rsidR="007C4813" w:rsidRDefault="007C4813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4FAA86E9" w14:textId="77777777" w:rsidR="007C4813" w:rsidRPr="00831431" w:rsidRDefault="007C4813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C06807E" w14:textId="77777777" w:rsidR="007C4813" w:rsidRPr="00831431" w:rsidRDefault="007C4813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21407C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007C588A" w14:textId="77777777" w:rsidR="007C4813" w:rsidRPr="00135AA3" w:rsidRDefault="007C4813" w:rsidP="000F653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9153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3A7C077A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1F597F0" w14:textId="77777777" w:rsidR="00837FA0" w:rsidRPr="00831431" w:rsidRDefault="00837FA0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21407C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453634DD" w14:textId="77777777" w:rsidR="00837FA0" w:rsidRPr="00135AA3" w:rsidRDefault="00837FA0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97039" w14:textId="77777777" w:rsidR="00837FA0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ธนาคารไทยเครดิต จำกัด (มหาชน) และบริษัทย่อย</w:t>
    </w:r>
    <w:r>
      <w:rPr>
        <w:rFonts w:ascii="Angsana New" w:hAnsi="Angsana New" w:cs="Angsana New"/>
        <w:b/>
        <w:bCs/>
        <w:sz w:val="30"/>
        <w:szCs w:val="30"/>
      </w:rPr>
      <w:t xml:space="preserve"> </w:t>
    </w:r>
  </w:p>
  <w:p w14:paraId="729327F3" w14:textId="77777777" w:rsidR="00837FA0" w:rsidRPr="00831431" w:rsidRDefault="00837FA0" w:rsidP="00607C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831431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5D29DF1" w14:textId="77777777" w:rsidR="00837FA0" w:rsidRPr="00831431" w:rsidRDefault="00837FA0" w:rsidP="0016153B">
    <w:pPr>
      <w:pStyle w:val="acctmainheading"/>
      <w:spacing w:after="0" w:line="240" w:lineRule="atLeast"/>
      <w:rPr>
        <w:rFonts w:asciiTheme="majorBidi" w:hAnsiTheme="majorBidi" w:cstheme="majorBidi"/>
        <w:bCs/>
        <w:sz w:val="30"/>
        <w:szCs w:val="30"/>
        <w:lang w:val="en-US" w:bidi="th-TH"/>
      </w:rPr>
    </w:pPr>
    <w:r w:rsidRPr="0021407C">
      <w:rPr>
        <w:rFonts w:asciiTheme="majorBidi" w:hAnsiTheme="majorBidi" w:cstheme="maj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 xml:space="preserve">31 </w:t>
    </w:r>
    <w:r w:rsidRPr="0021407C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มีนาคม </w:t>
    </w:r>
    <w:r w:rsidRPr="0021407C">
      <w:rPr>
        <w:rFonts w:asciiTheme="majorBidi" w:hAnsiTheme="majorBidi" w:cstheme="majorBidi"/>
        <w:bCs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bCs/>
        <w:sz w:val="30"/>
        <w:szCs w:val="30"/>
        <w:lang w:val="en-US" w:bidi="th-TH"/>
      </w:rPr>
      <w:t xml:space="preserve">8 </w:t>
    </w:r>
    <w:r w:rsidRPr="00831431">
      <w:rPr>
        <w:rFonts w:asciiTheme="majorBidi" w:hAnsiTheme="majorBidi" w:cstheme="majorBidi"/>
        <w:bCs/>
        <w:sz w:val="30"/>
        <w:szCs w:val="30"/>
        <w:cs/>
        <w:lang w:val="en-US" w:bidi="th-TH"/>
      </w:rPr>
      <w:t>(ไม่ได้ตรวจสอบ)</w:t>
    </w:r>
  </w:p>
  <w:p w14:paraId="07FFCFE8" w14:textId="77777777" w:rsidR="00837FA0" w:rsidRPr="002321E9" w:rsidRDefault="00837FA0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165393627">
    <w:abstractNumId w:val="0"/>
  </w:num>
  <w:num w:numId="2" w16cid:durableId="173542446">
    <w:abstractNumId w:val="5"/>
  </w:num>
  <w:num w:numId="3" w16cid:durableId="1553810112">
    <w:abstractNumId w:val="14"/>
  </w:num>
  <w:num w:numId="4" w16cid:durableId="2126800703">
    <w:abstractNumId w:val="0"/>
  </w:num>
  <w:num w:numId="5" w16cid:durableId="622997947">
    <w:abstractNumId w:val="0"/>
  </w:num>
  <w:num w:numId="6" w16cid:durableId="2060981727">
    <w:abstractNumId w:val="3"/>
  </w:num>
  <w:num w:numId="7" w16cid:durableId="141507924">
    <w:abstractNumId w:val="7"/>
  </w:num>
  <w:num w:numId="8" w16cid:durableId="503739212">
    <w:abstractNumId w:val="20"/>
  </w:num>
  <w:num w:numId="9" w16cid:durableId="1387921416">
    <w:abstractNumId w:val="19"/>
  </w:num>
  <w:num w:numId="10" w16cid:durableId="1810631844">
    <w:abstractNumId w:val="12"/>
  </w:num>
  <w:num w:numId="11" w16cid:durableId="522859776">
    <w:abstractNumId w:val="1"/>
  </w:num>
  <w:num w:numId="12" w16cid:durableId="2087604509">
    <w:abstractNumId w:val="6"/>
  </w:num>
  <w:num w:numId="13" w16cid:durableId="436952067">
    <w:abstractNumId w:val="0"/>
  </w:num>
  <w:num w:numId="14" w16cid:durableId="2124958789">
    <w:abstractNumId w:val="4"/>
  </w:num>
  <w:num w:numId="15" w16cid:durableId="1418207445">
    <w:abstractNumId w:val="17"/>
  </w:num>
  <w:num w:numId="16" w16cid:durableId="433402245">
    <w:abstractNumId w:val="8"/>
  </w:num>
  <w:num w:numId="17" w16cid:durableId="738943205">
    <w:abstractNumId w:val="11"/>
  </w:num>
  <w:num w:numId="18" w16cid:durableId="118573959">
    <w:abstractNumId w:val="10"/>
  </w:num>
  <w:num w:numId="19" w16cid:durableId="1780370805">
    <w:abstractNumId w:val="15"/>
  </w:num>
  <w:num w:numId="20" w16cid:durableId="316765311">
    <w:abstractNumId w:val="13"/>
  </w:num>
  <w:num w:numId="21" w16cid:durableId="1449860991">
    <w:abstractNumId w:val="9"/>
  </w:num>
  <w:num w:numId="22" w16cid:durableId="1452625260">
    <w:abstractNumId w:val="18"/>
  </w:num>
  <w:num w:numId="23" w16cid:durableId="339626849">
    <w:abstractNumId w:val="2"/>
  </w:num>
  <w:num w:numId="24" w16cid:durableId="690374783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CD"/>
    <w:rsid w:val="00001BEF"/>
    <w:rsid w:val="00001F8A"/>
    <w:rsid w:val="0000200C"/>
    <w:rsid w:val="000025CB"/>
    <w:rsid w:val="0000264D"/>
    <w:rsid w:val="000026F1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611"/>
    <w:rsid w:val="00005852"/>
    <w:rsid w:val="00005971"/>
    <w:rsid w:val="00005ACB"/>
    <w:rsid w:val="00005BAB"/>
    <w:rsid w:val="00005D4F"/>
    <w:rsid w:val="00005DC0"/>
    <w:rsid w:val="00006019"/>
    <w:rsid w:val="00006121"/>
    <w:rsid w:val="00006136"/>
    <w:rsid w:val="00006390"/>
    <w:rsid w:val="000064DE"/>
    <w:rsid w:val="00006518"/>
    <w:rsid w:val="00006690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03D"/>
    <w:rsid w:val="00011230"/>
    <w:rsid w:val="000112EE"/>
    <w:rsid w:val="000115FA"/>
    <w:rsid w:val="000115FB"/>
    <w:rsid w:val="0001164E"/>
    <w:rsid w:val="0001192B"/>
    <w:rsid w:val="0001193B"/>
    <w:rsid w:val="00011F66"/>
    <w:rsid w:val="00011F81"/>
    <w:rsid w:val="00012318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B83"/>
    <w:rsid w:val="0002001D"/>
    <w:rsid w:val="00020021"/>
    <w:rsid w:val="00020144"/>
    <w:rsid w:val="00020522"/>
    <w:rsid w:val="0002055E"/>
    <w:rsid w:val="00020700"/>
    <w:rsid w:val="00020728"/>
    <w:rsid w:val="00020855"/>
    <w:rsid w:val="00020882"/>
    <w:rsid w:val="0002090A"/>
    <w:rsid w:val="00020BF3"/>
    <w:rsid w:val="00020DE5"/>
    <w:rsid w:val="00020E2A"/>
    <w:rsid w:val="00020E35"/>
    <w:rsid w:val="00020EB4"/>
    <w:rsid w:val="00020F08"/>
    <w:rsid w:val="0002119C"/>
    <w:rsid w:val="00021255"/>
    <w:rsid w:val="00021740"/>
    <w:rsid w:val="000218CB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13"/>
    <w:rsid w:val="00023725"/>
    <w:rsid w:val="00023748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436"/>
    <w:rsid w:val="0002765C"/>
    <w:rsid w:val="00027A4F"/>
    <w:rsid w:val="00027BBA"/>
    <w:rsid w:val="00027BD5"/>
    <w:rsid w:val="00027C88"/>
    <w:rsid w:val="00027D74"/>
    <w:rsid w:val="00027DE4"/>
    <w:rsid w:val="00027E00"/>
    <w:rsid w:val="00027ED2"/>
    <w:rsid w:val="00027F67"/>
    <w:rsid w:val="0003010E"/>
    <w:rsid w:val="0003022F"/>
    <w:rsid w:val="00030329"/>
    <w:rsid w:val="0003050C"/>
    <w:rsid w:val="000307FB"/>
    <w:rsid w:val="00030AB6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5F70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0BA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700"/>
    <w:rsid w:val="00044721"/>
    <w:rsid w:val="00044872"/>
    <w:rsid w:val="00044BD7"/>
    <w:rsid w:val="00044DAA"/>
    <w:rsid w:val="00044E56"/>
    <w:rsid w:val="00044F47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00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4B1"/>
    <w:rsid w:val="00061514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201"/>
    <w:rsid w:val="000622A5"/>
    <w:rsid w:val="0006245C"/>
    <w:rsid w:val="0006258F"/>
    <w:rsid w:val="00062766"/>
    <w:rsid w:val="0006276B"/>
    <w:rsid w:val="000629BD"/>
    <w:rsid w:val="00062B25"/>
    <w:rsid w:val="00062BA6"/>
    <w:rsid w:val="00062C18"/>
    <w:rsid w:val="00062D07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DF1"/>
    <w:rsid w:val="00065008"/>
    <w:rsid w:val="00065061"/>
    <w:rsid w:val="00065163"/>
    <w:rsid w:val="00065178"/>
    <w:rsid w:val="0006537A"/>
    <w:rsid w:val="000654B1"/>
    <w:rsid w:val="000655B0"/>
    <w:rsid w:val="00065604"/>
    <w:rsid w:val="00065C5C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436"/>
    <w:rsid w:val="000675C1"/>
    <w:rsid w:val="000675C4"/>
    <w:rsid w:val="0006774B"/>
    <w:rsid w:val="0006779C"/>
    <w:rsid w:val="000677E1"/>
    <w:rsid w:val="000678DA"/>
    <w:rsid w:val="000679B9"/>
    <w:rsid w:val="00067A85"/>
    <w:rsid w:val="00067BEB"/>
    <w:rsid w:val="00067F8B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1B1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12"/>
    <w:rsid w:val="00072CBF"/>
    <w:rsid w:val="00072D96"/>
    <w:rsid w:val="00072E83"/>
    <w:rsid w:val="00073286"/>
    <w:rsid w:val="000732DB"/>
    <w:rsid w:val="00073367"/>
    <w:rsid w:val="0007349B"/>
    <w:rsid w:val="000736E0"/>
    <w:rsid w:val="00073848"/>
    <w:rsid w:val="00073C23"/>
    <w:rsid w:val="00074621"/>
    <w:rsid w:val="000746CF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155"/>
    <w:rsid w:val="00083324"/>
    <w:rsid w:val="00083497"/>
    <w:rsid w:val="0008376D"/>
    <w:rsid w:val="0008395E"/>
    <w:rsid w:val="00083971"/>
    <w:rsid w:val="000839E9"/>
    <w:rsid w:val="00083A90"/>
    <w:rsid w:val="00083E1D"/>
    <w:rsid w:val="00083E69"/>
    <w:rsid w:val="000840F1"/>
    <w:rsid w:val="00084299"/>
    <w:rsid w:val="00084311"/>
    <w:rsid w:val="000848D5"/>
    <w:rsid w:val="00084A47"/>
    <w:rsid w:val="00084E0C"/>
    <w:rsid w:val="00084E43"/>
    <w:rsid w:val="00084E93"/>
    <w:rsid w:val="00085156"/>
    <w:rsid w:val="00085178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A2C"/>
    <w:rsid w:val="00087CCE"/>
    <w:rsid w:val="00087D56"/>
    <w:rsid w:val="00087F67"/>
    <w:rsid w:val="00087F94"/>
    <w:rsid w:val="00087FC1"/>
    <w:rsid w:val="0009003B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11C3"/>
    <w:rsid w:val="000913A0"/>
    <w:rsid w:val="0009148D"/>
    <w:rsid w:val="000916C9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70A"/>
    <w:rsid w:val="00094807"/>
    <w:rsid w:val="0009490F"/>
    <w:rsid w:val="00094999"/>
    <w:rsid w:val="00094BAF"/>
    <w:rsid w:val="00094D1B"/>
    <w:rsid w:val="00094DE5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95E"/>
    <w:rsid w:val="00097B47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0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E9C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35D"/>
    <w:rsid w:val="000A3415"/>
    <w:rsid w:val="000A37E2"/>
    <w:rsid w:val="000A390B"/>
    <w:rsid w:val="000A390C"/>
    <w:rsid w:val="000A398B"/>
    <w:rsid w:val="000A3C95"/>
    <w:rsid w:val="000A4114"/>
    <w:rsid w:val="000A4180"/>
    <w:rsid w:val="000A4192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80"/>
    <w:rsid w:val="000A5E70"/>
    <w:rsid w:val="000A5ED5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4DC"/>
    <w:rsid w:val="000B2564"/>
    <w:rsid w:val="000B2595"/>
    <w:rsid w:val="000B2675"/>
    <w:rsid w:val="000B268E"/>
    <w:rsid w:val="000B280A"/>
    <w:rsid w:val="000B287F"/>
    <w:rsid w:val="000B2DA6"/>
    <w:rsid w:val="000B2F43"/>
    <w:rsid w:val="000B33C5"/>
    <w:rsid w:val="000B33FE"/>
    <w:rsid w:val="000B353D"/>
    <w:rsid w:val="000B376B"/>
    <w:rsid w:val="000B3DCD"/>
    <w:rsid w:val="000B4309"/>
    <w:rsid w:val="000B44E3"/>
    <w:rsid w:val="000B47CB"/>
    <w:rsid w:val="000B48C6"/>
    <w:rsid w:val="000B48F4"/>
    <w:rsid w:val="000B4B32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A90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998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6FB4"/>
    <w:rsid w:val="000C7237"/>
    <w:rsid w:val="000C7702"/>
    <w:rsid w:val="000C78CE"/>
    <w:rsid w:val="000C7BF5"/>
    <w:rsid w:val="000C7C98"/>
    <w:rsid w:val="000C7FD4"/>
    <w:rsid w:val="000D01FE"/>
    <w:rsid w:val="000D041B"/>
    <w:rsid w:val="000D0562"/>
    <w:rsid w:val="000D08FD"/>
    <w:rsid w:val="000D0A36"/>
    <w:rsid w:val="000D0A7A"/>
    <w:rsid w:val="000D0AE2"/>
    <w:rsid w:val="000D0CDC"/>
    <w:rsid w:val="000D0FED"/>
    <w:rsid w:val="000D1296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62E"/>
    <w:rsid w:val="000D276E"/>
    <w:rsid w:val="000D2BED"/>
    <w:rsid w:val="000D2D38"/>
    <w:rsid w:val="000D2EF9"/>
    <w:rsid w:val="000D30D7"/>
    <w:rsid w:val="000D31A0"/>
    <w:rsid w:val="000D31E5"/>
    <w:rsid w:val="000D3327"/>
    <w:rsid w:val="000D346B"/>
    <w:rsid w:val="000D3540"/>
    <w:rsid w:val="000D3629"/>
    <w:rsid w:val="000D3725"/>
    <w:rsid w:val="000D3B06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433"/>
    <w:rsid w:val="000D7607"/>
    <w:rsid w:val="000D7721"/>
    <w:rsid w:val="000D7FE2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F18"/>
    <w:rsid w:val="000E4039"/>
    <w:rsid w:val="000E4154"/>
    <w:rsid w:val="000E4243"/>
    <w:rsid w:val="000E42B7"/>
    <w:rsid w:val="000E430F"/>
    <w:rsid w:val="000E44BF"/>
    <w:rsid w:val="000E45A7"/>
    <w:rsid w:val="000E45AB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6FC5"/>
    <w:rsid w:val="000E7145"/>
    <w:rsid w:val="000E7766"/>
    <w:rsid w:val="000E78E1"/>
    <w:rsid w:val="000E7902"/>
    <w:rsid w:val="000E7AEE"/>
    <w:rsid w:val="000E7D46"/>
    <w:rsid w:val="000F0054"/>
    <w:rsid w:val="000F0217"/>
    <w:rsid w:val="000F0232"/>
    <w:rsid w:val="000F0637"/>
    <w:rsid w:val="000F0832"/>
    <w:rsid w:val="000F0881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955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6D"/>
    <w:rsid w:val="000F33E2"/>
    <w:rsid w:val="000F3869"/>
    <w:rsid w:val="000F3B1D"/>
    <w:rsid w:val="000F3BAD"/>
    <w:rsid w:val="000F3C79"/>
    <w:rsid w:val="000F3F65"/>
    <w:rsid w:val="000F412F"/>
    <w:rsid w:val="000F443E"/>
    <w:rsid w:val="000F4524"/>
    <w:rsid w:val="000F456B"/>
    <w:rsid w:val="000F466D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2F7"/>
    <w:rsid w:val="000F6356"/>
    <w:rsid w:val="000F6488"/>
    <w:rsid w:val="000F64E7"/>
    <w:rsid w:val="000F6531"/>
    <w:rsid w:val="000F65F5"/>
    <w:rsid w:val="000F6B1F"/>
    <w:rsid w:val="000F6F02"/>
    <w:rsid w:val="000F6F4B"/>
    <w:rsid w:val="000F6FBD"/>
    <w:rsid w:val="000F700F"/>
    <w:rsid w:val="000F71DD"/>
    <w:rsid w:val="000F7354"/>
    <w:rsid w:val="000F7BD9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A4"/>
    <w:rsid w:val="00101CFC"/>
    <w:rsid w:val="00101D0C"/>
    <w:rsid w:val="00101E1D"/>
    <w:rsid w:val="00102474"/>
    <w:rsid w:val="00102600"/>
    <w:rsid w:val="0010284B"/>
    <w:rsid w:val="001028C1"/>
    <w:rsid w:val="00102CA6"/>
    <w:rsid w:val="00102EB1"/>
    <w:rsid w:val="001031F9"/>
    <w:rsid w:val="00103224"/>
    <w:rsid w:val="00103304"/>
    <w:rsid w:val="00103628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4D85"/>
    <w:rsid w:val="0010503C"/>
    <w:rsid w:val="00105246"/>
    <w:rsid w:val="001053F1"/>
    <w:rsid w:val="00105D39"/>
    <w:rsid w:val="00105E29"/>
    <w:rsid w:val="00105E2F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DA0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4FA"/>
    <w:rsid w:val="00112677"/>
    <w:rsid w:val="00112773"/>
    <w:rsid w:val="00112D60"/>
    <w:rsid w:val="00112DEE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C68"/>
    <w:rsid w:val="00114D64"/>
    <w:rsid w:val="00114DEB"/>
    <w:rsid w:val="00114DFA"/>
    <w:rsid w:val="0011561F"/>
    <w:rsid w:val="00115B5F"/>
    <w:rsid w:val="00115B7F"/>
    <w:rsid w:val="00115C8D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577"/>
    <w:rsid w:val="001175A4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8B6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02"/>
    <w:rsid w:val="001217B0"/>
    <w:rsid w:val="0012182C"/>
    <w:rsid w:val="00121944"/>
    <w:rsid w:val="00122202"/>
    <w:rsid w:val="001224A3"/>
    <w:rsid w:val="00122505"/>
    <w:rsid w:val="00122644"/>
    <w:rsid w:val="0012295A"/>
    <w:rsid w:val="00122A8E"/>
    <w:rsid w:val="00122B08"/>
    <w:rsid w:val="00122BAF"/>
    <w:rsid w:val="00122D3A"/>
    <w:rsid w:val="00122F76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DBE"/>
    <w:rsid w:val="00124335"/>
    <w:rsid w:val="00124644"/>
    <w:rsid w:val="001246CB"/>
    <w:rsid w:val="00124898"/>
    <w:rsid w:val="00124970"/>
    <w:rsid w:val="00124B44"/>
    <w:rsid w:val="00124D32"/>
    <w:rsid w:val="00124FCF"/>
    <w:rsid w:val="0012508D"/>
    <w:rsid w:val="00125274"/>
    <w:rsid w:val="00125750"/>
    <w:rsid w:val="00125754"/>
    <w:rsid w:val="001257C6"/>
    <w:rsid w:val="00125877"/>
    <w:rsid w:val="00125A87"/>
    <w:rsid w:val="001263D6"/>
    <w:rsid w:val="001265B4"/>
    <w:rsid w:val="001267B2"/>
    <w:rsid w:val="00126A11"/>
    <w:rsid w:val="00126C48"/>
    <w:rsid w:val="00126E8B"/>
    <w:rsid w:val="0012709C"/>
    <w:rsid w:val="001271B4"/>
    <w:rsid w:val="001271B5"/>
    <w:rsid w:val="001271FE"/>
    <w:rsid w:val="00127422"/>
    <w:rsid w:val="0012750F"/>
    <w:rsid w:val="0012761C"/>
    <w:rsid w:val="001276F3"/>
    <w:rsid w:val="0012795F"/>
    <w:rsid w:val="00127973"/>
    <w:rsid w:val="00127B3E"/>
    <w:rsid w:val="0013011B"/>
    <w:rsid w:val="00130545"/>
    <w:rsid w:val="00130588"/>
    <w:rsid w:val="001305BB"/>
    <w:rsid w:val="00130698"/>
    <w:rsid w:val="00130899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24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435"/>
    <w:rsid w:val="0013461E"/>
    <w:rsid w:val="001346D4"/>
    <w:rsid w:val="00134AC9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6D"/>
    <w:rsid w:val="00137619"/>
    <w:rsid w:val="001377AE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B75"/>
    <w:rsid w:val="00140BB9"/>
    <w:rsid w:val="00140D46"/>
    <w:rsid w:val="001411CF"/>
    <w:rsid w:val="0014122C"/>
    <w:rsid w:val="001414A3"/>
    <w:rsid w:val="001415B0"/>
    <w:rsid w:val="001418E0"/>
    <w:rsid w:val="001419A6"/>
    <w:rsid w:val="00141A20"/>
    <w:rsid w:val="00141BF7"/>
    <w:rsid w:val="00141D2E"/>
    <w:rsid w:val="00141D3A"/>
    <w:rsid w:val="00141FC7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49B"/>
    <w:rsid w:val="00145522"/>
    <w:rsid w:val="001455E8"/>
    <w:rsid w:val="001457CD"/>
    <w:rsid w:val="00145930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8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0D"/>
    <w:rsid w:val="001508AE"/>
    <w:rsid w:val="001508F8"/>
    <w:rsid w:val="00150BD1"/>
    <w:rsid w:val="0015162A"/>
    <w:rsid w:val="00151AD7"/>
    <w:rsid w:val="00151CA8"/>
    <w:rsid w:val="00151EDF"/>
    <w:rsid w:val="001520E7"/>
    <w:rsid w:val="001522E5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B4F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416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53B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E95"/>
    <w:rsid w:val="00162FFC"/>
    <w:rsid w:val="00163049"/>
    <w:rsid w:val="00163095"/>
    <w:rsid w:val="001634A2"/>
    <w:rsid w:val="001637E6"/>
    <w:rsid w:val="00163852"/>
    <w:rsid w:val="001639BA"/>
    <w:rsid w:val="00163C0C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903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1"/>
    <w:rsid w:val="00173786"/>
    <w:rsid w:val="00173987"/>
    <w:rsid w:val="00173C24"/>
    <w:rsid w:val="00173D47"/>
    <w:rsid w:val="00173DC0"/>
    <w:rsid w:val="00173F00"/>
    <w:rsid w:val="00173F47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347"/>
    <w:rsid w:val="00180419"/>
    <w:rsid w:val="001804E5"/>
    <w:rsid w:val="001805E5"/>
    <w:rsid w:val="0018075B"/>
    <w:rsid w:val="00180A42"/>
    <w:rsid w:val="00180AE8"/>
    <w:rsid w:val="00180AF3"/>
    <w:rsid w:val="00180DB8"/>
    <w:rsid w:val="0018108A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1F3C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2FE"/>
    <w:rsid w:val="00183341"/>
    <w:rsid w:val="001835BA"/>
    <w:rsid w:val="00183751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59"/>
    <w:rsid w:val="001859B1"/>
    <w:rsid w:val="00185AB8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B24"/>
    <w:rsid w:val="00190CD1"/>
    <w:rsid w:val="00190D01"/>
    <w:rsid w:val="00191564"/>
    <w:rsid w:val="001915DD"/>
    <w:rsid w:val="001917FD"/>
    <w:rsid w:val="0019183E"/>
    <w:rsid w:val="001918DC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CB5"/>
    <w:rsid w:val="00192F3E"/>
    <w:rsid w:val="00192F72"/>
    <w:rsid w:val="00193035"/>
    <w:rsid w:val="001933EA"/>
    <w:rsid w:val="00193427"/>
    <w:rsid w:val="0019350D"/>
    <w:rsid w:val="00193725"/>
    <w:rsid w:val="00193852"/>
    <w:rsid w:val="001939A3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505C"/>
    <w:rsid w:val="00195149"/>
    <w:rsid w:val="00195304"/>
    <w:rsid w:val="001954B9"/>
    <w:rsid w:val="00195516"/>
    <w:rsid w:val="00195790"/>
    <w:rsid w:val="00195A92"/>
    <w:rsid w:val="00195AA1"/>
    <w:rsid w:val="00195AD7"/>
    <w:rsid w:val="00195B1F"/>
    <w:rsid w:val="00195DC1"/>
    <w:rsid w:val="00195EBD"/>
    <w:rsid w:val="00196029"/>
    <w:rsid w:val="00196169"/>
    <w:rsid w:val="00196228"/>
    <w:rsid w:val="00196344"/>
    <w:rsid w:val="001964A9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0E"/>
    <w:rsid w:val="001A2944"/>
    <w:rsid w:val="001A2ACE"/>
    <w:rsid w:val="001A2DAE"/>
    <w:rsid w:val="001A2DCB"/>
    <w:rsid w:val="001A2DEE"/>
    <w:rsid w:val="001A2EDF"/>
    <w:rsid w:val="001A2F0F"/>
    <w:rsid w:val="001A2FE6"/>
    <w:rsid w:val="001A3281"/>
    <w:rsid w:val="001A3570"/>
    <w:rsid w:val="001A3576"/>
    <w:rsid w:val="001A35BC"/>
    <w:rsid w:val="001A3883"/>
    <w:rsid w:val="001A3BC7"/>
    <w:rsid w:val="001A3DDE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C54"/>
    <w:rsid w:val="001A4D40"/>
    <w:rsid w:val="001A4F65"/>
    <w:rsid w:val="001A5098"/>
    <w:rsid w:val="001A52A8"/>
    <w:rsid w:val="001A568F"/>
    <w:rsid w:val="001A5859"/>
    <w:rsid w:val="001A5C0B"/>
    <w:rsid w:val="001A5C52"/>
    <w:rsid w:val="001A5CAA"/>
    <w:rsid w:val="001A5E35"/>
    <w:rsid w:val="001A6062"/>
    <w:rsid w:val="001A61B6"/>
    <w:rsid w:val="001A649F"/>
    <w:rsid w:val="001A65B3"/>
    <w:rsid w:val="001A6B1F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B46"/>
    <w:rsid w:val="001A7C47"/>
    <w:rsid w:val="001A7D18"/>
    <w:rsid w:val="001B025A"/>
    <w:rsid w:val="001B0394"/>
    <w:rsid w:val="001B0471"/>
    <w:rsid w:val="001B0809"/>
    <w:rsid w:val="001B087C"/>
    <w:rsid w:val="001B0CF7"/>
    <w:rsid w:val="001B0E0D"/>
    <w:rsid w:val="001B0F87"/>
    <w:rsid w:val="001B124F"/>
    <w:rsid w:val="001B127F"/>
    <w:rsid w:val="001B13DD"/>
    <w:rsid w:val="001B1480"/>
    <w:rsid w:val="001B1483"/>
    <w:rsid w:val="001B15BE"/>
    <w:rsid w:val="001B1625"/>
    <w:rsid w:val="001B1684"/>
    <w:rsid w:val="001B1B48"/>
    <w:rsid w:val="001B1BE6"/>
    <w:rsid w:val="001B1C3E"/>
    <w:rsid w:val="001B1D5B"/>
    <w:rsid w:val="001B1EFC"/>
    <w:rsid w:val="001B1FB2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596"/>
    <w:rsid w:val="001B3635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B0D"/>
    <w:rsid w:val="001B4C9C"/>
    <w:rsid w:val="001B4F5D"/>
    <w:rsid w:val="001B4F5E"/>
    <w:rsid w:val="001B4FED"/>
    <w:rsid w:val="001B514E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CE8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34B"/>
    <w:rsid w:val="001C1415"/>
    <w:rsid w:val="001C165A"/>
    <w:rsid w:val="001C1823"/>
    <w:rsid w:val="001C19B6"/>
    <w:rsid w:val="001C1A2B"/>
    <w:rsid w:val="001C1A36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FF9"/>
    <w:rsid w:val="001C330C"/>
    <w:rsid w:val="001C334B"/>
    <w:rsid w:val="001C351A"/>
    <w:rsid w:val="001C35E0"/>
    <w:rsid w:val="001C367A"/>
    <w:rsid w:val="001C393D"/>
    <w:rsid w:val="001C3B09"/>
    <w:rsid w:val="001C3BBB"/>
    <w:rsid w:val="001C3C91"/>
    <w:rsid w:val="001C41F3"/>
    <w:rsid w:val="001C4325"/>
    <w:rsid w:val="001C486D"/>
    <w:rsid w:val="001C48EE"/>
    <w:rsid w:val="001C4995"/>
    <w:rsid w:val="001C4A99"/>
    <w:rsid w:val="001C4DD1"/>
    <w:rsid w:val="001C50F2"/>
    <w:rsid w:val="001C52F8"/>
    <w:rsid w:val="001C5421"/>
    <w:rsid w:val="001C5425"/>
    <w:rsid w:val="001C54EB"/>
    <w:rsid w:val="001C5927"/>
    <w:rsid w:val="001C5939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BC1"/>
    <w:rsid w:val="001C7FB4"/>
    <w:rsid w:val="001D0217"/>
    <w:rsid w:val="001D030B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5D8"/>
    <w:rsid w:val="001D1638"/>
    <w:rsid w:val="001D174E"/>
    <w:rsid w:val="001D17BF"/>
    <w:rsid w:val="001D1889"/>
    <w:rsid w:val="001D189B"/>
    <w:rsid w:val="001D1AB6"/>
    <w:rsid w:val="001D1B68"/>
    <w:rsid w:val="001D1E4E"/>
    <w:rsid w:val="001D21FC"/>
    <w:rsid w:val="001D2824"/>
    <w:rsid w:val="001D2ABC"/>
    <w:rsid w:val="001D2C78"/>
    <w:rsid w:val="001D2C80"/>
    <w:rsid w:val="001D2E8E"/>
    <w:rsid w:val="001D2FEC"/>
    <w:rsid w:val="001D302B"/>
    <w:rsid w:val="001D3851"/>
    <w:rsid w:val="001D38AB"/>
    <w:rsid w:val="001D396A"/>
    <w:rsid w:val="001D3BFB"/>
    <w:rsid w:val="001D3DA4"/>
    <w:rsid w:val="001D3DFA"/>
    <w:rsid w:val="001D4174"/>
    <w:rsid w:val="001D4343"/>
    <w:rsid w:val="001D4459"/>
    <w:rsid w:val="001D45C5"/>
    <w:rsid w:val="001D4711"/>
    <w:rsid w:val="001D4F3A"/>
    <w:rsid w:val="001D522E"/>
    <w:rsid w:val="001D549D"/>
    <w:rsid w:val="001D5645"/>
    <w:rsid w:val="001D584E"/>
    <w:rsid w:val="001D5D3F"/>
    <w:rsid w:val="001D5D99"/>
    <w:rsid w:val="001D5DAD"/>
    <w:rsid w:val="001D5EA6"/>
    <w:rsid w:val="001D5F8A"/>
    <w:rsid w:val="001D624C"/>
    <w:rsid w:val="001D65E4"/>
    <w:rsid w:val="001D6C21"/>
    <w:rsid w:val="001D6F41"/>
    <w:rsid w:val="001D73E2"/>
    <w:rsid w:val="001D7517"/>
    <w:rsid w:val="001D757C"/>
    <w:rsid w:val="001D792D"/>
    <w:rsid w:val="001D7A44"/>
    <w:rsid w:val="001D7B7D"/>
    <w:rsid w:val="001D7DA1"/>
    <w:rsid w:val="001D7E5C"/>
    <w:rsid w:val="001D7F15"/>
    <w:rsid w:val="001E003D"/>
    <w:rsid w:val="001E01FE"/>
    <w:rsid w:val="001E084A"/>
    <w:rsid w:val="001E08D6"/>
    <w:rsid w:val="001E0976"/>
    <w:rsid w:val="001E0CE4"/>
    <w:rsid w:val="001E12E9"/>
    <w:rsid w:val="001E1302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1F6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1E7"/>
    <w:rsid w:val="001E354B"/>
    <w:rsid w:val="001E3925"/>
    <w:rsid w:val="001E3A83"/>
    <w:rsid w:val="001E3A8F"/>
    <w:rsid w:val="001E3F31"/>
    <w:rsid w:val="001E4302"/>
    <w:rsid w:val="001E45B6"/>
    <w:rsid w:val="001E45BD"/>
    <w:rsid w:val="001E4733"/>
    <w:rsid w:val="001E4798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3EC3"/>
    <w:rsid w:val="001F40DC"/>
    <w:rsid w:val="001F44EE"/>
    <w:rsid w:val="001F48BE"/>
    <w:rsid w:val="001F4954"/>
    <w:rsid w:val="001F49AA"/>
    <w:rsid w:val="001F49FE"/>
    <w:rsid w:val="001F4F5E"/>
    <w:rsid w:val="001F5143"/>
    <w:rsid w:val="001F51B1"/>
    <w:rsid w:val="001F53DF"/>
    <w:rsid w:val="001F5479"/>
    <w:rsid w:val="001F568E"/>
    <w:rsid w:val="001F5B18"/>
    <w:rsid w:val="001F5C19"/>
    <w:rsid w:val="001F5C3D"/>
    <w:rsid w:val="001F5F2A"/>
    <w:rsid w:val="001F5FD9"/>
    <w:rsid w:val="001F6027"/>
    <w:rsid w:val="001F624B"/>
    <w:rsid w:val="001F648C"/>
    <w:rsid w:val="001F6556"/>
    <w:rsid w:val="001F663E"/>
    <w:rsid w:val="001F680F"/>
    <w:rsid w:val="001F69AD"/>
    <w:rsid w:val="001F69E9"/>
    <w:rsid w:val="001F6A92"/>
    <w:rsid w:val="001F6DAD"/>
    <w:rsid w:val="001F7627"/>
    <w:rsid w:val="001F788B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EF"/>
    <w:rsid w:val="00201484"/>
    <w:rsid w:val="002014D4"/>
    <w:rsid w:val="00201514"/>
    <w:rsid w:val="00201552"/>
    <w:rsid w:val="0020157D"/>
    <w:rsid w:val="002015A0"/>
    <w:rsid w:val="00201AA0"/>
    <w:rsid w:val="00201CF8"/>
    <w:rsid w:val="00201FB1"/>
    <w:rsid w:val="002022E2"/>
    <w:rsid w:val="00202491"/>
    <w:rsid w:val="00202580"/>
    <w:rsid w:val="002025AC"/>
    <w:rsid w:val="002027CA"/>
    <w:rsid w:val="00202B12"/>
    <w:rsid w:val="00202C2E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621"/>
    <w:rsid w:val="00204E6B"/>
    <w:rsid w:val="00204E7A"/>
    <w:rsid w:val="00204EA3"/>
    <w:rsid w:val="00204EAC"/>
    <w:rsid w:val="00204F4F"/>
    <w:rsid w:val="0020518E"/>
    <w:rsid w:val="002052BC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519"/>
    <w:rsid w:val="002105E3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0EB"/>
    <w:rsid w:val="00213131"/>
    <w:rsid w:val="002131C8"/>
    <w:rsid w:val="0021327E"/>
    <w:rsid w:val="0021345E"/>
    <w:rsid w:val="002134EA"/>
    <w:rsid w:val="002135AD"/>
    <w:rsid w:val="0021383B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3E0"/>
    <w:rsid w:val="00215620"/>
    <w:rsid w:val="002157A1"/>
    <w:rsid w:val="002158F7"/>
    <w:rsid w:val="00215947"/>
    <w:rsid w:val="00215A71"/>
    <w:rsid w:val="00215AA2"/>
    <w:rsid w:val="00215EB8"/>
    <w:rsid w:val="00216313"/>
    <w:rsid w:val="00216936"/>
    <w:rsid w:val="00216ADD"/>
    <w:rsid w:val="00216BFB"/>
    <w:rsid w:val="00217196"/>
    <w:rsid w:val="002171F5"/>
    <w:rsid w:val="00217246"/>
    <w:rsid w:val="002172D0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81F"/>
    <w:rsid w:val="00231843"/>
    <w:rsid w:val="00231920"/>
    <w:rsid w:val="00231A7F"/>
    <w:rsid w:val="00231C4B"/>
    <w:rsid w:val="00231EE0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F08"/>
    <w:rsid w:val="00234014"/>
    <w:rsid w:val="0023412E"/>
    <w:rsid w:val="00234649"/>
    <w:rsid w:val="0023466B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A"/>
    <w:rsid w:val="0023690C"/>
    <w:rsid w:val="00236D1C"/>
    <w:rsid w:val="00236EFF"/>
    <w:rsid w:val="00236F7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CD7"/>
    <w:rsid w:val="00240E83"/>
    <w:rsid w:val="00240FB9"/>
    <w:rsid w:val="002412E7"/>
    <w:rsid w:val="0024154A"/>
    <w:rsid w:val="002416E4"/>
    <w:rsid w:val="0024177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6BB"/>
    <w:rsid w:val="0024399A"/>
    <w:rsid w:val="00243C61"/>
    <w:rsid w:val="00243DB3"/>
    <w:rsid w:val="002442ED"/>
    <w:rsid w:val="0024430F"/>
    <w:rsid w:val="002443B7"/>
    <w:rsid w:val="00244482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E6B"/>
    <w:rsid w:val="00245FBF"/>
    <w:rsid w:val="002463A1"/>
    <w:rsid w:val="0024673B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43D"/>
    <w:rsid w:val="0025164D"/>
    <w:rsid w:val="002516C8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BE1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F18"/>
    <w:rsid w:val="00261002"/>
    <w:rsid w:val="00261074"/>
    <w:rsid w:val="00261652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77"/>
    <w:rsid w:val="00264D2E"/>
    <w:rsid w:val="00264E01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0C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5CE"/>
    <w:rsid w:val="00270617"/>
    <w:rsid w:val="00270C49"/>
    <w:rsid w:val="00270D87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ED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49"/>
    <w:rsid w:val="002742C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A3E"/>
    <w:rsid w:val="00280B2C"/>
    <w:rsid w:val="00280FD5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AA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995"/>
    <w:rsid w:val="00285AF5"/>
    <w:rsid w:val="00285AF9"/>
    <w:rsid w:val="00285E48"/>
    <w:rsid w:val="00285FE6"/>
    <w:rsid w:val="002865F4"/>
    <w:rsid w:val="00286617"/>
    <w:rsid w:val="00286671"/>
    <w:rsid w:val="002867D7"/>
    <w:rsid w:val="00286A6E"/>
    <w:rsid w:val="00286A8B"/>
    <w:rsid w:val="00286EAF"/>
    <w:rsid w:val="002870A6"/>
    <w:rsid w:val="00287416"/>
    <w:rsid w:val="0028799B"/>
    <w:rsid w:val="00287BD2"/>
    <w:rsid w:val="00287C63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D1B"/>
    <w:rsid w:val="00290E79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84F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1A7"/>
    <w:rsid w:val="00294648"/>
    <w:rsid w:val="00294672"/>
    <w:rsid w:val="00294835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5E5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7F2"/>
    <w:rsid w:val="002968DE"/>
    <w:rsid w:val="00296A92"/>
    <w:rsid w:val="00297001"/>
    <w:rsid w:val="002975B1"/>
    <w:rsid w:val="0029777E"/>
    <w:rsid w:val="00297B2C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1F3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C43"/>
    <w:rsid w:val="002A2D02"/>
    <w:rsid w:val="002A2D24"/>
    <w:rsid w:val="002A2DBB"/>
    <w:rsid w:val="002A32F9"/>
    <w:rsid w:val="002A370B"/>
    <w:rsid w:val="002A37CB"/>
    <w:rsid w:val="002A3B24"/>
    <w:rsid w:val="002A3DA2"/>
    <w:rsid w:val="002A443C"/>
    <w:rsid w:val="002A4469"/>
    <w:rsid w:val="002A447F"/>
    <w:rsid w:val="002A4649"/>
    <w:rsid w:val="002A4745"/>
    <w:rsid w:val="002A495F"/>
    <w:rsid w:val="002A4B3E"/>
    <w:rsid w:val="002A4B64"/>
    <w:rsid w:val="002A4C02"/>
    <w:rsid w:val="002A4D2F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8E7"/>
    <w:rsid w:val="002A6908"/>
    <w:rsid w:val="002A6930"/>
    <w:rsid w:val="002A6B6B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A66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DE1"/>
    <w:rsid w:val="002B3EC7"/>
    <w:rsid w:val="002B3FF8"/>
    <w:rsid w:val="002B4147"/>
    <w:rsid w:val="002B41AE"/>
    <w:rsid w:val="002B41D6"/>
    <w:rsid w:val="002B428F"/>
    <w:rsid w:val="002B42FB"/>
    <w:rsid w:val="002B434E"/>
    <w:rsid w:val="002B4F5D"/>
    <w:rsid w:val="002B5026"/>
    <w:rsid w:val="002B5037"/>
    <w:rsid w:val="002B505F"/>
    <w:rsid w:val="002B5240"/>
    <w:rsid w:val="002B52E6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BC2"/>
    <w:rsid w:val="002B6DED"/>
    <w:rsid w:val="002B7001"/>
    <w:rsid w:val="002B7055"/>
    <w:rsid w:val="002B70AC"/>
    <w:rsid w:val="002B70D3"/>
    <w:rsid w:val="002B71F8"/>
    <w:rsid w:val="002B7210"/>
    <w:rsid w:val="002B749D"/>
    <w:rsid w:val="002B750B"/>
    <w:rsid w:val="002B75DA"/>
    <w:rsid w:val="002B7981"/>
    <w:rsid w:val="002B79BA"/>
    <w:rsid w:val="002B79C8"/>
    <w:rsid w:val="002B7C5A"/>
    <w:rsid w:val="002B7D88"/>
    <w:rsid w:val="002B7F9D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8F"/>
    <w:rsid w:val="002C36F6"/>
    <w:rsid w:val="002C3738"/>
    <w:rsid w:val="002C3B9E"/>
    <w:rsid w:val="002C3C07"/>
    <w:rsid w:val="002C4417"/>
    <w:rsid w:val="002C4425"/>
    <w:rsid w:val="002C461D"/>
    <w:rsid w:val="002C4AF6"/>
    <w:rsid w:val="002C519B"/>
    <w:rsid w:val="002C578A"/>
    <w:rsid w:val="002C57C6"/>
    <w:rsid w:val="002C583E"/>
    <w:rsid w:val="002C5901"/>
    <w:rsid w:val="002C5A42"/>
    <w:rsid w:val="002C5BC6"/>
    <w:rsid w:val="002C60A7"/>
    <w:rsid w:val="002C6924"/>
    <w:rsid w:val="002C6A9F"/>
    <w:rsid w:val="002C6D19"/>
    <w:rsid w:val="002C7217"/>
    <w:rsid w:val="002C7275"/>
    <w:rsid w:val="002C7387"/>
    <w:rsid w:val="002C748E"/>
    <w:rsid w:val="002C756E"/>
    <w:rsid w:val="002C7739"/>
    <w:rsid w:val="002C790A"/>
    <w:rsid w:val="002C7BAE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11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1F7"/>
    <w:rsid w:val="002D456F"/>
    <w:rsid w:val="002D45A1"/>
    <w:rsid w:val="002D46F5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D1"/>
    <w:rsid w:val="002E01E2"/>
    <w:rsid w:val="002E02A1"/>
    <w:rsid w:val="002E0311"/>
    <w:rsid w:val="002E0567"/>
    <w:rsid w:val="002E07B3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2060"/>
    <w:rsid w:val="002E22BF"/>
    <w:rsid w:val="002E2617"/>
    <w:rsid w:val="002E26DA"/>
    <w:rsid w:val="002E2783"/>
    <w:rsid w:val="002E29E9"/>
    <w:rsid w:val="002E2AC4"/>
    <w:rsid w:val="002E2AD3"/>
    <w:rsid w:val="002E2B73"/>
    <w:rsid w:val="002E2B9C"/>
    <w:rsid w:val="002E2C49"/>
    <w:rsid w:val="002E2D00"/>
    <w:rsid w:val="002E2FE8"/>
    <w:rsid w:val="002E3131"/>
    <w:rsid w:val="002E31C0"/>
    <w:rsid w:val="002E3502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906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4A"/>
    <w:rsid w:val="002E729E"/>
    <w:rsid w:val="002E7319"/>
    <w:rsid w:val="002E7852"/>
    <w:rsid w:val="002E78EC"/>
    <w:rsid w:val="002E7AF2"/>
    <w:rsid w:val="002E7B7D"/>
    <w:rsid w:val="002E7D2E"/>
    <w:rsid w:val="002E7D70"/>
    <w:rsid w:val="002E7FE1"/>
    <w:rsid w:val="002F031C"/>
    <w:rsid w:val="002F0385"/>
    <w:rsid w:val="002F03D8"/>
    <w:rsid w:val="002F0971"/>
    <w:rsid w:val="002F0A22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AE6"/>
    <w:rsid w:val="002F3B46"/>
    <w:rsid w:val="002F3D6E"/>
    <w:rsid w:val="002F3EB3"/>
    <w:rsid w:val="002F3F31"/>
    <w:rsid w:val="002F4211"/>
    <w:rsid w:val="002F4289"/>
    <w:rsid w:val="002F4774"/>
    <w:rsid w:val="002F48A4"/>
    <w:rsid w:val="002F48F6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84"/>
    <w:rsid w:val="002F6ED3"/>
    <w:rsid w:val="002F6F5B"/>
    <w:rsid w:val="002F6FC6"/>
    <w:rsid w:val="002F7041"/>
    <w:rsid w:val="002F7216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D5A"/>
    <w:rsid w:val="00300E1F"/>
    <w:rsid w:val="00300E71"/>
    <w:rsid w:val="00301017"/>
    <w:rsid w:val="0030136B"/>
    <w:rsid w:val="00301427"/>
    <w:rsid w:val="003014F6"/>
    <w:rsid w:val="0030198A"/>
    <w:rsid w:val="0030199D"/>
    <w:rsid w:val="00301AAC"/>
    <w:rsid w:val="00301B7B"/>
    <w:rsid w:val="00301C87"/>
    <w:rsid w:val="00301CB4"/>
    <w:rsid w:val="00301F3A"/>
    <w:rsid w:val="0030205F"/>
    <w:rsid w:val="0030209C"/>
    <w:rsid w:val="00302130"/>
    <w:rsid w:val="003021AC"/>
    <w:rsid w:val="0030230B"/>
    <w:rsid w:val="0030285A"/>
    <w:rsid w:val="00302BAD"/>
    <w:rsid w:val="00302CD7"/>
    <w:rsid w:val="00302E76"/>
    <w:rsid w:val="00302E85"/>
    <w:rsid w:val="00302EE6"/>
    <w:rsid w:val="00302F5C"/>
    <w:rsid w:val="00303169"/>
    <w:rsid w:val="00303409"/>
    <w:rsid w:val="003034E8"/>
    <w:rsid w:val="003035D9"/>
    <w:rsid w:val="003037F7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DCD"/>
    <w:rsid w:val="00304F9C"/>
    <w:rsid w:val="00305255"/>
    <w:rsid w:val="003055F1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89E"/>
    <w:rsid w:val="00307BC3"/>
    <w:rsid w:val="00307C16"/>
    <w:rsid w:val="00307C65"/>
    <w:rsid w:val="00307ED3"/>
    <w:rsid w:val="00307F22"/>
    <w:rsid w:val="00307F6C"/>
    <w:rsid w:val="003102EE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F4"/>
    <w:rsid w:val="003110A2"/>
    <w:rsid w:val="0031116E"/>
    <w:rsid w:val="00311393"/>
    <w:rsid w:val="0031155B"/>
    <w:rsid w:val="0031170A"/>
    <w:rsid w:val="00311792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AD3"/>
    <w:rsid w:val="00315D58"/>
    <w:rsid w:val="00315F44"/>
    <w:rsid w:val="003161E3"/>
    <w:rsid w:val="003166A7"/>
    <w:rsid w:val="003166CD"/>
    <w:rsid w:val="00316A40"/>
    <w:rsid w:val="00316BA1"/>
    <w:rsid w:val="00316D6D"/>
    <w:rsid w:val="00316DC3"/>
    <w:rsid w:val="00316EE3"/>
    <w:rsid w:val="00317230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3B"/>
    <w:rsid w:val="0032098D"/>
    <w:rsid w:val="003209F0"/>
    <w:rsid w:val="00320C8D"/>
    <w:rsid w:val="00320E64"/>
    <w:rsid w:val="0032116C"/>
    <w:rsid w:val="00321415"/>
    <w:rsid w:val="00321578"/>
    <w:rsid w:val="00321924"/>
    <w:rsid w:val="00321D0C"/>
    <w:rsid w:val="00321D5C"/>
    <w:rsid w:val="003220A7"/>
    <w:rsid w:val="003225FC"/>
    <w:rsid w:val="00322774"/>
    <w:rsid w:val="0032287A"/>
    <w:rsid w:val="003228CC"/>
    <w:rsid w:val="003228D5"/>
    <w:rsid w:val="00322AAD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13"/>
    <w:rsid w:val="003247E4"/>
    <w:rsid w:val="00324AC9"/>
    <w:rsid w:val="00324B0E"/>
    <w:rsid w:val="00324C48"/>
    <w:rsid w:val="00324C98"/>
    <w:rsid w:val="003251BA"/>
    <w:rsid w:val="0032520C"/>
    <w:rsid w:val="0032529C"/>
    <w:rsid w:val="0032534B"/>
    <w:rsid w:val="00325894"/>
    <w:rsid w:val="00325914"/>
    <w:rsid w:val="00325989"/>
    <w:rsid w:val="00325B8A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0D"/>
    <w:rsid w:val="00327557"/>
    <w:rsid w:val="003275CF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9BB"/>
    <w:rsid w:val="00332D2E"/>
    <w:rsid w:val="00332D4C"/>
    <w:rsid w:val="003330F5"/>
    <w:rsid w:val="00333399"/>
    <w:rsid w:val="00333482"/>
    <w:rsid w:val="00333680"/>
    <w:rsid w:val="0033375E"/>
    <w:rsid w:val="003339A2"/>
    <w:rsid w:val="00333AC4"/>
    <w:rsid w:val="00333BFF"/>
    <w:rsid w:val="00333CEF"/>
    <w:rsid w:val="00333E34"/>
    <w:rsid w:val="00333FC8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4E3"/>
    <w:rsid w:val="0033597A"/>
    <w:rsid w:val="00335B7A"/>
    <w:rsid w:val="00335D0D"/>
    <w:rsid w:val="003360B5"/>
    <w:rsid w:val="003363E9"/>
    <w:rsid w:val="0033640D"/>
    <w:rsid w:val="003365E6"/>
    <w:rsid w:val="003367A9"/>
    <w:rsid w:val="003368D3"/>
    <w:rsid w:val="00336A5E"/>
    <w:rsid w:val="00336AA7"/>
    <w:rsid w:val="00336D07"/>
    <w:rsid w:val="00336D2D"/>
    <w:rsid w:val="00337129"/>
    <w:rsid w:val="0033736C"/>
    <w:rsid w:val="003373F4"/>
    <w:rsid w:val="0033781D"/>
    <w:rsid w:val="003378CB"/>
    <w:rsid w:val="00337A7E"/>
    <w:rsid w:val="00337D25"/>
    <w:rsid w:val="00340073"/>
    <w:rsid w:val="00340176"/>
    <w:rsid w:val="00340217"/>
    <w:rsid w:val="00340273"/>
    <w:rsid w:val="00340488"/>
    <w:rsid w:val="003404DA"/>
    <w:rsid w:val="00340547"/>
    <w:rsid w:val="003405C6"/>
    <w:rsid w:val="003405EF"/>
    <w:rsid w:val="003407C2"/>
    <w:rsid w:val="00340829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70"/>
    <w:rsid w:val="00342096"/>
    <w:rsid w:val="00342182"/>
    <w:rsid w:val="0034224C"/>
    <w:rsid w:val="0034244A"/>
    <w:rsid w:val="00342450"/>
    <w:rsid w:val="00342454"/>
    <w:rsid w:val="00342477"/>
    <w:rsid w:val="0034250B"/>
    <w:rsid w:val="00342597"/>
    <w:rsid w:val="003425E9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4163"/>
    <w:rsid w:val="00344210"/>
    <w:rsid w:val="00344338"/>
    <w:rsid w:val="00344607"/>
    <w:rsid w:val="00344681"/>
    <w:rsid w:val="0034469D"/>
    <w:rsid w:val="0034497F"/>
    <w:rsid w:val="00344BA3"/>
    <w:rsid w:val="00344E37"/>
    <w:rsid w:val="0034504C"/>
    <w:rsid w:val="00345232"/>
    <w:rsid w:val="00345374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9B"/>
    <w:rsid w:val="003468C5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7"/>
    <w:rsid w:val="003503BC"/>
    <w:rsid w:val="00350817"/>
    <w:rsid w:val="00350860"/>
    <w:rsid w:val="003508A2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EEA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1CB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1BB"/>
    <w:rsid w:val="00355252"/>
    <w:rsid w:val="00355296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9E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B6"/>
    <w:rsid w:val="0036067A"/>
    <w:rsid w:val="00360806"/>
    <w:rsid w:val="00360B28"/>
    <w:rsid w:val="00360CFD"/>
    <w:rsid w:val="003610A2"/>
    <w:rsid w:val="003612F9"/>
    <w:rsid w:val="00361401"/>
    <w:rsid w:val="0036147B"/>
    <w:rsid w:val="003614E0"/>
    <w:rsid w:val="00361530"/>
    <w:rsid w:val="0036157A"/>
    <w:rsid w:val="00361694"/>
    <w:rsid w:val="00361737"/>
    <w:rsid w:val="003617C6"/>
    <w:rsid w:val="00361892"/>
    <w:rsid w:val="00361AA9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2F33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626"/>
    <w:rsid w:val="00366869"/>
    <w:rsid w:val="00366C31"/>
    <w:rsid w:val="00366CF3"/>
    <w:rsid w:val="00366CFF"/>
    <w:rsid w:val="00366DAC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9DC"/>
    <w:rsid w:val="00367A93"/>
    <w:rsid w:val="00367E0E"/>
    <w:rsid w:val="00367E33"/>
    <w:rsid w:val="00367E9C"/>
    <w:rsid w:val="00367F37"/>
    <w:rsid w:val="00370232"/>
    <w:rsid w:val="0037028F"/>
    <w:rsid w:val="003702BE"/>
    <w:rsid w:val="00370429"/>
    <w:rsid w:val="0037054D"/>
    <w:rsid w:val="00370CC8"/>
    <w:rsid w:val="00370CD5"/>
    <w:rsid w:val="003711A9"/>
    <w:rsid w:val="00371225"/>
    <w:rsid w:val="00371360"/>
    <w:rsid w:val="0037164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CBB"/>
    <w:rsid w:val="00373ED9"/>
    <w:rsid w:val="00373FD7"/>
    <w:rsid w:val="00374056"/>
    <w:rsid w:val="003743F7"/>
    <w:rsid w:val="0037448C"/>
    <w:rsid w:val="003744FD"/>
    <w:rsid w:val="0037460B"/>
    <w:rsid w:val="0037467A"/>
    <w:rsid w:val="003747C4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460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824"/>
    <w:rsid w:val="00380948"/>
    <w:rsid w:val="00380A52"/>
    <w:rsid w:val="00380D71"/>
    <w:rsid w:val="0038107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3CE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784"/>
    <w:rsid w:val="00390824"/>
    <w:rsid w:val="0039092F"/>
    <w:rsid w:val="00390943"/>
    <w:rsid w:val="0039094B"/>
    <w:rsid w:val="00390979"/>
    <w:rsid w:val="00390A4F"/>
    <w:rsid w:val="00390C46"/>
    <w:rsid w:val="00390FD4"/>
    <w:rsid w:val="0039106B"/>
    <w:rsid w:val="003913A6"/>
    <w:rsid w:val="00391515"/>
    <w:rsid w:val="003915B4"/>
    <w:rsid w:val="00391A73"/>
    <w:rsid w:val="00391AC0"/>
    <w:rsid w:val="00391ACA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383"/>
    <w:rsid w:val="0039355A"/>
    <w:rsid w:val="0039387A"/>
    <w:rsid w:val="00393911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58C"/>
    <w:rsid w:val="003955B1"/>
    <w:rsid w:val="00395D09"/>
    <w:rsid w:val="00395E0C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55B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2FF"/>
    <w:rsid w:val="003A2337"/>
    <w:rsid w:val="003A24E7"/>
    <w:rsid w:val="003A258A"/>
    <w:rsid w:val="003A2785"/>
    <w:rsid w:val="003A2800"/>
    <w:rsid w:val="003A2A67"/>
    <w:rsid w:val="003A2E84"/>
    <w:rsid w:val="003A3022"/>
    <w:rsid w:val="003A3354"/>
    <w:rsid w:val="003A3567"/>
    <w:rsid w:val="003A3575"/>
    <w:rsid w:val="003A38B4"/>
    <w:rsid w:val="003A3924"/>
    <w:rsid w:val="003A3B2C"/>
    <w:rsid w:val="003A3C1F"/>
    <w:rsid w:val="003A3EA3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DEC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0CB4"/>
    <w:rsid w:val="003B0CE8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AD8"/>
    <w:rsid w:val="003B4F2B"/>
    <w:rsid w:val="003B4FF0"/>
    <w:rsid w:val="003B5005"/>
    <w:rsid w:val="003B507A"/>
    <w:rsid w:val="003B50D2"/>
    <w:rsid w:val="003B5403"/>
    <w:rsid w:val="003B54F2"/>
    <w:rsid w:val="003B55A4"/>
    <w:rsid w:val="003B580C"/>
    <w:rsid w:val="003B5877"/>
    <w:rsid w:val="003B5B39"/>
    <w:rsid w:val="003B5D7D"/>
    <w:rsid w:val="003B5DD5"/>
    <w:rsid w:val="003B5EF2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AF6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295"/>
    <w:rsid w:val="003C5687"/>
    <w:rsid w:val="003C59C8"/>
    <w:rsid w:val="003C5EE7"/>
    <w:rsid w:val="003C5F0F"/>
    <w:rsid w:val="003C617E"/>
    <w:rsid w:val="003C61D8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A32"/>
    <w:rsid w:val="003C7C36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599"/>
    <w:rsid w:val="003D2638"/>
    <w:rsid w:val="003D271B"/>
    <w:rsid w:val="003D2B3C"/>
    <w:rsid w:val="003D2D83"/>
    <w:rsid w:val="003D2E23"/>
    <w:rsid w:val="003D2F72"/>
    <w:rsid w:val="003D315B"/>
    <w:rsid w:val="003D31D9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C9E"/>
    <w:rsid w:val="003D3D3C"/>
    <w:rsid w:val="003D3DFB"/>
    <w:rsid w:val="003D41C9"/>
    <w:rsid w:val="003D422F"/>
    <w:rsid w:val="003D4478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6C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A84"/>
    <w:rsid w:val="003D7AD2"/>
    <w:rsid w:val="003D7ADD"/>
    <w:rsid w:val="003D7EC1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89"/>
    <w:rsid w:val="003E4295"/>
    <w:rsid w:val="003E43C4"/>
    <w:rsid w:val="003E44C3"/>
    <w:rsid w:val="003E45EC"/>
    <w:rsid w:val="003E481E"/>
    <w:rsid w:val="003E4B10"/>
    <w:rsid w:val="003E4F42"/>
    <w:rsid w:val="003E552A"/>
    <w:rsid w:val="003E57D5"/>
    <w:rsid w:val="003E580D"/>
    <w:rsid w:val="003E587F"/>
    <w:rsid w:val="003E58AA"/>
    <w:rsid w:val="003E5C63"/>
    <w:rsid w:val="003E5CA4"/>
    <w:rsid w:val="003E5D73"/>
    <w:rsid w:val="003E60D6"/>
    <w:rsid w:val="003E6382"/>
    <w:rsid w:val="003E63A3"/>
    <w:rsid w:val="003E6709"/>
    <w:rsid w:val="003E67CA"/>
    <w:rsid w:val="003E6A17"/>
    <w:rsid w:val="003E6A58"/>
    <w:rsid w:val="003E6A5C"/>
    <w:rsid w:val="003E6B35"/>
    <w:rsid w:val="003E6D58"/>
    <w:rsid w:val="003E7081"/>
    <w:rsid w:val="003E70FB"/>
    <w:rsid w:val="003E71ED"/>
    <w:rsid w:val="003E721C"/>
    <w:rsid w:val="003E735E"/>
    <w:rsid w:val="003E7473"/>
    <w:rsid w:val="003E7613"/>
    <w:rsid w:val="003E76CE"/>
    <w:rsid w:val="003E7DE4"/>
    <w:rsid w:val="003F019C"/>
    <w:rsid w:val="003F0524"/>
    <w:rsid w:val="003F0526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21E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698"/>
    <w:rsid w:val="003F57DE"/>
    <w:rsid w:val="003F5AFF"/>
    <w:rsid w:val="003F5B35"/>
    <w:rsid w:val="003F5EA5"/>
    <w:rsid w:val="003F61FA"/>
    <w:rsid w:val="003F62FF"/>
    <w:rsid w:val="003F6698"/>
    <w:rsid w:val="003F6819"/>
    <w:rsid w:val="003F691F"/>
    <w:rsid w:val="003F695C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06"/>
    <w:rsid w:val="0040306B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D8D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2FC7"/>
    <w:rsid w:val="004130EB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4E5"/>
    <w:rsid w:val="004146E0"/>
    <w:rsid w:val="00414843"/>
    <w:rsid w:val="00414AD5"/>
    <w:rsid w:val="00414EE0"/>
    <w:rsid w:val="004150A0"/>
    <w:rsid w:val="004152FF"/>
    <w:rsid w:val="00415370"/>
    <w:rsid w:val="0041541C"/>
    <w:rsid w:val="0041550C"/>
    <w:rsid w:val="004156EF"/>
    <w:rsid w:val="0041578C"/>
    <w:rsid w:val="00415A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C1A"/>
    <w:rsid w:val="00417DB3"/>
    <w:rsid w:val="00417F29"/>
    <w:rsid w:val="004200EC"/>
    <w:rsid w:val="00420121"/>
    <w:rsid w:val="00420591"/>
    <w:rsid w:val="004205A5"/>
    <w:rsid w:val="0042064A"/>
    <w:rsid w:val="004206B4"/>
    <w:rsid w:val="0042070F"/>
    <w:rsid w:val="00420763"/>
    <w:rsid w:val="00420884"/>
    <w:rsid w:val="004208FB"/>
    <w:rsid w:val="0042095D"/>
    <w:rsid w:val="00420EDC"/>
    <w:rsid w:val="004210F2"/>
    <w:rsid w:val="004211ED"/>
    <w:rsid w:val="00421230"/>
    <w:rsid w:val="00421243"/>
    <w:rsid w:val="004212DD"/>
    <w:rsid w:val="00421340"/>
    <w:rsid w:val="0042148C"/>
    <w:rsid w:val="004214E6"/>
    <w:rsid w:val="00421508"/>
    <w:rsid w:val="00421814"/>
    <w:rsid w:val="00421BC5"/>
    <w:rsid w:val="00421CB8"/>
    <w:rsid w:val="00421D7F"/>
    <w:rsid w:val="00421E82"/>
    <w:rsid w:val="004221FD"/>
    <w:rsid w:val="00422253"/>
    <w:rsid w:val="0042290E"/>
    <w:rsid w:val="00422AAB"/>
    <w:rsid w:val="00422D93"/>
    <w:rsid w:val="00422E9E"/>
    <w:rsid w:val="004230AE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91D"/>
    <w:rsid w:val="004249E7"/>
    <w:rsid w:val="00424A7B"/>
    <w:rsid w:val="00424C67"/>
    <w:rsid w:val="00424FCC"/>
    <w:rsid w:val="0042534C"/>
    <w:rsid w:val="004253EB"/>
    <w:rsid w:val="0042587C"/>
    <w:rsid w:val="00425A7C"/>
    <w:rsid w:val="00425D0A"/>
    <w:rsid w:val="004261B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C7"/>
    <w:rsid w:val="00431ED2"/>
    <w:rsid w:val="004320CC"/>
    <w:rsid w:val="004327E3"/>
    <w:rsid w:val="0043289C"/>
    <w:rsid w:val="00432B27"/>
    <w:rsid w:val="00432C58"/>
    <w:rsid w:val="00432D07"/>
    <w:rsid w:val="00432D2B"/>
    <w:rsid w:val="00432F9B"/>
    <w:rsid w:val="0043302F"/>
    <w:rsid w:val="0043313F"/>
    <w:rsid w:val="0043315F"/>
    <w:rsid w:val="004332E8"/>
    <w:rsid w:val="004332EC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1E4"/>
    <w:rsid w:val="004364AD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41"/>
    <w:rsid w:val="00441BDF"/>
    <w:rsid w:val="00441C4C"/>
    <w:rsid w:val="00441D7D"/>
    <w:rsid w:val="00441E2D"/>
    <w:rsid w:val="00441E8F"/>
    <w:rsid w:val="00441F42"/>
    <w:rsid w:val="00441F57"/>
    <w:rsid w:val="00441F83"/>
    <w:rsid w:val="004424A2"/>
    <w:rsid w:val="0044274C"/>
    <w:rsid w:val="0044275B"/>
    <w:rsid w:val="00442E59"/>
    <w:rsid w:val="00443030"/>
    <w:rsid w:val="0044312A"/>
    <w:rsid w:val="0044320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CF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617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4BE"/>
    <w:rsid w:val="004464DF"/>
    <w:rsid w:val="00446639"/>
    <w:rsid w:val="0044665B"/>
    <w:rsid w:val="004467D2"/>
    <w:rsid w:val="00446AB0"/>
    <w:rsid w:val="00446C35"/>
    <w:rsid w:val="00447212"/>
    <w:rsid w:val="0044723A"/>
    <w:rsid w:val="004473D6"/>
    <w:rsid w:val="004474F9"/>
    <w:rsid w:val="00447661"/>
    <w:rsid w:val="00447BB8"/>
    <w:rsid w:val="00447BE7"/>
    <w:rsid w:val="00447D24"/>
    <w:rsid w:val="00450012"/>
    <w:rsid w:val="00450237"/>
    <w:rsid w:val="004504FF"/>
    <w:rsid w:val="00450590"/>
    <w:rsid w:val="00450661"/>
    <w:rsid w:val="00450C06"/>
    <w:rsid w:val="00450E30"/>
    <w:rsid w:val="004511FA"/>
    <w:rsid w:val="0045141E"/>
    <w:rsid w:val="00451545"/>
    <w:rsid w:val="00451571"/>
    <w:rsid w:val="004515C0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195"/>
    <w:rsid w:val="00453541"/>
    <w:rsid w:val="004538D3"/>
    <w:rsid w:val="00453C1F"/>
    <w:rsid w:val="00453E77"/>
    <w:rsid w:val="00453F18"/>
    <w:rsid w:val="00453F3B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6FD9"/>
    <w:rsid w:val="004570BD"/>
    <w:rsid w:val="0045716D"/>
    <w:rsid w:val="0045717A"/>
    <w:rsid w:val="00457251"/>
    <w:rsid w:val="004573DB"/>
    <w:rsid w:val="00457456"/>
    <w:rsid w:val="00457581"/>
    <w:rsid w:val="004577AC"/>
    <w:rsid w:val="004577FF"/>
    <w:rsid w:val="00457AC4"/>
    <w:rsid w:val="00457BCF"/>
    <w:rsid w:val="00457D06"/>
    <w:rsid w:val="00457F19"/>
    <w:rsid w:val="0046024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B37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CB4"/>
    <w:rsid w:val="00462FA9"/>
    <w:rsid w:val="004631ED"/>
    <w:rsid w:val="0046326D"/>
    <w:rsid w:val="0046377C"/>
    <w:rsid w:val="004638A5"/>
    <w:rsid w:val="004638AA"/>
    <w:rsid w:val="0046397B"/>
    <w:rsid w:val="00463A57"/>
    <w:rsid w:val="00464014"/>
    <w:rsid w:val="004643EC"/>
    <w:rsid w:val="0046442F"/>
    <w:rsid w:val="00464444"/>
    <w:rsid w:val="0046457F"/>
    <w:rsid w:val="00464751"/>
    <w:rsid w:val="004647C4"/>
    <w:rsid w:val="00464CBA"/>
    <w:rsid w:val="00464D4A"/>
    <w:rsid w:val="00464EC3"/>
    <w:rsid w:val="00464FDC"/>
    <w:rsid w:val="00465258"/>
    <w:rsid w:val="004655B7"/>
    <w:rsid w:val="004655C7"/>
    <w:rsid w:val="0046561C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05"/>
    <w:rsid w:val="004661CA"/>
    <w:rsid w:val="004661DB"/>
    <w:rsid w:val="004664B3"/>
    <w:rsid w:val="00466578"/>
    <w:rsid w:val="004668AA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6"/>
    <w:rsid w:val="00476DFC"/>
    <w:rsid w:val="00477232"/>
    <w:rsid w:val="004772EE"/>
    <w:rsid w:val="00477439"/>
    <w:rsid w:val="004774FA"/>
    <w:rsid w:val="004775D8"/>
    <w:rsid w:val="0047777E"/>
    <w:rsid w:val="004779E6"/>
    <w:rsid w:val="00477B4A"/>
    <w:rsid w:val="00477CF6"/>
    <w:rsid w:val="00477E72"/>
    <w:rsid w:val="00480014"/>
    <w:rsid w:val="00480171"/>
    <w:rsid w:val="004803B1"/>
    <w:rsid w:val="0048057C"/>
    <w:rsid w:val="00480699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C92"/>
    <w:rsid w:val="00483CAD"/>
    <w:rsid w:val="00483D97"/>
    <w:rsid w:val="004841B1"/>
    <w:rsid w:val="00484228"/>
    <w:rsid w:val="00484276"/>
    <w:rsid w:val="004847B0"/>
    <w:rsid w:val="00484883"/>
    <w:rsid w:val="00484C94"/>
    <w:rsid w:val="00484CF4"/>
    <w:rsid w:val="00484DA3"/>
    <w:rsid w:val="004850EE"/>
    <w:rsid w:val="00485314"/>
    <w:rsid w:val="00485432"/>
    <w:rsid w:val="00485AA2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D04"/>
    <w:rsid w:val="00486E19"/>
    <w:rsid w:val="004871E9"/>
    <w:rsid w:val="004873C5"/>
    <w:rsid w:val="00487699"/>
    <w:rsid w:val="004878AA"/>
    <w:rsid w:val="004878D7"/>
    <w:rsid w:val="00487A07"/>
    <w:rsid w:val="00487A60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CE8"/>
    <w:rsid w:val="00493EEC"/>
    <w:rsid w:val="00493FE9"/>
    <w:rsid w:val="0049427C"/>
    <w:rsid w:val="00494348"/>
    <w:rsid w:val="00494A37"/>
    <w:rsid w:val="00494C43"/>
    <w:rsid w:val="00494CBB"/>
    <w:rsid w:val="004952F4"/>
    <w:rsid w:val="00495663"/>
    <w:rsid w:val="00495765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A38"/>
    <w:rsid w:val="00496B61"/>
    <w:rsid w:val="00497162"/>
    <w:rsid w:val="0049732C"/>
    <w:rsid w:val="004973AE"/>
    <w:rsid w:val="004975CC"/>
    <w:rsid w:val="004977D2"/>
    <w:rsid w:val="004978A8"/>
    <w:rsid w:val="00497E1B"/>
    <w:rsid w:val="00497E7B"/>
    <w:rsid w:val="004A001D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35"/>
    <w:rsid w:val="004A18D8"/>
    <w:rsid w:val="004A195A"/>
    <w:rsid w:val="004A1A83"/>
    <w:rsid w:val="004A1D46"/>
    <w:rsid w:val="004A1D57"/>
    <w:rsid w:val="004A1E39"/>
    <w:rsid w:val="004A2022"/>
    <w:rsid w:val="004A2081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3B74"/>
    <w:rsid w:val="004A3E04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9E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729"/>
    <w:rsid w:val="004A7799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A8F"/>
    <w:rsid w:val="004B0B42"/>
    <w:rsid w:val="004B0CFB"/>
    <w:rsid w:val="004B1A36"/>
    <w:rsid w:val="004B1A85"/>
    <w:rsid w:val="004B1A95"/>
    <w:rsid w:val="004B1BB0"/>
    <w:rsid w:val="004B20A6"/>
    <w:rsid w:val="004B226C"/>
    <w:rsid w:val="004B2270"/>
    <w:rsid w:val="004B234C"/>
    <w:rsid w:val="004B278F"/>
    <w:rsid w:val="004B29E6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DB9"/>
    <w:rsid w:val="004B3E67"/>
    <w:rsid w:val="004B414D"/>
    <w:rsid w:val="004B4180"/>
    <w:rsid w:val="004B419A"/>
    <w:rsid w:val="004B41CD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A6E"/>
    <w:rsid w:val="004B5B8D"/>
    <w:rsid w:val="004B5C1C"/>
    <w:rsid w:val="004B5D4C"/>
    <w:rsid w:val="004B5DE3"/>
    <w:rsid w:val="004B5EF7"/>
    <w:rsid w:val="004B613A"/>
    <w:rsid w:val="004B66D7"/>
    <w:rsid w:val="004B67A3"/>
    <w:rsid w:val="004B68F9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7FE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39A"/>
    <w:rsid w:val="004C756F"/>
    <w:rsid w:val="004C7B6A"/>
    <w:rsid w:val="004C7E6E"/>
    <w:rsid w:val="004C7F9F"/>
    <w:rsid w:val="004C7FF7"/>
    <w:rsid w:val="004D01C2"/>
    <w:rsid w:val="004D0255"/>
    <w:rsid w:val="004D051D"/>
    <w:rsid w:val="004D06E1"/>
    <w:rsid w:val="004D07F5"/>
    <w:rsid w:val="004D0D96"/>
    <w:rsid w:val="004D0E88"/>
    <w:rsid w:val="004D1121"/>
    <w:rsid w:val="004D116E"/>
    <w:rsid w:val="004D12F3"/>
    <w:rsid w:val="004D1356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C"/>
    <w:rsid w:val="004D2F54"/>
    <w:rsid w:val="004D2FA6"/>
    <w:rsid w:val="004D303B"/>
    <w:rsid w:val="004D3042"/>
    <w:rsid w:val="004D3312"/>
    <w:rsid w:val="004D3759"/>
    <w:rsid w:val="004D37B2"/>
    <w:rsid w:val="004D3953"/>
    <w:rsid w:val="004D3B96"/>
    <w:rsid w:val="004D3FA0"/>
    <w:rsid w:val="004D45DF"/>
    <w:rsid w:val="004D478A"/>
    <w:rsid w:val="004D49B5"/>
    <w:rsid w:val="004D4C0F"/>
    <w:rsid w:val="004D5277"/>
    <w:rsid w:val="004D5849"/>
    <w:rsid w:val="004D5B0F"/>
    <w:rsid w:val="004D5BEE"/>
    <w:rsid w:val="004D5C30"/>
    <w:rsid w:val="004D608E"/>
    <w:rsid w:val="004D6090"/>
    <w:rsid w:val="004D62A6"/>
    <w:rsid w:val="004D69E8"/>
    <w:rsid w:val="004D6AC5"/>
    <w:rsid w:val="004D736C"/>
    <w:rsid w:val="004D7430"/>
    <w:rsid w:val="004D74E8"/>
    <w:rsid w:val="004D78BF"/>
    <w:rsid w:val="004D78F0"/>
    <w:rsid w:val="004D7A1D"/>
    <w:rsid w:val="004D7A58"/>
    <w:rsid w:val="004D7CC1"/>
    <w:rsid w:val="004D7F6C"/>
    <w:rsid w:val="004E04DA"/>
    <w:rsid w:val="004E04E1"/>
    <w:rsid w:val="004E05DF"/>
    <w:rsid w:val="004E085B"/>
    <w:rsid w:val="004E095C"/>
    <w:rsid w:val="004E0BCD"/>
    <w:rsid w:val="004E0C72"/>
    <w:rsid w:val="004E0CBC"/>
    <w:rsid w:val="004E0E8E"/>
    <w:rsid w:val="004E0EC8"/>
    <w:rsid w:val="004E0F26"/>
    <w:rsid w:val="004E115D"/>
    <w:rsid w:val="004E1186"/>
    <w:rsid w:val="004E11E3"/>
    <w:rsid w:val="004E1521"/>
    <w:rsid w:val="004E1D4A"/>
    <w:rsid w:val="004E2078"/>
    <w:rsid w:val="004E20BA"/>
    <w:rsid w:val="004E2159"/>
    <w:rsid w:val="004E2254"/>
    <w:rsid w:val="004E22AD"/>
    <w:rsid w:val="004E24A9"/>
    <w:rsid w:val="004E26D4"/>
    <w:rsid w:val="004E27A4"/>
    <w:rsid w:val="004E288B"/>
    <w:rsid w:val="004E2917"/>
    <w:rsid w:val="004E2B41"/>
    <w:rsid w:val="004E2BBC"/>
    <w:rsid w:val="004E2C12"/>
    <w:rsid w:val="004E2C96"/>
    <w:rsid w:val="004E2E23"/>
    <w:rsid w:val="004E2E95"/>
    <w:rsid w:val="004E2FA7"/>
    <w:rsid w:val="004E30CB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EC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4CE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026"/>
    <w:rsid w:val="004F43E9"/>
    <w:rsid w:val="004F4B5B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5D9B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6CCB"/>
    <w:rsid w:val="004F7037"/>
    <w:rsid w:val="004F7223"/>
    <w:rsid w:val="004F723C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17C"/>
    <w:rsid w:val="00504517"/>
    <w:rsid w:val="005046AB"/>
    <w:rsid w:val="005046E1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51"/>
    <w:rsid w:val="00506248"/>
    <w:rsid w:val="0050643C"/>
    <w:rsid w:val="00506495"/>
    <w:rsid w:val="00506504"/>
    <w:rsid w:val="005067AF"/>
    <w:rsid w:val="00506A5E"/>
    <w:rsid w:val="00506CE5"/>
    <w:rsid w:val="00506D70"/>
    <w:rsid w:val="00506F6F"/>
    <w:rsid w:val="005070F2"/>
    <w:rsid w:val="005071A6"/>
    <w:rsid w:val="005071CB"/>
    <w:rsid w:val="005072F6"/>
    <w:rsid w:val="0050744D"/>
    <w:rsid w:val="005076D8"/>
    <w:rsid w:val="00507989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636"/>
    <w:rsid w:val="0051170C"/>
    <w:rsid w:val="005117F7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A60"/>
    <w:rsid w:val="00515A9C"/>
    <w:rsid w:val="00515AF7"/>
    <w:rsid w:val="00515DE2"/>
    <w:rsid w:val="0051620C"/>
    <w:rsid w:val="005162B2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200AE"/>
    <w:rsid w:val="00520213"/>
    <w:rsid w:val="00520681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D8"/>
    <w:rsid w:val="00523876"/>
    <w:rsid w:val="0052390A"/>
    <w:rsid w:val="00523ADB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D66"/>
    <w:rsid w:val="00526E2F"/>
    <w:rsid w:val="00527023"/>
    <w:rsid w:val="00527240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9C9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0C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818"/>
    <w:rsid w:val="00536A54"/>
    <w:rsid w:val="00536B8E"/>
    <w:rsid w:val="00536EC6"/>
    <w:rsid w:val="00536F84"/>
    <w:rsid w:val="005373A9"/>
    <w:rsid w:val="005373CE"/>
    <w:rsid w:val="00537870"/>
    <w:rsid w:val="005378DE"/>
    <w:rsid w:val="005378F6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669"/>
    <w:rsid w:val="00542743"/>
    <w:rsid w:val="00542903"/>
    <w:rsid w:val="00542AA5"/>
    <w:rsid w:val="00542F49"/>
    <w:rsid w:val="00543123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6F6"/>
    <w:rsid w:val="00544940"/>
    <w:rsid w:val="00544A56"/>
    <w:rsid w:val="00544B13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0D77"/>
    <w:rsid w:val="0055130D"/>
    <w:rsid w:val="00551353"/>
    <w:rsid w:val="005514ED"/>
    <w:rsid w:val="00551738"/>
    <w:rsid w:val="00551874"/>
    <w:rsid w:val="00551C78"/>
    <w:rsid w:val="00551D5A"/>
    <w:rsid w:val="00551E24"/>
    <w:rsid w:val="00551FB4"/>
    <w:rsid w:val="00552055"/>
    <w:rsid w:val="00552099"/>
    <w:rsid w:val="0055221B"/>
    <w:rsid w:val="00552374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6E5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86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1EE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BE9"/>
    <w:rsid w:val="00563C21"/>
    <w:rsid w:val="00563FD0"/>
    <w:rsid w:val="00564041"/>
    <w:rsid w:val="0056404D"/>
    <w:rsid w:val="00564292"/>
    <w:rsid w:val="005642BC"/>
    <w:rsid w:val="005643F2"/>
    <w:rsid w:val="0056454E"/>
    <w:rsid w:val="00564913"/>
    <w:rsid w:val="00564934"/>
    <w:rsid w:val="00564985"/>
    <w:rsid w:val="00564A57"/>
    <w:rsid w:val="00564C7C"/>
    <w:rsid w:val="005654C0"/>
    <w:rsid w:val="00565599"/>
    <w:rsid w:val="005655BD"/>
    <w:rsid w:val="0056581F"/>
    <w:rsid w:val="005661D3"/>
    <w:rsid w:val="005662B9"/>
    <w:rsid w:val="0056643C"/>
    <w:rsid w:val="00566440"/>
    <w:rsid w:val="005664E9"/>
    <w:rsid w:val="00566618"/>
    <w:rsid w:val="00566A5E"/>
    <w:rsid w:val="00566AD1"/>
    <w:rsid w:val="00566DA0"/>
    <w:rsid w:val="00566FE6"/>
    <w:rsid w:val="00567179"/>
    <w:rsid w:val="005673BA"/>
    <w:rsid w:val="00567442"/>
    <w:rsid w:val="00567462"/>
    <w:rsid w:val="0056746B"/>
    <w:rsid w:val="005675EB"/>
    <w:rsid w:val="005678E7"/>
    <w:rsid w:val="00567C81"/>
    <w:rsid w:val="00567F2D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BF4"/>
    <w:rsid w:val="00572D2A"/>
    <w:rsid w:val="00572F22"/>
    <w:rsid w:val="00572F97"/>
    <w:rsid w:val="00573139"/>
    <w:rsid w:val="005734D5"/>
    <w:rsid w:val="0057363F"/>
    <w:rsid w:val="00573712"/>
    <w:rsid w:val="00573AC4"/>
    <w:rsid w:val="00573F52"/>
    <w:rsid w:val="00573F6D"/>
    <w:rsid w:val="0057424D"/>
    <w:rsid w:val="005745EA"/>
    <w:rsid w:val="00574611"/>
    <w:rsid w:val="005746CA"/>
    <w:rsid w:val="00574A0F"/>
    <w:rsid w:val="00574CEA"/>
    <w:rsid w:val="00575241"/>
    <w:rsid w:val="0057547F"/>
    <w:rsid w:val="005754FE"/>
    <w:rsid w:val="00575531"/>
    <w:rsid w:val="00575591"/>
    <w:rsid w:val="00575642"/>
    <w:rsid w:val="00575839"/>
    <w:rsid w:val="0057590C"/>
    <w:rsid w:val="00575EAE"/>
    <w:rsid w:val="00575EE3"/>
    <w:rsid w:val="005761C9"/>
    <w:rsid w:val="005764CC"/>
    <w:rsid w:val="005765C2"/>
    <w:rsid w:val="00576964"/>
    <w:rsid w:val="00576A1B"/>
    <w:rsid w:val="00576A47"/>
    <w:rsid w:val="00576A75"/>
    <w:rsid w:val="00576C31"/>
    <w:rsid w:val="00576CC6"/>
    <w:rsid w:val="00576DD3"/>
    <w:rsid w:val="00576E93"/>
    <w:rsid w:val="00577076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6F8"/>
    <w:rsid w:val="00585841"/>
    <w:rsid w:val="00585A2B"/>
    <w:rsid w:val="00585B65"/>
    <w:rsid w:val="00585B84"/>
    <w:rsid w:val="00585DA6"/>
    <w:rsid w:val="00585F9E"/>
    <w:rsid w:val="005860D2"/>
    <w:rsid w:val="005861B9"/>
    <w:rsid w:val="00586560"/>
    <w:rsid w:val="005867B8"/>
    <w:rsid w:val="0058691F"/>
    <w:rsid w:val="00586AB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EC4"/>
    <w:rsid w:val="00590068"/>
    <w:rsid w:val="00590204"/>
    <w:rsid w:val="00590573"/>
    <w:rsid w:val="00590634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2B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3E92"/>
    <w:rsid w:val="0059411C"/>
    <w:rsid w:val="005941B3"/>
    <w:rsid w:val="00594214"/>
    <w:rsid w:val="0059434E"/>
    <w:rsid w:val="00594570"/>
    <w:rsid w:val="00594653"/>
    <w:rsid w:val="00594704"/>
    <w:rsid w:val="00594789"/>
    <w:rsid w:val="0059490C"/>
    <w:rsid w:val="00594917"/>
    <w:rsid w:val="00595040"/>
    <w:rsid w:val="0059526D"/>
    <w:rsid w:val="0059571B"/>
    <w:rsid w:val="00595A86"/>
    <w:rsid w:val="00595C95"/>
    <w:rsid w:val="00595CB4"/>
    <w:rsid w:val="00595E8C"/>
    <w:rsid w:val="00595FA9"/>
    <w:rsid w:val="005961E8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082"/>
    <w:rsid w:val="00597128"/>
    <w:rsid w:val="0059715B"/>
    <w:rsid w:val="005978E5"/>
    <w:rsid w:val="00597985"/>
    <w:rsid w:val="00597A95"/>
    <w:rsid w:val="00597D00"/>
    <w:rsid w:val="00597F53"/>
    <w:rsid w:val="005A0068"/>
    <w:rsid w:val="005A06BD"/>
    <w:rsid w:val="005A0990"/>
    <w:rsid w:val="005A0B15"/>
    <w:rsid w:val="005A125B"/>
    <w:rsid w:val="005A1437"/>
    <w:rsid w:val="005A153F"/>
    <w:rsid w:val="005A1612"/>
    <w:rsid w:val="005A1978"/>
    <w:rsid w:val="005A1999"/>
    <w:rsid w:val="005A1B83"/>
    <w:rsid w:val="005A1F43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9FE"/>
    <w:rsid w:val="005A4AFE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4D4"/>
    <w:rsid w:val="005A65AF"/>
    <w:rsid w:val="005A662A"/>
    <w:rsid w:val="005A66E0"/>
    <w:rsid w:val="005A6C9D"/>
    <w:rsid w:val="005A704F"/>
    <w:rsid w:val="005A7402"/>
    <w:rsid w:val="005A7494"/>
    <w:rsid w:val="005A7500"/>
    <w:rsid w:val="005A76F5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DE"/>
    <w:rsid w:val="005B1D3E"/>
    <w:rsid w:val="005B1DAB"/>
    <w:rsid w:val="005B1DE6"/>
    <w:rsid w:val="005B1E01"/>
    <w:rsid w:val="005B1F77"/>
    <w:rsid w:val="005B2167"/>
    <w:rsid w:val="005B21BE"/>
    <w:rsid w:val="005B245A"/>
    <w:rsid w:val="005B293A"/>
    <w:rsid w:val="005B294D"/>
    <w:rsid w:val="005B2A16"/>
    <w:rsid w:val="005B2D66"/>
    <w:rsid w:val="005B2EB9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3E68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9BC"/>
    <w:rsid w:val="005C0AA0"/>
    <w:rsid w:val="005C0AB1"/>
    <w:rsid w:val="005C0BAF"/>
    <w:rsid w:val="005C0E8F"/>
    <w:rsid w:val="005C10D8"/>
    <w:rsid w:val="005C1245"/>
    <w:rsid w:val="005C13A2"/>
    <w:rsid w:val="005C162A"/>
    <w:rsid w:val="005C16FE"/>
    <w:rsid w:val="005C184B"/>
    <w:rsid w:val="005C18A5"/>
    <w:rsid w:val="005C1997"/>
    <w:rsid w:val="005C1A8A"/>
    <w:rsid w:val="005C1D1C"/>
    <w:rsid w:val="005C21F2"/>
    <w:rsid w:val="005C227D"/>
    <w:rsid w:val="005C23E6"/>
    <w:rsid w:val="005C2437"/>
    <w:rsid w:val="005C2980"/>
    <w:rsid w:val="005C2AAD"/>
    <w:rsid w:val="005C2B44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DEA"/>
    <w:rsid w:val="005C5EF2"/>
    <w:rsid w:val="005C605F"/>
    <w:rsid w:val="005C61A5"/>
    <w:rsid w:val="005C6248"/>
    <w:rsid w:val="005C63A2"/>
    <w:rsid w:val="005C6436"/>
    <w:rsid w:val="005C650A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12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56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E2C"/>
    <w:rsid w:val="005D438D"/>
    <w:rsid w:val="005D44F5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259"/>
    <w:rsid w:val="005D6607"/>
    <w:rsid w:val="005D68B5"/>
    <w:rsid w:val="005D6B8D"/>
    <w:rsid w:val="005D6CD0"/>
    <w:rsid w:val="005D6DEE"/>
    <w:rsid w:val="005D79B8"/>
    <w:rsid w:val="005D7B1B"/>
    <w:rsid w:val="005D7BF5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763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20"/>
    <w:rsid w:val="005E5773"/>
    <w:rsid w:val="005E5A12"/>
    <w:rsid w:val="005E5A71"/>
    <w:rsid w:val="005E5B33"/>
    <w:rsid w:val="005E5BBD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C57"/>
    <w:rsid w:val="005E6E6A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59"/>
    <w:rsid w:val="005E7B6E"/>
    <w:rsid w:val="005E7C8F"/>
    <w:rsid w:val="005E7D4F"/>
    <w:rsid w:val="005F001F"/>
    <w:rsid w:val="005F00A9"/>
    <w:rsid w:val="005F0689"/>
    <w:rsid w:val="005F075B"/>
    <w:rsid w:val="005F0C42"/>
    <w:rsid w:val="005F105D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698"/>
    <w:rsid w:val="00600AE5"/>
    <w:rsid w:val="00600BDC"/>
    <w:rsid w:val="00600CD3"/>
    <w:rsid w:val="00600EF6"/>
    <w:rsid w:val="00600FD2"/>
    <w:rsid w:val="0060154F"/>
    <w:rsid w:val="00601665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27E2"/>
    <w:rsid w:val="00603102"/>
    <w:rsid w:val="006032AD"/>
    <w:rsid w:val="00603419"/>
    <w:rsid w:val="0060373F"/>
    <w:rsid w:val="006037EE"/>
    <w:rsid w:val="006038E1"/>
    <w:rsid w:val="006038E3"/>
    <w:rsid w:val="00603A65"/>
    <w:rsid w:val="006040AC"/>
    <w:rsid w:val="006040EA"/>
    <w:rsid w:val="006041BC"/>
    <w:rsid w:val="00604343"/>
    <w:rsid w:val="0060460B"/>
    <w:rsid w:val="00604695"/>
    <w:rsid w:val="00604977"/>
    <w:rsid w:val="00604A60"/>
    <w:rsid w:val="00604B79"/>
    <w:rsid w:val="00604C6C"/>
    <w:rsid w:val="00604EF7"/>
    <w:rsid w:val="00604FE8"/>
    <w:rsid w:val="00605220"/>
    <w:rsid w:val="006054BB"/>
    <w:rsid w:val="006055A7"/>
    <w:rsid w:val="006056C9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4D2"/>
    <w:rsid w:val="00607A93"/>
    <w:rsid w:val="00607B0F"/>
    <w:rsid w:val="00607C99"/>
    <w:rsid w:val="00607CBE"/>
    <w:rsid w:val="00607DB1"/>
    <w:rsid w:val="00607EA1"/>
    <w:rsid w:val="00607EC3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0FDD"/>
    <w:rsid w:val="00611081"/>
    <w:rsid w:val="0061110F"/>
    <w:rsid w:val="006113B6"/>
    <w:rsid w:val="00611519"/>
    <w:rsid w:val="00611847"/>
    <w:rsid w:val="00611C8D"/>
    <w:rsid w:val="0061229C"/>
    <w:rsid w:val="006122FF"/>
    <w:rsid w:val="006123C5"/>
    <w:rsid w:val="00612512"/>
    <w:rsid w:val="00612561"/>
    <w:rsid w:val="00612574"/>
    <w:rsid w:val="00612B25"/>
    <w:rsid w:val="00612CD3"/>
    <w:rsid w:val="00612D72"/>
    <w:rsid w:val="00612E20"/>
    <w:rsid w:val="00613014"/>
    <w:rsid w:val="006131E3"/>
    <w:rsid w:val="006133C3"/>
    <w:rsid w:val="006135A4"/>
    <w:rsid w:val="0061382C"/>
    <w:rsid w:val="00613A0B"/>
    <w:rsid w:val="00613C70"/>
    <w:rsid w:val="00613E48"/>
    <w:rsid w:val="006140AC"/>
    <w:rsid w:val="006141B5"/>
    <w:rsid w:val="006144C0"/>
    <w:rsid w:val="00614570"/>
    <w:rsid w:val="00614A18"/>
    <w:rsid w:val="00614A1C"/>
    <w:rsid w:val="00614D63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9C5"/>
    <w:rsid w:val="00617B41"/>
    <w:rsid w:val="00617DF4"/>
    <w:rsid w:val="00620094"/>
    <w:rsid w:val="006200B9"/>
    <w:rsid w:val="00620341"/>
    <w:rsid w:val="006204F1"/>
    <w:rsid w:val="00620564"/>
    <w:rsid w:val="0062071B"/>
    <w:rsid w:val="0062076B"/>
    <w:rsid w:val="00620796"/>
    <w:rsid w:val="00620955"/>
    <w:rsid w:val="00620D67"/>
    <w:rsid w:val="00620E1D"/>
    <w:rsid w:val="00620F2C"/>
    <w:rsid w:val="00621781"/>
    <w:rsid w:val="00621A5D"/>
    <w:rsid w:val="00621BFA"/>
    <w:rsid w:val="00621C9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146"/>
    <w:rsid w:val="00623801"/>
    <w:rsid w:val="00623A46"/>
    <w:rsid w:val="00623C1C"/>
    <w:rsid w:val="00623F20"/>
    <w:rsid w:val="00624345"/>
    <w:rsid w:val="0062448B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034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8B"/>
    <w:rsid w:val="0062761F"/>
    <w:rsid w:val="00627791"/>
    <w:rsid w:val="00627821"/>
    <w:rsid w:val="00627B32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5F9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A60"/>
    <w:rsid w:val="00632CAA"/>
    <w:rsid w:val="00632FF1"/>
    <w:rsid w:val="00633588"/>
    <w:rsid w:val="00633590"/>
    <w:rsid w:val="00633839"/>
    <w:rsid w:val="00633859"/>
    <w:rsid w:val="00633864"/>
    <w:rsid w:val="00633A98"/>
    <w:rsid w:val="00633CB8"/>
    <w:rsid w:val="00633D1B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908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C9"/>
    <w:rsid w:val="00636BAD"/>
    <w:rsid w:val="00636D59"/>
    <w:rsid w:val="00636DD8"/>
    <w:rsid w:val="00636F42"/>
    <w:rsid w:val="00636FD4"/>
    <w:rsid w:val="00637308"/>
    <w:rsid w:val="006374B7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2D9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B5D"/>
    <w:rsid w:val="00641C03"/>
    <w:rsid w:val="00641E08"/>
    <w:rsid w:val="00641E6F"/>
    <w:rsid w:val="00642431"/>
    <w:rsid w:val="006426F2"/>
    <w:rsid w:val="006427AD"/>
    <w:rsid w:val="0064296C"/>
    <w:rsid w:val="00642E57"/>
    <w:rsid w:val="00643128"/>
    <w:rsid w:val="006431DA"/>
    <w:rsid w:val="00643766"/>
    <w:rsid w:val="00643D35"/>
    <w:rsid w:val="00643E5C"/>
    <w:rsid w:val="00643F0D"/>
    <w:rsid w:val="006440B2"/>
    <w:rsid w:val="00644193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2C0"/>
    <w:rsid w:val="0064665C"/>
    <w:rsid w:val="006466BA"/>
    <w:rsid w:val="0064688A"/>
    <w:rsid w:val="006469D5"/>
    <w:rsid w:val="00646B74"/>
    <w:rsid w:val="00646EB1"/>
    <w:rsid w:val="00646FCA"/>
    <w:rsid w:val="00647479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A9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D2A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5BF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A3D"/>
    <w:rsid w:val="00664C33"/>
    <w:rsid w:val="00664D3B"/>
    <w:rsid w:val="00664E50"/>
    <w:rsid w:val="006650DA"/>
    <w:rsid w:val="00665120"/>
    <w:rsid w:val="00665232"/>
    <w:rsid w:val="006652A2"/>
    <w:rsid w:val="006654B7"/>
    <w:rsid w:val="0066558B"/>
    <w:rsid w:val="0066560B"/>
    <w:rsid w:val="00665659"/>
    <w:rsid w:val="006656A0"/>
    <w:rsid w:val="00665881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2BB"/>
    <w:rsid w:val="0066747C"/>
    <w:rsid w:val="00667527"/>
    <w:rsid w:val="0066752D"/>
    <w:rsid w:val="00667662"/>
    <w:rsid w:val="00667667"/>
    <w:rsid w:val="00667770"/>
    <w:rsid w:val="00667BB1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02A"/>
    <w:rsid w:val="006715B2"/>
    <w:rsid w:val="006715BF"/>
    <w:rsid w:val="00671A77"/>
    <w:rsid w:val="00671B05"/>
    <w:rsid w:val="00671D61"/>
    <w:rsid w:val="006720D4"/>
    <w:rsid w:val="00672471"/>
    <w:rsid w:val="006726BC"/>
    <w:rsid w:val="006727B3"/>
    <w:rsid w:val="006729D9"/>
    <w:rsid w:val="00672AF1"/>
    <w:rsid w:val="00672BC4"/>
    <w:rsid w:val="00672BF1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5A1"/>
    <w:rsid w:val="006776B0"/>
    <w:rsid w:val="0067782D"/>
    <w:rsid w:val="00677C9B"/>
    <w:rsid w:val="00677EAF"/>
    <w:rsid w:val="00677F93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AD8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425"/>
    <w:rsid w:val="00683639"/>
    <w:rsid w:val="0068363A"/>
    <w:rsid w:val="006836CC"/>
    <w:rsid w:val="00683869"/>
    <w:rsid w:val="0068386E"/>
    <w:rsid w:val="00683870"/>
    <w:rsid w:val="00683AE7"/>
    <w:rsid w:val="00683F60"/>
    <w:rsid w:val="00683FEA"/>
    <w:rsid w:val="0068407F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A8"/>
    <w:rsid w:val="006928DC"/>
    <w:rsid w:val="00692A19"/>
    <w:rsid w:val="00692E15"/>
    <w:rsid w:val="00692E75"/>
    <w:rsid w:val="00692EC8"/>
    <w:rsid w:val="00693147"/>
    <w:rsid w:val="00693171"/>
    <w:rsid w:val="006931E1"/>
    <w:rsid w:val="006932FF"/>
    <w:rsid w:val="006933F9"/>
    <w:rsid w:val="00693504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81D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1F"/>
    <w:rsid w:val="00697D7E"/>
    <w:rsid w:val="00697E4D"/>
    <w:rsid w:val="00697FAC"/>
    <w:rsid w:val="006A0094"/>
    <w:rsid w:val="006A0115"/>
    <w:rsid w:val="006A011F"/>
    <w:rsid w:val="006A0451"/>
    <w:rsid w:val="006A06F0"/>
    <w:rsid w:val="006A09AA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598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08"/>
    <w:rsid w:val="006A43E3"/>
    <w:rsid w:val="006A45B7"/>
    <w:rsid w:val="006A4832"/>
    <w:rsid w:val="006A48C3"/>
    <w:rsid w:val="006A4D35"/>
    <w:rsid w:val="006A4E19"/>
    <w:rsid w:val="006A4ED8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3F9"/>
    <w:rsid w:val="006B1442"/>
    <w:rsid w:val="006B148E"/>
    <w:rsid w:val="006B1916"/>
    <w:rsid w:val="006B1920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683"/>
    <w:rsid w:val="006B5A79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D0E"/>
    <w:rsid w:val="006C00DC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B48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229"/>
    <w:rsid w:val="006C449A"/>
    <w:rsid w:val="006C47B3"/>
    <w:rsid w:val="006C47F9"/>
    <w:rsid w:val="006C4B1F"/>
    <w:rsid w:val="006C4B29"/>
    <w:rsid w:val="006C4B9D"/>
    <w:rsid w:val="006C4F56"/>
    <w:rsid w:val="006C4FCD"/>
    <w:rsid w:val="006C50BA"/>
    <w:rsid w:val="006C5179"/>
    <w:rsid w:val="006C531D"/>
    <w:rsid w:val="006C5647"/>
    <w:rsid w:val="006C56AD"/>
    <w:rsid w:val="006C56F6"/>
    <w:rsid w:val="006C583A"/>
    <w:rsid w:val="006C58BA"/>
    <w:rsid w:val="006C5943"/>
    <w:rsid w:val="006C5D8A"/>
    <w:rsid w:val="006C6054"/>
    <w:rsid w:val="006C6238"/>
    <w:rsid w:val="006C633B"/>
    <w:rsid w:val="006C672E"/>
    <w:rsid w:val="006C6AD9"/>
    <w:rsid w:val="006C6B9A"/>
    <w:rsid w:val="006C6C33"/>
    <w:rsid w:val="006C6E4C"/>
    <w:rsid w:val="006C6E66"/>
    <w:rsid w:val="006C6EEE"/>
    <w:rsid w:val="006C7152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EE9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0CC8"/>
    <w:rsid w:val="006D116F"/>
    <w:rsid w:val="006D1249"/>
    <w:rsid w:val="006D1512"/>
    <w:rsid w:val="006D15F0"/>
    <w:rsid w:val="006D1629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79"/>
    <w:rsid w:val="006D25B9"/>
    <w:rsid w:val="006D2602"/>
    <w:rsid w:val="006D26F0"/>
    <w:rsid w:val="006D2AF3"/>
    <w:rsid w:val="006D2BEB"/>
    <w:rsid w:val="006D2C41"/>
    <w:rsid w:val="006D2E0A"/>
    <w:rsid w:val="006D2E72"/>
    <w:rsid w:val="006D3009"/>
    <w:rsid w:val="006D3058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C25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10"/>
    <w:rsid w:val="006D7726"/>
    <w:rsid w:val="006D792F"/>
    <w:rsid w:val="006D7C4E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92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267"/>
    <w:rsid w:val="006E58A7"/>
    <w:rsid w:val="006E5B39"/>
    <w:rsid w:val="006E5C1C"/>
    <w:rsid w:val="006E5CD9"/>
    <w:rsid w:val="006E5E7B"/>
    <w:rsid w:val="006E6098"/>
    <w:rsid w:val="006E618E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EE2"/>
    <w:rsid w:val="006E7FA2"/>
    <w:rsid w:val="006F0050"/>
    <w:rsid w:val="006F02FA"/>
    <w:rsid w:val="006F03DA"/>
    <w:rsid w:val="006F03F0"/>
    <w:rsid w:val="006F078C"/>
    <w:rsid w:val="006F1264"/>
    <w:rsid w:val="006F13F1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274"/>
    <w:rsid w:val="006F45F0"/>
    <w:rsid w:val="006F460D"/>
    <w:rsid w:val="006F4724"/>
    <w:rsid w:val="006F49F7"/>
    <w:rsid w:val="006F4BA7"/>
    <w:rsid w:val="006F4C76"/>
    <w:rsid w:val="006F4FD7"/>
    <w:rsid w:val="006F514E"/>
    <w:rsid w:val="006F5506"/>
    <w:rsid w:val="006F55D6"/>
    <w:rsid w:val="006F58BB"/>
    <w:rsid w:val="006F5C45"/>
    <w:rsid w:val="006F5D30"/>
    <w:rsid w:val="006F5D80"/>
    <w:rsid w:val="006F5F6A"/>
    <w:rsid w:val="006F60D4"/>
    <w:rsid w:val="006F626A"/>
    <w:rsid w:val="006F66B2"/>
    <w:rsid w:val="006F66F1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06C"/>
    <w:rsid w:val="007024AC"/>
    <w:rsid w:val="00702A9F"/>
    <w:rsid w:val="00702B78"/>
    <w:rsid w:val="00703290"/>
    <w:rsid w:val="007032F4"/>
    <w:rsid w:val="0070359C"/>
    <w:rsid w:val="007035CF"/>
    <w:rsid w:val="0070370B"/>
    <w:rsid w:val="0070380A"/>
    <w:rsid w:val="00703CF8"/>
    <w:rsid w:val="00703E79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76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2DF"/>
    <w:rsid w:val="00713409"/>
    <w:rsid w:val="00713609"/>
    <w:rsid w:val="007136D2"/>
    <w:rsid w:val="00713700"/>
    <w:rsid w:val="00713787"/>
    <w:rsid w:val="00713997"/>
    <w:rsid w:val="007139BC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01"/>
    <w:rsid w:val="00715362"/>
    <w:rsid w:val="00715475"/>
    <w:rsid w:val="007154C6"/>
    <w:rsid w:val="00715652"/>
    <w:rsid w:val="00715B96"/>
    <w:rsid w:val="00715C0C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DB4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B34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B6B"/>
    <w:rsid w:val="00723F2A"/>
    <w:rsid w:val="007243E5"/>
    <w:rsid w:val="0072440E"/>
    <w:rsid w:val="00724421"/>
    <w:rsid w:val="007246C1"/>
    <w:rsid w:val="00724807"/>
    <w:rsid w:val="00724A34"/>
    <w:rsid w:val="00725188"/>
    <w:rsid w:val="00725535"/>
    <w:rsid w:val="0072560E"/>
    <w:rsid w:val="00725720"/>
    <w:rsid w:val="007258D0"/>
    <w:rsid w:val="00725BD0"/>
    <w:rsid w:val="00726220"/>
    <w:rsid w:val="00726447"/>
    <w:rsid w:val="007265B0"/>
    <w:rsid w:val="00726642"/>
    <w:rsid w:val="0072680C"/>
    <w:rsid w:val="0072698B"/>
    <w:rsid w:val="00726A5E"/>
    <w:rsid w:val="00726BB7"/>
    <w:rsid w:val="00726DA5"/>
    <w:rsid w:val="00726E1C"/>
    <w:rsid w:val="00726E70"/>
    <w:rsid w:val="007270D8"/>
    <w:rsid w:val="007272AD"/>
    <w:rsid w:val="0072744A"/>
    <w:rsid w:val="00727845"/>
    <w:rsid w:val="007278BE"/>
    <w:rsid w:val="00727B54"/>
    <w:rsid w:val="00727C3E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C34"/>
    <w:rsid w:val="00731DBF"/>
    <w:rsid w:val="00731EAC"/>
    <w:rsid w:val="00732268"/>
    <w:rsid w:val="007326C9"/>
    <w:rsid w:val="007326CC"/>
    <w:rsid w:val="0073272A"/>
    <w:rsid w:val="00732BC3"/>
    <w:rsid w:val="0073312A"/>
    <w:rsid w:val="00733240"/>
    <w:rsid w:val="0073350B"/>
    <w:rsid w:val="007338C6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5005"/>
    <w:rsid w:val="007351BE"/>
    <w:rsid w:val="007356F7"/>
    <w:rsid w:val="007357A2"/>
    <w:rsid w:val="0073581C"/>
    <w:rsid w:val="007358BE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54B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97E"/>
    <w:rsid w:val="00740D12"/>
    <w:rsid w:val="00740D5B"/>
    <w:rsid w:val="00740DC8"/>
    <w:rsid w:val="007412C4"/>
    <w:rsid w:val="007412E9"/>
    <w:rsid w:val="00741364"/>
    <w:rsid w:val="0074136C"/>
    <w:rsid w:val="007413C4"/>
    <w:rsid w:val="00741486"/>
    <w:rsid w:val="0074171D"/>
    <w:rsid w:val="007419DE"/>
    <w:rsid w:val="00741A34"/>
    <w:rsid w:val="00741A62"/>
    <w:rsid w:val="00741BE9"/>
    <w:rsid w:val="00741D8F"/>
    <w:rsid w:val="00741F4D"/>
    <w:rsid w:val="007420E6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54"/>
    <w:rsid w:val="0074786B"/>
    <w:rsid w:val="007478C8"/>
    <w:rsid w:val="0074797D"/>
    <w:rsid w:val="00747989"/>
    <w:rsid w:val="00747A6C"/>
    <w:rsid w:val="00747EB2"/>
    <w:rsid w:val="00747F02"/>
    <w:rsid w:val="00747FAF"/>
    <w:rsid w:val="007501BE"/>
    <w:rsid w:val="00750285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3E9"/>
    <w:rsid w:val="007525CC"/>
    <w:rsid w:val="00752619"/>
    <w:rsid w:val="00752741"/>
    <w:rsid w:val="00752892"/>
    <w:rsid w:val="00752B04"/>
    <w:rsid w:val="00752C6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3"/>
    <w:rsid w:val="00754047"/>
    <w:rsid w:val="00754069"/>
    <w:rsid w:val="0075430D"/>
    <w:rsid w:val="00754709"/>
    <w:rsid w:val="0075483B"/>
    <w:rsid w:val="0075491D"/>
    <w:rsid w:val="00754AD9"/>
    <w:rsid w:val="00754E32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D2"/>
    <w:rsid w:val="00757DB8"/>
    <w:rsid w:val="00757E1B"/>
    <w:rsid w:val="007600E0"/>
    <w:rsid w:val="007601A2"/>
    <w:rsid w:val="007601B5"/>
    <w:rsid w:val="007607C0"/>
    <w:rsid w:val="007609C2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3CE6"/>
    <w:rsid w:val="007644B1"/>
    <w:rsid w:val="00764679"/>
    <w:rsid w:val="0076467B"/>
    <w:rsid w:val="0076467D"/>
    <w:rsid w:val="00764697"/>
    <w:rsid w:val="00764726"/>
    <w:rsid w:val="007648DB"/>
    <w:rsid w:val="00764925"/>
    <w:rsid w:val="007649DC"/>
    <w:rsid w:val="00765145"/>
    <w:rsid w:val="0076518D"/>
    <w:rsid w:val="007654BB"/>
    <w:rsid w:val="00765641"/>
    <w:rsid w:val="007658F3"/>
    <w:rsid w:val="007659A5"/>
    <w:rsid w:val="007659D1"/>
    <w:rsid w:val="00765B1C"/>
    <w:rsid w:val="00765D64"/>
    <w:rsid w:val="00765DA3"/>
    <w:rsid w:val="00765E26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008"/>
    <w:rsid w:val="007702D2"/>
    <w:rsid w:val="0077035B"/>
    <w:rsid w:val="0077036A"/>
    <w:rsid w:val="007704A2"/>
    <w:rsid w:val="007704E8"/>
    <w:rsid w:val="007705AA"/>
    <w:rsid w:val="007709FB"/>
    <w:rsid w:val="00770E7F"/>
    <w:rsid w:val="0077104E"/>
    <w:rsid w:val="007711FC"/>
    <w:rsid w:val="007712B5"/>
    <w:rsid w:val="00771631"/>
    <w:rsid w:val="0077184B"/>
    <w:rsid w:val="00771B5D"/>
    <w:rsid w:val="00771C91"/>
    <w:rsid w:val="00772168"/>
    <w:rsid w:val="007721DE"/>
    <w:rsid w:val="007722BE"/>
    <w:rsid w:val="007722DE"/>
    <w:rsid w:val="0077230B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3E1E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82A"/>
    <w:rsid w:val="00776D43"/>
    <w:rsid w:val="00776E11"/>
    <w:rsid w:val="00776F09"/>
    <w:rsid w:val="00776F14"/>
    <w:rsid w:val="0077702F"/>
    <w:rsid w:val="00777141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B13"/>
    <w:rsid w:val="00780D0F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C9"/>
    <w:rsid w:val="007823EA"/>
    <w:rsid w:val="00782491"/>
    <w:rsid w:val="0078259F"/>
    <w:rsid w:val="00782642"/>
    <w:rsid w:val="00782677"/>
    <w:rsid w:val="00782AA3"/>
    <w:rsid w:val="00782BB6"/>
    <w:rsid w:val="00782C08"/>
    <w:rsid w:val="00782EDE"/>
    <w:rsid w:val="00782F39"/>
    <w:rsid w:val="00782FA8"/>
    <w:rsid w:val="00782FAC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AD4"/>
    <w:rsid w:val="00790DAF"/>
    <w:rsid w:val="00790DCD"/>
    <w:rsid w:val="00790E34"/>
    <w:rsid w:val="0079105C"/>
    <w:rsid w:val="00791069"/>
    <w:rsid w:val="00791139"/>
    <w:rsid w:val="007916B1"/>
    <w:rsid w:val="007916D9"/>
    <w:rsid w:val="00791711"/>
    <w:rsid w:val="0079171E"/>
    <w:rsid w:val="0079185B"/>
    <w:rsid w:val="00791A65"/>
    <w:rsid w:val="00791D8F"/>
    <w:rsid w:val="00791DC6"/>
    <w:rsid w:val="00791E86"/>
    <w:rsid w:val="00791F8C"/>
    <w:rsid w:val="00791F9D"/>
    <w:rsid w:val="007929CF"/>
    <w:rsid w:val="00792ACE"/>
    <w:rsid w:val="00792AF7"/>
    <w:rsid w:val="0079301C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08"/>
    <w:rsid w:val="00794714"/>
    <w:rsid w:val="00794734"/>
    <w:rsid w:val="0079488C"/>
    <w:rsid w:val="00794A7A"/>
    <w:rsid w:val="00794BF3"/>
    <w:rsid w:val="00794C93"/>
    <w:rsid w:val="00794E48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653"/>
    <w:rsid w:val="00796750"/>
    <w:rsid w:val="00796BDE"/>
    <w:rsid w:val="00796C65"/>
    <w:rsid w:val="00796FB1"/>
    <w:rsid w:val="0079709C"/>
    <w:rsid w:val="00797103"/>
    <w:rsid w:val="00797521"/>
    <w:rsid w:val="007976A3"/>
    <w:rsid w:val="007979F7"/>
    <w:rsid w:val="00797C5D"/>
    <w:rsid w:val="00797CE5"/>
    <w:rsid w:val="00797E90"/>
    <w:rsid w:val="007A0006"/>
    <w:rsid w:val="007A015D"/>
    <w:rsid w:val="007A0225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2365"/>
    <w:rsid w:val="007A2521"/>
    <w:rsid w:val="007A283F"/>
    <w:rsid w:val="007A2BED"/>
    <w:rsid w:val="007A31E6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AC7"/>
    <w:rsid w:val="007A4BE0"/>
    <w:rsid w:val="007A4C09"/>
    <w:rsid w:val="007A4C22"/>
    <w:rsid w:val="007A50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9A"/>
    <w:rsid w:val="007A65C4"/>
    <w:rsid w:val="007A6A96"/>
    <w:rsid w:val="007A6AC6"/>
    <w:rsid w:val="007A6B36"/>
    <w:rsid w:val="007A6BA4"/>
    <w:rsid w:val="007A6C2A"/>
    <w:rsid w:val="007A6E08"/>
    <w:rsid w:val="007A6E36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A57"/>
    <w:rsid w:val="007B6C15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DB3"/>
    <w:rsid w:val="007B7E75"/>
    <w:rsid w:val="007B7FC8"/>
    <w:rsid w:val="007C004E"/>
    <w:rsid w:val="007C0279"/>
    <w:rsid w:val="007C030A"/>
    <w:rsid w:val="007C031C"/>
    <w:rsid w:val="007C03D1"/>
    <w:rsid w:val="007C062B"/>
    <w:rsid w:val="007C0AAC"/>
    <w:rsid w:val="007C0B95"/>
    <w:rsid w:val="007C1228"/>
    <w:rsid w:val="007C1364"/>
    <w:rsid w:val="007C14D5"/>
    <w:rsid w:val="007C14FF"/>
    <w:rsid w:val="007C162A"/>
    <w:rsid w:val="007C1F20"/>
    <w:rsid w:val="007C2014"/>
    <w:rsid w:val="007C2532"/>
    <w:rsid w:val="007C28B2"/>
    <w:rsid w:val="007C28D3"/>
    <w:rsid w:val="007C2A45"/>
    <w:rsid w:val="007C2CD6"/>
    <w:rsid w:val="007C2FF1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245"/>
    <w:rsid w:val="007C432F"/>
    <w:rsid w:val="007C446B"/>
    <w:rsid w:val="007C448F"/>
    <w:rsid w:val="007C4813"/>
    <w:rsid w:val="007C48BD"/>
    <w:rsid w:val="007C4E2E"/>
    <w:rsid w:val="007C5207"/>
    <w:rsid w:val="007C53F2"/>
    <w:rsid w:val="007C556B"/>
    <w:rsid w:val="007C5698"/>
    <w:rsid w:val="007C5ACF"/>
    <w:rsid w:val="007C5CAE"/>
    <w:rsid w:val="007C5ED5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785"/>
    <w:rsid w:val="007C7FAD"/>
    <w:rsid w:val="007D0109"/>
    <w:rsid w:val="007D0177"/>
    <w:rsid w:val="007D01AE"/>
    <w:rsid w:val="007D03BF"/>
    <w:rsid w:val="007D0610"/>
    <w:rsid w:val="007D06C6"/>
    <w:rsid w:val="007D07F0"/>
    <w:rsid w:val="007D0B52"/>
    <w:rsid w:val="007D0DCF"/>
    <w:rsid w:val="007D1023"/>
    <w:rsid w:val="007D1034"/>
    <w:rsid w:val="007D11A8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7F9"/>
    <w:rsid w:val="007D28F8"/>
    <w:rsid w:val="007D2B1B"/>
    <w:rsid w:val="007D2B7F"/>
    <w:rsid w:val="007D3285"/>
    <w:rsid w:val="007D33E0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AF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25"/>
    <w:rsid w:val="007E2B63"/>
    <w:rsid w:val="007E2C1C"/>
    <w:rsid w:val="007E2E6C"/>
    <w:rsid w:val="007E2EB7"/>
    <w:rsid w:val="007E2F24"/>
    <w:rsid w:val="007E314C"/>
    <w:rsid w:val="007E3275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8FF"/>
    <w:rsid w:val="007E5962"/>
    <w:rsid w:val="007E5B02"/>
    <w:rsid w:val="007E5B6B"/>
    <w:rsid w:val="007E5DAA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C23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59C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604"/>
    <w:rsid w:val="007F372E"/>
    <w:rsid w:val="007F39D6"/>
    <w:rsid w:val="007F3A4D"/>
    <w:rsid w:val="007F3A77"/>
    <w:rsid w:val="007F3B74"/>
    <w:rsid w:val="007F3C05"/>
    <w:rsid w:val="007F3EB1"/>
    <w:rsid w:val="007F40AF"/>
    <w:rsid w:val="007F4562"/>
    <w:rsid w:val="007F46E0"/>
    <w:rsid w:val="007F4A8F"/>
    <w:rsid w:val="007F4ACF"/>
    <w:rsid w:val="007F4D3D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E5"/>
    <w:rsid w:val="007F62FC"/>
    <w:rsid w:val="007F6401"/>
    <w:rsid w:val="007F6665"/>
    <w:rsid w:val="007F6951"/>
    <w:rsid w:val="007F6C48"/>
    <w:rsid w:val="007F6EF8"/>
    <w:rsid w:val="007F71DC"/>
    <w:rsid w:val="007F73BD"/>
    <w:rsid w:val="007F741B"/>
    <w:rsid w:val="007F74A5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6EB"/>
    <w:rsid w:val="0080186B"/>
    <w:rsid w:val="00801ECB"/>
    <w:rsid w:val="00801FE5"/>
    <w:rsid w:val="0080205E"/>
    <w:rsid w:val="0080231E"/>
    <w:rsid w:val="00802769"/>
    <w:rsid w:val="00802A7B"/>
    <w:rsid w:val="00802ACA"/>
    <w:rsid w:val="0080305E"/>
    <w:rsid w:val="00803321"/>
    <w:rsid w:val="00803970"/>
    <w:rsid w:val="00803977"/>
    <w:rsid w:val="0080399A"/>
    <w:rsid w:val="00803A47"/>
    <w:rsid w:val="00803DEF"/>
    <w:rsid w:val="00804013"/>
    <w:rsid w:val="008040B2"/>
    <w:rsid w:val="00804175"/>
    <w:rsid w:val="00804278"/>
    <w:rsid w:val="008043F2"/>
    <w:rsid w:val="008044E4"/>
    <w:rsid w:val="008048BF"/>
    <w:rsid w:val="008048EB"/>
    <w:rsid w:val="0080499E"/>
    <w:rsid w:val="008049D1"/>
    <w:rsid w:val="00804D19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41B9"/>
    <w:rsid w:val="00814209"/>
    <w:rsid w:val="00814314"/>
    <w:rsid w:val="008145C7"/>
    <w:rsid w:val="008145ED"/>
    <w:rsid w:val="00814806"/>
    <w:rsid w:val="00814B6B"/>
    <w:rsid w:val="00814BAA"/>
    <w:rsid w:val="00815005"/>
    <w:rsid w:val="0081502D"/>
    <w:rsid w:val="0081509F"/>
    <w:rsid w:val="00815285"/>
    <w:rsid w:val="0081582F"/>
    <w:rsid w:val="00815B1B"/>
    <w:rsid w:val="00815BA7"/>
    <w:rsid w:val="00815BCC"/>
    <w:rsid w:val="00815BE1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9A"/>
    <w:rsid w:val="00820EBC"/>
    <w:rsid w:val="008212D5"/>
    <w:rsid w:val="008213C3"/>
    <w:rsid w:val="0082143C"/>
    <w:rsid w:val="00821485"/>
    <w:rsid w:val="008215F3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34B"/>
    <w:rsid w:val="008224C2"/>
    <w:rsid w:val="008227BF"/>
    <w:rsid w:val="008227C1"/>
    <w:rsid w:val="00822989"/>
    <w:rsid w:val="00822D4D"/>
    <w:rsid w:val="00822E69"/>
    <w:rsid w:val="00822F74"/>
    <w:rsid w:val="008232D0"/>
    <w:rsid w:val="008238F9"/>
    <w:rsid w:val="00823AC9"/>
    <w:rsid w:val="00823B83"/>
    <w:rsid w:val="00823F59"/>
    <w:rsid w:val="00824198"/>
    <w:rsid w:val="00824203"/>
    <w:rsid w:val="00824591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3B54"/>
    <w:rsid w:val="00833D8A"/>
    <w:rsid w:val="0083409E"/>
    <w:rsid w:val="008341F6"/>
    <w:rsid w:val="00834220"/>
    <w:rsid w:val="008342AC"/>
    <w:rsid w:val="008342B9"/>
    <w:rsid w:val="00834312"/>
    <w:rsid w:val="00834359"/>
    <w:rsid w:val="00834549"/>
    <w:rsid w:val="00834830"/>
    <w:rsid w:val="008349E8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A0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77"/>
    <w:rsid w:val="00842B2D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AFC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C5"/>
    <w:rsid w:val="0084679A"/>
    <w:rsid w:val="008468F6"/>
    <w:rsid w:val="00846A42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A46"/>
    <w:rsid w:val="00850D3B"/>
    <w:rsid w:val="00850E20"/>
    <w:rsid w:val="00850FA2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094"/>
    <w:rsid w:val="0086050C"/>
    <w:rsid w:val="008605C9"/>
    <w:rsid w:val="00860810"/>
    <w:rsid w:val="0086083D"/>
    <w:rsid w:val="00860A15"/>
    <w:rsid w:val="00860B0A"/>
    <w:rsid w:val="00860CF4"/>
    <w:rsid w:val="00860DF7"/>
    <w:rsid w:val="00861103"/>
    <w:rsid w:val="00861314"/>
    <w:rsid w:val="0086138D"/>
    <w:rsid w:val="00861393"/>
    <w:rsid w:val="00861A00"/>
    <w:rsid w:val="00861A6E"/>
    <w:rsid w:val="008620A9"/>
    <w:rsid w:val="008621D0"/>
    <w:rsid w:val="008623C2"/>
    <w:rsid w:val="0086267D"/>
    <w:rsid w:val="008626E4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22A"/>
    <w:rsid w:val="0086554F"/>
    <w:rsid w:val="008659BC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CB3"/>
    <w:rsid w:val="00870444"/>
    <w:rsid w:val="0087056E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CE9"/>
    <w:rsid w:val="00874D28"/>
    <w:rsid w:val="00874FEC"/>
    <w:rsid w:val="008751EB"/>
    <w:rsid w:val="008752E1"/>
    <w:rsid w:val="008753BF"/>
    <w:rsid w:val="0087541D"/>
    <w:rsid w:val="00875A1F"/>
    <w:rsid w:val="00875CDB"/>
    <w:rsid w:val="00875E6E"/>
    <w:rsid w:val="00876119"/>
    <w:rsid w:val="0087613F"/>
    <w:rsid w:val="00876177"/>
    <w:rsid w:val="0087620D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445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49A"/>
    <w:rsid w:val="00880584"/>
    <w:rsid w:val="008807BB"/>
    <w:rsid w:val="008808C5"/>
    <w:rsid w:val="008809BC"/>
    <w:rsid w:val="00880B3F"/>
    <w:rsid w:val="00880BFF"/>
    <w:rsid w:val="00880C23"/>
    <w:rsid w:val="00880CAF"/>
    <w:rsid w:val="00880F3D"/>
    <w:rsid w:val="00881001"/>
    <w:rsid w:val="00881211"/>
    <w:rsid w:val="008813D1"/>
    <w:rsid w:val="0088150D"/>
    <w:rsid w:val="008815B0"/>
    <w:rsid w:val="008815B5"/>
    <w:rsid w:val="0088176B"/>
    <w:rsid w:val="00881A10"/>
    <w:rsid w:val="00881AAB"/>
    <w:rsid w:val="00881C08"/>
    <w:rsid w:val="00881DE5"/>
    <w:rsid w:val="00881E3C"/>
    <w:rsid w:val="00881EFD"/>
    <w:rsid w:val="00882043"/>
    <w:rsid w:val="0088207D"/>
    <w:rsid w:val="0088225E"/>
    <w:rsid w:val="008822F9"/>
    <w:rsid w:val="0088230B"/>
    <w:rsid w:val="00882472"/>
    <w:rsid w:val="00882488"/>
    <w:rsid w:val="008824AA"/>
    <w:rsid w:val="008824DE"/>
    <w:rsid w:val="0088257F"/>
    <w:rsid w:val="00882AA2"/>
    <w:rsid w:val="00882C1F"/>
    <w:rsid w:val="00882CD4"/>
    <w:rsid w:val="00882D7C"/>
    <w:rsid w:val="0088323A"/>
    <w:rsid w:val="008832E2"/>
    <w:rsid w:val="008832ED"/>
    <w:rsid w:val="008834BE"/>
    <w:rsid w:val="0088371C"/>
    <w:rsid w:val="0088374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65"/>
    <w:rsid w:val="00884BC6"/>
    <w:rsid w:val="00884CFA"/>
    <w:rsid w:val="008852FA"/>
    <w:rsid w:val="00885452"/>
    <w:rsid w:val="00885542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7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0D3C"/>
    <w:rsid w:val="00890FBD"/>
    <w:rsid w:val="008911DD"/>
    <w:rsid w:val="00891318"/>
    <w:rsid w:val="008913DC"/>
    <w:rsid w:val="008914CE"/>
    <w:rsid w:val="00891547"/>
    <w:rsid w:val="008917DC"/>
    <w:rsid w:val="008918B1"/>
    <w:rsid w:val="00891AF0"/>
    <w:rsid w:val="00891B4C"/>
    <w:rsid w:val="00891C90"/>
    <w:rsid w:val="00891CD3"/>
    <w:rsid w:val="00891DF6"/>
    <w:rsid w:val="00891EE1"/>
    <w:rsid w:val="00891FBC"/>
    <w:rsid w:val="008921AE"/>
    <w:rsid w:val="008922F2"/>
    <w:rsid w:val="008923B8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F2"/>
    <w:rsid w:val="00894437"/>
    <w:rsid w:val="0089449A"/>
    <w:rsid w:val="0089450D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604D"/>
    <w:rsid w:val="0089621A"/>
    <w:rsid w:val="0089639E"/>
    <w:rsid w:val="00896465"/>
    <w:rsid w:val="008964FF"/>
    <w:rsid w:val="008968DC"/>
    <w:rsid w:val="00896A0C"/>
    <w:rsid w:val="00896AEB"/>
    <w:rsid w:val="00896AF4"/>
    <w:rsid w:val="00896C64"/>
    <w:rsid w:val="00896E11"/>
    <w:rsid w:val="00896FF6"/>
    <w:rsid w:val="00897262"/>
    <w:rsid w:val="008972BA"/>
    <w:rsid w:val="00897341"/>
    <w:rsid w:val="00897795"/>
    <w:rsid w:val="008978FB"/>
    <w:rsid w:val="0089790C"/>
    <w:rsid w:val="00897A49"/>
    <w:rsid w:val="00897C0E"/>
    <w:rsid w:val="00897CB7"/>
    <w:rsid w:val="00897D23"/>
    <w:rsid w:val="00897E12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56"/>
    <w:rsid w:val="008A31F6"/>
    <w:rsid w:val="008A352D"/>
    <w:rsid w:val="008A37BE"/>
    <w:rsid w:val="008A3910"/>
    <w:rsid w:val="008A3922"/>
    <w:rsid w:val="008A3BFB"/>
    <w:rsid w:val="008A3F84"/>
    <w:rsid w:val="008A40A0"/>
    <w:rsid w:val="008A438E"/>
    <w:rsid w:val="008A4604"/>
    <w:rsid w:val="008A4745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85"/>
    <w:rsid w:val="008B42D3"/>
    <w:rsid w:val="008B4357"/>
    <w:rsid w:val="008B45C9"/>
    <w:rsid w:val="008B46BC"/>
    <w:rsid w:val="008B4945"/>
    <w:rsid w:val="008B4BC8"/>
    <w:rsid w:val="008B5055"/>
    <w:rsid w:val="008B52F8"/>
    <w:rsid w:val="008B5468"/>
    <w:rsid w:val="008B5885"/>
    <w:rsid w:val="008B5971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6E17"/>
    <w:rsid w:val="008B70C9"/>
    <w:rsid w:val="008B7101"/>
    <w:rsid w:val="008B7177"/>
    <w:rsid w:val="008B7344"/>
    <w:rsid w:val="008C00DE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1083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3AF3"/>
    <w:rsid w:val="008C4629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A11"/>
    <w:rsid w:val="008D6C60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51C"/>
    <w:rsid w:val="008E26DD"/>
    <w:rsid w:val="008E2974"/>
    <w:rsid w:val="008E2A44"/>
    <w:rsid w:val="008E2D40"/>
    <w:rsid w:val="008E2E41"/>
    <w:rsid w:val="008E2FC8"/>
    <w:rsid w:val="008E31F6"/>
    <w:rsid w:val="008E320D"/>
    <w:rsid w:val="008E32DA"/>
    <w:rsid w:val="008E3475"/>
    <w:rsid w:val="008E34CA"/>
    <w:rsid w:val="008E37EC"/>
    <w:rsid w:val="008E3872"/>
    <w:rsid w:val="008E3B21"/>
    <w:rsid w:val="008E3C1A"/>
    <w:rsid w:val="008E411C"/>
    <w:rsid w:val="008E4194"/>
    <w:rsid w:val="008E43F9"/>
    <w:rsid w:val="008E443A"/>
    <w:rsid w:val="008E4494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3B5"/>
    <w:rsid w:val="008F3F48"/>
    <w:rsid w:val="008F4184"/>
    <w:rsid w:val="008F47D1"/>
    <w:rsid w:val="008F47F1"/>
    <w:rsid w:val="008F4846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BB4"/>
    <w:rsid w:val="008F6DD9"/>
    <w:rsid w:val="008F6E09"/>
    <w:rsid w:val="008F6F36"/>
    <w:rsid w:val="008F7144"/>
    <w:rsid w:val="008F717B"/>
    <w:rsid w:val="008F75BA"/>
    <w:rsid w:val="008F7E98"/>
    <w:rsid w:val="0090022D"/>
    <w:rsid w:val="009003EB"/>
    <w:rsid w:val="009005A3"/>
    <w:rsid w:val="009005EB"/>
    <w:rsid w:val="009006B9"/>
    <w:rsid w:val="009009EF"/>
    <w:rsid w:val="00900B5E"/>
    <w:rsid w:val="00900EBB"/>
    <w:rsid w:val="009010EC"/>
    <w:rsid w:val="0090159C"/>
    <w:rsid w:val="009017FA"/>
    <w:rsid w:val="00901965"/>
    <w:rsid w:val="00901B79"/>
    <w:rsid w:val="00902065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3001"/>
    <w:rsid w:val="0090324A"/>
    <w:rsid w:val="009034D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22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8"/>
    <w:rsid w:val="00906D79"/>
    <w:rsid w:val="00906DC9"/>
    <w:rsid w:val="00906E70"/>
    <w:rsid w:val="00906F4D"/>
    <w:rsid w:val="0090701E"/>
    <w:rsid w:val="00907573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F6B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CD5"/>
    <w:rsid w:val="00912EEE"/>
    <w:rsid w:val="00913433"/>
    <w:rsid w:val="00913498"/>
    <w:rsid w:val="0091351C"/>
    <w:rsid w:val="009135A7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416"/>
    <w:rsid w:val="00916659"/>
    <w:rsid w:val="00916A80"/>
    <w:rsid w:val="00916AF6"/>
    <w:rsid w:val="00916B48"/>
    <w:rsid w:val="00916B9F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BCF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633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8F3"/>
    <w:rsid w:val="00925AFE"/>
    <w:rsid w:val="00925CF5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F12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85A"/>
    <w:rsid w:val="0093197F"/>
    <w:rsid w:val="0093198A"/>
    <w:rsid w:val="00931A79"/>
    <w:rsid w:val="00931ABE"/>
    <w:rsid w:val="00931AC6"/>
    <w:rsid w:val="00931C8F"/>
    <w:rsid w:val="00931CA8"/>
    <w:rsid w:val="00931D10"/>
    <w:rsid w:val="00931FAC"/>
    <w:rsid w:val="00932050"/>
    <w:rsid w:val="0093210F"/>
    <w:rsid w:val="00932159"/>
    <w:rsid w:val="009321CF"/>
    <w:rsid w:val="00932438"/>
    <w:rsid w:val="009327CE"/>
    <w:rsid w:val="00932E70"/>
    <w:rsid w:val="00932F6B"/>
    <w:rsid w:val="009334D2"/>
    <w:rsid w:val="009337FE"/>
    <w:rsid w:val="009339DD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D72"/>
    <w:rsid w:val="00935F93"/>
    <w:rsid w:val="00935FF1"/>
    <w:rsid w:val="00936042"/>
    <w:rsid w:val="009365D7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1B"/>
    <w:rsid w:val="00940A59"/>
    <w:rsid w:val="00940C72"/>
    <w:rsid w:val="00941253"/>
    <w:rsid w:val="009412DF"/>
    <w:rsid w:val="00941570"/>
    <w:rsid w:val="0094165C"/>
    <w:rsid w:val="00941946"/>
    <w:rsid w:val="00941CBA"/>
    <w:rsid w:val="00941E9B"/>
    <w:rsid w:val="0094225A"/>
    <w:rsid w:val="009424DD"/>
    <w:rsid w:val="00942601"/>
    <w:rsid w:val="00942612"/>
    <w:rsid w:val="0094265E"/>
    <w:rsid w:val="00942716"/>
    <w:rsid w:val="00942835"/>
    <w:rsid w:val="00942904"/>
    <w:rsid w:val="009429B7"/>
    <w:rsid w:val="00943079"/>
    <w:rsid w:val="0094315B"/>
    <w:rsid w:val="00943257"/>
    <w:rsid w:val="009432FA"/>
    <w:rsid w:val="00943331"/>
    <w:rsid w:val="00943439"/>
    <w:rsid w:val="00943502"/>
    <w:rsid w:val="0094354E"/>
    <w:rsid w:val="009436EF"/>
    <w:rsid w:val="00943764"/>
    <w:rsid w:val="009438F2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2AE"/>
    <w:rsid w:val="00945318"/>
    <w:rsid w:val="009453FD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0BAC"/>
    <w:rsid w:val="009511A2"/>
    <w:rsid w:val="009511F9"/>
    <w:rsid w:val="00951236"/>
    <w:rsid w:val="00951430"/>
    <w:rsid w:val="00951492"/>
    <w:rsid w:val="009514B9"/>
    <w:rsid w:val="00951A7E"/>
    <w:rsid w:val="00951BF7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0C3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4E2F"/>
    <w:rsid w:val="009550FB"/>
    <w:rsid w:val="00955158"/>
    <w:rsid w:val="009553B2"/>
    <w:rsid w:val="009554A1"/>
    <w:rsid w:val="00955617"/>
    <w:rsid w:val="00955949"/>
    <w:rsid w:val="00955958"/>
    <w:rsid w:val="00955EC0"/>
    <w:rsid w:val="00955F24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5F3"/>
    <w:rsid w:val="0096173D"/>
    <w:rsid w:val="00961853"/>
    <w:rsid w:val="0096189C"/>
    <w:rsid w:val="00961D94"/>
    <w:rsid w:val="00961F62"/>
    <w:rsid w:val="00962373"/>
    <w:rsid w:val="0096248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5016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35E"/>
    <w:rsid w:val="0096673C"/>
    <w:rsid w:val="009669E9"/>
    <w:rsid w:val="00966BE1"/>
    <w:rsid w:val="00966E04"/>
    <w:rsid w:val="00967347"/>
    <w:rsid w:val="00967476"/>
    <w:rsid w:val="00967700"/>
    <w:rsid w:val="00967836"/>
    <w:rsid w:val="00967A92"/>
    <w:rsid w:val="00967B27"/>
    <w:rsid w:val="00967ED3"/>
    <w:rsid w:val="00967F9C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7B9"/>
    <w:rsid w:val="009728D3"/>
    <w:rsid w:val="00972957"/>
    <w:rsid w:val="00972A56"/>
    <w:rsid w:val="00972B5A"/>
    <w:rsid w:val="00972CC9"/>
    <w:rsid w:val="0097305F"/>
    <w:rsid w:val="0097307C"/>
    <w:rsid w:val="0097356E"/>
    <w:rsid w:val="00973624"/>
    <w:rsid w:val="00973A74"/>
    <w:rsid w:val="00973B61"/>
    <w:rsid w:val="00973C1A"/>
    <w:rsid w:val="00973C4C"/>
    <w:rsid w:val="009743CD"/>
    <w:rsid w:val="009744EB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A74"/>
    <w:rsid w:val="00975FA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DBD"/>
    <w:rsid w:val="00980E41"/>
    <w:rsid w:val="00981383"/>
    <w:rsid w:val="00981440"/>
    <w:rsid w:val="00981477"/>
    <w:rsid w:val="009814B6"/>
    <w:rsid w:val="009814D2"/>
    <w:rsid w:val="009815B8"/>
    <w:rsid w:val="00981875"/>
    <w:rsid w:val="0098192E"/>
    <w:rsid w:val="00981B9E"/>
    <w:rsid w:val="00981D05"/>
    <w:rsid w:val="009822C5"/>
    <w:rsid w:val="00982385"/>
    <w:rsid w:val="00982EAC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6BF"/>
    <w:rsid w:val="009847CF"/>
    <w:rsid w:val="009848B5"/>
    <w:rsid w:val="00984A76"/>
    <w:rsid w:val="00984BA9"/>
    <w:rsid w:val="00984BFA"/>
    <w:rsid w:val="00984F40"/>
    <w:rsid w:val="0098579B"/>
    <w:rsid w:val="009859AA"/>
    <w:rsid w:val="00985AFF"/>
    <w:rsid w:val="00985C6E"/>
    <w:rsid w:val="00985D39"/>
    <w:rsid w:val="00985EC8"/>
    <w:rsid w:val="00985FAB"/>
    <w:rsid w:val="009860B7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4E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E7B"/>
    <w:rsid w:val="00991F27"/>
    <w:rsid w:val="009920C6"/>
    <w:rsid w:val="009926D3"/>
    <w:rsid w:val="00992BEF"/>
    <w:rsid w:val="00992C2A"/>
    <w:rsid w:val="00992E9A"/>
    <w:rsid w:val="0099306C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BAF"/>
    <w:rsid w:val="00995C97"/>
    <w:rsid w:val="00995CF5"/>
    <w:rsid w:val="00995E81"/>
    <w:rsid w:val="00995FDA"/>
    <w:rsid w:val="00996076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CD6"/>
    <w:rsid w:val="00997D3A"/>
    <w:rsid w:val="00997FE4"/>
    <w:rsid w:val="00997FF9"/>
    <w:rsid w:val="009A03A0"/>
    <w:rsid w:val="009A060E"/>
    <w:rsid w:val="009A0871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A9E"/>
    <w:rsid w:val="009A1C69"/>
    <w:rsid w:val="009A1D19"/>
    <w:rsid w:val="009A228B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D1E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BCC"/>
    <w:rsid w:val="009A7E5B"/>
    <w:rsid w:val="009A7EF8"/>
    <w:rsid w:val="009A7F8B"/>
    <w:rsid w:val="009B00A2"/>
    <w:rsid w:val="009B0351"/>
    <w:rsid w:val="009B07C8"/>
    <w:rsid w:val="009B0CA1"/>
    <w:rsid w:val="009B0E72"/>
    <w:rsid w:val="009B0F5E"/>
    <w:rsid w:val="009B1495"/>
    <w:rsid w:val="009B1543"/>
    <w:rsid w:val="009B1611"/>
    <w:rsid w:val="009B1809"/>
    <w:rsid w:val="009B196F"/>
    <w:rsid w:val="009B1A0C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2F8D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3EE"/>
    <w:rsid w:val="009B46C1"/>
    <w:rsid w:val="009B491F"/>
    <w:rsid w:val="009B4B10"/>
    <w:rsid w:val="009B4B3D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5F5A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0DD"/>
    <w:rsid w:val="009B71F4"/>
    <w:rsid w:val="009B7681"/>
    <w:rsid w:val="009B77F9"/>
    <w:rsid w:val="009B79F8"/>
    <w:rsid w:val="009B7A56"/>
    <w:rsid w:val="009B7A60"/>
    <w:rsid w:val="009C036C"/>
    <w:rsid w:val="009C076D"/>
    <w:rsid w:val="009C0A7D"/>
    <w:rsid w:val="009C0B20"/>
    <w:rsid w:val="009C0CFD"/>
    <w:rsid w:val="009C0E8F"/>
    <w:rsid w:val="009C0EFC"/>
    <w:rsid w:val="009C0FC6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65"/>
    <w:rsid w:val="009C46FE"/>
    <w:rsid w:val="009C49AB"/>
    <w:rsid w:val="009C4B5C"/>
    <w:rsid w:val="009C4CB3"/>
    <w:rsid w:val="009C4EE8"/>
    <w:rsid w:val="009C51A9"/>
    <w:rsid w:val="009C51B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358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3F11"/>
    <w:rsid w:val="009D3F39"/>
    <w:rsid w:val="009D4135"/>
    <w:rsid w:val="009D4D46"/>
    <w:rsid w:val="009D4E38"/>
    <w:rsid w:val="009D51BE"/>
    <w:rsid w:val="009D5328"/>
    <w:rsid w:val="009D537E"/>
    <w:rsid w:val="009D5607"/>
    <w:rsid w:val="009D58E0"/>
    <w:rsid w:val="009D5A4E"/>
    <w:rsid w:val="009D5E07"/>
    <w:rsid w:val="009D5FA9"/>
    <w:rsid w:val="009D6071"/>
    <w:rsid w:val="009D60E5"/>
    <w:rsid w:val="009D6475"/>
    <w:rsid w:val="009D64B4"/>
    <w:rsid w:val="009D663E"/>
    <w:rsid w:val="009D68C8"/>
    <w:rsid w:val="009D68D2"/>
    <w:rsid w:val="009D6918"/>
    <w:rsid w:val="009D6B17"/>
    <w:rsid w:val="009D6B19"/>
    <w:rsid w:val="009D6F18"/>
    <w:rsid w:val="009D7190"/>
    <w:rsid w:val="009D72D0"/>
    <w:rsid w:val="009D733E"/>
    <w:rsid w:val="009D737B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1F6D"/>
    <w:rsid w:val="009E23E3"/>
    <w:rsid w:val="009E25BF"/>
    <w:rsid w:val="009E269A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323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D76"/>
    <w:rsid w:val="009E4F0F"/>
    <w:rsid w:val="009E5328"/>
    <w:rsid w:val="009E56A7"/>
    <w:rsid w:val="009E573D"/>
    <w:rsid w:val="009E5749"/>
    <w:rsid w:val="009E5A5A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E7EC7"/>
    <w:rsid w:val="009F03C7"/>
    <w:rsid w:val="009F0516"/>
    <w:rsid w:val="009F06D4"/>
    <w:rsid w:val="009F0869"/>
    <w:rsid w:val="009F0986"/>
    <w:rsid w:val="009F0A3C"/>
    <w:rsid w:val="009F0A63"/>
    <w:rsid w:val="009F10C9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000"/>
    <w:rsid w:val="009F3426"/>
    <w:rsid w:val="009F3632"/>
    <w:rsid w:val="009F3755"/>
    <w:rsid w:val="009F3758"/>
    <w:rsid w:val="009F37FC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5A8A"/>
    <w:rsid w:val="009F6071"/>
    <w:rsid w:val="009F61C1"/>
    <w:rsid w:val="009F62AD"/>
    <w:rsid w:val="009F6763"/>
    <w:rsid w:val="009F6835"/>
    <w:rsid w:val="009F69D3"/>
    <w:rsid w:val="009F6A28"/>
    <w:rsid w:val="009F6AC3"/>
    <w:rsid w:val="009F6D33"/>
    <w:rsid w:val="009F721D"/>
    <w:rsid w:val="009F774F"/>
    <w:rsid w:val="009F7762"/>
    <w:rsid w:val="009F7772"/>
    <w:rsid w:val="009F7801"/>
    <w:rsid w:val="009F79DB"/>
    <w:rsid w:val="009F7A5C"/>
    <w:rsid w:val="009F7B63"/>
    <w:rsid w:val="009F7C4A"/>
    <w:rsid w:val="009F7D3C"/>
    <w:rsid w:val="009F7F9A"/>
    <w:rsid w:val="00A00272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3E9"/>
    <w:rsid w:val="00A0246B"/>
    <w:rsid w:val="00A025AE"/>
    <w:rsid w:val="00A0268F"/>
    <w:rsid w:val="00A02B05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79A"/>
    <w:rsid w:val="00A06A19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682"/>
    <w:rsid w:val="00A128C3"/>
    <w:rsid w:val="00A12937"/>
    <w:rsid w:val="00A12B28"/>
    <w:rsid w:val="00A12B4A"/>
    <w:rsid w:val="00A12B59"/>
    <w:rsid w:val="00A12B5B"/>
    <w:rsid w:val="00A1317A"/>
    <w:rsid w:val="00A134E5"/>
    <w:rsid w:val="00A136B4"/>
    <w:rsid w:val="00A137E2"/>
    <w:rsid w:val="00A137FA"/>
    <w:rsid w:val="00A139C8"/>
    <w:rsid w:val="00A13D5D"/>
    <w:rsid w:val="00A13D6D"/>
    <w:rsid w:val="00A13E37"/>
    <w:rsid w:val="00A140E3"/>
    <w:rsid w:val="00A142A7"/>
    <w:rsid w:val="00A143C7"/>
    <w:rsid w:val="00A1443E"/>
    <w:rsid w:val="00A14850"/>
    <w:rsid w:val="00A14D84"/>
    <w:rsid w:val="00A152FB"/>
    <w:rsid w:val="00A1544E"/>
    <w:rsid w:val="00A15592"/>
    <w:rsid w:val="00A1567F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F2F"/>
    <w:rsid w:val="00A16FB6"/>
    <w:rsid w:val="00A17C39"/>
    <w:rsid w:val="00A17DD6"/>
    <w:rsid w:val="00A17E7C"/>
    <w:rsid w:val="00A17ED1"/>
    <w:rsid w:val="00A17ED2"/>
    <w:rsid w:val="00A200F9"/>
    <w:rsid w:val="00A203B3"/>
    <w:rsid w:val="00A2058E"/>
    <w:rsid w:val="00A206A1"/>
    <w:rsid w:val="00A207F4"/>
    <w:rsid w:val="00A20844"/>
    <w:rsid w:val="00A20A0A"/>
    <w:rsid w:val="00A20C90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094"/>
    <w:rsid w:val="00A23218"/>
    <w:rsid w:val="00A234F3"/>
    <w:rsid w:val="00A2355E"/>
    <w:rsid w:val="00A2369B"/>
    <w:rsid w:val="00A2371C"/>
    <w:rsid w:val="00A23861"/>
    <w:rsid w:val="00A23BB4"/>
    <w:rsid w:val="00A23D21"/>
    <w:rsid w:val="00A23E18"/>
    <w:rsid w:val="00A23EFD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753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27EE2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2C0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E7A"/>
    <w:rsid w:val="00A31F2C"/>
    <w:rsid w:val="00A3209A"/>
    <w:rsid w:val="00A320F8"/>
    <w:rsid w:val="00A32298"/>
    <w:rsid w:val="00A322DB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498"/>
    <w:rsid w:val="00A34619"/>
    <w:rsid w:val="00A34655"/>
    <w:rsid w:val="00A348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34F"/>
    <w:rsid w:val="00A415A4"/>
    <w:rsid w:val="00A415FB"/>
    <w:rsid w:val="00A41732"/>
    <w:rsid w:val="00A419BC"/>
    <w:rsid w:val="00A41A74"/>
    <w:rsid w:val="00A41E61"/>
    <w:rsid w:val="00A41FE6"/>
    <w:rsid w:val="00A4230F"/>
    <w:rsid w:val="00A4250C"/>
    <w:rsid w:val="00A42FF1"/>
    <w:rsid w:val="00A432F3"/>
    <w:rsid w:val="00A43434"/>
    <w:rsid w:val="00A435AA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2D7"/>
    <w:rsid w:val="00A47312"/>
    <w:rsid w:val="00A474EE"/>
    <w:rsid w:val="00A47BB1"/>
    <w:rsid w:val="00A47BF9"/>
    <w:rsid w:val="00A47F59"/>
    <w:rsid w:val="00A5015B"/>
    <w:rsid w:val="00A50167"/>
    <w:rsid w:val="00A50249"/>
    <w:rsid w:val="00A50273"/>
    <w:rsid w:val="00A50766"/>
    <w:rsid w:val="00A50B59"/>
    <w:rsid w:val="00A50F8D"/>
    <w:rsid w:val="00A51268"/>
    <w:rsid w:val="00A515F9"/>
    <w:rsid w:val="00A51634"/>
    <w:rsid w:val="00A517F2"/>
    <w:rsid w:val="00A51B78"/>
    <w:rsid w:val="00A51C35"/>
    <w:rsid w:val="00A520E3"/>
    <w:rsid w:val="00A52184"/>
    <w:rsid w:val="00A52352"/>
    <w:rsid w:val="00A52435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7C1"/>
    <w:rsid w:val="00A55894"/>
    <w:rsid w:val="00A55E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4E"/>
    <w:rsid w:val="00A61497"/>
    <w:rsid w:val="00A6152D"/>
    <w:rsid w:val="00A616C6"/>
    <w:rsid w:val="00A61A25"/>
    <w:rsid w:val="00A61B18"/>
    <w:rsid w:val="00A61DB9"/>
    <w:rsid w:val="00A61DEF"/>
    <w:rsid w:val="00A61EBC"/>
    <w:rsid w:val="00A62017"/>
    <w:rsid w:val="00A62479"/>
    <w:rsid w:val="00A62C2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A0"/>
    <w:rsid w:val="00A64670"/>
    <w:rsid w:val="00A64A14"/>
    <w:rsid w:val="00A64D20"/>
    <w:rsid w:val="00A64D41"/>
    <w:rsid w:val="00A64FC0"/>
    <w:rsid w:val="00A6508A"/>
    <w:rsid w:val="00A6515E"/>
    <w:rsid w:val="00A651D4"/>
    <w:rsid w:val="00A6537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EB1"/>
    <w:rsid w:val="00A65F9A"/>
    <w:rsid w:val="00A66268"/>
    <w:rsid w:val="00A6638C"/>
    <w:rsid w:val="00A6653E"/>
    <w:rsid w:val="00A666C5"/>
    <w:rsid w:val="00A66A37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C42"/>
    <w:rsid w:val="00A70D32"/>
    <w:rsid w:val="00A70F8C"/>
    <w:rsid w:val="00A71950"/>
    <w:rsid w:val="00A71AA8"/>
    <w:rsid w:val="00A71AC3"/>
    <w:rsid w:val="00A71B5D"/>
    <w:rsid w:val="00A71C3A"/>
    <w:rsid w:val="00A71E89"/>
    <w:rsid w:val="00A7208F"/>
    <w:rsid w:val="00A720FF"/>
    <w:rsid w:val="00A72441"/>
    <w:rsid w:val="00A726EC"/>
    <w:rsid w:val="00A726F1"/>
    <w:rsid w:val="00A7276C"/>
    <w:rsid w:val="00A72868"/>
    <w:rsid w:val="00A7296C"/>
    <w:rsid w:val="00A72B6E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22B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5E8C"/>
    <w:rsid w:val="00A764B1"/>
    <w:rsid w:val="00A764D0"/>
    <w:rsid w:val="00A76663"/>
    <w:rsid w:val="00A766CE"/>
    <w:rsid w:val="00A768B1"/>
    <w:rsid w:val="00A768CD"/>
    <w:rsid w:val="00A76979"/>
    <w:rsid w:val="00A76FDC"/>
    <w:rsid w:val="00A771F4"/>
    <w:rsid w:val="00A77480"/>
    <w:rsid w:val="00A7761A"/>
    <w:rsid w:val="00A7791B"/>
    <w:rsid w:val="00A77B4C"/>
    <w:rsid w:val="00A77B4E"/>
    <w:rsid w:val="00A77B4F"/>
    <w:rsid w:val="00A77C15"/>
    <w:rsid w:val="00A77E29"/>
    <w:rsid w:val="00A77E62"/>
    <w:rsid w:val="00A77E88"/>
    <w:rsid w:val="00A77E98"/>
    <w:rsid w:val="00A80141"/>
    <w:rsid w:val="00A80280"/>
    <w:rsid w:val="00A8044A"/>
    <w:rsid w:val="00A806F4"/>
    <w:rsid w:val="00A8071B"/>
    <w:rsid w:val="00A80A1E"/>
    <w:rsid w:val="00A80BDF"/>
    <w:rsid w:val="00A80D71"/>
    <w:rsid w:val="00A81033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45E"/>
    <w:rsid w:val="00A826F2"/>
    <w:rsid w:val="00A82775"/>
    <w:rsid w:val="00A82781"/>
    <w:rsid w:val="00A82A8E"/>
    <w:rsid w:val="00A82D8A"/>
    <w:rsid w:val="00A82E37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4EFF"/>
    <w:rsid w:val="00A854B4"/>
    <w:rsid w:val="00A8557D"/>
    <w:rsid w:val="00A859AB"/>
    <w:rsid w:val="00A85ABC"/>
    <w:rsid w:val="00A85CB5"/>
    <w:rsid w:val="00A85D30"/>
    <w:rsid w:val="00A85E33"/>
    <w:rsid w:val="00A85E45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2F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A4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98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0F44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6ED"/>
    <w:rsid w:val="00AA4A8A"/>
    <w:rsid w:val="00AA4CDC"/>
    <w:rsid w:val="00AA4FE4"/>
    <w:rsid w:val="00AA5263"/>
    <w:rsid w:val="00AA540E"/>
    <w:rsid w:val="00AA570A"/>
    <w:rsid w:val="00AA57B7"/>
    <w:rsid w:val="00AA584E"/>
    <w:rsid w:val="00AA5C25"/>
    <w:rsid w:val="00AA60F6"/>
    <w:rsid w:val="00AA61A9"/>
    <w:rsid w:val="00AA61C6"/>
    <w:rsid w:val="00AA624A"/>
    <w:rsid w:val="00AA64DA"/>
    <w:rsid w:val="00AA6576"/>
    <w:rsid w:val="00AA6B35"/>
    <w:rsid w:val="00AA6B6C"/>
    <w:rsid w:val="00AA6B7A"/>
    <w:rsid w:val="00AA6D1A"/>
    <w:rsid w:val="00AA6D3A"/>
    <w:rsid w:val="00AA6E41"/>
    <w:rsid w:val="00AA6EDF"/>
    <w:rsid w:val="00AA706A"/>
    <w:rsid w:val="00AA716D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7C1"/>
    <w:rsid w:val="00AB08D7"/>
    <w:rsid w:val="00AB0925"/>
    <w:rsid w:val="00AB0F32"/>
    <w:rsid w:val="00AB0F6C"/>
    <w:rsid w:val="00AB0F77"/>
    <w:rsid w:val="00AB0F92"/>
    <w:rsid w:val="00AB1596"/>
    <w:rsid w:val="00AB1699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A0A"/>
    <w:rsid w:val="00AB4B48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5C"/>
    <w:rsid w:val="00AB7EDA"/>
    <w:rsid w:val="00AC000B"/>
    <w:rsid w:val="00AC001B"/>
    <w:rsid w:val="00AC0296"/>
    <w:rsid w:val="00AC03CD"/>
    <w:rsid w:val="00AC04A3"/>
    <w:rsid w:val="00AC053E"/>
    <w:rsid w:val="00AC0615"/>
    <w:rsid w:val="00AC08C3"/>
    <w:rsid w:val="00AC09E6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59D"/>
    <w:rsid w:val="00AC77AE"/>
    <w:rsid w:val="00AC789F"/>
    <w:rsid w:val="00AC79C0"/>
    <w:rsid w:val="00AC7AAF"/>
    <w:rsid w:val="00AC7B88"/>
    <w:rsid w:val="00AD01D3"/>
    <w:rsid w:val="00AD0387"/>
    <w:rsid w:val="00AD057F"/>
    <w:rsid w:val="00AD0618"/>
    <w:rsid w:val="00AD0844"/>
    <w:rsid w:val="00AD0C61"/>
    <w:rsid w:val="00AD0D9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2F89"/>
    <w:rsid w:val="00AD3001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EFB"/>
    <w:rsid w:val="00AD5F7D"/>
    <w:rsid w:val="00AD5FA7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490"/>
    <w:rsid w:val="00AD7766"/>
    <w:rsid w:val="00AD77F0"/>
    <w:rsid w:val="00AD787C"/>
    <w:rsid w:val="00AD7B4E"/>
    <w:rsid w:val="00AD7C84"/>
    <w:rsid w:val="00AD7FFC"/>
    <w:rsid w:val="00AE0039"/>
    <w:rsid w:val="00AE01D9"/>
    <w:rsid w:val="00AE01DE"/>
    <w:rsid w:val="00AE02EE"/>
    <w:rsid w:val="00AE036D"/>
    <w:rsid w:val="00AE0428"/>
    <w:rsid w:val="00AE0553"/>
    <w:rsid w:val="00AE06D8"/>
    <w:rsid w:val="00AE08C5"/>
    <w:rsid w:val="00AE099B"/>
    <w:rsid w:val="00AE09A6"/>
    <w:rsid w:val="00AE0CD8"/>
    <w:rsid w:val="00AE1121"/>
    <w:rsid w:val="00AE172D"/>
    <w:rsid w:val="00AE17D6"/>
    <w:rsid w:val="00AE180A"/>
    <w:rsid w:val="00AE19BE"/>
    <w:rsid w:val="00AE2205"/>
    <w:rsid w:val="00AE22AE"/>
    <w:rsid w:val="00AE23E2"/>
    <w:rsid w:val="00AE260B"/>
    <w:rsid w:val="00AE2842"/>
    <w:rsid w:val="00AE2AAD"/>
    <w:rsid w:val="00AE2B3E"/>
    <w:rsid w:val="00AE2BA8"/>
    <w:rsid w:val="00AE3254"/>
    <w:rsid w:val="00AE3703"/>
    <w:rsid w:val="00AE37EF"/>
    <w:rsid w:val="00AE3875"/>
    <w:rsid w:val="00AE3945"/>
    <w:rsid w:val="00AE39AD"/>
    <w:rsid w:val="00AE3A62"/>
    <w:rsid w:val="00AE3A74"/>
    <w:rsid w:val="00AE3BA3"/>
    <w:rsid w:val="00AE3F57"/>
    <w:rsid w:val="00AE3FD0"/>
    <w:rsid w:val="00AE410E"/>
    <w:rsid w:val="00AE427C"/>
    <w:rsid w:val="00AE42C2"/>
    <w:rsid w:val="00AE4311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9D"/>
    <w:rsid w:val="00AE58AA"/>
    <w:rsid w:val="00AE59C2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842"/>
    <w:rsid w:val="00AE7900"/>
    <w:rsid w:val="00AE7A4F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DB7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858"/>
    <w:rsid w:val="00AF79E0"/>
    <w:rsid w:val="00AF7B3B"/>
    <w:rsid w:val="00AF7C3A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B7"/>
    <w:rsid w:val="00B00FC4"/>
    <w:rsid w:val="00B0101B"/>
    <w:rsid w:val="00B0131E"/>
    <w:rsid w:val="00B01345"/>
    <w:rsid w:val="00B013FB"/>
    <w:rsid w:val="00B016FF"/>
    <w:rsid w:val="00B0177D"/>
    <w:rsid w:val="00B01F3B"/>
    <w:rsid w:val="00B01FEF"/>
    <w:rsid w:val="00B0227D"/>
    <w:rsid w:val="00B02323"/>
    <w:rsid w:val="00B02343"/>
    <w:rsid w:val="00B02437"/>
    <w:rsid w:val="00B02705"/>
    <w:rsid w:val="00B02C22"/>
    <w:rsid w:val="00B02D49"/>
    <w:rsid w:val="00B02D8F"/>
    <w:rsid w:val="00B03135"/>
    <w:rsid w:val="00B03140"/>
    <w:rsid w:val="00B0323E"/>
    <w:rsid w:val="00B032B1"/>
    <w:rsid w:val="00B03318"/>
    <w:rsid w:val="00B034D6"/>
    <w:rsid w:val="00B035F7"/>
    <w:rsid w:val="00B03BF5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90"/>
    <w:rsid w:val="00B057FA"/>
    <w:rsid w:val="00B05C57"/>
    <w:rsid w:val="00B05ED5"/>
    <w:rsid w:val="00B05FCD"/>
    <w:rsid w:val="00B061EE"/>
    <w:rsid w:val="00B06733"/>
    <w:rsid w:val="00B068B1"/>
    <w:rsid w:val="00B06A33"/>
    <w:rsid w:val="00B071AD"/>
    <w:rsid w:val="00B071DB"/>
    <w:rsid w:val="00B079D5"/>
    <w:rsid w:val="00B07A21"/>
    <w:rsid w:val="00B07EDD"/>
    <w:rsid w:val="00B07FCE"/>
    <w:rsid w:val="00B10004"/>
    <w:rsid w:val="00B1009B"/>
    <w:rsid w:val="00B10197"/>
    <w:rsid w:val="00B102FA"/>
    <w:rsid w:val="00B10327"/>
    <w:rsid w:val="00B10499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15D"/>
    <w:rsid w:val="00B1224D"/>
    <w:rsid w:val="00B122B1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77"/>
    <w:rsid w:val="00B13A3D"/>
    <w:rsid w:val="00B13A7E"/>
    <w:rsid w:val="00B13B2B"/>
    <w:rsid w:val="00B13C3F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26"/>
    <w:rsid w:val="00B14FAE"/>
    <w:rsid w:val="00B14FD9"/>
    <w:rsid w:val="00B15053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6C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47"/>
    <w:rsid w:val="00B17677"/>
    <w:rsid w:val="00B17913"/>
    <w:rsid w:val="00B1795F"/>
    <w:rsid w:val="00B179F9"/>
    <w:rsid w:val="00B17A8D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1124"/>
    <w:rsid w:val="00B213E6"/>
    <w:rsid w:val="00B2140A"/>
    <w:rsid w:val="00B214CA"/>
    <w:rsid w:val="00B21559"/>
    <w:rsid w:val="00B219D8"/>
    <w:rsid w:val="00B21AB5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84A"/>
    <w:rsid w:val="00B23934"/>
    <w:rsid w:val="00B2399B"/>
    <w:rsid w:val="00B23ACC"/>
    <w:rsid w:val="00B23B3D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6E6B"/>
    <w:rsid w:val="00B26F78"/>
    <w:rsid w:val="00B272DE"/>
    <w:rsid w:val="00B27934"/>
    <w:rsid w:val="00B27E47"/>
    <w:rsid w:val="00B27F53"/>
    <w:rsid w:val="00B27FA1"/>
    <w:rsid w:val="00B301D9"/>
    <w:rsid w:val="00B30596"/>
    <w:rsid w:val="00B3089B"/>
    <w:rsid w:val="00B30DE6"/>
    <w:rsid w:val="00B30EDA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BA4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AD7"/>
    <w:rsid w:val="00B33B93"/>
    <w:rsid w:val="00B33BB0"/>
    <w:rsid w:val="00B33BE2"/>
    <w:rsid w:val="00B33FB8"/>
    <w:rsid w:val="00B34031"/>
    <w:rsid w:val="00B34449"/>
    <w:rsid w:val="00B346EA"/>
    <w:rsid w:val="00B34A48"/>
    <w:rsid w:val="00B34A4D"/>
    <w:rsid w:val="00B34B59"/>
    <w:rsid w:val="00B34B8A"/>
    <w:rsid w:val="00B35052"/>
    <w:rsid w:val="00B3563D"/>
    <w:rsid w:val="00B356C5"/>
    <w:rsid w:val="00B35756"/>
    <w:rsid w:val="00B357DF"/>
    <w:rsid w:val="00B35ACC"/>
    <w:rsid w:val="00B35CDE"/>
    <w:rsid w:val="00B35E99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9E9"/>
    <w:rsid w:val="00B40B85"/>
    <w:rsid w:val="00B40D65"/>
    <w:rsid w:val="00B40EDA"/>
    <w:rsid w:val="00B411E8"/>
    <w:rsid w:val="00B4123B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2C7"/>
    <w:rsid w:val="00B43352"/>
    <w:rsid w:val="00B43368"/>
    <w:rsid w:val="00B434F1"/>
    <w:rsid w:val="00B437AB"/>
    <w:rsid w:val="00B4399A"/>
    <w:rsid w:val="00B43A26"/>
    <w:rsid w:val="00B43C2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3AD"/>
    <w:rsid w:val="00B4676E"/>
    <w:rsid w:val="00B46C38"/>
    <w:rsid w:val="00B46CA1"/>
    <w:rsid w:val="00B46CFA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C14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4C52"/>
    <w:rsid w:val="00B5500A"/>
    <w:rsid w:val="00B552A6"/>
    <w:rsid w:val="00B552AB"/>
    <w:rsid w:val="00B5556B"/>
    <w:rsid w:val="00B5565C"/>
    <w:rsid w:val="00B557AE"/>
    <w:rsid w:val="00B55936"/>
    <w:rsid w:val="00B55AEB"/>
    <w:rsid w:val="00B55B6E"/>
    <w:rsid w:val="00B56041"/>
    <w:rsid w:val="00B566CF"/>
    <w:rsid w:val="00B566DB"/>
    <w:rsid w:val="00B56760"/>
    <w:rsid w:val="00B56784"/>
    <w:rsid w:val="00B56A98"/>
    <w:rsid w:val="00B56C2A"/>
    <w:rsid w:val="00B56C55"/>
    <w:rsid w:val="00B56D68"/>
    <w:rsid w:val="00B56DE1"/>
    <w:rsid w:val="00B56E34"/>
    <w:rsid w:val="00B57023"/>
    <w:rsid w:val="00B57199"/>
    <w:rsid w:val="00B57275"/>
    <w:rsid w:val="00B574CE"/>
    <w:rsid w:val="00B57724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102"/>
    <w:rsid w:val="00B6126D"/>
    <w:rsid w:val="00B61555"/>
    <w:rsid w:val="00B6187C"/>
    <w:rsid w:val="00B6196F"/>
    <w:rsid w:val="00B619EF"/>
    <w:rsid w:val="00B61A48"/>
    <w:rsid w:val="00B61ABC"/>
    <w:rsid w:val="00B61C67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2D13"/>
    <w:rsid w:val="00B63054"/>
    <w:rsid w:val="00B6325F"/>
    <w:rsid w:val="00B6332F"/>
    <w:rsid w:val="00B634AD"/>
    <w:rsid w:val="00B6353C"/>
    <w:rsid w:val="00B635D5"/>
    <w:rsid w:val="00B63736"/>
    <w:rsid w:val="00B6379A"/>
    <w:rsid w:val="00B6385C"/>
    <w:rsid w:val="00B63872"/>
    <w:rsid w:val="00B6393D"/>
    <w:rsid w:val="00B63A45"/>
    <w:rsid w:val="00B63C74"/>
    <w:rsid w:val="00B63DD8"/>
    <w:rsid w:val="00B63E4D"/>
    <w:rsid w:val="00B644AA"/>
    <w:rsid w:val="00B644B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862"/>
    <w:rsid w:val="00B66B61"/>
    <w:rsid w:val="00B66B7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D84"/>
    <w:rsid w:val="00B70F0B"/>
    <w:rsid w:val="00B70F6A"/>
    <w:rsid w:val="00B71425"/>
    <w:rsid w:val="00B71610"/>
    <w:rsid w:val="00B7177C"/>
    <w:rsid w:val="00B71BAA"/>
    <w:rsid w:val="00B71C4C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787"/>
    <w:rsid w:val="00B737AA"/>
    <w:rsid w:val="00B73908"/>
    <w:rsid w:val="00B73BB4"/>
    <w:rsid w:val="00B73BDA"/>
    <w:rsid w:val="00B73CCD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418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69B"/>
    <w:rsid w:val="00B77901"/>
    <w:rsid w:val="00B77DBB"/>
    <w:rsid w:val="00B80037"/>
    <w:rsid w:val="00B80053"/>
    <w:rsid w:val="00B80499"/>
    <w:rsid w:val="00B804DD"/>
    <w:rsid w:val="00B8058C"/>
    <w:rsid w:val="00B8071F"/>
    <w:rsid w:val="00B80887"/>
    <w:rsid w:val="00B80AB1"/>
    <w:rsid w:val="00B80E64"/>
    <w:rsid w:val="00B80EDF"/>
    <w:rsid w:val="00B8140D"/>
    <w:rsid w:val="00B815E5"/>
    <w:rsid w:val="00B81625"/>
    <w:rsid w:val="00B81681"/>
    <w:rsid w:val="00B819FE"/>
    <w:rsid w:val="00B81C5A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F45"/>
    <w:rsid w:val="00B83294"/>
    <w:rsid w:val="00B832DB"/>
    <w:rsid w:val="00B835E3"/>
    <w:rsid w:val="00B837CA"/>
    <w:rsid w:val="00B83B09"/>
    <w:rsid w:val="00B83DCE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95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89"/>
    <w:rsid w:val="00B90848"/>
    <w:rsid w:val="00B90A97"/>
    <w:rsid w:val="00B90D92"/>
    <w:rsid w:val="00B91385"/>
    <w:rsid w:val="00B9145F"/>
    <w:rsid w:val="00B918FF"/>
    <w:rsid w:val="00B91A5B"/>
    <w:rsid w:val="00B91A7E"/>
    <w:rsid w:val="00B91B25"/>
    <w:rsid w:val="00B91DF3"/>
    <w:rsid w:val="00B91ED7"/>
    <w:rsid w:val="00B9201B"/>
    <w:rsid w:val="00B9201E"/>
    <w:rsid w:val="00B924EC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A5"/>
    <w:rsid w:val="00B933F6"/>
    <w:rsid w:val="00B93566"/>
    <w:rsid w:val="00B935BD"/>
    <w:rsid w:val="00B939FE"/>
    <w:rsid w:val="00B93C82"/>
    <w:rsid w:val="00B93FEF"/>
    <w:rsid w:val="00B940D7"/>
    <w:rsid w:val="00B9412B"/>
    <w:rsid w:val="00B941E6"/>
    <w:rsid w:val="00B942FC"/>
    <w:rsid w:val="00B943F5"/>
    <w:rsid w:val="00B94431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D7"/>
    <w:rsid w:val="00B979A1"/>
    <w:rsid w:val="00B97B34"/>
    <w:rsid w:val="00B97C6D"/>
    <w:rsid w:val="00B97CA6"/>
    <w:rsid w:val="00B97EEF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C49"/>
    <w:rsid w:val="00BA0D73"/>
    <w:rsid w:val="00BA0DFB"/>
    <w:rsid w:val="00BA0E21"/>
    <w:rsid w:val="00BA1341"/>
    <w:rsid w:val="00BA1428"/>
    <w:rsid w:val="00BA1AC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A7F"/>
    <w:rsid w:val="00BA2EA4"/>
    <w:rsid w:val="00BA3089"/>
    <w:rsid w:val="00BA3157"/>
    <w:rsid w:val="00BA31D8"/>
    <w:rsid w:val="00BA36C7"/>
    <w:rsid w:val="00BA3BBE"/>
    <w:rsid w:val="00BA3DE2"/>
    <w:rsid w:val="00BA404C"/>
    <w:rsid w:val="00BA40BD"/>
    <w:rsid w:val="00BA418B"/>
    <w:rsid w:val="00BA4272"/>
    <w:rsid w:val="00BA45C7"/>
    <w:rsid w:val="00BA4871"/>
    <w:rsid w:val="00BA48FD"/>
    <w:rsid w:val="00BA4A81"/>
    <w:rsid w:val="00BA4E1F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A7F64"/>
    <w:rsid w:val="00BB0234"/>
    <w:rsid w:val="00BB0362"/>
    <w:rsid w:val="00BB03D7"/>
    <w:rsid w:val="00BB049E"/>
    <w:rsid w:val="00BB05E3"/>
    <w:rsid w:val="00BB07F2"/>
    <w:rsid w:val="00BB0AA1"/>
    <w:rsid w:val="00BB0AEE"/>
    <w:rsid w:val="00BB0B3B"/>
    <w:rsid w:val="00BB0D2B"/>
    <w:rsid w:val="00BB1B88"/>
    <w:rsid w:val="00BB1DC4"/>
    <w:rsid w:val="00BB1DC5"/>
    <w:rsid w:val="00BB2120"/>
    <w:rsid w:val="00BB25AC"/>
    <w:rsid w:val="00BB293C"/>
    <w:rsid w:val="00BB2B35"/>
    <w:rsid w:val="00BB2F31"/>
    <w:rsid w:val="00BB307E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032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8E1"/>
    <w:rsid w:val="00BC199A"/>
    <w:rsid w:val="00BC1A23"/>
    <w:rsid w:val="00BC1C19"/>
    <w:rsid w:val="00BC1CB0"/>
    <w:rsid w:val="00BC1CEE"/>
    <w:rsid w:val="00BC2665"/>
    <w:rsid w:val="00BC2A11"/>
    <w:rsid w:val="00BC2B42"/>
    <w:rsid w:val="00BC2B73"/>
    <w:rsid w:val="00BC2E1F"/>
    <w:rsid w:val="00BC3061"/>
    <w:rsid w:val="00BC3284"/>
    <w:rsid w:val="00BC3286"/>
    <w:rsid w:val="00BC38A2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287"/>
    <w:rsid w:val="00BC63F7"/>
    <w:rsid w:val="00BC65B3"/>
    <w:rsid w:val="00BC678A"/>
    <w:rsid w:val="00BC6947"/>
    <w:rsid w:val="00BC6970"/>
    <w:rsid w:val="00BC69C0"/>
    <w:rsid w:val="00BC6B79"/>
    <w:rsid w:val="00BC6C2A"/>
    <w:rsid w:val="00BC6D06"/>
    <w:rsid w:val="00BC6E23"/>
    <w:rsid w:val="00BC6F42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DF"/>
    <w:rsid w:val="00BD00FD"/>
    <w:rsid w:val="00BD057F"/>
    <w:rsid w:val="00BD0ACA"/>
    <w:rsid w:val="00BD0BE0"/>
    <w:rsid w:val="00BD1350"/>
    <w:rsid w:val="00BD146B"/>
    <w:rsid w:val="00BD15E9"/>
    <w:rsid w:val="00BD163B"/>
    <w:rsid w:val="00BD16C9"/>
    <w:rsid w:val="00BD1E03"/>
    <w:rsid w:val="00BD2011"/>
    <w:rsid w:val="00BD2929"/>
    <w:rsid w:val="00BD2E94"/>
    <w:rsid w:val="00BD3166"/>
    <w:rsid w:val="00BD3183"/>
    <w:rsid w:val="00BD3376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320"/>
    <w:rsid w:val="00BD73C1"/>
    <w:rsid w:val="00BD7422"/>
    <w:rsid w:val="00BD75A4"/>
    <w:rsid w:val="00BD763B"/>
    <w:rsid w:val="00BD76EC"/>
    <w:rsid w:val="00BD76F8"/>
    <w:rsid w:val="00BD77BE"/>
    <w:rsid w:val="00BD77D5"/>
    <w:rsid w:val="00BD7D57"/>
    <w:rsid w:val="00BD7DCF"/>
    <w:rsid w:val="00BD7F0B"/>
    <w:rsid w:val="00BE0506"/>
    <w:rsid w:val="00BE07C4"/>
    <w:rsid w:val="00BE08DD"/>
    <w:rsid w:val="00BE1110"/>
    <w:rsid w:val="00BE1330"/>
    <w:rsid w:val="00BE17AE"/>
    <w:rsid w:val="00BE17DC"/>
    <w:rsid w:val="00BE1B5B"/>
    <w:rsid w:val="00BE1D67"/>
    <w:rsid w:val="00BE1FC9"/>
    <w:rsid w:val="00BE203C"/>
    <w:rsid w:val="00BE21F9"/>
    <w:rsid w:val="00BE22FB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BDD"/>
    <w:rsid w:val="00BE3D20"/>
    <w:rsid w:val="00BE3E55"/>
    <w:rsid w:val="00BE404A"/>
    <w:rsid w:val="00BE441E"/>
    <w:rsid w:val="00BE4834"/>
    <w:rsid w:val="00BE485A"/>
    <w:rsid w:val="00BE48A8"/>
    <w:rsid w:val="00BE48F9"/>
    <w:rsid w:val="00BE4A1D"/>
    <w:rsid w:val="00BE4BB0"/>
    <w:rsid w:val="00BE4C27"/>
    <w:rsid w:val="00BE4CB9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48A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E"/>
    <w:rsid w:val="00BF0927"/>
    <w:rsid w:val="00BF0AEB"/>
    <w:rsid w:val="00BF0B34"/>
    <w:rsid w:val="00BF0BF9"/>
    <w:rsid w:val="00BF0E06"/>
    <w:rsid w:val="00BF0E10"/>
    <w:rsid w:val="00BF12A8"/>
    <w:rsid w:val="00BF1383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727"/>
    <w:rsid w:val="00BF2847"/>
    <w:rsid w:val="00BF294B"/>
    <w:rsid w:val="00BF2998"/>
    <w:rsid w:val="00BF2C02"/>
    <w:rsid w:val="00BF2E5D"/>
    <w:rsid w:val="00BF2F78"/>
    <w:rsid w:val="00BF3027"/>
    <w:rsid w:val="00BF3331"/>
    <w:rsid w:val="00BF33FE"/>
    <w:rsid w:val="00BF3481"/>
    <w:rsid w:val="00BF34A0"/>
    <w:rsid w:val="00BF35BC"/>
    <w:rsid w:val="00BF35CE"/>
    <w:rsid w:val="00BF3621"/>
    <w:rsid w:val="00BF36D7"/>
    <w:rsid w:val="00BF36EC"/>
    <w:rsid w:val="00BF3818"/>
    <w:rsid w:val="00BF3C31"/>
    <w:rsid w:val="00BF3D0B"/>
    <w:rsid w:val="00BF423D"/>
    <w:rsid w:val="00BF440E"/>
    <w:rsid w:val="00BF45A0"/>
    <w:rsid w:val="00BF4830"/>
    <w:rsid w:val="00BF48C7"/>
    <w:rsid w:val="00BF4932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C2"/>
    <w:rsid w:val="00C027A4"/>
    <w:rsid w:val="00C02881"/>
    <w:rsid w:val="00C02A91"/>
    <w:rsid w:val="00C02BB2"/>
    <w:rsid w:val="00C02FE6"/>
    <w:rsid w:val="00C03244"/>
    <w:rsid w:val="00C034E0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33"/>
    <w:rsid w:val="00C07B49"/>
    <w:rsid w:val="00C07BAC"/>
    <w:rsid w:val="00C07EA2"/>
    <w:rsid w:val="00C07F3A"/>
    <w:rsid w:val="00C07F5B"/>
    <w:rsid w:val="00C10519"/>
    <w:rsid w:val="00C10793"/>
    <w:rsid w:val="00C10D91"/>
    <w:rsid w:val="00C1114F"/>
    <w:rsid w:val="00C11167"/>
    <w:rsid w:val="00C111A9"/>
    <w:rsid w:val="00C11916"/>
    <w:rsid w:val="00C11933"/>
    <w:rsid w:val="00C11A04"/>
    <w:rsid w:val="00C11A43"/>
    <w:rsid w:val="00C11E56"/>
    <w:rsid w:val="00C11F50"/>
    <w:rsid w:val="00C120D0"/>
    <w:rsid w:val="00C1219E"/>
    <w:rsid w:val="00C12357"/>
    <w:rsid w:val="00C1235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4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B7"/>
    <w:rsid w:val="00C17C65"/>
    <w:rsid w:val="00C17EF3"/>
    <w:rsid w:val="00C17FDF"/>
    <w:rsid w:val="00C202E2"/>
    <w:rsid w:val="00C2030C"/>
    <w:rsid w:val="00C204C2"/>
    <w:rsid w:val="00C207F4"/>
    <w:rsid w:val="00C20AF0"/>
    <w:rsid w:val="00C20FF6"/>
    <w:rsid w:val="00C210E1"/>
    <w:rsid w:val="00C210FF"/>
    <w:rsid w:val="00C21286"/>
    <w:rsid w:val="00C21314"/>
    <w:rsid w:val="00C21383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2BF3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E13"/>
    <w:rsid w:val="00C25E22"/>
    <w:rsid w:val="00C261A2"/>
    <w:rsid w:val="00C26470"/>
    <w:rsid w:val="00C267CB"/>
    <w:rsid w:val="00C26AEB"/>
    <w:rsid w:val="00C2701B"/>
    <w:rsid w:val="00C27235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CA1"/>
    <w:rsid w:val="00C30D6A"/>
    <w:rsid w:val="00C30FA2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251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8CB"/>
    <w:rsid w:val="00C459B1"/>
    <w:rsid w:val="00C45D3A"/>
    <w:rsid w:val="00C460A7"/>
    <w:rsid w:val="00C461A8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1B8"/>
    <w:rsid w:val="00C471BF"/>
    <w:rsid w:val="00C4726B"/>
    <w:rsid w:val="00C47355"/>
    <w:rsid w:val="00C47384"/>
    <w:rsid w:val="00C479BB"/>
    <w:rsid w:val="00C47A6B"/>
    <w:rsid w:val="00C47A7A"/>
    <w:rsid w:val="00C47CE7"/>
    <w:rsid w:val="00C5025B"/>
    <w:rsid w:val="00C5038F"/>
    <w:rsid w:val="00C504D4"/>
    <w:rsid w:val="00C50549"/>
    <w:rsid w:val="00C50758"/>
    <w:rsid w:val="00C507C7"/>
    <w:rsid w:val="00C50AA2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969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7C2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24"/>
    <w:rsid w:val="00C6296B"/>
    <w:rsid w:val="00C62974"/>
    <w:rsid w:val="00C62AF6"/>
    <w:rsid w:val="00C62C05"/>
    <w:rsid w:val="00C62F1A"/>
    <w:rsid w:val="00C62F95"/>
    <w:rsid w:val="00C6316C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97B"/>
    <w:rsid w:val="00C64D93"/>
    <w:rsid w:val="00C64DC6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0F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165"/>
    <w:rsid w:val="00C672B1"/>
    <w:rsid w:val="00C67859"/>
    <w:rsid w:val="00C67914"/>
    <w:rsid w:val="00C67994"/>
    <w:rsid w:val="00C67B22"/>
    <w:rsid w:val="00C67D57"/>
    <w:rsid w:val="00C67E41"/>
    <w:rsid w:val="00C67E93"/>
    <w:rsid w:val="00C67FE9"/>
    <w:rsid w:val="00C700C1"/>
    <w:rsid w:val="00C706F0"/>
    <w:rsid w:val="00C706FD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A7E"/>
    <w:rsid w:val="00C72BA6"/>
    <w:rsid w:val="00C73110"/>
    <w:rsid w:val="00C734BD"/>
    <w:rsid w:val="00C73704"/>
    <w:rsid w:val="00C737B0"/>
    <w:rsid w:val="00C74181"/>
    <w:rsid w:val="00C743D4"/>
    <w:rsid w:val="00C745DB"/>
    <w:rsid w:val="00C7465B"/>
    <w:rsid w:val="00C74776"/>
    <w:rsid w:val="00C747C5"/>
    <w:rsid w:val="00C74817"/>
    <w:rsid w:val="00C74AEA"/>
    <w:rsid w:val="00C74BD6"/>
    <w:rsid w:val="00C74C96"/>
    <w:rsid w:val="00C74CEE"/>
    <w:rsid w:val="00C750B2"/>
    <w:rsid w:val="00C752DA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31B"/>
    <w:rsid w:val="00C764E7"/>
    <w:rsid w:val="00C76AD1"/>
    <w:rsid w:val="00C76BEA"/>
    <w:rsid w:val="00C76ED6"/>
    <w:rsid w:val="00C76EF8"/>
    <w:rsid w:val="00C76F15"/>
    <w:rsid w:val="00C770C9"/>
    <w:rsid w:val="00C77218"/>
    <w:rsid w:val="00C77236"/>
    <w:rsid w:val="00C7748B"/>
    <w:rsid w:val="00C774AA"/>
    <w:rsid w:val="00C774EB"/>
    <w:rsid w:val="00C7776B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99A"/>
    <w:rsid w:val="00C81A17"/>
    <w:rsid w:val="00C81E76"/>
    <w:rsid w:val="00C81EE6"/>
    <w:rsid w:val="00C81F16"/>
    <w:rsid w:val="00C8254D"/>
    <w:rsid w:val="00C8265C"/>
    <w:rsid w:val="00C827F6"/>
    <w:rsid w:val="00C828F5"/>
    <w:rsid w:val="00C82D74"/>
    <w:rsid w:val="00C830C3"/>
    <w:rsid w:val="00C83136"/>
    <w:rsid w:val="00C83195"/>
    <w:rsid w:val="00C832F1"/>
    <w:rsid w:val="00C8340E"/>
    <w:rsid w:val="00C837DD"/>
    <w:rsid w:val="00C83906"/>
    <w:rsid w:val="00C83AC5"/>
    <w:rsid w:val="00C83AD0"/>
    <w:rsid w:val="00C83F3E"/>
    <w:rsid w:val="00C83FB9"/>
    <w:rsid w:val="00C8474F"/>
    <w:rsid w:val="00C8498B"/>
    <w:rsid w:val="00C84F65"/>
    <w:rsid w:val="00C85029"/>
    <w:rsid w:val="00C851E0"/>
    <w:rsid w:val="00C85403"/>
    <w:rsid w:val="00C85898"/>
    <w:rsid w:val="00C85953"/>
    <w:rsid w:val="00C85A09"/>
    <w:rsid w:val="00C85D16"/>
    <w:rsid w:val="00C85D8E"/>
    <w:rsid w:val="00C85DD8"/>
    <w:rsid w:val="00C85F0C"/>
    <w:rsid w:val="00C85F93"/>
    <w:rsid w:val="00C863BB"/>
    <w:rsid w:val="00C86579"/>
    <w:rsid w:val="00C865D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3"/>
    <w:rsid w:val="00C87F86"/>
    <w:rsid w:val="00C9050F"/>
    <w:rsid w:val="00C90536"/>
    <w:rsid w:val="00C90551"/>
    <w:rsid w:val="00C90C44"/>
    <w:rsid w:val="00C90D36"/>
    <w:rsid w:val="00C9109C"/>
    <w:rsid w:val="00C910C5"/>
    <w:rsid w:val="00C913EB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7B"/>
    <w:rsid w:val="00C93FC9"/>
    <w:rsid w:val="00C94095"/>
    <w:rsid w:val="00C94225"/>
    <w:rsid w:val="00C943F7"/>
    <w:rsid w:val="00C94623"/>
    <w:rsid w:val="00C9479C"/>
    <w:rsid w:val="00C94889"/>
    <w:rsid w:val="00C94C56"/>
    <w:rsid w:val="00C94C5C"/>
    <w:rsid w:val="00C94C90"/>
    <w:rsid w:val="00C94CCA"/>
    <w:rsid w:val="00C94D62"/>
    <w:rsid w:val="00C94D69"/>
    <w:rsid w:val="00C94F2A"/>
    <w:rsid w:val="00C94F2D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A64"/>
    <w:rsid w:val="00C97D10"/>
    <w:rsid w:val="00C97D53"/>
    <w:rsid w:val="00CA0187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ED3"/>
    <w:rsid w:val="00CA3F49"/>
    <w:rsid w:val="00CA40C0"/>
    <w:rsid w:val="00CA42A7"/>
    <w:rsid w:val="00CA4484"/>
    <w:rsid w:val="00CA459F"/>
    <w:rsid w:val="00CA46CA"/>
    <w:rsid w:val="00CA4721"/>
    <w:rsid w:val="00CA47D6"/>
    <w:rsid w:val="00CA4827"/>
    <w:rsid w:val="00CA4974"/>
    <w:rsid w:val="00CA4A7C"/>
    <w:rsid w:val="00CA4CE4"/>
    <w:rsid w:val="00CA4DB7"/>
    <w:rsid w:val="00CA508D"/>
    <w:rsid w:val="00CA519E"/>
    <w:rsid w:val="00CA5458"/>
    <w:rsid w:val="00CA549B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D70"/>
    <w:rsid w:val="00CB0F41"/>
    <w:rsid w:val="00CB10DA"/>
    <w:rsid w:val="00CB1149"/>
    <w:rsid w:val="00CB11AD"/>
    <w:rsid w:val="00CB14EE"/>
    <w:rsid w:val="00CB15C7"/>
    <w:rsid w:val="00CB167E"/>
    <w:rsid w:val="00CB17C6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5EF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B7FAC"/>
    <w:rsid w:val="00CC018C"/>
    <w:rsid w:val="00CC025E"/>
    <w:rsid w:val="00CC0598"/>
    <w:rsid w:val="00CC07B8"/>
    <w:rsid w:val="00CC086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80C"/>
    <w:rsid w:val="00CC3BED"/>
    <w:rsid w:val="00CC3F2D"/>
    <w:rsid w:val="00CC477C"/>
    <w:rsid w:val="00CC494F"/>
    <w:rsid w:val="00CC509B"/>
    <w:rsid w:val="00CC50BD"/>
    <w:rsid w:val="00CC513D"/>
    <w:rsid w:val="00CC516F"/>
    <w:rsid w:val="00CC5235"/>
    <w:rsid w:val="00CC566C"/>
    <w:rsid w:val="00CC56D3"/>
    <w:rsid w:val="00CC5921"/>
    <w:rsid w:val="00CC5CFA"/>
    <w:rsid w:val="00CC5D98"/>
    <w:rsid w:val="00CC5E8A"/>
    <w:rsid w:val="00CC5F3F"/>
    <w:rsid w:val="00CC5FFE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2EA"/>
    <w:rsid w:val="00CD14B7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A23"/>
    <w:rsid w:val="00CD2AEA"/>
    <w:rsid w:val="00CD2BBF"/>
    <w:rsid w:val="00CD2D88"/>
    <w:rsid w:val="00CD2E09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28C"/>
    <w:rsid w:val="00CD43F6"/>
    <w:rsid w:val="00CD4441"/>
    <w:rsid w:val="00CD4602"/>
    <w:rsid w:val="00CD4661"/>
    <w:rsid w:val="00CD48B9"/>
    <w:rsid w:val="00CD4B1B"/>
    <w:rsid w:val="00CD4D01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946"/>
    <w:rsid w:val="00CD7EF1"/>
    <w:rsid w:val="00CE0B27"/>
    <w:rsid w:val="00CE0C1C"/>
    <w:rsid w:val="00CE0E04"/>
    <w:rsid w:val="00CE10CD"/>
    <w:rsid w:val="00CE1128"/>
    <w:rsid w:val="00CE1270"/>
    <w:rsid w:val="00CE1345"/>
    <w:rsid w:val="00CE1389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DD0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26"/>
    <w:rsid w:val="00CE5E43"/>
    <w:rsid w:val="00CE5ED6"/>
    <w:rsid w:val="00CE5ED9"/>
    <w:rsid w:val="00CE622A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E63"/>
    <w:rsid w:val="00CF0FA2"/>
    <w:rsid w:val="00CF12A7"/>
    <w:rsid w:val="00CF1369"/>
    <w:rsid w:val="00CF1494"/>
    <w:rsid w:val="00CF14A1"/>
    <w:rsid w:val="00CF15D4"/>
    <w:rsid w:val="00CF1AB3"/>
    <w:rsid w:val="00CF1D02"/>
    <w:rsid w:val="00CF1D12"/>
    <w:rsid w:val="00CF20B8"/>
    <w:rsid w:val="00CF22F1"/>
    <w:rsid w:val="00CF23F3"/>
    <w:rsid w:val="00CF25EC"/>
    <w:rsid w:val="00CF286F"/>
    <w:rsid w:val="00CF28E8"/>
    <w:rsid w:val="00CF2912"/>
    <w:rsid w:val="00CF2CCA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0B"/>
    <w:rsid w:val="00CF6A53"/>
    <w:rsid w:val="00CF6B6A"/>
    <w:rsid w:val="00CF6D66"/>
    <w:rsid w:val="00CF6DEC"/>
    <w:rsid w:val="00CF7037"/>
    <w:rsid w:val="00CF7137"/>
    <w:rsid w:val="00CF7364"/>
    <w:rsid w:val="00CF73A4"/>
    <w:rsid w:val="00CF768B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D33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4FC1"/>
    <w:rsid w:val="00D050A4"/>
    <w:rsid w:val="00D05163"/>
    <w:rsid w:val="00D0518D"/>
    <w:rsid w:val="00D05193"/>
    <w:rsid w:val="00D054ED"/>
    <w:rsid w:val="00D05699"/>
    <w:rsid w:val="00D05718"/>
    <w:rsid w:val="00D05897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1E4C"/>
    <w:rsid w:val="00D1204B"/>
    <w:rsid w:val="00D126D2"/>
    <w:rsid w:val="00D1276B"/>
    <w:rsid w:val="00D127B3"/>
    <w:rsid w:val="00D127D2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B95"/>
    <w:rsid w:val="00D14C3B"/>
    <w:rsid w:val="00D14C4E"/>
    <w:rsid w:val="00D14C6A"/>
    <w:rsid w:val="00D15094"/>
    <w:rsid w:val="00D15262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D93"/>
    <w:rsid w:val="00D2000B"/>
    <w:rsid w:val="00D20098"/>
    <w:rsid w:val="00D200C0"/>
    <w:rsid w:val="00D2017C"/>
    <w:rsid w:val="00D20201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B76"/>
    <w:rsid w:val="00D21C3E"/>
    <w:rsid w:val="00D21D2E"/>
    <w:rsid w:val="00D21DA3"/>
    <w:rsid w:val="00D21DDA"/>
    <w:rsid w:val="00D21E41"/>
    <w:rsid w:val="00D21F5D"/>
    <w:rsid w:val="00D221FD"/>
    <w:rsid w:val="00D22317"/>
    <w:rsid w:val="00D2255F"/>
    <w:rsid w:val="00D225DC"/>
    <w:rsid w:val="00D22983"/>
    <w:rsid w:val="00D22BC2"/>
    <w:rsid w:val="00D22C21"/>
    <w:rsid w:val="00D22C44"/>
    <w:rsid w:val="00D22E09"/>
    <w:rsid w:val="00D2310C"/>
    <w:rsid w:val="00D2362B"/>
    <w:rsid w:val="00D23873"/>
    <w:rsid w:val="00D238F1"/>
    <w:rsid w:val="00D23979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67C"/>
    <w:rsid w:val="00D24BC3"/>
    <w:rsid w:val="00D24E7E"/>
    <w:rsid w:val="00D24F10"/>
    <w:rsid w:val="00D25073"/>
    <w:rsid w:val="00D25149"/>
    <w:rsid w:val="00D254E9"/>
    <w:rsid w:val="00D25572"/>
    <w:rsid w:val="00D2570E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369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44"/>
    <w:rsid w:val="00D33CE5"/>
    <w:rsid w:val="00D33E5F"/>
    <w:rsid w:val="00D33EB8"/>
    <w:rsid w:val="00D33FAD"/>
    <w:rsid w:val="00D343AE"/>
    <w:rsid w:val="00D343EB"/>
    <w:rsid w:val="00D34403"/>
    <w:rsid w:val="00D34538"/>
    <w:rsid w:val="00D3456C"/>
    <w:rsid w:val="00D346EF"/>
    <w:rsid w:val="00D34858"/>
    <w:rsid w:val="00D34AEA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2F5"/>
    <w:rsid w:val="00D3654E"/>
    <w:rsid w:val="00D36612"/>
    <w:rsid w:val="00D366D8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7C6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5FA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F"/>
    <w:rsid w:val="00D43085"/>
    <w:rsid w:val="00D4318E"/>
    <w:rsid w:val="00D431F6"/>
    <w:rsid w:val="00D43289"/>
    <w:rsid w:val="00D433BF"/>
    <w:rsid w:val="00D43654"/>
    <w:rsid w:val="00D43A92"/>
    <w:rsid w:val="00D43BD6"/>
    <w:rsid w:val="00D43D59"/>
    <w:rsid w:val="00D43E4A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5C6E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349"/>
    <w:rsid w:val="00D47869"/>
    <w:rsid w:val="00D47A2C"/>
    <w:rsid w:val="00D47CA2"/>
    <w:rsid w:val="00D47E58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3AD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18"/>
    <w:rsid w:val="00D526CF"/>
    <w:rsid w:val="00D5281D"/>
    <w:rsid w:val="00D529D4"/>
    <w:rsid w:val="00D52B77"/>
    <w:rsid w:val="00D52BB8"/>
    <w:rsid w:val="00D52F7C"/>
    <w:rsid w:val="00D5318D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2E3"/>
    <w:rsid w:val="00D5635B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1D"/>
    <w:rsid w:val="00D610E0"/>
    <w:rsid w:val="00D612A9"/>
    <w:rsid w:val="00D61418"/>
    <w:rsid w:val="00D61465"/>
    <w:rsid w:val="00D61704"/>
    <w:rsid w:val="00D61C09"/>
    <w:rsid w:val="00D61F6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3D"/>
    <w:rsid w:val="00D658E2"/>
    <w:rsid w:val="00D65A85"/>
    <w:rsid w:val="00D65B8A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4C3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461"/>
    <w:rsid w:val="00D72585"/>
    <w:rsid w:val="00D725E9"/>
    <w:rsid w:val="00D72A72"/>
    <w:rsid w:val="00D72D6F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54E"/>
    <w:rsid w:val="00D80619"/>
    <w:rsid w:val="00D806BC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1F8D"/>
    <w:rsid w:val="00D822C9"/>
    <w:rsid w:val="00D8250C"/>
    <w:rsid w:val="00D82628"/>
    <w:rsid w:val="00D82D2B"/>
    <w:rsid w:val="00D82F80"/>
    <w:rsid w:val="00D83093"/>
    <w:rsid w:val="00D832B5"/>
    <w:rsid w:val="00D8347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B0"/>
    <w:rsid w:val="00D84287"/>
    <w:rsid w:val="00D8449B"/>
    <w:rsid w:val="00D84653"/>
    <w:rsid w:val="00D84E1F"/>
    <w:rsid w:val="00D84F4C"/>
    <w:rsid w:val="00D85060"/>
    <w:rsid w:val="00D85228"/>
    <w:rsid w:val="00D85291"/>
    <w:rsid w:val="00D853FA"/>
    <w:rsid w:val="00D85726"/>
    <w:rsid w:val="00D85C12"/>
    <w:rsid w:val="00D85C82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0E"/>
    <w:rsid w:val="00D90D69"/>
    <w:rsid w:val="00D90FED"/>
    <w:rsid w:val="00D90FF5"/>
    <w:rsid w:val="00D910BD"/>
    <w:rsid w:val="00D910CB"/>
    <w:rsid w:val="00D91220"/>
    <w:rsid w:val="00D913A3"/>
    <w:rsid w:val="00D915AD"/>
    <w:rsid w:val="00D9173C"/>
    <w:rsid w:val="00D917D4"/>
    <w:rsid w:val="00D9196E"/>
    <w:rsid w:val="00D919AB"/>
    <w:rsid w:val="00D919C9"/>
    <w:rsid w:val="00D91AEA"/>
    <w:rsid w:val="00D91CA9"/>
    <w:rsid w:val="00D91E32"/>
    <w:rsid w:val="00D9211A"/>
    <w:rsid w:val="00D9243B"/>
    <w:rsid w:val="00D92587"/>
    <w:rsid w:val="00D92692"/>
    <w:rsid w:val="00D9281C"/>
    <w:rsid w:val="00D929BB"/>
    <w:rsid w:val="00D929C4"/>
    <w:rsid w:val="00D92AB6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89F"/>
    <w:rsid w:val="00D96CBD"/>
    <w:rsid w:val="00D96DBD"/>
    <w:rsid w:val="00D96DF5"/>
    <w:rsid w:val="00D96F16"/>
    <w:rsid w:val="00D96F35"/>
    <w:rsid w:val="00D96FE8"/>
    <w:rsid w:val="00D970DF"/>
    <w:rsid w:val="00D9710E"/>
    <w:rsid w:val="00D972DE"/>
    <w:rsid w:val="00D97314"/>
    <w:rsid w:val="00D97373"/>
    <w:rsid w:val="00D97790"/>
    <w:rsid w:val="00D977D4"/>
    <w:rsid w:val="00D97B45"/>
    <w:rsid w:val="00D97C16"/>
    <w:rsid w:val="00D97C38"/>
    <w:rsid w:val="00D97D5F"/>
    <w:rsid w:val="00D97ED2"/>
    <w:rsid w:val="00DA01BE"/>
    <w:rsid w:val="00DA0367"/>
    <w:rsid w:val="00DA0515"/>
    <w:rsid w:val="00DA056F"/>
    <w:rsid w:val="00DA0685"/>
    <w:rsid w:val="00DA0841"/>
    <w:rsid w:val="00DA08F0"/>
    <w:rsid w:val="00DA0CC5"/>
    <w:rsid w:val="00DA0E24"/>
    <w:rsid w:val="00DA0F95"/>
    <w:rsid w:val="00DA1355"/>
    <w:rsid w:val="00DA1410"/>
    <w:rsid w:val="00DA1433"/>
    <w:rsid w:val="00DA155E"/>
    <w:rsid w:val="00DA1567"/>
    <w:rsid w:val="00DA1718"/>
    <w:rsid w:val="00DA1C22"/>
    <w:rsid w:val="00DA1C32"/>
    <w:rsid w:val="00DA1EE0"/>
    <w:rsid w:val="00DA2081"/>
    <w:rsid w:val="00DA20D7"/>
    <w:rsid w:val="00DA2112"/>
    <w:rsid w:val="00DA2167"/>
    <w:rsid w:val="00DA28DE"/>
    <w:rsid w:val="00DA28EB"/>
    <w:rsid w:val="00DA2A8C"/>
    <w:rsid w:val="00DA2D82"/>
    <w:rsid w:val="00DA3107"/>
    <w:rsid w:val="00DA31B7"/>
    <w:rsid w:val="00DA32EE"/>
    <w:rsid w:val="00DA369F"/>
    <w:rsid w:val="00DA3726"/>
    <w:rsid w:val="00DA37F2"/>
    <w:rsid w:val="00DA395C"/>
    <w:rsid w:val="00DA39B4"/>
    <w:rsid w:val="00DA39F1"/>
    <w:rsid w:val="00DA3BB2"/>
    <w:rsid w:val="00DA3FD1"/>
    <w:rsid w:val="00DA407C"/>
    <w:rsid w:val="00DA45CC"/>
    <w:rsid w:val="00DA4692"/>
    <w:rsid w:val="00DA48ED"/>
    <w:rsid w:val="00DA4991"/>
    <w:rsid w:val="00DA4A2B"/>
    <w:rsid w:val="00DA4B13"/>
    <w:rsid w:val="00DA4B63"/>
    <w:rsid w:val="00DA4C21"/>
    <w:rsid w:val="00DA4CCB"/>
    <w:rsid w:val="00DA4DC3"/>
    <w:rsid w:val="00DA4FDF"/>
    <w:rsid w:val="00DA50D7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B5"/>
    <w:rsid w:val="00DA6D4F"/>
    <w:rsid w:val="00DA6DAE"/>
    <w:rsid w:val="00DA6EE7"/>
    <w:rsid w:val="00DA7286"/>
    <w:rsid w:val="00DA7492"/>
    <w:rsid w:val="00DA74C3"/>
    <w:rsid w:val="00DA7895"/>
    <w:rsid w:val="00DA7CF9"/>
    <w:rsid w:val="00DA7D3D"/>
    <w:rsid w:val="00DA7EDD"/>
    <w:rsid w:val="00DA7FA6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44D"/>
    <w:rsid w:val="00DB183F"/>
    <w:rsid w:val="00DB19B2"/>
    <w:rsid w:val="00DB1D01"/>
    <w:rsid w:val="00DB215F"/>
    <w:rsid w:val="00DB2227"/>
    <w:rsid w:val="00DB242C"/>
    <w:rsid w:val="00DB2431"/>
    <w:rsid w:val="00DB2BFB"/>
    <w:rsid w:val="00DB2E88"/>
    <w:rsid w:val="00DB2EA9"/>
    <w:rsid w:val="00DB2F79"/>
    <w:rsid w:val="00DB3028"/>
    <w:rsid w:val="00DB37C1"/>
    <w:rsid w:val="00DB3832"/>
    <w:rsid w:val="00DB39BE"/>
    <w:rsid w:val="00DB3ACC"/>
    <w:rsid w:val="00DB3ED1"/>
    <w:rsid w:val="00DB3FD7"/>
    <w:rsid w:val="00DB40A0"/>
    <w:rsid w:val="00DB4664"/>
    <w:rsid w:val="00DB47A9"/>
    <w:rsid w:val="00DB49B6"/>
    <w:rsid w:val="00DB4E07"/>
    <w:rsid w:val="00DB4E94"/>
    <w:rsid w:val="00DB4EE3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22"/>
    <w:rsid w:val="00DC0942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374"/>
    <w:rsid w:val="00DC270B"/>
    <w:rsid w:val="00DC2893"/>
    <w:rsid w:val="00DC2C5E"/>
    <w:rsid w:val="00DC2D90"/>
    <w:rsid w:val="00DC303D"/>
    <w:rsid w:val="00DC3455"/>
    <w:rsid w:val="00DC34E4"/>
    <w:rsid w:val="00DC35A2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54A"/>
    <w:rsid w:val="00DC4718"/>
    <w:rsid w:val="00DC4866"/>
    <w:rsid w:val="00DC4F99"/>
    <w:rsid w:val="00DC502C"/>
    <w:rsid w:val="00DC522D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756"/>
    <w:rsid w:val="00DC7DCC"/>
    <w:rsid w:val="00DC7E2C"/>
    <w:rsid w:val="00DD0472"/>
    <w:rsid w:val="00DD0572"/>
    <w:rsid w:val="00DD08D1"/>
    <w:rsid w:val="00DD09F1"/>
    <w:rsid w:val="00DD0B5C"/>
    <w:rsid w:val="00DD0B98"/>
    <w:rsid w:val="00DD0C27"/>
    <w:rsid w:val="00DD0C5C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504"/>
    <w:rsid w:val="00DD37DF"/>
    <w:rsid w:val="00DD39F3"/>
    <w:rsid w:val="00DD3D22"/>
    <w:rsid w:val="00DD3EF3"/>
    <w:rsid w:val="00DD4603"/>
    <w:rsid w:val="00DD47DE"/>
    <w:rsid w:val="00DD4B89"/>
    <w:rsid w:val="00DD4BE9"/>
    <w:rsid w:val="00DD4C20"/>
    <w:rsid w:val="00DD4C7B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1A3B"/>
    <w:rsid w:val="00DE1B4D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DAC"/>
    <w:rsid w:val="00DE6F9F"/>
    <w:rsid w:val="00DE70B3"/>
    <w:rsid w:val="00DE74BA"/>
    <w:rsid w:val="00DE75AF"/>
    <w:rsid w:val="00DE7C2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0FE8"/>
    <w:rsid w:val="00DF1217"/>
    <w:rsid w:val="00DF1350"/>
    <w:rsid w:val="00DF138A"/>
    <w:rsid w:val="00DF153A"/>
    <w:rsid w:val="00DF173B"/>
    <w:rsid w:val="00DF176F"/>
    <w:rsid w:val="00DF1888"/>
    <w:rsid w:val="00DF1AD4"/>
    <w:rsid w:val="00DF1AF1"/>
    <w:rsid w:val="00DF1B05"/>
    <w:rsid w:val="00DF1C73"/>
    <w:rsid w:val="00DF1EB0"/>
    <w:rsid w:val="00DF203D"/>
    <w:rsid w:val="00DF21BC"/>
    <w:rsid w:val="00DF222E"/>
    <w:rsid w:val="00DF2383"/>
    <w:rsid w:val="00DF2677"/>
    <w:rsid w:val="00DF2775"/>
    <w:rsid w:val="00DF2938"/>
    <w:rsid w:val="00DF2D22"/>
    <w:rsid w:val="00DF2ECB"/>
    <w:rsid w:val="00DF31A0"/>
    <w:rsid w:val="00DF3658"/>
    <w:rsid w:val="00DF3782"/>
    <w:rsid w:val="00DF38EA"/>
    <w:rsid w:val="00DF3E13"/>
    <w:rsid w:val="00DF3EEA"/>
    <w:rsid w:val="00DF4038"/>
    <w:rsid w:val="00DF427B"/>
    <w:rsid w:val="00DF4362"/>
    <w:rsid w:val="00DF4382"/>
    <w:rsid w:val="00DF444C"/>
    <w:rsid w:val="00DF487D"/>
    <w:rsid w:val="00DF49FC"/>
    <w:rsid w:val="00DF4DCD"/>
    <w:rsid w:val="00DF4E0C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E85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12"/>
    <w:rsid w:val="00E00075"/>
    <w:rsid w:val="00E0028A"/>
    <w:rsid w:val="00E004A9"/>
    <w:rsid w:val="00E0083E"/>
    <w:rsid w:val="00E00D5C"/>
    <w:rsid w:val="00E00F38"/>
    <w:rsid w:val="00E00F89"/>
    <w:rsid w:val="00E01309"/>
    <w:rsid w:val="00E018CB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6FB"/>
    <w:rsid w:val="00E03995"/>
    <w:rsid w:val="00E03A18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F3"/>
    <w:rsid w:val="00E0759A"/>
    <w:rsid w:val="00E075B1"/>
    <w:rsid w:val="00E07613"/>
    <w:rsid w:val="00E076CC"/>
    <w:rsid w:val="00E07781"/>
    <w:rsid w:val="00E077A8"/>
    <w:rsid w:val="00E07A84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17F"/>
    <w:rsid w:val="00E11190"/>
    <w:rsid w:val="00E111D6"/>
    <w:rsid w:val="00E111F2"/>
    <w:rsid w:val="00E112DB"/>
    <w:rsid w:val="00E11527"/>
    <w:rsid w:val="00E11850"/>
    <w:rsid w:val="00E11AED"/>
    <w:rsid w:val="00E12043"/>
    <w:rsid w:val="00E12266"/>
    <w:rsid w:val="00E12586"/>
    <w:rsid w:val="00E12627"/>
    <w:rsid w:val="00E127CE"/>
    <w:rsid w:val="00E12882"/>
    <w:rsid w:val="00E128D7"/>
    <w:rsid w:val="00E12B17"/>
    <w:rsid w:val="00E12E76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E59"/>
    <w:rsid w:val="00E13FBE"/>
    <w:rsid w:val="00E147BB"/>
    <w:rsid w:val="00E14C63"/>
    <w:rsid w:val="00E14DE4"/>
    <w:rsid w:val="00E150B6"/>
    <w:rsid w:val="00E1516E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BAE"/>
    <w:rsid w:val="00E21C03"/>
    <w:rsid w:val="00E21C4F"/>
    <w:rsid w:val="00E21F21"/>
    <w:rsid w:val="00E2235D"/>
    <w:rsid w:val="00E2261B"/>
    <w:rsid w:val="00E22904"/>
    <w:rsid w:val="00E22A36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48D"/>
    <w:rsid w:val="00E245EE"/>
    <w:rsid w:val="00E24A43"/>
    <w:rsid w:val="00E24C64"/>
    <w:rsid w:val="00E24DBB"/>
    <w:rsid w:val="00E24E76"/>
    <w:rsid w:val="00E25039"/>
    <w:rsid w:val="00E2508D"/>
    <w:rsid w:val="00E255EA"/>
    <w:rsid w:val="00E257EF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28"/>
    <w:rsid w:val="00E26F98"/>
    <w:rsid w:val="00E26FE7"/>
    <w:rsid w:val="00E27029"/>
    <w:rsid w:val="00E270C2"/>
    <w:rsid w:val="00E27693"/>
    <w:rsid w:val="00E276A7"/>
    <w:rsid w:val="00E2770A"/>
    <w:rsid w:val="00E27802"/>
    <w:rsid w:val="00E27817"/>
    <w:rsid w:val="00E27937"/>
    <w:rsid w:val="00E279C6"/>
    <w:rsid w:val="00E30204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9FD"/>
    <w:rsid w:val="00E34BA2"/>
    <w:rsid w:val="00E34DA2"/>
    <w:rsid w:val="00E34DF0"/>
    <w:rsid w:val="00E34ECE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595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400C4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7B0"/>
    <w:rsid w:val="00E41876"/>
    <w:rsid w:val="00E418AE"/>
    <w:rsid w:val="00E418B4"/>
    <w:rsid w:val="00E41BE3"/>
    <w:rsid w:val="00E41DFD"/>
    <w:rsid w:val="00E41E92"/>
    <w:rsid w:val="00E42114"/>
    <w:rsid w:val="00E42165"/>
    <w:rsid w:val="00E42236"/>
    <w:rsid w:val="00E423A4"/>
    <w:rsid w:val="00E423A5"/>
    <w:rsid w:val="00E4266F"/>
    <w:rsid w:val="00E426A8"/>
    <w:rsid w:val="00E426FF"/>
    <w:rsid w:val="00E42C27"/>
    <w:rsid w:val="00E42C84"/>
    <w:rsid w:val="00E42D27"/>
    <w:rsid w:val="00E42E6F"/>
    <w:rsid w:val="00E430EE"/>
    <w:rsid w:val="00E430FB"/>
    <w:rsid w:val="00E43561"/>
    <w:rsid w:val="00E4390A"/>
    <w:rsid w:val="00E43A28"/>
    <w:rsid w:val="00E43B9E"/>
    <w:rsid w:val="00E43E90"/>
    <w:rsid w:val="00E4401A"/>
    <w:rsid w:val="00E4401D"/>
    <w:rsid w:val="00E4402A"/>
    <w:rsid w:val="00E4437A"/>
    <w:rsid w:val="00E4459F"/>
    <w:rsid w:val="00E446D0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94D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026"/>
    <w:rsid w:val="00E55196"/>
    <w:rsid w:val="00E55327"/>
    <w:rsid w:val="00E554E8"/>
    <w:rsid w:val="00E55867"/>
    <w:rsid w:val="00E559BD"/>
    <w:rsid w:val="00E55AD8"/>
    <w:rsid w:val="00E56173"/>
    <w:rsid w:val="00E561FB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1D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9EC"/>
    <w:rsid w:val="00E61A11"/>
    <w:rsid w:val="00E61CDF"/>
    <w:rsid w:val="00E61DD8"/>
    <w:rsid w:val="00E61F12"/>
    <w:rsid w:val="00E62163"/>
    <w:rsid w:val="00E6226E"/>
    <w:rsid w:val="00E6236C"/>
    <w:rsid w:val="00E626A1"/>
    <w:rsid w:val="00E62704"/>
    <w:rsid w:val="00E6271F"/>
    <w:rsid w:val="00E6287C"/>
    <w:rsid w:val="00E62899"/>
    <w:rsid w:val="00E6293F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012"/>
    <w:rsid w:val="00E653B2"/>
    <w:rsid w:val="00E654C1"/>
    <w:rsid w:val="00E655F3"/>
    <w:rsid w:val="00E65654"/>
    <w:rsid w:val="00E65974"/>
    <w:rsid w:val="00E65BFC"/>
    <w:rsid w:val="00E65C96"/>
    <w:rsid w:val="00E65CC2"/>
    <w:rsid w:val="00E66002"/>
    <w:rsid w:val="00E66451"/>
    <w:rsid w:val="00E664C8"/>
    <w:rsid w:val="00E6651F"/>
    <w:rsid w:val="00E66550"/>
    <w:rsid w:val="00E66827"/>
    <w:rsid w:val="00E66BF4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29"/>
    <w:rsid w:val="00E67F5D"/>
    <w:rsid w:val="00E703B3"/>
    <w:rsid w:val="00E7058F"/>
    <w:rsid w:val="00E70636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2A5"/>
    <w:rsid w:val="00E736D8"/>
    <w:rsid w:val="00E73712"/>
    <w:rsid w:val="00E7393E"/>
    <w:rsid w:val="00E73BC9"/>
    <w:rsid w:val="00E73CAE"/>
    <w:rsid w:val="00E74163"/>
    <w:rsid w:val="00E74179"/>
    <w:rsid w:val="00E741B7"/>
    <w:rsid w:val="00E7445F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6D7"/>
    <w:rsid w:val="00E75735"/>
    <w:rsid w:val="00E75835"/>
    <w:rsid w:val="00E75950"/>
    <w:rsid w:val="00E75E92"/>
    <w:rsid w:val="00E762D0"/>
    <w:rsid w:val="00E76420"/>
    <w:rsid w:val="00E764A8"/>
    <w:rsid w:val="00E767B3"/>
    <w:rsid w:val="00E768A6"/>
    <w:rsid w:val="00E76AA1"/>
    <w:rsid w:val="00E76B06"/>
    <w:rsid w:val="00E76C6D"/>
    <w:rsid w:val="00E76EC8"/>
    <w:rsid w:val="00E77182"/>
    <w:rsid w:val="00E77323"/>
    <w:rsid w:val="00E77372"/>
    <w:rsid w:val="00E779EE"/>
    <w:rsid w:val="00E77A07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9CC"/>
    <w:rsid w:val="00E819D0"/>
    <w:rsid w:val="00E819F5"/>
    <w:rsid w:val="00E81DF1"/>
    <w:rsid w:val="00E82227"/>
    <w:rsid w:val="00E8222A"/>
    <w:rsid w:val="00E82722"/>
    <w:rsid w:val="00E82747"/>
    <w:rsid w:val="00E828C0"/>
    <w:rsid w:val="00E82CCC"/>
    <w:rsid w:val="00E82DD1"/>
    <w:rsid w:val="00E82EB5"/>
    <w:rsid w:val="00E83023"/>
    <w:rsid w:val="00E831AF"/>
    <w:rsid w:val="00E832D2"/>
    <w:rsid w:val="00E8337B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CD"/>
    <w:rsid w:val="00E847B7"/>
    <w:rsid w:val="00E84910"/>
    <w:rsid w:val="00E8496A"/>
    <w:rsid w:val="00E84AE5"/>
    <w:rsid w:val="00E84B5C"/>
    <w:rsid w:val="00E84E6F"/>
    <w:rsid w:val="00E84F33"/>
    <w:rsid w:val="00E853D3"/>
    <w:rsid w:val="00E8555C"/>
    <w:rsid w:val="00E85851"/>
    <w:rsid w:val="00E859CE"/>
    <w:rsid w:val="00E85D79"/>
    <w:rsid w:val="00E85F3E"/>
    <w:rsid w:val="00E86359"/>
    <w:rsid w:val="00E86456"/>
    <w:rsid w:val="00E868CB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371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69"/>
    <w:rsid w:val="00E91381"/>
    <w:rsid w:val="00E91631"/>
    <w:rsid w:val="00E916AC"/>
    <w:rsid w:val="00E917B3"/>
    <w:rsid w:val="00E918AA"/>
    <w:rsid w:val="00E9199D"/>
    <w:rsid w:val="00E919AB"/>
    <w:rsid w:val="00E92103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123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1BE"/>
    <w:rsid w:val="00EA1404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8C"/>
    <w:rsid w:val="00EA5072"/>
    <w:rsid w:val="00EA530B"/>
    <w:rsid w:val="00EA533F"/>
    <w:rsid w:val="00EA557B"/>
    <w:rsid w:val="00EA55F1"/>
    <w:rsid w:val="00EA5745"/>
    <w:rsid w:val="00EA57BD"/>
    <w:rsid w:val="00EA5941"/>
    <w:rsid w:val="00EA5A06"/>
    <w:rsid w:val="00EA5B46"/>
    <w:rsid w:val="00EA5DC2"/>
    <w:rsid w:val="00EA5F63"/>
    <w:rsid w:val="00EA605C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823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855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3AA"/>
    <w:rsid w:val="00EB4663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85A"/>
    <w:rsid w:val="00EB5885"/>
    <w:rsid w:val="00EB59EC"/>
    <w:rsid w:val="00EB5A88"/>
    <w:rsid w:val="00EB5A9D"/>
    <w:rsid w:val="00EB5CF9"/>
    <w:rsid w:val="00EB5DA9"/>
    <w:rsid w:val="00EB5E25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80D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2BF"/>
    <w:rsid w:val="00EC3431"/>
    <w:rsid w:val="00EC344A"/>
    <w:rsid w:val="00EC3860"/>
    <w:rsid w:val="00EC38AA"/>
    <w:rsid w:val="00EC3A7B"/>
    <w:rsid w:val="00EC3AF7"/>
    <w:rsid w:val="00EC3B9E"/>
    <w:rsid w:val="00EC3FBE"/>
    <w:rsid w:val="00EC3FC6"/>
    <w:rsid w:val="00EC412E"/>
    <w:rsid w:val="00EC41FD"/>
    <w:rsid w:val="00EC4281"/>
    <w:rsid w:val="00EC4828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5E74"/>
    <w:rsid w:val="00EC6032"/>
    <w:rsid w:val="00EC62F8"/>
    <w:rsid w:val="00EC63F8"/>
    <w:rsid w:val="00EC6B35"/>
    <w:rsid w:val="00EC6B62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A9"/>
    <w:rsid w:val="00ED39C8"/>
    <w:rsid w:val="00ED3ACC"/>
    <w:rsid w:val="00ED3B36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1D3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81"/>
    <w:rsid w:val="00EE54C6"/>
    <w:rsid w:val="00EE553D"/>
    <w:rsid w:val="00EE5650"/>
    <w:rsid w:val="00EE5780"/>
    <w:rsid w:val="00EE5D57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023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9C6"/>
    <w:rsid w:val="00EF0A9C"/>
    <w:rsid w:val="00EF0ADF"/>
    <w:rsid w:val="00EF0BC5"/>
    <w:rsid w:val="00EF0C32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3EAF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3C"/>
    <w:rsid w:val="00EF5266"/>
    <w:rsid w:val="00EF5358"/>
    <w:rsid w:val="00EF53F2"/>
    <w:rsid w:val="00EF5745"/>
    <w:rsid w:val="00EF5885"/>
    <w:rsid w:val="00EF58AA"/>
    <w:rsid w:val="00EF5B06"/>
    <w:rsid w:val="00EF5E71"/>
    <w:rsid w:val="00EF5FBA"/>
    <w:rsid w:val="00EF6045"/>
    <w:rsid w:val="00EF6287"/>
    <w:rsid w:val="00EF63A1"/>
    <w:rsid w:val="00EF63E2"/>
    <w:rsid w:val="00EF6861"/>
    <w:rsid w:val="00EF68C6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7EA"/>
    <w:rsid w:val="00F04849"/>
    <w:rsid w:val="00F04916"/>
    <w:rsid w:val="00F04B74"/>
    <w:rsid w:val="00F04B9D"/>
    <w:rsid w:val="00F04D9D"/>
    <w:rsid w:val="00F04DE7"/>
    <w:rsid w:val="00F04FAC"/>
    <w:rsid w:val="00F051A1"/>
    <w:rsid w:val="00F05438"/>
    <w:rsid w:val="00F05669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987"/>
    <w:rsid w:val="00F07C4B"/>
    <w:rsid w:val="00F07CF2"/>
    <w:rsid w:val="00F103AD"/>
    <w:rsid w:val="00F10774"/>
    <w:rsid w:val="00F107F8"/>
    <w:rsid w:val="00F10856"/>
    <w:rsid w:val="00F108CA"/>
    <w:rsid w:val="00F10932"/>
    <w:rsid w:val="00F10B48"/>
    <w:rsid w:val="00F10C80"/>
    <w:rsid w:val="00F10E89"/>
    <w:rsid w:val="00F113EF"/>
    <w:rsid w:val="00F116C1"/>
    <w:rsid w:val="00F116FE"/>
    <w:rsid w:val="00F11BA9"/>
    <w:rsid w:val="00F11BF4"/>
    <w:rsid w:val="00F11F5C"/>
    <w:rsid w:val="00F11F65"/>
    <w:rsid w:val="00F1201E"/>
    <w:rsid w:val="00F120A7"/>
    <w:rsid w:val="00F12178"/>
    <w:rsid w:val="00F121F6"/>
    <w:rsid w:val="00F122B2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05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293"/>
    <w:rsid w:val="00F14546"/>
    <w:rsid w:val="00F14563"/>
    <w:rsid w:val="00F14572"/>
    <w:rsid w:val="00F1487F"/>
    <w:rsid w:val="00F14CB4"/>
    <w:rsid w:val="00F14D0B"/>
    <w:rsid w:val="00F14D18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04"/>
    <w:rsid w:val="00F16554"/>
    <w:rsid w:val="00F16683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79A"/>
    <w:rsid w:val="00F21966"/>
    <w:rsid w:val="00F2197A"/>
    <w:rsid w:val="00F21AC2"/>
    <w:rsid w:val="00F21AC7"/>
    <w:rsid w:val="00F21B61"/>
    <w:rsid w:val="00F21DFC"/>
    <w:rsid w:val="00F21E89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03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0CE"/>
    <w:rsid w:val="00F251A7"/>
    <w:rsid w:val="00F256FF"/>
    <w:rsid w:val="00F25A81"/>
    <w:rsid w:val="00F25BC5"/>
    <w:rsid w:val="00F2615E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1AC"/>
    <w:rsid w:val="00F273CA"/>
    <w:rsid w:val="00F27478"/>
    <w:rsid w:val="00F275AD"/>
    <w:rsid w:val="00F276FB"/>
    <w:rsid w:val="00F2798C"/>
    <w:rsid w:val="00F27A46"/>
    <w:rsid w:val="00F27BD3"/>
    <w:rsid w:val="00F27E39"/>
    <w:rsid w:val="00F3028F"/>
    <w:rsid w:val="00F30525"/>
    <w:rsid w:val="00F30676"/>
    <w:rsid w:val="00F30838"/>
    <w:rsid w:val="00F30B02"/>
    <w:rsid w:val="00F30C08"/>
    <w:rsid w:val="00F30D8C"/>
    <w:rsid w:val="00F30DD0"/>
    <w:rsid w:val="00F31266"/>
    <w:rsid w:val="00F312CE"/>
    <w:rsid w:val="00F3162F"/>
    <w:rsid w:val="00F317D0"/>
    <w:rsid w:val="00F31B96"/>
    <w:rsid w:val="00F31E3D"/>
    <w:rsid w:val="00F32038"/>
    <w:rsid w:val="00F3209B"/>
    <w:rsid w:val="00F32120"/>
    <w:rsid w:val="00F32170"/>
    <w:rsid w:val="00F321C0"/>
    <w:rsid w:val="00F3229E"/>
    <w:rsid w:val="00F32367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4D8"/>
    <w:rsid w:val="00F33765"/>
    <w:rsid w:val="00F337CB"/>
    <w:rsid w:val="00F338E5"/>
    <w:rsid w:val="00F33915"/>
    <w:rsid w:val="00F33935"/>
    <w:rsid w:val="00F3399E"/>
    <w:rsid w:val="00F33A4F"/>
    <w:rsid w:val="00F33C12"/>
    <w:rsid w:val="00F33DBB"/>
    <w:rsid w:val="00F341E8"/>
    <w:rsid w:val="00F34247"/>
    <w:rsid w:val="00F344A5"/>
    <w:rsid w:val="00F34C19"/>
    <w:rsid w:val="00F34CE7"/>
    <w:rsid w:val="00F350D3"/>
    <w:rsid w:val="00F350ED"/>
    <w:rsid w:val="00F35209"/>
    <w:rsid w:val="00F352A3"/>
    <w:rsid w:val="00F352A6"/>
    <w:rsid w:val="00F352A9"/>
    <w:rsid w:val="00F35589"/>
    <w:rsid w:val="00F3559B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2A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40211"/>
    <w:rsid w:val="00F402BF"/>
    <w:rsid w:val="00F403D7"/>
    <w:rsid w:val="00F404A1"/>
    <w:rsid w:val="00F406D0"/>
    <w:rsid w:val="00F409E1"/>
    <w:rsid w:val="00F40E97"/>
    <w:rsid w:val="00F40F77"/>
    <w:rsid w:val="00F41052"/>
    <w:rsid w:val="00F41074"/>
    <w:rsid w:val="00F417BD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94B"/>
    <w:rsid w:val="00F43D5B"/>
    <w:rsid w:val="00F43EB3"/>
    <w:rsid w:val="00F43F28"/>
    <w:rsid w:val="00F44077"/>
    <w:rsid w:val="00F440D9"/>
    <w:rsid w:val="00F4489F"/>
    <w:rsid w:val="00F449C6"/>
    <w:rsid w:val="00F45013"/>
    <w:rsid w:val="00F450D2"/>
    <w:rsid w:val="00F4515D"/>
    <w:rsid w:val="00F452D6"/>
    <w:rsid w:val="00F45393"/>
    <w:rsid w:val="00F454EF"/>
    <w:rsid w:val="00F455EA"/>
    <w:rsid w:val="00F4561E"/>
    <w:rsid w:val="00F456C3"/>
    <w:rsid w:val="00F458BA"/>
    <w:rsid w:val="00F45ABB"/>
    <w:rsid w:val="00F45B53"/>
    <w:rsid w:val="00F45CA9"/>
    <w:rsid w:val="00F45D11"/>
    <w:rsid w:val="00F45E3D"/>
    <w:rsid w:val="00F461D0"/>
    <w:rsid w:val="00F4627B"/>
    <w:rsid w:val="00F4647B"/>
    <w:rsid w:val="00F465B5"/>
    <w:rsid w:val="00F46807"/>
    <w:rsid w:val="00F46848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A9B"/>
    <w:rsid w:val="00F47BE9"/>
    <w:rsid w:val="00F47C39"/>
    <w:rsid w:val="00F47D40"/>
    <w:rsid w:val="00F47D7D"/>
    <w:rsid w:val="00F50157"/>
    <w:rsid w:val="00F50393"/>
    <w:rsid w:val="00F50407"/>
    <w:rsid w:val="00F5043B"/>
    <w:rsid w:val="00F5067B"/>
    <w:rsid w:val="00F50729"/>
    <w:rsid w:val="00F507BE"/>
    <w:rsid w:val="00F508D1"/>
    <w:rsid w:val="00F50B62"/>
    <w:rsid w:val="00F510A2"/>
    <w:rsid w:val="00F510DA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01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8E7"/>
    <w:rsid w:val="00F54B85"/>
    <w:rsid w:val="00F54BAB"/>
    <w:rsid w:val="00F54F7E"/>
    <w:rsid w:val="00F55060"/>
    <w:rsid w:val="00F551F8"/>
    <w:rsid w:val="00F55A0C"/>
    <w:rsid w:val="00F55F1F"/>
    <w:rsid w:val="00F56010"/>
    <w:rsid w:val="00F5616B"/>
    <w:rsid w:val="00F5651F"/>
    <w:rsid w:val="00F56604"/>
    <w:rsid w:val="00F5660A"/>
    <w:rsid w:val="00F567CA"/>
    <w:rsid w:val="00F56869"/>
    <w:rsid w:val="00F569CA"/>
    <w:rsid w:val="00F56AC9"/>
    <w:rsid w:val="00F56B7D"/>
    <w:rsid w:val="00F56D71"/>
    <w:rsid w:val="00F57278"/>
    <w:rsid w:val="00F57405"/>
    <w:rsid w:val="00F57487"/>
    <w:rsid w:val="00F5758B"/>
    <w:rsid w:val="00F57627"/>
    <w:rsid w:val="00F576E7"/>
    <w:rsid w:val="00F57744"/>
    <w:rsid w:val="00F579FC"/>
    <w:rsid w:val="00F57A05"/>
    <w:rsid w:val="00F57B23"/>
    <w:rsid w:val="00F57FED"/>
    <w:rsid w:val="00F600C6"/>
    <w:rsid w:val="00F60352"/>
    <w:rsid w:val="00F603B2"/>
    <w:rsid w:val="00F605AD"/>
    <w:rsid w:val="00F6061F"/>
    <w:rsid w:val="00F60634"/>
    <w:rsid w:val="00F6067E"/>
    <w:rsid w:val="00F607BE"/>
    <w:rsid w:val="00F607C9"/>
    <w:rsid w:val="00F6091E"/>
    <w:rsid w:val="00F609DA"/>
    <w:rsid w:val="00F60A51"/>
    <w:rsid w:val="00F60A86"/>
    <w:rsid w:val="00F60AC5"/>
    <w:rsid w:val="00F60C42"/>
    <w:rsid w:val="00F60FDF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9F2"/>
    <w:rsid w:val="00F63D88"/>
    <w:rsid w:val="00F63E2A"/>
    <w:rsid w:val="00F64091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DC4"/>
    <w:rsid w:val="00F65F91"/>
    <w:rsid w:val="00F6606A"/>
    <w:rsid w:val="00F6612E"/>
    <w:rsid w:val="00F66547"/>
    <w:rsid w:val="00F665CE"/>
    <w:rsid w:val="00F66786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26E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868"/>
    <w:rsid w:val="00F72A08"/>
    <w:rsid w:val="00F72C71"/>
    <w:rsid w:val="00F72C96"/>
    <w:rsid w:val="00F72D34"/>
    <w:rsid w:val="00F72D42"/>
    <w:rsid w:val="00F733E3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A0"/>
    <w:rsid w:val="00F742EF"/>
    <w:rsid w:val="00F74454"/>
    <w:rsid w:val="00F74677"/>
    <w:rsid w:val="00F746B4"/>
    <w:rsid w:val="00F746CD"/>
    <w:rsid w:val="00F747EC"/>
    <w:rsid w:val="00F7487B"/>
    <w:rsid w:val="00F7490A"/>
    <w:rsid w:val="00F7493A"/>
    <w:rsid w:val="00F74A94"/>
    <w:rsid w:val="00F75399"/>
    <w:rsid w:val="00F753DC"/>
    <w:rsid w:val="00F755BC"/>
    <w:rsid w:val="00F75695"/>
    <w:rsid w:val="00F756C1"/>
    <w:rsid w:val="00F7583A"/>
    <w:rsid w:val="00F75B07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74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4F60"/>
    <w:rsid w:val="00F85154"/>
    <w:rsid w:val="00F853AE"/>
    <w:rsid w:val="00F85798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315"/>
    <w:rsid w:val="00F87470"/>
    <w:rsid w:val="00F874A8"/>
    <w:rsid w:val="00F87593"/>
    <w:rsid w:val="00F876C2"/>
    <w:rsid w:val="00F878AE"/>
    <w:rsid w:val="00F8792E"/>
    <w:rsid w:val="00F87BD2"/>
    <w:rsid w:val="00F87C68"/>
    <w:rsid w:val="00F87F6A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9F5"/>
    <w:rsid w:val="00F91C27"/>
    <w:rsid w:val="00F91D41"/>
    <w:rsid w:val="00F92092"/>
    <w:rsid w:val="00F92228"/>
    <w:rsid w:val="00F9272A"/>
    <w:rsid w:val="00F92744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712"/>
    <w:rsid w:val="00F93B7C"/>
    <w:rsid w:val="00F93BF8"/>
    <w:rsid w:val="00F93EA0"/>
    <w:rsid w:val="00F94109"/>
    <w:rsid w:val="00F94197"/>
    <w:rsid w:val="00F943A8"/>
    <w:rsid w:val="00F94789"/>
    <w:rsid w:val="00F947EF"/>
    <w:rsid w:val="00F949E0"/>
    <w:rsid w:val="00F94A0B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EE3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DD8"/>
    <w:rsid w:val="00FA001A"/>
    <w:rsid w:val="00FA006E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E6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B9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548"/>
    <w:rsid w:val="00FA5884"/>
    <w:rsid w:val="00FA5949"/>
    <w:rsid w:val="00FA5981"/>
    <w:rsid w:val="00FA5B4B"/>
    <w:rsid w:val="00FA5D24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702"/>
    <w:rsid w:val="00FA6935"/>
    <w:rsid w:val="00FA6DA9"/>
    <w:rsid w:val="00FA7105"/>
    <w:rsid w:val="00FA7157"/>
    <w:rsid w:val="00FA743F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0FD2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1C"/>
    <w:rsid w:val="00FB26DC"/>
    <w:rsid w:val="00FB2944"/>
    <w:rsid w:val="00FB2A04"/>
    <w:rsid w:val="00FB2C47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AF2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C0078"/>
    <w:rsid w:val="00FC0175"/>
    <w:rsid w:val="00FC02E3"/>
    <w:rsid w:val="00FC02FE"/>
    <w:rsid w:val="00FC0464"/>
    <w:rsid w:val="00FC04DB"/>
    <w:rsid w:val="00FC0741"/>
    <w:rsid w:val="00FC0B06"/>
    <w:rsid w:val="00FC0E8A"/>
    <w:rsid w:val="00FC10C5"/>
    <w:rsid w:val="00FC1131"/>
    <w:rsid w:val="00FC12C7"/>
    <w:rsid w:val="00FC1775"/>
    <w:rsid w:val="00FC1B39"/>
    <w:rsid w:val="00FC1B89"/>
    <w:rsid w:val="00FC1B91"/>
    <w:rsid w:val="00FC1C44"/>
    <w:rsid w:val="00FC1CDC"/>
    <w:rsid w:val="00FC1DB4"/>
    <w:rsid w:val="00FC247D"/>
    <w:rsid w:val="00FC256D"/>
    <w:rsid w:val="00FC2596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49E"/>
    <w:rsid w:val="00FC454D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97"/>
    <w:rsid w:val="00FC6DD9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46B"/>
    <w:rsid w:val="00FD267C"/>
    <w:rsid w:val="00FD281A"/>
    <w:rsid w:val="00FD2A07"/>
    <w:rsid w:val="00FD2BC8"/>
    <w:rsid w:val="00FD2CD0"/>
    <w:rsid w:val="00FD2D13"/>
    <w:rsid w:val="00FD2E7D"/>
    <w:rsid w:val="00FD2FBD"/>
    <w:rsid w:val="00FD3003"/>
    <w:rsid w:val="00FD358B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6DF"/>
    <w:rsid w:val="00FE18E1"/>
    <w:rsid w:val="00FE19FF"/>
    <w:rsid w:val="00FE1AA0"/>
    <w:rsid w:val="00FE1D05"/>
    <w:rsid w:val="00FE1E36"/>
    <w:rsid w:val="00FE2786"/>
    <w:rsid w:val="00FE282D"/>
    <w:rsid w:val="00FE283F"/>
    <w:rsid w:val="00FE28EF"/>
    <w:rsid w:val="00FE30A9"/>
    <w:rsid w:val="00FE311D"/>
    <w:rsid w:val="00FE34C3"/>
    <w:rsid w:val="00FE3504"/>
    <w:rsid w:val="00FE3512"/>
    <w:rsid w:val="00FE361E"/>
    <w:rsid w:val="00FE3620"/>
    <w:rsid w:val="00FE3731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247"/>
    <w:rsid w:val="00FE62A7"/>
    <w:rsid w:val="00FE6323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7A"/>
    <w:rsid w:val="00FF3DB3"/>
    <w:rsid w:val="00FF4010"/>
    <w:rsid w:val="00FF40CC"/>
    <w:rsid w:val="00FF43DD"/>
    <w:rsid w:val="00FF445B"/>
    <w:rsid w:val="00FF4972"/>
    <w:rsid w:val="00FF4DD4"/>
    <w:rsid w:val="00FF5125"/>
    <w:rsid w:val="00FF53AD"/>
    <w:rsid w:val="00FF542A"/>
    <w:rsid w:val="00FF5493"/>
    <w:rsid w:val="00FF54F3"/>
    <w:rsid w:val="00FF593A"/>
    <w:rsid w:val="00FF5961"/>
    <w:rsid w:val="00FF599F"/>
    <w:rsid w:val="00FF5D6A"/>
    <w:rsid w:val="00FF5E72"/>
    <w:rsid w:val="00FF5F86"/>
    <w:rsid w:val="00FF609A"/>
    <w:rsid w:val="00FF6411"/>
    <w:rsid w:val="00FF6560"/>
    <w:rsid w:val="00FF6747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780A85E-B9B4-48EA-94CF-515C593D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8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44C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4C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44CD"/>
    <w:rPr>
      <w:rFonts w:ascii="Arial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E844C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844C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44C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44CD"/>
    <w:rPr>
      <w:rFonts w:ascii="Arial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844C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844C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844C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844C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44C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44CD"/>
    <w:rPr>
      <w:rFonts w:ascii="Consolas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844C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4C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4CD"/>
    <w:rPr>
      <w:rFonts w:ascii="Arial" w:hAnsi="Arial" w:cs="Angsana New"/>
      <w:i/>
      <w:iCs/>
      <w:color w:val="4F81BD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844C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844C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844C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844C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844C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844C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844C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844C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844C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844C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844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844C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E844C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844C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844C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844C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4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4CD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E844C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844C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844C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4C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D3FB1A5-3C96-4D5D-B6DA-30805F659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B8DC85-439D-494D-BA76-7BAC80CB14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27</Pages>
  <Words>5311</Words>
  <Characters>24609</Characters>
  <Application>Microsoft Office Word</Application>
  <DocSecurity>4</DocSecurity>
  <Lines>205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Rungthip, Srivalee</cp:lastModifiedBy>
  <cp:revision>2</cp:revision>
  <cp:lastPrinted>2025-05-02T08:18:00Z</cp:lastPrinted>
  <dcterms:created xsi:type="dcterms:W3CDTF">2025-05-15T04:31:00Z</dcterms:created>
  <dcterms:modified xsi:type="dcterms:W3CDTF">2025-05-15T04:31:00Z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