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0313B" w14:textId="77777777" w:rsidR="00540637" w:rsidRPr="00B748E3" w:rsidRDefault="00540637" w:rsidP="00B748E3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spacing w:line="240" w:lineRule="auto"/>
        <w:ind w:hanging="886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1723CB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6B9D97F8" w14:textId="77777777" w:rsidR="00540637" w:rsidRPr="00B748E3" w:rsidRDefault="00540637" w:rsidP="00B74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7DC08E5" w14:textId="77777777" w:rsidR="009534F9" w:rsidRPr="00B748E3" w:rsidRDefault="009534F9" w:rsidP="00B74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748E3">
        <w:rPr>
          <w:rFonts w:ascii="Angsana New" w:hAnsi="Angsana New"/>
          <w:sz w:val="30"/>
          <w:szCs w:val="30"/>
          <w:cs/>
        </w:rPr>
        <w:t>บริษัท ชูวิทย์ฟาร์ม (</w:t>
      </w:r>
      <w:r w:rsidRPr="00B748E3">
        <w:rPr>
          <w:rFonts w:ascii="Angsana New" w:hAnsi="Angsana New"/>
          <w:sz w:val="30"/>
          <w:szCs w:val="30"/>
        </w:rPr>
        <w:t>2019</w:t>
      </w:r>
      <w:r w:rsidRPr="00B748E3">
        <w:rPr>
          <w:rFonts w:ascii="Angsana New" w:hAnsi="Angsana New"/>
          <w:sz w:val="30"/>
          <w:szCs w:val="30"/>
          <w:cs/>
        </w:rPr>
        <w:t>) จำกัด (มหาชน) (</w:t>
      </w:r>
      <w:r w:rsidRPr="00B748E3">
        <w:rPr>
          <w:rFonts w:ascii="Angsana New" w:hAnsi="Angsana New"/>
          <w:sz w:val="30"/>
          <w:szCs w:val="30"/>
        </w:rPr>
        <w:t>“</w:t>
      </w:r>
      <w:r w:rsidRPr="00B748E3">
        <w:rPr>
          <w:rFonts w:ascii="Angsana New" w:hAnsi="Angsana New"/>
          <w:sz w:val="30"/>
          <w:szCs w:val="30"/>
          <w:cs/>
        </w:rPr>
        <w:t>บริษัท”)</w:t>
      </w:r>
      <w:r w:rsidRPr="00B748E3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 xml:space="preserve"> </w:t>
      </w:r>
      <w:r w:rsidRPr="00B748E3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</w:t>
      </w:r>
      <w:r w:rsidR="00B748E3" w:rsidRPr="00B748E3">
        <w:rPr>
          <w:rFonts w:ascii="Angsana New" w:hAnsi="Angsana New"/>
          <w:sz w:val="30"/>
          <w:szCs w:val="30"/>
        </w:rPr>
        <w:t xml:space="preserve"> </w:t>
      </w:r>
      <w:r w:rsidRPr="00B748E3">
        <w:rPr>
          <w:rFonts w:ascii="Angsana New" w:hAnsi="Angsana New"/>
          <w:sz w:val="30"/>
          <w:szCs w:val="30"/>
          <w:cs/>
        </w:rPr>
        <w:t>บริษัทได้จดทะเบียนแปรสภาพนิติบุคคลตามประมวลกฎหมายแพ่งและพาณิชย์เป็นนิติบุคคลตามพระราชบัญญัติบริษัทมหาชนจำกัด</w:t>
      </w:r>
      <w:r w:rsidRPr="00B748E3">
        <w:rPr>
          <w:rFonts w:ascii="Angsana New" w:hAnsi="Angsana New"/>
          <w:sz w:val="30"/>
          <w:szCs w:val="30"/>
        </w:rPr>
        <w:t xml:space="preserve"> </w:t>
      </w:r>
      <w:r w:rsidRPr="00B748E3">
        <w:rPr>
          <w:rFonts w:ascii="Angsana New" w:hAnsi="Angsana New"/>
          <w:sz w:val="30"/>
          <w:szCs w:val="30"/>
          <w:cs/>
        </w:rPr>
        <w:t>พ</w:t>
      </w:r>
      <w:r w:rsidRPr="00B748E3">
        <w:rPr>
          <w:rFonts w:ascii="Angsana New" w:hAnsi="Angsana New"/>
          <w:sz w:val="30"/>
          <w:szCs w:val="30"/>
        </w:rPr>
        <w:t>.</w:t>
      </w:r>
      <w:r w:rsidRPr="00B748E3">
        <w:rPr>
          <w:rFonts w:ascii="Angsana New" w:hAnsi="Angsana New"/>
          <w:sz w:val="30"/>
          <w:szCs w:val="30"/>
          <w:cs/>
        </w:rPr>
        <w:t>ศ</w:t>
      </w:r>
      <w:r w:rsidRPr="00B748E3">
        <w:rPr>
          <w:rFonts w:ascii="Angsana New" w:hAnsi="Angsana New"/>
          <w:sz w:val="30"/>
          <w:szCs w:val="30"/>
        </w:rPr>
        <w:t>.</w:t>
      </w:r>
      <w:r w:rsidRPr="00B748E3">
        <w:rPr>
          <w:rFonts w:ascii="Angsana New" w:hAnsi="Angsana New"/>
          <w:sz w:val="30"/>
          <w:szCs w:val="30"/>
          <w:cs/>
        </w:rPr>
        <w:t xml:space="preserve"> </w:t>
      </w:r>
      <w:r w:rsidRPr="00B748E3">
        <w:rPr>
          <w:rFonts w:ascii="Angsana New" w:hAnsi="Angsana New"/>
          <w:sz w:val="30"/>
          <w:szCs w:val="30"/>
        </w:rPr>
        <w:t>2535</w:t>
      </w:r>
      <w:r w:rsidRPr="00B748E3">
        <w:rPr>
          <w:rFonts w:ascii="Angsana New" w:hAnsi="Angsana New"/>
          <w:sz w:val="30"/>
          <w:szCs w:val="30"/>
          <w:cs/>
        </w:rPr>
        <w:t xml:space="preserve"> กับกระทรวงพาณิชย์เมื่อวันที่ </w:t>
      </w:r>
      <w:r w:rsidRPr="00B748E3">
        <w:rPr>
          <w:rFonts w:ascii="Angsana New" w:hAnsi="Angsana New"/>
          <w:sz w:val="30"/>
          <w:szCs w:val="30"/>
        </w:rPr>
        <w:t>13</w:t>
      </w:r>
      <w:r w:rsidRPr="00B748E3">
        <w:rPr>
          <w:rFonts w:ascii="Angsana New" w:hAnsi="Angsana New"/>
          <w:sz w:val="30"/>
          <w:szCs w:val="30"/>
          <w:cs/>
        </w:rPr>
        <w:t xml:space="preserve"> มีนาคม </w:t>
      </w:r>
      <w:r w:rsidRPr="00B748E3">
        <w:rPr>
          <w:rFonts w:ascii="Angsana New" w:hAnsi="Angsana New"/>
          <w:sz w:val="30"/>
          <w:szCs w:val="30"/>
        </w:rPr>
        <w:t xml:space="preserve">2566 </w:t>
      </w:r>
      <w:r w:rsidRPr="00B748E3">
        <w:rPr>
          <w:rFonts w:ascii="Angsana New" w:hAnsi="Angsana New"/>
          <w:sz w:val="30"/>
          <w:szCs w:val="30"/>
          <w:cs/>
        </w:rPr>
        <w:t xml:space="preserve">(เลขทะเบียนนิติบุคคล </w:t>
      </w:r>
      <w:r w:rsidRPr="00B748E3">
        <w:rPr>
          <w:rFonts w:ascii="Angsana New" w:hAnsi="Angsana New"/>
          <w:sz w:val="30"/>
          <w:szCs w:val="30"/>
        </w:rPr>
        <w:t xml:space="preserve">0107566000097) </w:t>
      </w:r>
      <w:r w:rsidRPr="00B748E3">
        <w:rPr>
          <w:rFonts w:ascii="Angsana New" w:hAnsi="Angsana New"/>
          <w:sz w:val="30"/>
          <w:szCs w:val="30"/>
          <w:cs/>
        </w:rPr>
        <w:t xml:space="preserve">และจดทะเบียนกับตลาดหลักทรัพย์ เอ็ม เอ ไอ เมื่อวันที่ </w:t>
      </w:r>
      <w:r w:rsidRPr="00B748E3">
        <w:rPr>
          <w:rFonts w:ascii="Angsana New" w:hAnsi="Angsana New"/>
          <w:sz w:val="30"/>
          <w:szCs w:val="30"/>
        </w:rPr>
        <w:t xml:space="preserve">6 </w:t>
      </w:r>
      <w:r w:rsidRPr="00B748E3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B748E3">
        <w:rPr>
          <w:rFonts w:ascii="Angsana New" w:hAnsi="Angsana New"/>
          <w:sz w:val="30"/>
          <w:szCs w:val="30"/>
        </w:rPr>
        <w:t>2567</w:t>
      </w:r>
      <w:r w:rsidRPr="00B748E3">
        <w:rPr>
          <w:rFonts w:ascii="Angsana New" w:hAnsi="Angsana New"/>
          <w:sz w:val="30"/>
          <w:szCs w:val="30"/>
          <w:cs/>
        </w:rPr>
        <w:t xml:space="preserve"> </w:t>
      </w:r>
    </w:p>
    <w:p w14:paraId="6F4E0025" w14:textId="77777777" w:rsidR="009534F9" w:rsidRPr="00B748E3" w:rsidRDefault="009534F9" w:rsidP="00B74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748E3">
        <w:rPr>
          <w:rFonts w:ascii="Angsana New" w:hAnsi="Angsana New"/>
          <w:sz w:val="30"/>
          <w:szCs w:val="30"/>
          <w:cs/>
        </w:rPr>
        <w:tab/>
      </w:r>
    </w:p>
    <w:p w14:paraId="1E688C2C" w14:textId="77777777" w:rsidR="009534F9" w:rsidRPr="00B748E3" w:rsidRDefault="009534F9" w:rsidP="00B74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</w:rPr>
      </w:pPr>
      <w:r w:rsidRPr="00B748E3">
        <w:rPr>
          <w:rFonts w:ascii="Angsana New" w:hAnsi="Angsana New"/>
          <w:sz w:val="30"/>
          <w:szCs w:val="30"/>
          <w:cs/>
        </w:rPr>
        <w:t xml:space="preserve">สำนักงานใหญ่ของบริษัทตั้งอยู่เลขที่ </w:t>
      </w:r>
      <w:r w:rsidRPr="00B748E3">
        <w:rPr>
          <w:rFonts w:ascii="Angsana New" w:hAnsi="Angsana New"/>
          <w:sz w:val="30"/>
          <w:szCs w:val="30"/>
        </w:rPr>
        <w:t>723</w:t>
      </w:r>
      <w:r w:rsidRPr="00B748E3">
        <w:rPr>
          <w:rFonts w:ascii="Angsana New" w:hAnsi="Angsana New"/>
          <w:sz w:val="30"/>
          <w:szCs w:val="30"/>
          <w:cs/>
          <w:lang w:val="th-TH"/>
        </w:rPr>
        <w:t xml:space="preserve"> ถนนโชคชัย - เดชอุดม ตำบลนางรอง อำเภอนางรอง จังหวัดบุรีรัมย์</w:t>
      </w:r>
      <w:r w:rsidRPr="00B748E3">
        <w:rPr>
          <w:rFonts w:ascii="Angsana New" w:hAnsi="Angsana New"/>
          <w:sz w:val="30"/>
          <w:szCs w:val="30"/>
        </w:rPr>
        <w:t xml:space="preserve"> </w:t>
      </w:r>
    </w:p>
    <w:p w14:paraId="2BD629DC" w14:textId="77777777" w:rsidR="009534F9" w:rsidRPr="00B748E3" w:rsidRDefault="009534F9" w:rsidP="00B74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</w:rPr>
      </w:pPr>
    </w:p>
    <w:p w14:paraId="5210A766" w14:textId="77777777" w:rsidR="009534F9" w:rsidRPr="00B748E3" w:rsidRDefault="009534F9" w:rsidP="00B74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B748E3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บริษัทดำเนินธุรกิจหลักเกี่ยวกับการเลี้ยงไก่เนื้อในประเทศไทย มีฟาร์มที่ดำเนินงานแปดแห่งดังต่อไปนี้</w:t>
      </w:r>
    </w:p>
    <w:p w14:paraId="63F2E306" w14:textId="77777777" w:rsidR="009534F9" w:rsidRPr="00B748E3" w:rsidRDefault="009534F9" w:rsidP="00B74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</w:rPr>
      </w:pPr>
    </w:p>
    <w:tbl>
      <w:tblPr>
        <w:tblW w:w="9365" w:type="dxa"/>
        <w:tblInd w:w="108" w:type="dxa"/>
        <w:tblLook w:val="04A0" w:firstRow="1" w:lastRow="0" w:firstColumn="1" w:lastColumn="0" w:noHBand="0" w:noVBand="1"/>
      </w:tblPr>
      <w:tblGrid>
        <w:gridCol w:w="854"/>
        <w:gridCol w:w="280"/>
        <w:gridCol w:w="1985"/>
        <w:gridCol w:w="283"/>
        <w:gridCol w:w="5963"/>
      </w:tblGrid>
      <w:tr w:rsidR="009534F9" w:rsidRPr="00B748E3" w14:paraId="41F42F5E" w14:textId="77777777" w:rsidTr="00861B49">
        <w:tc>
          <w:tcPr>
            <w:tcW w:w="854" w:type="dxa"/>
            <w:tcBorders>
              <w:bottom w:val="single" w:sz="4" w:space="0" w:color="auto"/>
            </w:tcBorders>
          </w:tcPr>
          <w:p w14:paraId="77FC3764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48E3">
              <w:rPr>
                <w:rFonts w:ascii="Angsana New" w:hAnsi="Angsana New"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280" w:type="dxa"/>
          </w:tcPr>
          <w:p w14:paraId="21E5EBD8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C958255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ชื่อฟาร์ม</w:t>
            </w:r>
          </w:p>
        </w:tc>
        <w:tc>
          <w:tcPr>
            <w:tcW w:w="283" w:type="dxa"/>
          </w:tcPr>
          <w:p w14:paraId="5EB5A795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3" w:type="dxa"/>
            <w:tcBorders>
              <w:bottom w:val="single" w:sz="4" w:space="0" w:color="auto"/>
            </w:tcBorders>
          </w:tcPr>
          <w:p w14:paraId="79EADB83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748E3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ที่อยู่</w:t>
            </w:r>
          </w:p>
        </w:tc>
      </w:tr>
      <w:tr w:rsidR="009534F9" w:rsidRPr="00B748E3" w14:paraId="7F3D7922" w14:textId="77777777" w:rsidTr="00861B49">
        <w:tc>
          <w:tcPr>
            <w:tcW w:w="854" w:type="dxa"/>
          </w:tcPr>
          <w:p w14:paraId="4FCA0FE0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0" w:type="dxa"/>
          </w:tcPr>
          <w:p w14:paraId="15CFDF57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62B7D3B6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โคกสนวน</w:t>
            </w:r>
          </w:p>
        </w:tc>
        <w:tc>
          <w:tcPr>
            <w:tcW w:w="283" w:type="dxa"/>
          </w:tcPr>
          <w:p w14:paraId="4141D56B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3" w:type="dxa"/>
          </w:tcPr>
          <w:p w14:paraId="15A53DB8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748E3">
              <w:rPr>
                <w:rFonts w:ascii="Angsana New" w:hAnsi="Angsana New"/>
                <w:sz w:val="30"/>
                <w:szCs w:val="30"/>
              </w:rPr>
              <w:t xml:space="preserve">129 </w:t>
            </w:r>
            <w:r w:rsidRPr="00B748E3">
              <w:rPr>
                <w:rFonts w:ascii="Angsana New" w:hAnsi="Angsana New"/>
                <w:sz w:val="30"/>
                <w:szCs w:val="30"/>
                <w:cs/>
              </w:rPr>
              <w:t xml:space="preserve">หมู่ที่ </w:t>
            </w:r>
            <w:r w:rsidRPr="00B748E3">
              <w:rPr>
                <w:rFonts w:ascii="Angsana New" w:hAnsi="Angsana New"/>
                <w:sz w:val="30"/>
                <w:szCs w:val="30"/>
              </w:rPr>
              <w:t>3</w:t>
            </w:r>
            <w:r w:rsidRPr="00B748E3">
              <w:rPr>
                <w:rFonts w:ascii="Angsana New" w:hAnsi="Angsana New"/>
                <w:sz w:val="30"/>
                <w:szCs w:val="30"/>
                <w:cs/>
              </w:rPr>
              <w:t xml:space="preserve"> ตำบลโคกสนวน อำเภอชำนิ จังหวัดบุรีรัมย์</w:t>
            </w:r>
          </w:p>
        </w:tc>
      </w:tr>
      <w:tr w:rsidR="009534F9" w:rsidRPr="00B748E3" w14:paraId="366B030F" w14:textId="77777777" w:rsidTr="00861B49">
        <w:tc>
          <w:tcPr>
            <w:tcW w:w="854" w:type="dxa"/>
          </w:tcPr>
          <w:p w14:paraId="745CFD84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80" w:type="dxa"/>
          </w:tcPr>
          <w:p w14:paraId="2E76AE03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19FE62B6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หนองบอน</w:t>
            </w:r>
          </w:p>
        </w:tc>
        <w:tc>
          <w:tcPr>
            <w:tcW w:w="283" w:type="dxa"/>
          </w:tcPr>
          <w:p w14:paraId="4F1DADBE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3" w:type="dxa"/>
          </w:tcPr>
          <w:p w14:paraId="409F32C2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258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ตำบลบ้านยาง อำเภอลำปลายมาศ จังหวัดบุรีรัมย์</w:t>
            </w:r>
          </w:p>
        </w:tc>
      </w:tr>
      <w:tr w:rsidR="009534F9" w:rsidRPr="00B748E3" w14:paraId="12AFDE34" w14:textId="77777777" w:rsidTr="00861B49">
        <w:tc>
          <w:tcPr>
            <w:tcW w:w="854" w:type="dxa"/>
          </w:tcPr>
          <w:p w14:paraId="42613456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80" w:type="dxa"/>
          </w:tcPr>
          <w:p w14:paraId="26219193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70DA6F12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หนองถนน</w:t>
            </w:r>
          </w:p>
        </w:tc>
        <w:tc>
          <w:tcPr>
            <w:tcW w:w="283" w:type="dxa"/>
          </w:tcPr>
          <w:p w14:paraId="06E3E800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3" w:type="dxa"/>
          </w:tcPr>
          <w:p w14:paraId="7047EF2F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ตำบลหนองยายพิมพ์ อำเภอนางรอง จังหวัดบุรีรัมย์</w:t>
            </w:r>
          </w:p>
        </w:tc>
      </w:tr>
      <w:tr w:rsidR="009534F9" w:rsidRPr="00B748E3" w14:paraId="0ED292FD" w14:textId="77777777" w:rsidTr="00861B49">
        <w:tc>
          <w:tcPr>
            <w:tcW w:w="854" w:type="dxa"/>
          </w:tcPr>
          <w:p w14:paraId="7FEC3BBE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80" w:type="dxa"/>
          </w:tcPr>
          <w:p w14:paraId="24BCD379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7B098EB6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นรินทร์</w:t>
            </w:r>
          </w:p>
        </w:tc>
        <w:tc>
          <w:tcPr>
            <w:tcW w:w="283" w:type="dxa"/>
          </w:tcPr>
          <w:p w14:paraId="38B4E071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3" w:type="dxa"/>
          </w:tcPr>
          <w:p w14:paraId="0E132080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88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ตำบลตะโกตาพิ อำเภอประโคนชัย จังหวัดบุรีรัมย์</w:t>
            </w:r>
          </w:p>
        </w:tc>
      </w:tr>
      <w:tr w:rsidR="009534F9" w:rsidRPr="00B748E3" w14:paraId="0A453CCD" w14:textId="77777777" w:rsidTr="00861B49">
        <w:tc>
          <w:tcPr>
            <w:tcW w:w="854" w:type="dxa"/>
          </w:tcPr>
          <w:p w14:paraId="3F5DA823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0" w:type="dxa"/>
          </w:tcPr>
          <w:p w14:paraId="07081159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5B8E3382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ก้านเหลือง</w:t>
            </w:r>
          </w:p>
        </w:tc>
        <w:tc>
          <w:tcPr>
            <w:tcW w:w="283" w:type="dxa"/>
          </w:tcPr>
          <w:p w14:paraId="795AFA8F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3" w:type="dxa"/>
          </w:tcPr>
          <w:p w14:paraId="324B3537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146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ตำบลหนองยายพิมพ์ อำเภอนางรอง จังหวัดบุรีรัมย์</w:t>
            </w:r>
          </w:p>
        </w:tc>
      </w:tr>
      <w:tr w:rsidR="009534F9" w:rsidRPr="00B748E3" w14:paraId="318F7AEF" w14:textId="77777777" w:rsidTr="00861B49">
        <w:tc>
          <w:tcPr>
            <w:tcW w:w="854" w:type="dxa"/>
          </w:tcPr>
          <w:p w14:paraId="1D3A3255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0" w:type="dxa"/>
          </w:tcPr>
          <w:p w14:paraId="5CA9A0A6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7284DBDD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ศรีสุข</w:t>
            </w:r>
          </w:p>
        </w:tc>
        <w:tc>
          <w:tcPr>
            <w:tcW w:w="283" w:type="dxa"/>
          </w:tcPr>
          <w:p w14:paraId="6DF3AC23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3" w:type="dxa"/>
          </w:tcPr>
          <w:p w14:paraId="381FA87C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118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ตำบลตะโกตาพิ อำเภอประโคนชัย จังหวัดบุรีรัมย์</w:t>
            </w:r>
          </w:p>
        </w:tc>
      </w:tr>
      <w:tr w:rsidR="009534F9" w:rsidRPr="00B748E3" w14:paraId="31BD9CC1" w14:textId="77777777" w:rsidTr="00861B49">
        <w:tc>
          <w:tcPr>
            <w:tcW w:w="854" w:type="dxa"/>
          </w:tcPr>
          <w:p w14:paraId="686BED27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80" w:type="dxa"/>
          </w:tcPr>
          <w:p w14:paraId="0F75D234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360DD0FC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บ้านบาตร</w:t>
            </w:r>
          </w:p>
        </w:tc>
        <w:tc>
          <w:tcPr>
            <w:tcW w:w="283" w:type="dxa"/>
          </w:tcPr>
          <w:p w14:paraId="4B1720F3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3" w:type="dxa"/>
          </w:tcPr>
          <w:p w14:paraId="5157D61B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251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ตำบลตะโกตาพิ อำเภอประโคนชัย จังหวัดบุรีรัมย์</w:t>
            </w:r>
          </w:p>
        </w:tc>
      </w:tr>
      <w:tr w:rsidR="009534F9" w:rsidRPr="00B748E3" w14:paraId="2E1AB532" w14:textId="77777777" w:rsidTr="00861B49">
        <w:tc>
          <w:tcPr>
            <w:tcW w:w="854" w:type="dxa"/>
          </w:tcPr>
          <w:p w14:paraId="523374E0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80" w:type="dxa"/>
          </w:tcPr>
          <w:p w14:paraId="1B178A45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71204B2F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ละหานทราย</w:t>
            </w:r>
          </w:p>
        </w:tc>
        <w:tc>
          <w:tcPr>
            <w:tcW w:w="283" w:type="dxa"/>
          </w:tcPr>
          <w:p w14:paraId="7EF14D45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3" w:type="dxa"/>
          </w:tcPr>
          <w:p w14:paraId="0A2E525F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151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ตำบลละหานทราย อำเภอละหานทราย จังหวัดบุรีรัมย์</w:t>
            </w:r>
          </w:p>
        </w:tc>
      </w:tr>
    </w:tbl>
    <w:p w14:paraId="51A5F8DC" w14:textId="77777777" w:rsidR="009534F9" w:rsidRPr="00B748E3" w:rsidRDefault="009534F9" w:rsidP="00B74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748E484" w14:textId="77777777" w:rsidR="009534F9" w:rsidRPr="00B748E3" w:rsidRDefault="009534F9" w:rsidP="00B74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</w:rPr>
      </w:pPr>
      <w:r w:rsidRPr="00B748E3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Pr="00B748E3">
        <w:rPr>
          <w:rFonts w:ascii="Angsana New" w:hAnsi="Angsana New"/>
          <w:color w:val="000000"/>
          <w:sz w:val="30"/>
          <w:szCs w:val="30"/>
        </w:rPr>
        <w:t>31</w:t>
      </w:r>
      <w:r w:rsidRPr="00B748E3">
        <w:rPr>
          <w:rFonts w:ascii="Angsana New" w:hAnsi="Angsana New"/>
          <w:color w:val="000000"/>
          <w:sz w:val="30"/>
          <w:szCs w:val="30"/>
          <w:cs/>
        </w:rPr>
        <w:t xml:space="preserve"> มีนาคม</w:t>
      </w:r>
      <w:r w:rsidRPr="00B748E3">
        <w:rPr>
          <w:rFonts w:ascii="Angsana New" w:hAnsi="Angsana New"/>
          <w:color w:val="000000"/>
          <w:sz w:val="30"/>
          <w:szCs w:val="30"/>
        </w:rPr>
        <w:t xml:space="preserve"> 2568 </w:t>
      </w:r>
      <w:r w:rsidRPr="00B748E3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Pr="00B748E3">
        <w:rPr>
          <w:rFonts w:ascii="Angsana New" w:hAnsi="Angsana New"/>
          <w:color w:val="000000"/>
          <w:sz w:val="30"/>
          <w:szCs w:val="30"/>
        </w:rPr>
        <w:t xml:space="preserve">31 </w:t>
      </w:r>
      <w:r w:rsidRPr="00B748E3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Pr="00B748E3">
        <w:rPr>
          <w:rFonts w:ascii="Angsana New" w:hAnsi="Angsana New"/>
          <w:color w:val="000000"/>
          <w:sz w:val="30"/>
          <w:szCs w:val="30"/>
        </w:rPr>
        <w:t xml:space="preserve">2567 </w:t>
      </w:r>
      <w:r w:rsidRPr="00B748E3">
        <w:rPr>
          <w:rFonts w:ascii="Angsana New" w:hAnsi="Angsana New"/>
          <w:color w:val="000000"/>
          <w:sz w:val="30"/>
          <w:szCs w:val="30"/>
          <w:cs/>
        </w:rPr>
        <w:t xml:space="preserve">ผู้ถือหุ้นใหญ่ของบริษัทได้แก่บุคคลธรรมดาแปดท่านในครอบครัวจึงธนสมบูรณ์ซึ่งถือหุ้นรวมกันคิดเป็นสัดส่วนร้อยละ </w:t>
      </w:r>
      <w:r w:rsidRPr="00B748E3">
        <w:rPr>
          <w:rFonts w:ascii="Angsana New" w:hAnsi="Angsana New"/>
          <w:color w:val="000000"/>
          <w:sz w:val="30"/>
          <w:szCs w:val="30"/>
        </w:rPr>
        <w:t>74.79</w:t>
      </w:r>
      <w:r w:rsidRPr="00B748E3">
        <w:rPr>
          <w:rFonts w:ascii="Angsana New" w:hAnsi="Angsana New"/>
          <w:color w:val="000000"/>
          <w:sz w:val="30"/>
          <w:szCs w:val="30"/>
          <w:cs/>
        </w:rPr>
        <w:t xml:space="preserve"> โดยสามท่านจากแปดท่านเป็นกรรมการของบริษัท</w:t>
      </w:r>
    </w:p>
    <w:p w14:paraId="72737890" w14:textId="77777777" w:rsidR="00B748E3" w:rsidRPr="00B748E3" w:rsidRDefault="00B748E3" w:rsidP="00B74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</w:rPr>
      </w:pPr>
    </w:p>
    <w:p w14:paraId="52E519A2" w14:textId="77777777" w:rsidR="00B748E3" w:rsidRDefault="00B748E3" w:rsidP="00953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color w:val="000000"/>
          <w:sz w:val="30"/>
          <w:szCs w:val="30"/>
        </w:rPr>
      </w:pPr>
    </w:p>
    <w:p w14:paraId="3A15364A" w14:textId="77777777" w:rsidR="00B748E3" w:rsidRDefault="00B748E3" w:rsidP="00953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color w:val="000000"/>
          <w:sz w:val="30"/>
          <w:szCs w:val="30"/>
        </w:rPr>
      </w:pPr>
    </w:p>
    <w:p w14:paraId="5AD097F0" w14:textId="77777777" w:rsidR="00B748E3" w:rsidRDefault="00B748E3" w:rsidP="00953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color w:val="000000"/>
          <w:sz w:val="30"/>
          <w:szCs w:val="30"/>
        </w:rPr>
      </w:pPr>
    </w:p>
    <w:p w14:paraId="0F61B0FA" w14:textId="77777777" w:rsidR="00B748E3" w:rsidRDefault="00B748E3" w:rsidP="00953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color w:val="000000"/>
          <w:sz w:val="30"/>
          <w:szCs w:val="30"/>
        </w:rPr>
      </w:pPr>
    </w:p>
    <w:p w14:paraId="31CF11AE" w14:textId="77777777" w:rsidR="00B748E3" w:rsidRDefault="00B748E3" w:rsidP="00953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color w:val="000000"/>
          <w:sz w:val="30"/>
          <w:szCs w:val="30"/>
        </w:rPr>
      </w:pPr>
    </w:p>
    <w:p w14:paraId="6FE61627" w14:textId="77777777" w:rsidR="00B748E3" w:rsidRDefault="00B748E3" w:rsidP="00953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color w:val="000000"/>
          <w:sz w:val="30"/>
          <w:szCs w:val="30"/>
        </w:rPr>
      </w:pPr>
    </w:p>
    <w:p w14:paraId="68ECBD1E" w14:textId="77777777" w:rsidR="00B748E3" w:rsidRPr="001723CB" w:rsidRDefault="00B748E3" w:rsidP="00953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color w:val="000000"/>
          <w:sz w:val="30"/>
          <w:szCs w:val="30"/>
        </w:rPr>
      </w:pPr>
    </w:p>
    <w:p w14:paraId="5D2017EA" w14:textId="77777777" w:rsidR="00357101" w:rsidRPr="001723CB" w:rsidRDefault="00357101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1723CB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เกณฑ์การจัดทำข้อมูลทางการเงินระหว่างกาล</w:t>
      </w:r>
    </w:p>
    <w:p w14:paraId="33425B0D" w14:textId="77777777" w:rsidR="00357101" w:rsidRPr="001723CB" w:rsidRDefault="00357101" w:rsidP="00357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13ABE2E8" w14:textId="77777777" w:rsidR="00357101" w:rsidRPr="001723CB" w:rsidRDefault="00357101" w:rsidP="00357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1723CB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ข้อมูลทางการเงินระหว่างกาลนี้จัดทำขึ้นในรูปแบบย่อและตามมาตรฐานการบัญชีฉบับที่ </w:t>
      </w:r>
      <w:r w:rsidRPr="001723CB">
        <w:rPr>
          <w:rFonts w:ascii="Angsana New" w:hAnsi="Angsana New"/>
          <w:sz w:val="30"/>
          <w:szCs w:val="30"/>
        </w:rPr>
        <w:t>34</w:t>
      </w:r>
      <w:r w:rsidRPr="001723CB">
        <w:rPr>
          <w:rFonts w:ascii="Angsana New" w:hAnsi="Angsana New"/>
          <w:sz w:val="30"/>
          <w:szCs w:val="30"/>
          <w:cs/>
        </w:rPr>
        <w:t xml:space="preserve"> เรื่อง “</w:t>
      </w:r>
      <w:r w:rsidRPr="001723CB">
        <w:rPr>
          <w:rFonts w:ascii="Angsana New" w:eastAsia="Brush Script MT" w:hAnsi="Angsana New"/>
          <w:sz w:val="30"/>
          <w:szCs w:val="30"/>
          <w:cs/>
        </w:rPr>
        <w:t>การรายงานทางการเงินระหว่างกาล</w:t>
      </w:r>
      <w:r w:rsidRPr="001723CB">
        <w:rPr>
          <w:rFonts w:ascii="Angsana New" w:hAnsi="Angsana New"/>
          <w:sz w:val="30"/>
          <w:szCs w:val="30"/>
          <w:cs/>
        </w:rPr>
        <w:t>” รวมถึงการตีความและแนวปฏิบัติทางการบัญชีที่ประกาศใช้โดยสภาวิชาชีพบัญชี</w:t>
      </w:r>
      <w:r w:rsidRPr="001723CB">
        <w:rPr>
          <w:rFonts w:ascii="Angsana New" w:hAnsi="Angsana New"/>
          <w:sz w:val="30"/>
          <w:szCs w:val="30"/>
        </w:rPr>
        <w:t xml:space="preserve"> </w:t>
      </w:r>
      <w:r w:rsidRPr="001723CB">
        <w:rPr>
          <w:rFonts w:ascii="Angsana New" w:hAnsi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 และประกาศกรมพัฒนาธุรกิจการค้าที่เกี่ยวข้อง  </w:t>
      </w:r>
    </w:p>
    <w:p w14:paraId="442CA84F" w14:textId="77777777" w:rsidR="00357101" w:rsidRPr="001723CB" w:rsidRDefault="00357101" w:rsidP="00357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041CA3A" w14:textId="77777777" w:rsidR="00357101" w:rsidRPr="001723CB" w:rsidRDefault="00357101" w:rsidP="00D5696C">
      <w:pPr>
        <w:pStyle w:val="ReportHeading1"/>
        <w:framePr w:w="0" w:hRule="auto" w:hSpace="0" w:wrap="auto" w:vAnchor="margin" w:hAnchor="text" w:xAlign="left" w:yAlign="inline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723CB">
        <w:rPr>
          <w:rFonts w:ascii="Angsana New" w:hAnsi="Angsana New"/>
          <w:b w:val="0"/>
          <w:bCs w:val="0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</w:t>
      </w:r>
      <w:r w:rsidR="00C14740" w:rsidRPr="001723CB">
        <w:rPr>
          <w:rFonts w:ascii="Angsana New" w:hAnsi="Angsana New"/>
          <w:b w:val="0"/>
          <w:bCs w:val="0"/>
          <w:sz w:val="30"/>
          <w:szCs w:val="30"/>
          <w:cs/>
        </w:rPr>
        <w:t>สำหรับ</w:t>
      </w:r>
      <w:r w:rsidR="009D3C64" w:rsidRPr="001723CB">
        <w:rPr>
          <w:rFonts w:ascii="Angsana New" w:hAnsi="Angsana New"/>
          <w:b w:val="0"/>
          <w:bCs w:val="0"/>
          <w:sz w:val="30"/>
          <w:szCs w:val="30"/>
          <w:cs/>
        </w:rPr>
        <w:t xml:space="preserve">ปีสิ้นสุดวันที่ </w:t>
      </w:r>
      <w:r w:rsidR="00560C03" w:rsidRPr="001723CB">
        <w:rPr>
          <w:rFonts w:ascii="Angsana New" w:hAnsi="Angsana New"/>
          <w:b w:val="0"/>
          <w:bCs w:val="0"/>
          <w:sz w:val="30"/>
          <w:szCs w:val="30"/>
        </w:rPr>
        <w:t>31</w:t>
      </w:r>
      <w:r w:rsidR="009D3C64" w:rsidRPr="001723CB">
        <w:rPr>
          <w:rFonts w:ascii="Angsana New" w:hAnsi="Angsana New"/>
          <w:b w:val="0"/>
          <w:bCs w:val="0"/>
          <w:sz w:val="30"/>
          <w:szCs w:val="30"/>
          <w:cs/>
        </w:rPr>
        <w:t xml:space="preserve"> ธันวาคม </w:t>
      </w:r>
      <w:r w:rsidR="00560C03" w:rsidRPr="001723CB">
        <w:rPr>
          <w:rFonts w:ascii="Angsana New" w:hAnsi="Angsana New"/>
          <w:b w:val="0"/>
          <w:bCs w:val="0"/>
          <w:sz w:val="30"/>
          <w:szCs w:val="30"/>
        </w:rPr>
        <w:t>256</w:t>
      </w:r>
      <w:r w:rsidR="00ED3513" w:rsidRPr="001723CB">
        <w:rPr>
          <w:rFonts w:ascii="Angsana New" w:hAnsi="Angsana New"/>
          <w:b w:val="0"/>
          <w:bCs w:val="0"/>
          <w:sz w:val="30"/>
          <w:szCs w:val="30"/>
        </w:rPr>
        <w:t>7</w:t>
      </w:r>
      <w:r w:rsidR="00C14740" w:rsidRPr="001723C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1723CB">
        <w:rPr>
          <w:rFonts w:ascii="Angsana New" w:hAnsi="Angsana New"/>
          <w:b w:val="0"/>
          <w:bCs w:val="0"/>
          <w:sz w:val="30"/>
          <w:szCs w:val="30"/>
          <w:cs/>
        </w:rPr>
        <w:t>โดยเน้นการให้ข้อมูลที่เป็นปัจจุบันเกี่ยวกับกิจกรรม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</w:t>
      </w:r>
      <w:r w:rsidR="009D3C64" w:rsidRPr="001723CB">
        <w:rPr>
          <w:rFonts w:ascii="Angsana New" w:hAnsi="Angsana New"/>
          <w:b w:val="0"/>
          <w:bCs w:val="0"/>
          <w:sz w:val="30"/>
          <w:szCs w:val="30"/>
          <w:cs/>
        </w:rPr>
        <w:t>ปีสิ้นสุด</w:t>
      </w:r>
      <w:r w:rsidRPr="001723CB">
        <w:rPr>
          <w:rFonts w:ascii="Angsana New" w:hAnsi="Angsana New"/>
          <w:b w:val="0"/>
          <w:bCs w:val="0"/>
          <w:sz w:val="30"/>
          <w:szCs w:val="30"/>
          <w:cs/>
        </w:rPr>
        <w:t xml:space="preserve">วันที่ </w:t>
      </w:r>
      <w:r w:rsidRPr="001723CB">
        <w:rPr>
          <w:rFonts w:ascii="Angsana New" w:hAnsi="Angsana New"/>
          <w:b w:val="0"/>
          <w:bCs w:val="0"/>
          <w:sz w:val="30"/>
          <w:szCs w:val="30"/>
        </w:rPr>
        <w:t xml:space="preserve">31 </w:t>
      </w:r>
      <w:r w:rsidRPr="001723CB">
        <w:rPr>
          <w:rFonts w:ascii="Angsana New" w:hAnsi="Angsana New"/>
          <w:b w:val="0"/>
          <w:bCs w:val="0"/>
          <w:sz w:val="30"/>
          <w:szCs w:val="30"/>
          <w:cs/>
        </w:rPr>
        <w:t xml:space="preserve">ธันวาคม </w:t>
      </w:r>
      <w:r w:rsidRPr="001723CB">
        <w:rPr>
          <w:rFonts w:ascii="Angsana New" w:hAnsi="Angsana New"/>
          <w:b w:val="0"/>
          <w:bCs w:val="0"/>
          <w:sz w:val="30"/>
          <w:szCs w:val="30"/>
        </w:rPr>
        <w:t>256</w:t>
      </w:r>
      <w:r w:rsidR="00ED3513" w:rsidRPr="001723CB">
        <w:rPr>
          <w:rFonts w:ascii="Angsana New" w:hAnsi="Angsana New"/>
          <w:b w:val="0"/>
          <w:bCs w:val="0"/>
          <w:sz w:val="30"/>
          <w:szCs w:val="30"/>
        </w:rPr>
        <w:t>7</w:t>
      </w:r>
    </w:p>
    <w:p w14:paraId="76F7B948" w14:textId="77777777" w:rsidR="009D3C64" w:rsidRPr="001723CB" w:rsidRDefault="009D3C64" w:rsidP="00357101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88BF16D" w14:textId="77777777" w:rsidR="00F33979" w:rsidRPr="001723CB" w:rsidRDefault="00F33979" w:rsidP="00942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723CB">
        <w:rPr>
          <w:rFonts w:ascii="Angsana New" w:hAnsi="Angsana New"/>
          <w:sz w:val="30"/>
          <w:szCs w:val="30"/>
          <w:cs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4BB9A49C" w14:textId="77777777" w:rsidR="00F33979" w:rsidRPr="001723CB" w:rsidRDefault="00F33979" w:rsidP="00942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BECCF7D" w14:textId="77777777" w:rsidR="00942A9F" w:rsidRPr="001723CB" w:rsidRDefault="00942A9F" w:rsidP="00942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723CB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1723CB">
        <w:rPr>
          <w:rFonts w:ascii="Angsana New" w:hAnsi="Angsana New"/>
          <w:sz w:val="30"/>
          <w:szCs w:val="30"/>
        </w:rPr>
        <w:t xml:space="preserve">1 </w:t>
      </w:r>
      <w:r w:rsidRPr="001723CB">
        <w:rPr>
          <w:rFonts w:ascii="Angsana New" w:hAnsi="Angsana New"/>
          <w:sz w:val="30"/>
          <w:szCs w:val="30"/>
          <w:cs/>
        </w:rPr>
        <w:t xml:space="preserve">มกราคม </w:t>
      </w:r>
      <w:r w:rsidRPr="001723CB">
        <w:rPr>
          <w:rFonts w:ascii="Angsana New" w:hAnsi="Angsana New"/>
          <w:sz w:val="30"/>
          <w:szCs w:val="30"/>
        </w:rPr>
        <w:t>25</w:t>
      </w:r>
      <w:r w:rsidR="00560C03" w:rsidRPr="001723CB">
        <w:rPr>
          <w:rFonts w:ascii="Angsana New" w:hAnsi="Angsana New"/>
          <w:sz w:val="30"/>
          <w:szCs w:val="30"/>
        </w:rPr>
        <w:t>6</w:t>
      </w:r>
      <w:r w:rsidR="00ED3513" w:rsidRPr="001723CB">
        <w:rPr>
          <w:rFonts w:ascii="Angsana New" w:hAnsi="Angsana New"/>
          <w:sz w:val="30"/>
          <w:szCs w:val="30"/>
        </w:rPr>
        <w:t>8</w:t>
      </w:r>
      <w:r w:rsidRPr="001723CB">
        <w:rPr>
          <w:rFonts w:ascii="Angsana New" w:hAnsi="Angsana New"/>
          <w:sz w:val="30"/>
          <w:szCs w:val="30"/>
          <w:cs/>
        </w:rPr>
        <w:t xml:space="preserve"> บริษัทได้นำมาตรฐาน</w:t>
      </w:r>
      <w:r w:rsidR="00FC1D84" w:rsidRPr="001723CB">
        <w:rPr>
          <w:rFonts w:ascii="Angsana New" w:hAnsi="Angsana New"/>
          <w:sz w:val="30"/>
          <w:szCs w:val="30"/>
          <w:cs/>
        </w:rPr>
        <w:t>การบัญชีและมาตรฐาน</w:t>
      </w:r>
      <w:r w:rsidRPr="001723CB">
        <w:rPr>
          <w:rFonts w:ascii="Angsana New" w:hAnsi="Angsana New"/>
          <w:sz w:val="30"/>
          <w:szCs w:val="30"/>
          <w:cs/>
        </w:rPr>
        <w:t>การรายงานทางการเงิ</w:t>
      </w:r>
      <w:r w:rsidR="002E36AA" w:rsidRPr="001723CB">
        <w:rPr>
          <w:rFonts w:ascii="Angsana New" w:hAnsi="Angsana New"/>
          <w:sz w:val="30"/>
          <w:szCs w:val="30"/>
          <w:cs/>
        </w:rPr>
        <w:t>นฉบับปรับปรุงโดยสภาวิชาชีพบัญชี</w:t>
      </w:r>
      <w:r w:rsidRPr="001723CB">
        <w:rPr>
          <w:rFonts w:ascii="Angsana New" w:hAnsi="Angsana New"/>
          <w:sz w:val="30"/>
          <w:szCs w:val="30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Pr="001723CB">
        <w:rPr>
          <w:rFonts w:ascii="Angsana New" w:hAnsi="Angsana New"/>
          <w:sz w:val="30"/>
          <w:szCs w:val="30"/>
        </w:rPr>
        <w:t>1</w:t>
      </w:r>
      <w:r w:rsidRPr="001723CB">
        <w:rPr>
          <w:rFonts w:ascii="Angsana New" w:hAnsi="Angsana New"/>
          <w:sz w:val="30"/>
          <w:szCs w:val="30"/>
          <w:cs/>
        </w:rPr>
        <w:t xml:space="preserve"> มกราคม </w:t>
      </w:r>
      <w:r w:rsidR="001D03DF" w:rsidRPr="001723CB">
        <w:rPr>
          <w:rFonts w:ascii="Angsana New" w:hAnsi="Angsana New"/>
          <w:sz w:val="30"/>
          <w:szCs w:val="30"/>
        </w:rPr>
        <w:t>256</w:t>
      </w:r>
      <w:r w:rsidR="00ED3513" w:rsidRPr="001723CB">
        <w:rPr>
          <w:rFonts w:ascii="Angsana New" w:hAnsi="Angsana New"/>
          <w:sz w:val="30"/>
          <w:szCs w:val="30"/>
        </w:rPr>
        <w:t>8</w:t>
      </w:r>
      <w:r w:rsidRPr="001723CB">
        <w:rPr>
          <w:rFonts w:ascii="Angsana New" w:hAnsi="Angsana New"/>
          <w:sz w:val="30"/>
          <w:szCs w:val="30"/>
          <w:cs/>
        </w:rPr>
        <w:t xml:space="preserve"> มาถือปฏิบัติ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14:paraId="36E0A795" w14:textId="77777777" w:rsidR="00357101" w:rsidRPr="001723CB" w:rsidRDefault="00357101" w:rsidP="00357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389C94E" w14:textId="77777777" w:rsidR="009D3C64" w:rsidRPr="001723CB" w:rsidRDefault="009D3C64" w:rsidP="009D3C64">
      <w:pPr>
        <w:pStyle w:val="NoSpacing"/>
        <w:rPr>
          <w:rFonts w:ascii="Angsana New" w:hAnsi="Angsana New"/>
          <w:i/>
          <w:iCs/>
          <w:szCs w:val="30"/>
        </w:rPr>
      </w:pPr>
      <w:r w:rsidRPr="001723CB">
        <w:rPr>
          <w:rFonts w:ascii="Angsana New" w:hAnsi="Angsana New"/>
          <w:i/>
          <w:iCs/>
          <w:szCs w:val="30"/>
          <w:cs/>
        </w:rPr>
        <w:t>สรุปนโยบายการบัญชีที่</w:t>
      </w:r>
      <w:r w:rsidR="00FC1D84" w:rsidRPr="001723CB">
        <w:rPr>
          <w:rFonts w:ascii="Angsana New" w:hAnsi="Angsana New"/>
          <w:i/>
          <w:iCs/>
          <w:szCs w:val="30"/>
          <w:cs/>
        </w:rPr>
        <w:t>มีสาระ</w:t>
      </w:r>
      <w:r w:rsidRPr="001723CB">
        <w:rPr>
          <w:rFonts w:ascii="Angsana New" w:hAnsi="Angsana New"/>
          <w:i/>
          <w:iCs/>
          <w:szCs w:val="30"/>
          <w:cs/>
        </w:rPr>
        <w:t>สำคัญ</w:t>
      </w:r>
    </w:p>
    <w:p w14:paraId="37FCAECC" w14:textId="77777777" w:rsidR="009D3C64" w:rsidRPr="001723CB" w:rsidRDefault="009D3C64" w:rsidP="009D3C64">
      <w:pPr>
        <w:pStyle w:val="NoSpacing"/>
        <w:rPr>
          <w:rFonts w:ascii="Angsana New" w:hAnsi="Angsana New"/>
          <w:szCs w:val="30"/>
        </w:rPr>
      </w:pPr>
    </w:p>
    <w:p w14:paraId="73CA8C71" w14:textId="77777777" w:rsidR="00560C03" w:rsidRPr="001723CB" w:rsidRDefault="00560C03" w:rsidP="00560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1723CB">
        <w:rPr>
          <w:rFonts w:ascii="Angsana New" w:hAnsi="Angsana New"/>
          <w:sz w:val="30"/>
          <w:szCs w:val="30"/>
          <w:cs/>
        </w:rPr>
        <w:t>บริษัทได้ใช้นโยบายการบัญชีที่</w:t>
      </w:r>
      <w:r w:rsidR="00467B16">
        <w:rPr>
          <w:rFonts w:ascii="Angsana New" w:hAnsi="Angsana New" w:hint="cs"/>
          <w:sz w:val="30"/>
          <w:szCs w:val="30"/>
          <w:cs/>
        </w:rPr>
        <w:t>มี</w:t>
      </w:r>
      <w:r w:rsidR="00467B16" w:rsidRPr="00467B16">
        <w:rPr>
          <w:rFonts w:ascii="Angsana New" w:hAnsi="Angsana New"/>
          <w:sz w:val="30"/>
          <w:szCs w:val="30"/>
          <w:cs/>
        </w:rPr>
        <w:t>สาระสำคัญ</w:t>
      </w:r>
      <w:r w:rsidRPr="001723CB">
        <w:rPr>
          <w:rFonts w:ascii="Angsana New" w:hAnsi="Angsana New"/>
          <w:sz w:val="30"/>
          <w:szCs w:val="30"/>
          <w:cs/>
        </w:rPr>
        <w:t xml:space="preserve">และวิธีการคำนวณต่างๆ ในการจัดทำข้อมูลทางการเงินระหว่างกาลสำหรับงวดสามเดือนสิ้นสุดวันที่ </w:t>
      </w:r>
      <w:r w:rsidR="008019DE" w:rsidRPr="001723CB">
        <w:rPr>
          <w:rFonts w:ascii="Angsana New" w:hAnsi="Angsana New"/>
          <w:sz w:val="30"/>
          <w:szCs w:val="30"/>
        </w:rPr>
        <w:t xml:space="preserve">31 </w:t>
      </w:r>
      <w:r w:rsidR="008019DE" w:rsidRPr="001723CB">
        <w:rPr>
          <w:rFonts w:ascii="Angsana New" w:hAnsi="Angsana New"/>
          <w:sz w:val="30"/>
          <w:szCs w:val="30"/>
          <w:cs/>
        </w:rPr>
        <w:t xml:space="preserve">มีนาคม </w:t>
      </w:r>
      <w:r w:rsidR="008019DE" w:rsidRPr="001723CB">
        <w:rPr>
          <w:rFonts w:ascii="Angsana New" w:hAnsi="Angsana New"/>
          <w:sz w:val="30"/>
          <w:szCs w:val="30"/>
        </w:rPr>
        <w:t>256</w:t>
      </w:r>
      <w:r w:rsidR="009C083F" w:rsidRPr="001723CB">
        <w:rPr>
          <w:rFonts w:ascii="Angsana New" w:hAnsi="Angsana New"/>
          <w:sz w:val="30"/>
          <w:szCs w:val="30"/>
        </w:rPr>
        <w:t>8</w:t>
      </w:r>
      <w:r w:rsidR="008019DE" w:rsidRPr="001723CB">
        <w:rPr>
          <w:rFonts w:ascii="Angsana New" w:hAnsi="Angsana New"/>
          <w:sz w:val="30"/>
          <w:szCs w:val="30"/>
        </w:rPr>
        <w:t xml:space="preserve"> </w:t>
      </w:r>
      <w:r w:rsidR="008019DE" w:rsidRPr="001723CB">
        <w:rPr>
          <w:rFonts w:ascii="Angsana New" w:hAnsi="Angsana New"/>
          <w:sz w:val="30"/>
          <w:szCs w:val="30"/>
          <w:cs/>
        </w:rPr>
        <w:t xml:space="preserve">และ </w:t>
      </w:r>
      <w:r w:rsidR="008019DE" w:rsidRPr="001723CB">
        <w:rPr>
          <w:rFonts w:ascii="Angsana New" w:hAnsi="Angsana New"/>
          <w:sz w:val="30"/>
          <w:szCs w:val="30"/>
        </w:rPr>
        <w:t>256</w:t>
      </w:r>
      <w:r w:rsidR="009C083F" w:rsidRPr="001723CB">
        <w:rPr>
          <w:rFonts w:ascii="Angsana New" w:hAnsi="Angsana New"/>
          <w:sz w:val="30"/>
          <w:szCs w:val="30"/>
        </w:rPr>
        <w:t>7</w:t>
      </w:r>
      <w:r w:rsidRPr="001723CB">
        <w:rPr>
          <w:rFonts w:ascii="Angsana New" w:hAnsi="Angsana New"/>
          <w:sz w:val="30"/>
          <w:szCs w:val="30"/>
        </w:rPr>
        <w:t xml:space="preserve"> </w:t>
      </w:r>
      <w:r w:rsidRPr="001723CB">
        <w:rPr>
          <w:rFonts w:ascii="Angsana New" w:hAnsi="Angsana New"/>
          <w:sz w:val="30"/>
          <w:szCs w:val="30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Pr="001723CB">
        <w:rPr>
          <w:rFonts w:ascii="Angsana New" w:hAnsi="Angsana New"/>
          <w:sz w:val="30"/>
          <w:szCs w:val="30"/>
        </w:rPr>
        <w:t xml:space="preserve">31 </w:t>
      </w:r>
      <w:r w:rsidRPr="001723C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723CB">
        <w:rPr>
          <w:rFonts w:ascii="Angsana New" w:hAnsi="Angsana New"/>
          <w:sz w:val="30"/>
          <w:szCs w:val="30"/>
        </w:rPr>
        <w:t>256</w:t>
      </w:r>
      <w:r w:rsidR="009C083F" w:rsidRPr="001723CB">
        <w:rPr>
          <w:rFonts w:ascii="Angsana New" w:hAnsi="Angsana New"/>
          <w:sz w:val="30"/>
          <w:szCs w:val="30"/>
        </w:rPr>
        <w:t>7</w:t>
      </w:r>
    </w:p>
    <w:p w14:paraId="3C7ABE11" w14:textId="77777777" w:rsidR="00942A9F" w:rsidRPr="001723CB" w:rsidRDefault="00942A9F" w:rsidP="009D3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BDA651F" w14:textId="77777777" w:rsidR="00861B49" w:rsidRPr="001723CB" w:rsidRDefault="00861B49" w:rsidP="009D3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14663307" w14:textId="77777777" w:rsidR="00861B49" w:rsidRPr="001723CB" w:rsidRDefault="00861B49" w:rsidP="009D3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FC04213" w14:textId="77777777" w:rsidR="00861B49" w:rsidRPr="001723CB" w:rsidRDefault="00861B49" w:rsidP="009D3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DB3A505" w14:textId="77777777" w:rsidR="00861B49" w:rsidRPr="001723CB" w:rsidRDefault="00861B49" w:rsidP="009D3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FCEB403" w14:textId="77777777" w:rsidR="00861B49" w:rsidRPr="001723CB" w:rsidRDefault="00861B49" w:rsidP="009D3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7DCD963" w14:textId="77777777" w:rsidR="00861B49" w:rsidRPr="001723CB" w:rsidRDefault="00861B49" w:rsidP="009D3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1E8CA660" w14:textId="77777777" w:rsidR="00357101" w:rsidRPr="001723CB" w:rsidRDefault="00FC1D84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1723CB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รายการบัญชีและยอดคงเหลือกับบุคคลหรือกิจการที่เกี่ยวข้องกัน</w:t>
      </w:r>
    </w:p>
    <w:p w14:paraId="14D76A93" w14:textId="77777777" w:rsidR="00357101" w:rsidRPr="001723CB" w:rsidRDefault="00357101" w:rsidP="00357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272037A3" w14:textId="77777777" w:rsidR="00357101" w:rsidRPr="001723CB" w:rsidRDefault="00357101" w:rsidP="00357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1723CB">
        <w:rPr>
          <w:rFonts w:ascii="Angsana New" w:hAnsi="Angsana New"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บุคคลหรือกิจการที่อยู่ภายใต้การควบคุมของบริษัท 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 </w:t>
      </w:r>
    </w:p>
    <w:p w14:paraId="1A031E77" w14:textId="77777777" w:rsidR="00861B49" w:rsidRPr="001723CB" w:rsidRDefault="00861B49" w:rsidP="00357101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4B48231" w14:textId="77777777" w:rsidR="00357101" w:rsidRPr="001723CB" w:rsidRDefault="00560C03" w:rsidP="00357101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723CB">
        <w:rPr>
          <w:rFonts w:ascii="Angsana New" w:hAnsi="Angsana New"/>
          <w:sz w:val="30"/>
          <w:szCs w:val="30"/>
          <w:cs/>
        </w:rPr>
        <w:t xml:space="preserve">รายการบัญชีกับบุคคลและกิจการที่เกี่ยวข้องกันที่มีสาระสำคัญที่เกิดขึ้นสำหรับงวดสามเดือนสิ้นสุดวันที่ </w:t>
      </w:r>
      <w:r w:rsidR="008019DE" w:rsidRPr="001723CB">
        <w:rPr>
          <w:rFonts w:ascii="Angsana New" w:hAnsi="Angsana New"/>
          <w:sz w:val="30"/>
          <w:szCs w:val="30"/>
        </w:rPr>
        <w:t xml:space="preserve">31 </w:t>
      </w:r>
      <w:r w:rsidR="008019DE" w:rsidRPr="001723CB">
        <w:rPr>
          <w:rFonts w:ascii="Angsana New" w:hAnsi="Angsana New"/>
          <w:sz w:val="30"/>
          <w:szCs w:val="30"/>
          <w:cs/>
        </w:rPr>
        <w:t xml:space="preserve">มีนาคม </w:t>
      </w:r>
      <w:r w:rsidR="008019DE" w:rsidRPr="001723CB">
        <w:rPr>
          <w:rFonts w:ascii="Angsana New" w:hAnsi="Angsana New"/>
          <w:sz w:val="30"/>
          <w:szCs w:val="30"/>
        </w:rPr>
        <w:t>256</w:t>
      </w:r>
      <w:r w:rsidR="00861B49" w:rsidRPr="001723CB">
        <w:rPr>
          <w:rFonts w:ascii="Angsana New" w:hAnsi="Angsana New"/>
          <w:sz w:val="30"/>
          <w:szCs w:val="30"/>
        </w:rPr>
        <w:t>8</w:t>
      </w:r>
      <w:r w:rsidR="008019DE" w:rsidRPr="001723CB">
        <w:rPr>
          <w:rFonts w:ascii="Angsana New" w:hAnsi="Angsana New"/>
          <w:sz w:val="30"/>
          <w:szCs w:val="30"/>
        </w:rPr>
        <w:t xml:space="preserve"> </w:t>
      </w:r>
      <w:r w:rsidR="008019DE" w:rsidRPr="001723CB">
        <w:rPr>
          <w:rFonts w:ascii="Angsana New" w:hAnsi="Angsana New"/>
          <w:sz w:val="30"/>
          <w:szCs w:val="30"/>
          <w:cs/>
        </w:rPr>
        <w:t xml:space="preserve">และ </w:t>
      </w:r>
      <w:r w:rsidR="008019DE" w:rsidRPr="001723CB">
        <w:rPr>
          <w:rFonts w:ascii="Angsana New" w:hAnsi="Angsana New"/>
          <w:sz w:val="30"/>
          <w:szCs w:val="30"/>
        </w:rPr>
        <w:t>256</w:t>
      </w:r>
      <w:r w:rsidR="00861B49" w:rsidRPr="001723CB">
        <w:rPr>
          <w:rFonts w:ascii="Angsana New" w:hAnsi="Angsana New"/>
          <w:sz w:val="30"/>
          <w:szCs w:val="30"/>
        </w:rPr>
        <w:t>7</w:t>
      </w:r>
      <w:r w:rsidRPr="001723C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1BF345CE" w14:textId="77777777" w:rsidR="008019DE" w:rsidRPr="001723CB" w:rsidRDefault="008019DE" w:rsidP="008019D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5791"/>
        <w:gridCol w:w="1701"/>
        <w:gridCol w:w="284"/>
        <w:gridCol w:w="1701"/>
      </w:tblGrid>
      <w:tr w:rsidR="008019DE" w:rsidRPr="001723CB" w14:paraId="74A83F67" w14:textId="77777777" w:rsidTr="001162ED">
        <w:tc>
          <w:tcPr>
            <w:tcW w:w="5791" w:type="dxa"/>
          </w:tcPr>
          <w:p w14:paraId="5EC9A58F" w14:textId="77777777" w:rsidR="008019DE" w:rsidRPr="001723CB" w:rsidRDefault="008019DE" w:rsidP="00E31300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78E141DA" w14:textId="77777777" w:rsidR="008019DE" w:rsidRPr="001723CB" w:rsidRDefault="008019DE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861B49" w:rsidRPr="001723CB" w14:paraId="15ECF813" w14:textId="77777777" w:rsidTr="001162ED">
        <w:tc>
          <w:tcPr>
            <w:tcW w:w="5791" w:type="dxa"/>
          </w:tcPr>
          <w:p w14:paraId="75955251" w14:textId="77777777" w:rsidR="00861B49" w:rsidRPr="001723CB" w:rsidRDefault="00861B49" w:rsidP="00861B49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C83F006" w14:textId="77777777" w:rsidR="00861B49" w:rsidRPr="001723CB" w:rsidRDefault="00861B49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6C9C0718" w14:textId="77777777" w:rsidR="00861B49" w:rsidRPr="001723CB" w:rsidRDefault="00861B49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8C919BB" w14:textId="77777777" w:rsidR="00861B49" w:rsidRPr="001723CB" w:rsidRDefault="00861B49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8019DE" w:rsidRPr="001723CB" w14:paraId="43A37845" w14:textId="77777777" w:rsidTr="001162ED">
        <w:tc>
          <w:tcPr>
            <w:tcW w:w="5791" w:type="dxa"/>
          </w:tcPr>
          <w:p w14:paraId="3EF59BE9" w14:textId="77777777" w:rsidR="008019DE" w:rsidRPr="001723CB" w:rsidRDefault="00861B49" w:rsidP="00E31300">
            <w:pPr>
              <w:ind w:left="165" w:hanging="16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F6B1D85" w14:textId="77777777" w:rsidR="008019DE" w:rsidRPr="001723CB" w:rsidRDefault="008019DE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B587C63" w14:textId="77777777" w:rsidR="008019DE" w:rsidRPr="001723CB" w:rsidRDefault="008019DE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CA8D296" w14:textId="77777777" w:rsidR="008019DE" w:rsidRPr="001723CB" w:rsidRDefault="008019DE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1B49" w:rsidRPr="001723CB" w14:paraId="1A3B9B1E" w14:textId="77777777" w:rsidTr="000B7068">
        <w:tc>
          <w:tcPr>
            <w:tcW w:w="5791" w:type="dxa"/>
          </w:tcPr>
          <w:p w14:paraId="7149B63F" w14:textId="77777777" w:rsidR="00861B49" w:rsidRPr="001723CB" w:rsidRDefault="00861B49" w:rsidP="00861B49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  <w:cs/>
              </w:rPr>
              <w:t>ค่าน้ำมันเชื้อเพลิง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33E17E28" w14:textId="77777777" w:rsidR="00861B49" w:rsidRPr="001723CB" w:rsidRDefault="002F6C28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0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284" w:type="dxa"/>
          </w:tcPr>
          <w:p w14:paraId="6CB19454" w14:textId="77777777" w:rsidR="00861B49" w:rsidRPr="001723CB" w:rsidRDefault="00861B49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73944583" w14:textId="77777777" w:rsidR="00861B49" w:rsidRPr="001723CB" w:rsidRDefault="00861B49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23CB">
              <w:rPr>
                <w:rFonts w:ascii="Angsana New" w:hAnsi="Angsana New"/>
                <w:sz w:val="30"/>
                <w:szCs w:val="30"/>
              </w:rPr>
              <w:t>93</w:t>
            </w:r>
          </w:p>
        </w:tc>
      </w:tr>
      <w:tr w:rsidR="000B7068" w:rsidRPr="001723CB" w14:paraId="13DAA3A8" w14:textId="77777777" w:rsidTr="000B7068">
        <w:tc>
          <w:tcPr>
            <w:tcW w:w="5791" w:type="dxa"/>
          </w:tcPr>
          <w:p w14:paraId="7BBA905B" w14:textId="77777777" w:rsidR="000B7068" w:rsidRPr="001723CB" w:rsidRDefault="000B7068" w:rsidP="000B70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14:paraId="3F40F7AF" w14:textId="77777777" w:rsidR="000B7068" w:rsidRPr="001723CB" w:rsidRDefault="000B7068" w:rsidP="000B70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207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284" w:type="dxa"/>
          </w:tcPr>
          <w:p w14:paraId="3A6ABB88" w14:textId="77777777" w:rsidR="000B7068" w:rsidRPr="001723CB" w:rsidRDefault="000B7068" w:rsidP="000B70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14:paraId="2BA92AC5" w14:textId="77777777" w:rsidR="000B7068" w:rsidRPr="000B7068" w:rsidRDefault="000B7068" w:rsidP="000B70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5" w:firstLine="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06978" w:rsidRPr="001723CB" w14:paraId="65F7997A" w14:textId="77777777" w:rsidTr="000B7068">
        <w:tc>
          <w:tcPr>
            <w:tcW w:w="5791" w:type="dxa"/>
          </w:tcPr>
          <w:p w14:paraId="45C52093" w14:textId="77777777" w:rsidR="00406978" w:rsidRPr="001723CB" w:rsidRDefault="00406978" w:rsidP="004069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367F7840" w14:textId="77777777" w:rsidR="00406978" w:rsidRPr="001723CB" w:rsidRDefault="00406978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20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33508B7" w14:textId="77777777" w:rsidR="00406978" w:rsidRPr="001723CB" w:rsidRDefault="00406978" w:rsidP="004069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349C29AD" w14:textId="77777777" w:rsidR="00406978" w:rsidRPr="001723CB" w:rsidRDefault="00406978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06978" w:rsidRPr="001723CB" w14:paraId="4E49A4AD" w14:textId="77777777" w:rsidTr="002F6C28">
        <w:tc>
          <w:tcPr>
            <w:tcW w:w="5791" w:type="dxa"/>
          </w:tcPr>
          <w:p w14:paraId="66C7D009" w14:textId="77777777" w:rsidR="00406978" w:rsidRPr="001723CB" w:rsidRDefault="00406978" w:rsidP="004069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</w:tcPr>
          <w:p w14:paraId="1A84C6A2" w14:textId="77777777" w:rsidR="00406978" w:rsidRPr="001723CB" w:rsidRDefault="00406978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20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2C4F4C3" w14:textId="77777777" w:rsidR="00406978" w:rsidRPr="001723CB" w:rsidRDefault="00406978" w:rsidP="004069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8EEDAB9" w14:textId="77777777" w:rsidR="00406978" w:rsidRPr="001723CB" w:rsidRDefault="00406978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61B49" w:rsidRPr="001723CB" w14:paraId="403C934B" w14:textId="77777777" w:rsidTr="002F6C28">
        <w:tc>
          <w:tcPr>
            <w:tcW w:w="5791" w:type="dxa"/>
          </w:tcPr>
          <w:p w14:paraId="7A3F66E6" w14:textId="77777777" w:rsidR="00861B49" w:rsidRPr="001723CB" w:rsidRDefault="00861B49" w:rsidP="00861B49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6D5B6E87" w14:textId="77777777" w:rsidR="00861B49" w:rsidRPr="001723CB" w:rsidRDefault="000B7068" w:rsidP="000B70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5" w:firstLine="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67AC1D50" w14:textId="77777777" w:rsidR="00861B49" w:rsidRPr="001723CB" w:rsidRDefault="00861B49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50ED7209" w14:textId="77777777" w:rsidR="00861B49" w:rsidRPr="001723CB" w:rsidRDefault="00861B49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861B49" w:rsidRPr="001723CB" w14:paraId="0E1A8EF8" w14:textId="77777777" w:rsidTr="001162ED">
        <w:tc>
          <w:tcPr>
            <w:tcW w:w="5791" w:type="dxa"/>
          </w:tcPr>
          <w:p w14:paraId="6EEB7DC8" w14:textId="77777777" w:rsidR="00861B49" w:rsidRPr="001723CB" w:rsidRDefault="00861B49" w:rsidP="00861B49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  <w:r w:rsidRPr="001723CB">
              <w:rPr>
                <w:rFonts w:ascii="Angsana New" w:hAnsi="Angsana New"/>
                <w:b/>
                <w:sz w:val="30"/>
                <w:szCs w:val="30"/>
              </w:rPr>
              <w:t>(</w:t>
            </w:r>
            <w:r w:rsidRPr="001723CB">
              <w:rPr>
                <w:rFonts w:ascii="Angsana New" w:hAnsi="Angsana New"/>
                <w:b/>
                <w:sz w:val="30"/>
                <w:szCs w:val="30"/>
                <w:cs/>
              </w:rPr>
              <w:t>ค่าเช่า</w:t>
            </w:r>
            <w:r w:rsidRPr="001723CB">
              <w:rPr>
                <w:rFonts w:ascii="Angsana New" w:hAnsi="Angsana New"/>
                <w:b/>
                <w:sz w:val="30"/>
                <w:szCs w:val="30"/>
              </w:rPr>
              <w:t>)</w:t>
            </w:r>
            <w:r w:rsidRPr="001723C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5B45642E" w14:textId="77777777" w:rsidR="00861B49" w:rsidRPr="001723CB" w:rsidRDefault="002F6C28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0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84" w:type="dxa"/>
          </w:tcPr>
          <w:p w14:paraId="102122BD" w14:textId="77777777" w:rsidR="00861B49" w:rsidRPr="001723CB" w:rsidRDefault="00861B49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623E60F5" w14:textId="77777777" w:rsidR="00861B49" w:rsidRPr="001723CB" w:rsidRDefault="00861B49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723CB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861B49" w:rsidRPr="001723CB" w14:paraId="121A28DE" w14:textId="77777777" w:rsidTr="001162ED">
        <w:tc>
          <w:tcPr>
            <w:tcW w:w="5791" w:type="dxa"/>
          </w:tcPr>
          <w:p w14:paraId="2BEB6C27" w14:textId="77777777" w:rsidR="00861B49" w:rsidRPr="001723CB" w:rsidRDefault="00861B49" w:rsidP="00861B49">
            <w:pPr>
              <w:ind w:left="165" w:hanging="165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b/>
                <w:sz w:val="30"/>
                <w:szCs w:val="30"/>
                <w:cs/>
              </w:rPr>
              <w:t>ดอกเบี้ยจ่าย - หนี้สินตามสัญญาเช่า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01A0E685" w14:textId="77777777" w:rsidR="00861B49" w:rsidRPr="001723CB" w:rsidRDefault="002F6C28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0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84" w:type="dxa"/>
          </w:tcPr>
          <w:p w14:paraId="14B82155" w14:textId="77777777" w:rsidR="00861B49" w:rsidRPr="001723CB" w:rsidRDefault="00861B49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76E38960" w14:textId="77777777" w:rsidR="00861B49" w:rsidRPr="001723CB" w:rsidRDefault="00861B49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23CB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406978" w:rsidRPr="001723CB" w14:paraId="221BE9B9" w14:textId="77777777" w:rsidTr="001162ED">
        <w:tc>
          <w:tcPr>
            <w:tcW w:w="5791" w:type="dxa"/>
          </w:tcPr>
          <w:p w14:paraId="109E879F" w14:textId="77777777" w:rsidR="00406978" w:rsidRPr="001723CB" w:rsidRDefault="00406978" w:rsidP="00406978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CC5905E" w14:textId="77777777" w:rsidR="00406978" w:rsidRPr="001723CB" w:rsidRDefault="00406978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20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32402311" w14:textId="77777777" w:rsidR="00406978" w:rsidRPr="001723CB" w:rsidRDefault="00406978" w:rsidP="004069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618E1080" w14:textId="77777777" w:rsidR="00406978" w:rsidRPr="001723CB" w:rsidRDefault="00406978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06978" w:rsidRPr="001723CB" w14:paraId="22D1C3D8" w14:textId="77777777" w:rsidTr="001162ED">
        <w:tc>
          <w:tcPr>
            <w:tcW w:w="5791" w:type="dxa"/>
          </w:tcPr>
          <w:p w14:paraId="23E23547" w14:textId="77777777" w:rsidR="00406978" w:rsidRPr="001723CB" w:rsidRDefault="00406978" w:rsidP="0040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701" w:type="dxa"/>
          </w:tcPr>
          <w:p w14:paraId="38229AD1" w14:textId="77777777" w:rsidR="00406978" w:rsidRPr="001723CB" w:rsidRDefault="00406978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20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29A1C58" w14:textId="77777777" w:rsidR="00406978" w:rsidRPr="001723CB" w:rsidRDefault="00406978" w:rsidP="004069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0D3E1C56" w14:textId="77777777" w:rsidR="00406978" w:rsidRPr="001723CB" w:rsidRDefault="00406978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61B49" w:rsidRPr="001723CB" w14:paraId="739A44F1" w14:textId="77777777" w:rsidTr="001162ED">
        <w:tc>
          <w:tcPr>
            <w:tcW w:w="5791" w:type="dxa"/>
          </w:tcPr>
          <w:p w14:paraId="6452FC93" w14:textId="77777777" w:rsidR="00861B49" w:rsidRPr="001723CB" w:rsidRDefault="00861B49" w:rsidP="00861B49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40" w:right="-108" w:hanging="140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01" w:type="dxa"/>
          </w:tcPr>
          <w:p w14:paraId="5EB07BB3" w14:textId="77777777" w:rsidR="00861B49" w:rsidRPr="001723CB" w:rsidRDefault="00644CCB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207" w:hanging="459"/>
              <w:jc w:val="right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</w:t>
            </w:r>
            <w:r w:rsidR="000B7068">
              <w:rPr>
                <w:rFonts w:ascii="Angsana New" w:hAnsi="Angsana New" w:hint="cs"/>
                <w:sz w:val="30"/>
                <w:szCs w:val="30"/>
                <w:cs/>
              </w:rPr>
              <w:t>87</w:t>
            </w:r>
          </w:p>
        </w:tc>
        <w:tc>
          <w:tcPr>
            <w:tcW w:w="284" w:type="dxa"/>
          </w:tcPr>
          <w:p w14:paraId="33867C3D" w14:textId="77777777" w:rsidR="00861B49" w:rsidRPr="001723CB" w:rsidRDefault="00861B49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958ED74" w14:textId="77777777" w:rsidR="00861B49" w:rsidRPr="001723CB" w:rsidRDefault="00861B49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23CB">
              <w:rPr>
                <w:rFonts w:ascii="Angsana New" w:hAnsi="Angsana New"/>
                <w:sz w:val="30"/>
                <w:szCs w:val="30"/>
              </w:rPr>
              <w:t>2,084</w:t>
            </w:r>
          </w:p>
        </w:tc>
      </w:tr>
      <w:tr w:rsidR="00861B49" w:rsidRPr="001723CB" w14:paraId="33EAEE91" w14:textId="77777777" w:rsidTr="001162ED">
        <w:tc>
          <w:tcPr>
            <w:tcW w:w="5791" w:type="dxa"/>
          </w:tcPr>
          <w:p w14:paraId="0053CE89" w14:textId="77777777" w:rsidR="00861B49" w:rsidRPr="001723CB" w:rsidRDefault="00861B49" w:rsidP="00861B49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40" w:right="-108" w:hanging="140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A271059" w14:textId="77777777" w:rsidR="00861B49" w:rsidRPr="001723CB" w:rsidRDefault="00644CCB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207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84" w:type="dxa"/>
          </w:tcPr>
          <w:p w14:paraId="37AAF11D" w14:textId="77777777" w:rsidR="00861B49" w:rsidRPr="001723CB" w:rsidRDefault="00861B49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3F0B20A" w14:textId="77777777" w:rsidR="00861B49" w:rsidRPr="001723CB" w:rsidRDefault="00861B49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23CB">
              <w:rPr>
                <w:rFonts w:ascii="Angsana New" w:hAnsi="Angsana New"/>
                <w:sz w:val="30"/>
                <w:szCs w:val="30"/>
              </w:rPr>
              <w:t>124</w:t>
            </w:r>
          </w:p>
        </w:tc>
      </w:tr>
      <w:tr w:rsidR="00861B49" w:rsidRPr="001723CB" w14:paraId="32461D21" w14:textId="77777777" w:rsidTr="001162ED">
        <w:tc>
          <w:tcPr>
            <w:tcW w:w="5791" w:type="dxa"/>
          </w:tcPr>
          <w:p w14:paraId="56CF0EB6" w14:textId="77777777" w:rsidR="00861B49" w:rsidRPr="001723CB" w:rsidRDefault="00861B49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0743462" w14:textId="77777777" w:rsidR="00861B49" w:rsidRPr="001723CB" w:rsidRDefault="00644CCB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20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</w:t>
            </w:r>
            <w:r w:rsidR="000B7068">
              <w:rPr>
                <w:rFonts w:ascii="Angsana New" w:hAnsi="Angsana New" w:hint="cs"/>
                <w:sz w:val="30"/>
                <w:szCs w:val="30"/>
                <w:cs/>
              </w:rPr>
              <w:t>90</w:t>
            </w:r>
          </w:p>
        </w:tc>
        <w:tc>
          <w:tcPr>
            <w:tcW w:w="284" w:type="dxa"/>
            <w:tcBorders>
              <w:bottom w:val="nil"/>
            </w:tcBorders>
          </w:tcPr>
          <w:p w14:paraId="650A6C64" w14:textId="77777777" w:rsidR="00861B49" w:rsidRPr="001723CB" w:rsidRDefault="00861B49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BED1B88" w14:textId="77777777" w:rsidR="00861B49" w:rsidRPr="001723CB" w:rsidRDefault="00861B49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23CB">
              <w:rPr>
                <w:rFonts w:ascii="Angsana New" w:hAnsi="Angsana New"/>
                <w:sz w:val="30"/>
                <w:szCs w:val="30"/>
              </w:rPr>
              <w:t>2,208</w:t>
            </w:r>
          </w:p>
        </w:tc>
      </w:tr>
    </w:tbl>
    <w:p w14:paraId="46D843F8" w14:textId="77777777" w:rsidR="008019DE" w:rsidRPr="001723CB" w:rsidRDefault="008019DE" w:rsidP="008019D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1B457C8" w14:textId="77777777" w:rsidR="00357101" w:rsidRPr="001723CB" w:rsidRDefault="008019DE" w:rsidP="008019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723CB">
        <w:rPr>
          <w:rFonts w:ascii="Angsana New" w:hAnsi="Angsana New"/>
          <w:sz w:val="30"/>
          <w:szCs w:val="30"/>
          <w:cs/>
        </w:rPr>
        <w:br w:type="page"/>
      </w:r>
      <w:r w:rsidR="00560C03" w:rsidRPr="001723CB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ยอดคงเหลือกับบุคคลและกิจการที่เกี่ยวข้องกัน ณ วันที่ </w:t>
      </w:r>
      <w:r w:rsidRPr="001723CB">
        <w:rPr>
          <w:rFonts w:ascii="Angsana New" w:hAnsi="Angsana New"/>
          <w:sz w:val="30"/>
          <w:szCs w:val="30"/>
        </w:rPr>
        <w:t xml:space="preserve">31 </w:t>
      </w:r>
      <w:r w:rsidRPr="001723CB">
        <w:rPr>
          <w:rFonts w:ascii="Angsana New" w:hAnsi="Angsana New"/>
          <w:sz w:val="30"/>
          <w:szCs w:val="30"/>
          <w:cs/>
        </w:rPr>
        <w:t xml:space="preserve">มีนาคม </w:t>
      </w:r>
      <w:r w:rsidRPr="001723CB">
        <w:rPr>
          <w:rFonts w:ascii="Angsana New" w:hAnsi="Angsana New"/>
          <w:sz w:val="30"/>
          <w:szCs w:val="30"/>
        </w:rPr>
        <w:t>256</w:t>
      </w:r>
      <w:r w:rsidR="00861B49" w:rsidRPr="001723CB">
        <w:rPr>
          <w:rFonts w:ascii="Angsana New" w:hAnsi="Angsana New"/>
          <w:sz w:val="30"/>
          <w:szCs w:val="30"/>
        </w:rPr>
        <w:t>8</w:t>
      </w:r>
      <w:r w:rsidR="00560C03" w:rsidRPr="001723CB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560C03" w:rsidRPr="001723CB">
        <w:rPr>
          <w:rFonts w:ascii="Angsana New" w:hAnsi="Angsana New"/>
          <w:sz w:val="30"/>
          <w:szCs w:val="30"/>
        </w:rPr>
        <w:t>31</w:t>
      </w:r>
      <w:r w:rsidR="00560C03" w:rsidRPr="001723C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60C03" w:rsidRPr="001723CB">
        <w:rPr>
          <w:rFonts w:ascii="Angsana New" w:hAnsi="Angsana New"/>
          <w:sz w:val="30"/>
          <w:szCs w:val="30"/>
        </w:rPr>
        <w:t>256</w:t>
      </w:r>
      <w:r w:rsidR="00861B49" w:rsidRPr="001723CB">
        <w:rPr>
          <w:rFonts w:ascii="Angsana New" w:hAnsi="Angsana New"/>
          <w:sz w:val="30"/>
          <w:szCs w:val="30"/>
        </w:rPr>
        <w:t>7</w:t>
      </w:r>
      <w:r w:rsidR="00560C03" w:rsidRPr="001723C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E9899EE" w14:textId="77777777" w:rsidR="006A6CB3" w:rsidRPr="001723CB" w:rsidRDefault="006A6CB3" w:rsidP="006A6CB3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73" w:type="dxa"/>
        <w:tblLayout w:type="fixed"/>
        <w:tblLook w:val="0000" w:firstRow="0" w:lastRow="0" w:firstColumn="0" w:lastColumn="0" w:noHBand="0" w:noVBand="0"/>
      </w:tblPr>
      <w:tblGrid>
        <w:gridCol w:w="5778"/>
        <w:gridCol w:w="1701"/>
        <w:gridCol w:w="284"/>
        <w:gridCol w:w="1710"/>
      </w:tblGrid>
      <w:tr w:rsidR="006A6CB3" w:rsidRPr="001723CB" w14:paraId="2C255F53" w14:textId="77777777" w:rsidTr="001162ED">
        <w:tc>
          <w:tcPr>
            <w:tcW w:w="5778" w:type="dxa"/>
          </w:tcPr>
          <w:p w14:paraId="2F56061F" w14:textId="77777777" w:rsidR="006A6CB3" w:rsidRPr="001723CB" w:rsidRDefault="006A6CB3" w:rsidP="00E31300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5" w:type="dxa"/>
            <w:gridSpan w:val="3"/>
            <w:tcBorders>
              <w:bottom w:val="single" w:sz="4" w:space="0" w:color="auto"/>
            </w:tcBorders>
          </w:tcPr>
          <w:p w14:paraId="123591C1" w14:textId="77777777" w:rsidR="006A6CB3" w:rsidRPr="001723CB" w:rsidRDefault="006A6CB3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6A6CB3" w:rsidRPr="001723CB" w14:paraId="39A21769" w14:textId="77777777" w:rsidTr="001162ED">
        <w:tc>
          <w:tcPr>
            <w:tcW w:w="5778" w:type="dxa"/>
          </w:tcPr>
          <w:p w14:paraId="30C6AE32" w14:textId="77777777" w:rsidR="006A6CB3" w:rsidRPr="001723CB" w:rsidRDefault="006A6CB3" w:rsidP="006A6CB3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1159319" w14:textId="77777777" w:rsidR="006A6CB3" w:rsidRPr="001723CB" w:rsidRDefault="006A6CB3" w:rsidP="006A6C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723CB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1723CB">
              <w:rPr>
                <w:rFonts w:ascii="Angsana New" w:hAnsi="Angsana New"/>
                <w:sz w:val="30"/>
                <w:szCs w:val="30"/>
              </w:rPr>
              <w:t>256</w:t>
            </w:r>
            <w:r w:rsidR="001162ED" w:rsidRPr="001723C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3B9053E" w14:textId="77777777" w:rsidR="006A6CB3" w:rsidRPr="001723CB" w:rsidRDefault="006A6CB3" w:rsidP="006A6C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C0AE93A" w14:textId="77777777" w:rsidR="006A6CB3" w:rsidRPr="001723CB" w:rsidRDefault="006A6CB3" w:rsidP="006A6C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</w:rPr>
              <w:t>31</w:t>
            </w:r>
            <w:r w:rsidRPr="001723C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723CB">
              <w:rPr>
                <w:rFonts w:ascii="Angsana New" w:hAnsi="Angsana New"/>
                <w:sz w:val="30"/>
                <w:szCs w:val="30"/>
              </w:rPr>
              <w:t>256</w:t>
            </w:r>
            <w:r w:rsidR="001162ED" w:rsidRPr="001723C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829AA" w:rsidRPr="001723CB" w14:paraId="126FF54F" w14:textId="77777777" w:rsidTr="00AF5C22">
        <w:tc>
          <w:tcPr>
            <w:tcW w:w="5778" w:type="dxa"/>
          </w:tcPr>
          <w:p w14:paraId="1A68D99C" w14:textId="77777777" w:rsidR="00E829AA" w:rsidRPr="001723CB" w:rsidRDefault="00E829AA" w:rsidP="00E829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E140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เจ้าหนี้</w:t>
            </w:r>
            <w:r w:rsidRPr="00F86E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701" w:type="dxa"/>
          </w:tcPr>
          <w:p w14:paraId="4370ED92" w14:textId="77777777" w:rsidR="00E829AA" w:rsidRPr="001723CB" w:rsidRDefault="00E829AA" w:rsidP="00E829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5E56C0D8" w14:textId="77777777" w:rsidR="00E829AA" w:rsidRPr="001723CB" w:rsidRDefault="00E829AA" w:rsidP="00E829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</w:tcPr>
          <w:p w14:paraId="41311142" w14:textId="77777777" w:rsidR="00E829AA" w:rsidRPr="001723CB" w:rsidRDefault="00E829AA" w:rsidP="00E829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464395" w:rsidRPr="001723CB" w14:paraId="50AAD549" w14:textId="77777777" w:rsidTr="00AF5C22">
        <w:tc>
          <w:tcPr>
            <w:tcW w:w="5778" w:type="dxa"/>
          </w:tcPr>
          <w:p w14:paraId="6C22937D" w14:textId="77777777" w:rsidR="00464395" w:rsidRPr="001723CB" w:rsidRDefault="00464395" w:rsidP="004643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1093">
              <w:rPr>
                <w:rFonts w:ascii="Angsana New" w:hAnsi="Angsana New"/>
                <w:bCs/>
                <w:color w:val="000000"/>
                <w:sz w:val="30"/>
                <w:szCs w:val="30"/>
              </w:rPr>
              <w:t>-</w:t>
            </w:r>
            <w:r w:rsidRPr="00A91093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AF5C22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058120AB" w14:textId="77777777" w:rsidR="00464395" w:rsidRPr="00F801D5" w:rsidRDefault="00F801D5" w:rsidP="00F801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801D5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284" w:type="dxa"/>
          </w:tcPr>
          <w:p w14:paraId="45CEF625" w14:textId="77777777" w:rsidR="00464395" w:rsidRPr="001723CB" w:rsidRDefault="00464395" w:rsidP="0046439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FC5C1DC" w14:textId="77777777" w:rsidR="00464395" w:rsidRPr="00464395" w:rsidRDefault="00464395" w:rsidP="0046439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5" w:firstLine="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29AA" w:rsidRPr="001723CB" w14:paraId="36AB5758" w14:textId="77777777" w:rsidTr="00AF5C22">
        <w:tc>
          <w:tcPr>
            <w:tcW w:w="5778" w:type="dxa"/>
          </w:tcPr>
          <w:p w14:paraId="44C52C7C" w14:textId="77777777" w:rsidR="00E829AA" w:rsidRPr="001723CB" w:rsidRDefault="00E829AA" w:rsidP="00E829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5B485827" w14:textId="77777777" w:rsidR="00E829AA" w:rsidRPr="00F801D5" w:rsidRDefault="00E829AA" w:rsidP="00F801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16AB879" w14:textId="77777777" w:rsidR="00E829AA" w:rsidRPr="001723CB" w:rsidRDefault="00E829AA" w:rsidP="00E829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7633A76F" w14:textId="77777777" w:rsidR="00E829AA" w:rsidRPr="001723CB" w:rsidRDefault="00E829AA" w:rsidP="00E829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E829AA" w:rsidRPr="001723CB" w14:paraId="48B9AA8E" w14:textId="77777777" w:rsidTr="001162ED">
        <w:tc>
          <w:tcPr>
            <w:tcW w:w="5778" w:type="dxa"/>
          </w:tcPr>
          <w:p w14:paraId="6642A04F" w14:textId="77777777" w:rsidR="00E829AA" w:rsidRPr="001723CB" w:rsidRDefault="00E829AA" w:rsidP="00E829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หนี้สินตามสัญญาเช่า -</w:t>
            </w:r>
            <w:r w:rsidRPr="001723C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723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</w:tcPr>
          <w:p w14:paraId="250CF2A2" w14:textId="77777777" w:rsidR="00E829AA" w:rsidRPr="00F801D5" w:rsidRDefault="00E829AA" w:rsidP="00F801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CC4F4F5" w14:textId="77777777" w:rsidR="00E829AA" w:rsidRPr="001723CB" w:rsidRDefault="00E829AA" w:rsidP="00E829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</w:tcPr>
          <w:p w14:paraId="2AF65F7B" w14:textId="77777777" w:rsidR="00E829AA" w:rsidRPr="001723CB" w:rsidRDefault="00E829AA" w:rsidP="00E829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E829AA" w:rsidRPr="001723CB" w14:paraId="0E24C93B" w14:textId="77777777" w:rsidTr="001162ED">
        <w:tc>
          <w:tcPr>
            <w:tcW w:w="5778" w:type="dxa"/>
          </w:tcPr>
          <w:p w14:paraId="15D0DE42" w14:textId="77777777" w:rsidR="00E829AA" w:rsidRPr="001723CB" w:rsidRDefault="00E829AA" w:rsidP="00E829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723CB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701" w:type="dxa"/>
          </w:tcPr>
          <w:p w14:paraId="08EB4732" w14:textId="77777777" w:rsidR="00E829AA" w:rsidRPr="001723CB" w:rsidRDefault="00D56539" w:rsidP="00E829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284" w:type="dxa"/>
          </w:tcPr>
          <w:p w14:paraId="45170C00" w14:textId="77777777" w:rsidR="00E829AA" w:rsidRPr="001723CB" w:rsidRDefault="00E829AA" w:rsidP="00E829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</w:tcPr>
          <w:p w14:paraId="203436BE" w14:textId="77777777" w:rsidR="00E829AA" w:rsidRPr="001723CB" w:rsidRDefault="00E829AA" w:rsidP="00E829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</w:rPr>
              <w:t>304</w:t>
            </w:r>
          </w:p>
        </w:tc>
      </w:tr>
      <w:tr w:rsidR="00E829AA" w:rsidRPr="001723CB" w14:paraId="4E56FC18" w14:textId="77777777" w:rsidTr="001162ED">
        <w:tc>
          <w:tcPr>
            <w:tcW w:w="5778" w:type="dxa"/>
          </w:tcPr>
          <w:p w14:paraId="3448845F" w14:textId="77777777" w:rsidR="00E829AA" w:rsidRPr="001723CB" w:rsidRDefault="00E829AA" w:rsidP="00E829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723CB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</w:t>
            </w:r>
          </w:p>
        </w:tc>
        <w:tc>
          <w:tcPr>
            <w:tcW w:w="1701" w:type="dxa"/>
          </w:tcPr>
          <w:p w14:paraId="5D0B033B" w14:textId="77777777" w:rsidR="00E829AA" w:rsidRPr="001723CB" w:rsidRDefault="00D56539" w:rsidP="00E829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2,034</w:t>
            </w:r>
          </w:p>
        </w:tc>
        <w:tc>
          <w:tcPr>
            <w:tcW w:w="284" w:type="dxa"/>
          </w:tcPr>
          <w:p w14:paraId="0A87DCA8" w14:textId="77777777" w:rsidR="00E829AA" w:rsidRPr="001723CB" w:rsidRDefault="00E829AA" w:rsidP="00E829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</w:tcPr>
          <w:p w14:paraId="1928D3ED" w14:textId="77777777" w:rsidR="00E829AA" w:rsidRPr="001723CB" w:rsidRDefault="00E829AA" w:rsidP="00E829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23CB">
              <w:rPr>
                <w:rFonts w:ascii="Angsana New" w:hAnsi="Angsana New"/>
                <w:sz w:val="30"/>
                <w:szCs w:val="30"/>
              </w:rPr>
              <w:t>2,112</w:t>
            </w:r>
          </w:p>
        </w:tc>
      </w:tr>
      <w:tr w:rsidR="00E829AA" w:rsidRPr="001723CB" w14:paraId="25CF5A20" w14:textId="77777777" w:rsidTr="001162ED">
        <w:tc>
          <w:tcPr>
            <w:tcW w:w="5778" w:type="dxa"/>
          </w:tcPr>
          <w:p w14:paraId="7A120C1E" w14:textId="77777777" w:rsidR="00E829AA" w:rsidRPr="001723CB" w:rsidRDefault="00E829AA" w:rsidP="00E829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167CE37" w14:textId="77777777" w:rsidR="00E829AA" w:rsidRPr="001723CB" w:rsidRDefault="00D56539" w:rsidP="00E829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2,341</w:t>
            </w:r>
          </w:p>
        </w:tc>
        <w:tc>
          <w:tcPr>
            <w:tcW w:w="284" w:type="dxa"/>
          </w:tcPr>
          <w:p w14:paraId="265EDC70" w14:textId="77777777" w:rsidR="00E829AA" w:rsidRPr="001723CB" w:rsidRDefault="00E829AA" w:rsidP="00E829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03B80F7" w14:textId="77777777" w:rsidR="00E829AA" w:rsidRPr="001723CB" w:rsidRDefault="00E829AA" w:rsidP="00E829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23CB">
              <w:rPr>
                <w:rFonts w:ascii="Angsana New" w:hAnsi="Angsana New"/>
                <w:sz w:val="30"/>
                <w:szCs w:val="30"/>
              </w:rPr>
              <w:t>2,416</w:t>
            </w:r>
          </w:p>
        </w:tc>
      </w:tr>
    </w:tbl>
    <w:p w14:paraId="1EC141AA" w14:textId="77777777" w:rsidR="006A6CB3" w:rsidRPr="001723CB" w:rsidRDefault="006A6CB3" w:rsidP="006A6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700C788" w14:textId="77777777" w:rsidR="009E5715" w:rsidRPr="00312DC8" w:rsidRDefault="001162ED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312DC8">
        <w:rPr>
          <w:rFonts w:ascii="Angsana New" w:hAnsi="Angsana New"/>
          <w:b/>
          <w:bCs/>
          <w:sz w:val="30"/>
          <w:szCs w:val="30"/>
          <w:cs/>
        </w:rPr>
        <w:t xml:space="preserve">ลูกหนี้การค้าและลูกหนี้หมุนเวียนอื่น </w:t>
      </w:r>
      <w:r w:rsidR="00312DC8">
        <w:rPr>
          <w:rFonts w:ascii="Angsana New" w:hAnsi="Angsana New"/>
          <w:b/>
          <w:bCs/>
          <w:sz w:val="30"/>
          <w:szCs w:val="30"/>
        </w:rPr>
        <w:t>-</w:t>
      </w:r>
      <w:r w:rsidRPr="00312DC8">
        <w:rPr>
          <w:rFonts w:ascii="Angsana New" w:hAnsi="Angsana New"/>
          <w:b/>
          <w:bCs/>
          <w:sz w:val="30"/>
          <w:szCs w:val="30"/>
          <w:cs/>
        </w:rPr>
        <w:t xml:space="preserve"> สุทธิ</w:t>
      </w:r>
    </w:p>
    <w:p w14:paraId="73F3B61F" w14:textId="77777777" w:rsidR="00312DC8" w:rsidRPr="00312DC8" w:rsidRDefault="00312DC8" w:rsidP="00312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341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5655"/>
        <w:gridCol w:w="1701"/>
        <w:gridCol w:w="284"/>
        <w:gridCol w:w="1701"/>
      </w:tblGrid>
      <w:tr w:rsidR="001162ED" w:rsidRPr="00312DC8" w14:paraId="0CC8F80E" w14:textId="77777777" w:rsidTr="00312DC8">
        <w:tc>
          <w:tcPr>
            <w:tcW w:w="5655" w:type="dxa"/>
          </w:tcPr>
          <w:p w14:paraId="679EBE11" w14:textId="77777777" w:rsidR="001162ED" w:rsidRPr="00312DC8" w:rsidRDefault="001162ED" w:rsidP="006A3B85">
            <w:pPr>
              <w:tabs>
                <w:tab w:val="clear" w:pos="227"/>
              </w:tabs>
              <w:spacing w:line="240" w:lineRule="auto"/>
              <w:ind w:left="-10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4FEE874A" w14:textId="77777777" w:rsidR="001162ED" w:rsidRPr="00312DC8" w:rsidRDefault="001162ED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2DC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FF1891" w:rsidRPr="00312DC8" w14:paraId="01740CDD" w14:textId="77777777" w:rsidTr="00312DC8">
        <w:tc>
          <w:tcPr>
            <w:tcW w:w="5655" w:type="dxa"/>
          </w:tcPr>
          <w:p w14:paraId="14E0E038" w14:textId="77777777" w:rsidR="00FF1891" w:rsidRPr="00312DC8" w:rsidRDefault="00FF1891" w:rsidP="00FF1891">
            <w:pPr>
              <w:tabs>
                <w:tab w:val="clear" w:pos="227"/>
              </w:tabs>
              <w:spacing w:line="240" w:lineRule="auto"/>
              <w:ind w:left="-10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206817D" w14:textId="77777777" w:rsidR="00FF1891" w:rsidRPr="00312DC8" w:rsidRDefault="00FF1891" w:rsidP="00FF18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723CB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1723C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1EA25448" w14:textId="77777777" w:rsidR="00FF1891" w:rsidRPr="00312DC8" w:rsidRDefault="00FF1891" w:rsidP="00FF18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48806A7" w14:textId="77777777" w:rsidR="00FF1891" w:rsidRPr="00312DC8" w:rsidRDefault="00FF1891" w:rsidP="00FF18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</w:rPr>
              <w:t>31</w:t>
            </w:r>
            <w:r w:rsidRPr="001723C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723C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1162ED" w:rsidRPr="00312DC8" w14:paraId="7E1C64AF" w14:textId="77777777" w:rsidTr="00312DC8">
        <w:tc>
          <w:tcPr>
            <w:tcW w:w="5655" w:type="dxa"/>
          </w:tcPr>
          <w:p w14:paraId="5C1E25BE" w14:textId="77777777" w:rsidR="001162ED" w:rsidRPr="00312DC8" w:rsidRDefault="001162ED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0B9AD15B" w14:textId="77777777" w:rsidR="001162ED" w:rsidRPr="00312DC8" w:rsidRDefault="001162ED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spacing w:line="240" w:lineRule="auto"/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D5E3B24" w14:textId="77777777" w:rsidR="001162ED" w:rsidRPr="00312DC8" w:rsidRDefault="001162ED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30FBEED" w14:textId="77777777" w:rsidR="001162ED" w:rsidRPr="00312DC8" w:rsidRDefault="001162ED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2DC8" w:rsidRPr="00312DC8" w14:paraId="28275742" w14:textId="77777777" w:rsidTr="00312DC8">
        <w:tc>
          <w:tcPr>
            <w:tcW w:w="5655" w:type="dxa"/>
          </w:tcPr>
          <w:p w14:paraId="224F7E91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12DC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ลูกหนี้การค้า </w:t>
            </w:r>
            <w:r w:rsidRPr="00312DC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Pr="00312DC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EB75737" w14:textId="77777777" w:rsidR="00312DC8" w:rsidRPr="00312DC8" w:rsidRDefault="001E7A5D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16,440</w:t>
            </w:r>
          </w:p>
        </w:tc>
        <w:tc>
          <w:tcPr>
            <w:tcW w:w="284" w:type="dxa"/>
          </w:tcPr>
          <w:p w14:paraId="3A99D151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9FFDF53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2DC8">
              <w:rPr>
                <w:rFonts w:ascii="Angsana New" w:hAnsi="Angsana New"/>
                <w:sz w:val="30"/>
                <w:szCs w:val="30"/>
              </w:rPr>
              <w:t>15,523</w:t>
            </w:r>
          </w:p>
        </w:tc>
      </w:tr>
      <w:tr w:rsidR="00312DC8" w:rsidRPr="00312DC8" w14:paraId="77A69255" w14:textId="77777777" w:rsidTr="00312DC8">
        <w:tc>
          <w:tcPr>
            <w:tcW w:w="5655" w:type="dxa"/>
          </w:tcPr>
          <w:p w14:paraId="084B4C3B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BB83153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4491856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3379D9E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2DC8" w:rsidRPr="00312DC8" w14:paraId="6CBA3B43" w14:textId="77777777" w:rsidTr="00D57FB3">
        <w:trPr>
          <w:trHeight w:val="64"/>
        </w:trPr>
        <w:tc>
          <w:tcPr>
            <w:tcW w:w="5655" w:type="dxa"/>
          </w:tcPr>
          <w:p w14:paraId="4C48C236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rPr>
                <w:rFonts w:ascii="Angsana New" w:hAnsi="Angsana New"/>
                <w:sz w:val="30"/>
                <w:szCs w:val="30"/>
                <w:cs/>
              </w:rPr>
            </w:pPr>
            <w:r w:rsidRPr="00312DC8">
              <w:rPr>
                <w:rFonts w:ascii="Angsana New" w:hAnsi="Angsana New"/>
                <w:sz w:val="30"/>
                <w:szCs w:val="30"/>
                <w:cs/>
              </w:rPr>
              <w:t xml:space="preserve">ลูกหนี้หมุนเวียนอื่น </w:t>
            </w:r>
            <w:r w:rsidRPr="00312DC8">
              <w:rPr>
                <w:rFonts w:ascii="Angsana New" w:hAnsi="Angsana New"/>
                <w:sz w:val="30"/>
                <w:szCs w:val="30"/>
              </w:rPr>
              <w:t>-</w:t>
            </w:r>
            <w:r w:rsidRPr="00312DC8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701" w:type="dxa"/>
            <w:shd w:val="clear" w:color="auto" w:fill="auto"/>
          </w:tcPr>
          <w:p w14:paraId="1E4F6ADC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7C33A35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79CFD9D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7FB3" w:rsidRPr="00312DC8" w14:paraId="47BA32D4" w14:textId="77777777">
        <w:tc>
          <w:tcPr>
            <w:tcW w:w="5655" w:type="dxa"/>
          </w:tcPr>
          <w:p w14:paraId="3F806144" w14:textId="77777777" w:rsidR="00D57FB3" w:rsidRPr="00312DC8" w:rsidRDefault="00D57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12DC8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312D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  <w:shd w:val="clear" w:color="auto" w:fill="auto"/>
          </w:tcPr>
          <w:p w14:paraId="3B204525" w14:textId="77777777" w:rsidR="00D57FB3" w:rsidRPr="00312DC8" w:rsidRDefault="00D57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1,498</w:t>
            </w:r>
          </w:p>
        </w:tc>
        <w:tc>
          <w:tcPr>
            <w:tcW w:w="284" w:type="dxa"/>
          </w:tcPr>
          <w:p w14:paraId="6009754E" w14:textId="77777777" w:rsidR="00D57FB3" w:rsidRPr="00312DC8" w:rsidRDefault="00D57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5E61B82" w14:textId="77777777" w:rsidR="00D57FB3" w:rsidRPr="00312DC8" w:rsidRDefault="00D57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2DC8">
              <w:rPr>
                <w:rFonts w:ascii="Angsana New" w:hAnsi="Angsana New"/>
                <w:sz w:val="30"/>
                <w:szCs w:val="30"/>
              </w:rPr>
              <w:t>1,219</w:t>
            </w:r>
          </w:p>
        </w:tc>
      </w:tr>
      <w:tr w:rsidR="00312DC8" w:rsidRPr="00312DC8" w14:paraId="026B5151" w14:textId="77777777" w:rsidTr="00312DC8">
        <w:tc>
          <w:tcPr>
            <w:tcW w:w="5655" w:type="dxa"/>
          </w:tcPr>
          <w:p w14:paraId="4D3CB85F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12DC8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312DC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รายได้ค้างรับ - โบนัสเลี้ยงไก่* </w:t>
            </w:r>
            <w:r w:rsidRPr="00312DC8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312DC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ดูหมายเหตุ </w:t>
            </w:r>
            <w:r w:rsidRPr="00312DC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312DC8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2D79E7AF" w14:textId="77777777" w:rsidR="00312DC8" w:rsidRPr="00312DC8" w:rsidRDefault="001E7A5D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</w:t>
            </w:r>
            <w:r w:rsidR="00CF61A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38B9EFE1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0345345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2DC8">
              <w:rPr>
                <w:rFonts w:ascii="Angsana New" w:hAnsi="Angsana New"/>
                <w:sz w:val="30"/>
                <w:szCs w:val="30"/>
              </w:rPr>
              <w:t>2,266</w:t>
            </w:r>
          </w:p>
        </w:tc>
      </w:tr>
      <w:tr w:rsidR="00D57FB3" w:rsidRPr="00312DC8" w14:paraId="7244B39A" w14:textId="77777777">
        <w:tc>
          <w:tcPr>
            <w:tcW w:w="5655" w:type="dxa"/>
          </w:tcPr>
          <w:p w14:paraId="6A1B3C55" w14:textId="77777777" w:rsidR="00D57FB3" w:rsidRPr="00312DC8" w:rsidRDefault="00D57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12DC8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312D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เงินจ่ายล่วงหน้าค่าซื้อสินค้าและสินทรัพย์</w:t>
            </w:r>
          </w:p>
        </w:tc>
        <w:tc>
          <w:tcPr>
            <w:tcW w:w="1701" w:type="dxa"/>
            <w:shd w:val="clear" w:color="auto" w:fill="auto"/>
          </w:tcPr>
          <w:p w14:paraId="31E673A8" w14:textId="77777777" w:rsidR="00D57FB3" w:rsidRPr="00312DC8" w:rsidRDefault="00D57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792</w:t>
            </w:r>
          </w:p>
        </w:tc>
        <w:tc>
          <w:tcPr>
            <w:tcW w:w="284" w:type="dxa"/>
          </w:tcPr>
          <w:p w14:paraId="70EFB84A" w14:textId="77777777" w:rsidR="00D57FB3" w:rsidRPr="00312DC8" w:rsidRDefault="00D57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77DDAEE" w14:textId="77777777" w:rsidR="00D57FB3" w:rsidRPr="00312DC8" w:rsidRDefault="00D57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2DC8">
              <w:rPr>
                <w:rFonts w:ascii="Angsana New" w:hAnsi="Angsana New"/>
                <w:sz w:val="30"/>
                <w:szCs w:val="30"/>
              </w:rPr>
              <w:t>803</w:t>
            </w:r>
          </w:p>
        </w:tc>
      </w:tr>
      <w:tr w:rsidR="00312DC8" w:rsidRPr="00312DC8" w14:paraId="6A667E10" w14:textId="77777777" w:rsidTr="00312DC8">
        <w:tc>
          <w:tcPr>
            <w:tcW w:w="5655" w:type="dxa"/>
          </w:tcPr>
          <w:p w14:paraId="50AAFE4D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12DC8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312D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ลูกหนี้หมุนเวียนอื่น</w:t>
            </w:r>
            <w:r w:rsidR="00D57FB3">
              <w:rPr>
                <w:rFonts w:ascii="Angsana New" w:hAnsi="Angsana New"/>
                <w:color w:val="000000"/>
                <w:sz w:val="30"/>
                <w:szCs w:val="30"/>
              </w:rPr>
              <w:t>**</w:t>
            </w:r>
          </w:p>
        </w:tc>
        <w:tc>
          <w:tcPr>
            <w:tcW w:w="1701" w:type="dxa"/>
            <w:shd w:val="clear" w:color="auto" w:fill="auto"/>
          </w:tcPr>
          <w:p w14:paraId="4AEAA46B" w14:textId="77777777" w:rsidR="00312DC8" w:rsidRPr="00312DC8" w:rsidRDefault="001E7A5D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612</w:t>
            </w:r>
          </w:p>
        </w:tc>
        <w:tc>
          <w:tcPr>
            <w:tcW w:w="284" w:type="dxa"/>
          </w:tcPr>
          <w:p w14:paraId="26B26B8C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5D4A90F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2DC8">
              <w:rPr>
                <w:rFonts w:ascii="Angsana New" w:hAnsi="Angsana New"/>
                <w:sz w:val="30"/>
                <w:szCs w:val="30"/>
              </w:rPr>
              <w:t>587</w:t>
            </w:r>
          </w:p>
        </w:tc>
      </w:tr>
      <w:tr w:rsidR="00312DC8" w:rsidRPr="00312DC8" w14:paraId="46A62273" w14:textId="77777777" w:rsidTr="00312DC8">
        <w:tc>
          <w:tcPr>
            <w:tcW w:w="5655" w:type="dxa"/>
          </w:tcPr>
          <w:p w14:paraId="78FF0EF1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12DC8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312D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701" w:type="dxa"/>
            <w:shd w:val="clear" w:color="auto" w:fill="auto"/>
          </w:tcPr>
          <w:p w14:paraId="6BED194D" w14:textId="77777777" w:rsidR="00312DC8" w:rsidRPr="00312DC8" w:rsidRDefault="001E7A5D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962</w:t>
            </w:r>
          </w:p>
        </w:tc>
        <w:tc>
          <w:tcPr>
            <w:tcW w:w="284" w:type="dxa"/>
          </w:tcPr>
          <w:p w14:paraId="01F09297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53468D3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2DC8">
              <w:rPr>
                <w:rFonts w:ascii="Angsana New" w:hAnsi="Angsana New"/>
                <w:sz w:val="30"/>
                <w:szCs w:val="30"/>
              </w:rPr>
              <w:t>360</w:t>
            </w:r>
          </w:p>
        </w:tc>
      </w:tr>
      <w:tr w:rsidR="00312DC8" w:rsidRPr="00312DC8" w14:paraId="572F5B58" w14:textId="77777777" w:rsidTr="00312DC8">
        <w:tc>
          <w:tcPr>
            <w:tcW w:w="5655" w:type="dxa"/>
          </w:tcPr>
          <w:p w14:paraId="6E845E4C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rPr>
                <w:rFonts w:ascii="Angsana New" w:hAnsi="Angsana New"/>
                <w:sz w:val="30"/>
                <w:szCs w:val="30"/>
                <w:cs/>
              </w:rPr>
            </w:pPr>
            <w:r w:rsidRPr="00312DC8">
              <w:rPr>
                <w:rFonts w:ascii="Angsana New" w:hAnsi="Angsana New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72273EE" w14:textId="77777777" w:rsidR="00312DC8" w:rsidRPr="00312DC8" w:rsidRDefault="001E7A5D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5,065</w:t>
            </w:r>
          </w:p>
        </w:tc>
        <w:tc>
          <w:tcPr>
            <w:tcW w:w="284" w:type="dxa"/>
          </w:tcPr>
          <w:p w14:paraId="2FC66813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99368FB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2DC8">
              <w:rPr>
                <w:rFonts w:ascii="Angsana New" w:hAnsi="Angsana New"/>
                <w:sz w:val="30"/>
                <w:szCs w:val="30"/>
              </w:rPr>
              <w:t>5,235</w:t>
            </w:r>
          </w:p>
        </w:tc>
      </w:tr>
      <w:tr w:rsidR="00312DC8" w:rsidRPr="00312DC8" w14:paraId="09748033" w14:textId="77777777" w:rsidTr="00312DC8">
        <w:tc>
          <w:tcPr>
            <w:tcW w:w="5655" w:type="dxa"/>
          </w:tcPr>
          <w:p w14:paraId="4ED029F7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rPr>
                <w:rFonts w:ascii="Angsana New" w:hAnsi="Angsana New"/>
                <w:sz w:val="30"/>
                <w:szCs w:val="30"/>
                <w:cs/>
              </w:rPr>
            </w:pPr>
            <w:r w:rsidRPr="00312DC8">
              <w:rPr>
                <w:rFonts w:ascii="Angsana New" w:hAnsi="Angsana New"/>
                <w:sz w:val="30"/>
                <w:szCs w:val="30"/>
                <w:cs/>
              </w:rPr>
              <w:t>หัก ค่าเผื่อผลขาดทุนด้านเครดิตที่คาดว่าจะเกิดขึ้น</w:t>
            </w:r>
            <w:r w:rsidR="00D57FB3">
              <w:rPr>
                <w:rFonts w:ascii="Angsana New" w:hAnsi="Angsana New"/>
                <w:sz w:val="30"/>
                <w:szCs w:val="30"/>
              </w:rPr>
              <w:t>**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2E6D142" w14:textId="77777777" w:rsidR="00312DC8" w:rsidRPr="00312DC8" w:rsidRDefault="00644CCB" w:rsidP="00644C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35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2DC8">
              <w:rPr>
                <w:rFonts w:ascii="Angsana New" w:hAnsi="Angsana New"/>
                <w:sz w:val="30"/>
                <w:szCs w:val="30"/>
              </w:rPr>
              <w:t>(241)</w:t>
            </w:r>
          </w:p>
        </w:tc>
        <w:tc>
          <w:tcPr>
            <w:tcW w:w="284" w:type="dxa"/>
          </w:tcPr>
          <w:p w14:paraId="0BF6935E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D802E14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35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2DC8">
              <w:rPr>
                <w:rFonts w:ascii="Angsana New" w:hAnsi="Angsana New"/>
                <w:sz w:val="30"/>
                <w:szCs w:val="30"/>
              </w:rPr>
              <w:t>(241)</w:t>
            </w:r>
          </w:p>
        </w:tc>
      </w:tr>
      <w:tr w:rsidR="00312DC8" w:rsidRPr="00312DC8" w14:paraId="0F38429F" w14:textId="77777777" w:rsidTr="00312DC8">
        <w:tc>
          <w:tcPr>
            <w:tcW w:w="5655" w:type="dxa"/>
          </w:tcPr>
          <w:p w14:paraId="5566CA37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rPr>
                <w:rFonts w:ascii="Angsana New" w:hAnsi="Angsana New"/>
                <w:sz w:val="30"/>
                <w:szCs w:val="30"/>
                <w:cs/>
              </w:rPr>
            </w:pPr>
            <w:r w:rsidRPr="00312DC8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 - 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36887D4" w14:textId="77777777" w:rsidR="00312DC8" w:rsidRPr="00312DC8" w:rsidRDefault="001E7A5D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4,824</w:t>
            </w:r>
          </w:p>
        </w:tc>
        <w:tc>
          <w:tcPr>
            <w:tcW w:w="284" w:type="dxa"/>
          </w:tcPr>
          <w:p w14:paraId="3C2FC6C7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FE99650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2DC8">
              <w:rPr>
                <w:rFonts w:ascii="Angsana New" w:hAnsi="Angsana New"/>
                <w:sz w:val="30"/>
                <w:szCs w:val="30"/>
              </w:rPr>
              <w:t>4,994</w:t>
            </w:r>
          </w:p>
        </w:tc>
      </w:tr>
      <w:tr w:rsidR="00312DC8" w:rsidRPr="00312DC8" w14:paraId="1BACD795" w14:textId="77777777" w:rsidTr="00312DC8">
        <w:tc>
          <w:tcPr>
            <w:tcW w:w="5655" w:type="dxa"/>
          </w:tcPr>
          <w:p w14:paraId="7C609324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rPr>
                <w:rFonts w:ascii="Angsana New" w:hAnsi="Angsana New"/>
                <w:sz w:val="30"/>
                <w:szCs w:val="30"/>
                <w:cs/>
              </w:rPr>
            </w:pPr>
            <w:r w:rsidRPr="00312DC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F9D3ED" w14:textId="77777777" w:rsidR="00312DC8" w:rsidRPr="00312DC8" w:rsidRDefault="001E7A5D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21,264</w:t>
            </w:r>
          </w:p>
        </w:tc>
        <w:tc>
          <w:tcPr>
            <w:tcW w:w="284" w:type="dxa"/>
          </w:tcPr>
          <w:p w14:paraId="4E43EAB6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E902A20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2DC8">
              <w:rPr>
                <w:rFonts w:ascii="Angsana New" w:hAnsi="Angsana New"/>
                <w:sz w:val="30"/>
                <w:szCs w:val="30"/>
              </w:rPr>
              <w:t>20,517</w:t>
            </w:r>
          </w:p>
        </w:tc>
      </w:tr>
    </w:tbl>
    <w:p w14:paraId="50D72D52" w14:textId="77777777" w:rsidR="001162ED" w:rsidRPr="00312DC8" w:rsidRDefault="001162ED" w:rsidP="00116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9F2737C" w14:textId="77777777" w:rsidR="001162ED" w:rsidRPr="00312DC8" w:rsidRDefault="001162ED" w:rsidP="00312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312DC8">
        <w:rPr>
          <w:rFonts w:ascii="Angsana New" w:hAnsi="Angsana New"/>
          <w:sz w:val="30"/>
          <w:szCs w:val="30"/>
          <w:cs/>
        </w:rPr>
        <w:lastRenderedPageBreak/>
        <w:t>* บริษัทจะได้รับชำระโบนัสเลี้ยงไก่จากบริษัทคู่สัญญาแห่งหนึ่งภายในเดือน</w:t>
      </w:r>
      <w:r w:rsidR="00312DC8">
        <w:rPr>
          <w:rFonts w:ascii="Angsana New" w:hAnsi="Angsana New" w:hint="cs"/>
          <w:sz w:val="30"/>
          <w:szCs w:val="30"/>
          <w:cs/>
        </w:rPr>
        <w:t>เมษายน</w:t>
      </w:r>
      <w:r w:rsidRPr="00312DC8">
        <w:rPr>
          <w:rFonts w:ascii="Angsana New" w:hAnsi="Angsana New"/>
          <w:sz w:val="30"/>
          <w:szCs w:val="30"/>
          <w:cs/>
        </w:rPr>
        <w:t xml:space="preserve"> </w:t>
      </w:r>
      <w:r w:rsidRPr="00312DC8">
        <w:rPr>
          <w:rFonts w:ascii="Angsana New" w:hAnsi="Angsana New"/>
          <w:sz w:val="30"/>
          <w:szCs w:val="30"/>
        </w:rPr>
        <w:t>2568</w:t>
      </w:r>
      <w:r w:rsidRPr="00312DC8">
        <w:rPr>
          <w:rFonts w:ascii="Angsana New" w:hAnsi="Angsana New"/>
          <w:sz w:val="30"/>
          <w:szCs w:val="30"/>
          <w:cs/>
        </w:rPr>
        <w:t xml:space="preserve"> และเดือนมกราคม </w:t>
      </w:r>
      <w:r w:rsidRPr="00312DC8">
        <w:rPr>
          <w:rFonts w:ascii="Angsana New" w:hAnsi="Angsana New"/>
          <w:sz w:val="30"/>
          <w:szCs w:val="30"/>
        </w:rPr>
        <w:t>256</w:t>
      </w:r>
      <w:r w:rsidR="00312DC8">
        <w:rPr>
          <w:rFonts w:ascii="Angsana New" w:hAnsi="Angsana New"/>
          <w:sz w:val="30"/>
          <w:szCs w:val="30"/>
        </w:rPr>
        <w:t>8</w:t>
      </w:r>
      <w:r w:rsidR="00312DC8">
        <w:rPr>
          <w:rFonts w:ascii="Angsana New" w:hAnsi="Angsana New" w:hint="cs"/>
          <w:sz w:val="30"/>
          <w:szCs w:val="30"/>
          <w:cs/>
        </w:rPr>
        <w:t xml:space="preserve"> </w:t>
      </w:r>
      <w:r w:rsidRPr="00312DC8">
        <w:rPr>
          <w:rFonts w:ascii="Angsana New" w:hAnsi="Angsana New"/>
          <w:sz w:val="30"/>
          <w:szCs w:val="30"/>
          <w:cs/>
        </w:rPr>
        <w:t>ตามลำดับ</w:t>
      </w:r>
    </w:p>
    <w:p w14:paraId="15454DF1" w14:textId="77777777" w:rsidR="001162ED" w:rsidRPr="00312DC8" w:rsidRDefault="001162ED" w:rsidP="00116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1ECBCDA0" w14:textId="77777777" w:rsidR="001162ED" w:rsidRPr="00312DC8" w:rsidRDefault="001162ED" w:rsidP="00116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2"/>
          <w:sz w:val="30"/>
          <w:szCs w:val="30"/>
        </w:rPr>
      </w:pPr>
      <w:r w:rsidRPr="00312DC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ณ วันที่ </w:t>
      </w:r>
      <w:r w:rsidRPr="00312DC8">
        <w:rPr>
          <w:rFonts w:ascii="Angsana New" w:hAnsi="Angsana New"/>
          <w:spacing w:val="-2"/>
          <w:sz w:val="30"/>
          <w:szCs w:val="30"/>
        </w:rPr>
        <w:t>31</w:t>
      </w:r>
      <w:r w:rsidRPr="00312DC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12DC8" w:rsidRPr="00312DC8">
        <w:rPr>
          <w:rFonts w:ascii="Angsana New" w:hAnsi="Angsana New" w:hint="cs"/>
          <w:spacing w:val="-2"/>
          <w:sz w:val="30"/>
          <w:szCs w:val="30"/>
          <w:cs/>
        </w:rPr>
        <w:t>มีน</w:t>
      </w:r>
      <w:r w:rsidRPr="00312DC8">
        <w:rPr>
          <w:rFonts w:ascii="Angsana New" w:hAnsi="Angsana New"/>
          <w:spacing w:val="-2"/>
          <w:sz w:val="30"/>
          <w:szCs w:val="30"/>
          <w:cs/>
        </w:rPr>
        <w:t xml:space="preserve">าคม </w:t>
      </w:r>
      <w:r w:rsidRPr="00312DC8">
        <w:rPr>
          <w:rFonts w:ascii="Angsana New" w:hAnsi="Angsana New"/>
          <w:color w:val="000000"/>
          <w:spacing w:val="-2"/>
          <w:sz w:val="30"/>
          <w:szCs w:val="30"/>
        </w:rPr>
        <w:t>256</w:t>
      </w:r>
      <w:r w:rsidR="00312DC8" w:rsidRPr="00312DC8">
        <w:rPr>
          <w:rFonts w:ascii="Angsana New" w:hAnsi="Angsana New"/>
          <w:color w:val="000000"/>
          <w:spacing w:val="-2"/>
          <w:sz w:val="30"/>
          <w:szCs w:val="30"/>
        </w:rPr>
        <w:t>8</w:t>
      </w:r>
      <w:r w:rsidRPr="00312DC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และ </w:t>
      </w:r>
      <w:r w:rsidR="00312DC8" w:rsidRPr="00312DC8">
        <w:rPr>
          <w:rFonts w:ascii="Angsana New" w:hAnsi="Angsana New"/>
          <w:spacing w:val="-2"/>
          <w:sz w:val="30"/>
          <w:szCs w:val="30"/>
        </w:rPr>
        <w:t>31</w:t>
      </w:r>
      <w:r w:rsidR="00312DC8" w:rsidRPr="00312DC8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312DC8" w:rsidRPr="00312DC8">
        <w:rPr>
          <w:rFonts w:ascii="Angsana New" w:hAnsi="Angsana New"/>
          <w:color w:val="000000"/>
          <w:spacing w:val="-2"/>
          <w:sz w:val="30"/>
          <w:szCs w:val="30"/>
        </w:rPr>
        <w:t>2567</w:t>
      </w:r>
      <w:r w:rsidR="00312DC8" w:rsidRPr="00312DC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312DC8">
        <w:rPr>
          <w:rFonts w:ascii="Angsana New" w:hAnsi="Angsana New"/>
          <w:color w:val="000000"/>
          <w:spacing w:val="-2"/>
          <w:sz w:val="30"/>
          <w:szCs w:val="30"/>
          <w:cs/>
        </w:rPr>
        <w:t>บริษัทมียอดลูกหนี้การค้าคงเหลือโดยแยกตามอายุหนี้ที่ค้างชำระได้ดังนี้</w:t>
      </w:r>
    </w:p>
    <w:p w14:paraId="0B9C3A03" w14:textId="77777777" w:rsidR="001162ED" w:rsidRPr="00312DC8" w:rsidRDefault="001162ED" w:rsidP="00116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tbl>
      <w:tblPr>
        <w:tblW w:w="9351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5669"/>
        <w:gridCol w:w="1694"/>
        <w:gridCol w:w="278"/>
        <w:gridCol w:w="1710"/>
      </w:tblGrid>
      <w:tr w:rsidR="001162ED" w:rsidRPr="00312DC8" w14:paraId="6D85711F" w14:textId="77777777" w:rsidTr="00312DC8">
        <w:tc>
          <w:tcPr>
            <w:tcW w:w="5669" w:type="dxa"/>
          </w:tcPr>
          <w:p w14:paraId="036A3220" w14:textId="77777777" w:rsidR="001162ED" w:rsidRPr="00312DC8" w:rsidRDefault="001162ED" w:rsidP="006A3B85">
            <w:pPr>
              <w:tabs>
                <w:tab w:val="clear" w:pos="227"/>
              </w:tabs>
              <w:spacing w:line="240" w:lineRule="auto"/>
              <w:ind w:left="-106" w:hanging="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2" w:type="dxa"/>
            <w:gridSpan w:val="3"/>
            <w:tcBorders>
              <w:bottom w:val="single" w:sz="4" w:space="0" w:color="auto"/>
            </w:tcBorders>
          </w:tcPr>
          <w:p w14:paraId="1C11AF79" w14:textId="77777777" w:rsidR="001162ED" w:rsidRPr="00312DC8" w:rsidRDefault="001162ED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2DC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FF1891" w:rsidRPr="00312DC8" w14:paraId="39F01965" w14:textId="77777777" w:rsidTr="00312DC8">
        <w:tc>
          <w:tcPr>
            <w:tcW w:w="5669" w:type="dxa"/>
          </w:tcPr>
          <w:p w14:paraId="3351ACFF" w14:textId="77777777" w:rsidR="00FF1891" w:rsidRPr="00312DC8" w:rsidRDefault="00FF1891" w:rsidP="00FF1891">
            <w:pPr>
              <w:tabs>
                <w:tab w:val="clear" w:pos="227"/>
              </w:tabs>
              <w:spacing w:line="240" w:lineRule="auto"/>
              <w:ind w:left="-106" w:hanging="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14:paraId="5F667A7E" w14:textId="77777777" w:rsidR="00FF1891" w:rsidRPr="00312DC8" w:rsidRDefault="00FF1891" w:rsidP="00FF18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723CB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1723C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8" w:type="dxa"/>
          </w:tcPr>
          <w:p w14:paraId="79761507" w14:textId="77777777" w:rsidR="00FF1891" w:rsidRPr="00312DC8" w:rsidRDefault="00FF1891" w:rsidP="00FF18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211A4E7" w14:textId="77777777" w:rsidR="00FF1891" w:rsidRPr="00312DC8" w:rsidRDefault="00FF1891" w:rsidP="00FF18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</w:rPr>
              <w:t>31</w:t>
            </w:r>
            <w:r w:rsidRPr="001723C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723C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312DC8" w:rsidRPr="00312DC8" w14:paraId="01C8F796" w14:textId="77777777" w:rsidTr="00312DC8">
        <w:tc>
          <w:tcPr>
            <w:tcW w:w="5669" w:type="dxa"/>
          </w:tcPr>
          <w:p w14:paraId="4B0B0B9C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hanging="1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  <w:r w:rsidRPr="00312DC8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694" w:type="dxa"/>
          </w:tcPr>
          <w:p w14:paraId="01C94A4D" w14:textId="77777777" w:rsidR="00312DC8" w:rsidRPr="00312DC8" w:rsidRDefault="001E7A5D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15,641</w:t>
            </w:r>
          </w:p>
        </w:tc>
        <w:tc>
          <w:tcPr>
            <w:tcW w:w="278" w:type="dxa"/>
          </w:tcPr>
          <w:p w14:paraId="22340B4B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1A2133E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2DC8">
              <w:rPr>
                <w:rFonts w:ascii="Angsana New" w:hAnsi="Angsana New"/>
                <w:sz w:val="30"/>
                <w:szCs w:val="30"/>
              </w:rPr>
              <w:t>15,523</w:t>
            </w:r>
          </w:p>
        </w:tc>
      </w:tr>
      <w:tr w:rsidR="00312DC8" w:rsidRPr="00312DC8" w14:paraId="1405C33D" w14:textId="77777777" w:rsidTr="00312DC8">
        <w:tc>
          <w:tcPr>
            <w:tcW w:w="5669" w:type="dxa"/>
          </w:tcPr>
          <w:p w14:paraId="15CEE29A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hanging="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12DC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เกินกำหนดชำระ </w:t>
            </w:r>
            <w:r w:rsidRPr="00312DC8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</w:p>
        </w:tc>
        <w:tc>
          <w:tcPr>
            <w:tcW w:w="1694" w:type="dxa"/>
          </w:tcPr>
          <w:p w14:paraId="3CD7EEC3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42EF7DE4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8BD5F81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7FD9" w:rsidRPr="00312DC8" w14:paraId="4593A81F" w14:textId="77777777" w:rsidTr="00312DC8">
        <w:tc>
          <w:tcPr>
            <w:tcW w:w="5669" w:type="dxa"/>
          </w:tcPr>
          <w:p w14:paraId="3C1FB9E0" w14:textId="77777777" w:rsidR="00527FD9" w:rsidRPr="00312DC8" w:rsidRDefault="00527FD9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hanging="1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  <w:r w:rsidRPr="00312DC8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ไม่เกิน</w:t>
            </w:r>
            <w:r w:rsidRPr="00312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312DC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94" w:type="dxa"/>
          </w:tcPr>
          <w:p w14:paraId="282AA17D" w14:textId="77777777" w:rsidR="00527FD9" w:rsidRPr="00312DC8" w:rsidRDefault="00527FD9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799</w:t>
            </w:r>
          </w:p>
        </w:tc>
        <w:tc>
          <w:tcPr>
            <w:tcW w:w="278" w:type="dxa"/>
          </w:tcPr>
          <w:p w14:paraId="06820D75" w14:textId="77777777" w:rsidR="00527FD9" w:rsidRPr="00312DC8" w:rsidRDefault="00527FD9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64AFB33" w14:textId="77777777" w:rsidR="00527FD9" w:rsidRPr="00312DC8" w:rsidRDefault="008E12CF" w:rsidP="008E12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5" w:firstLine="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2DC8" w:rsidRPr="00312DC8" w14:paraId="225231A7" w14:textId="77777777" w:rsidTr="00312DC8">
        <w:tc>
          <w:tcPr>
            <w:tcW w:w="5669" w:type="dxa"/>
          </w:tcPr>
          <w:p w14:paraId="4CA589DF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hanging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12DC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12DC8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12DC8">
              <w:rPr>
                <w:rFonts w:ascii="Angsana New" w:hAnsi="Angsana New"/>
                <w:sz w:val="30"/>
                <w:szCs w:val="30"/>
              </w:rPr>
              <w:t>12</w:t>
            </w:r>
            <w:r w:rsidRPr="00312DC8">
              <w:rPr>
                <w:rFonts w:ascii="Angsana New" w:hAnsi="Angsana New"/>
                <w:sz w:val="30"/>
                <w:szCs w:val="30"/>
                <w:cs/>
              </w:rPr>
              <w:t xml:space="preserve"> เดือน ขึ้นไป</w:t>
            </w:r>
            <w:r w:rsidR="00527FD9"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14:paraId="05A71D56" w14:textId="77777777" w:rsidR="00312DC8" w:rsidRPr="00312DC8" w:rsidRDefault="00527FD9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3,589</w:t>
            </w:r>
          </w:p>
        </w:tc>
        <w:tc>
          <w:tcPr>
            <w:tcW w:w="278" w:type="dxa"/>
          </w:tcPr>
          <w:p w14:paraId="771D203D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36AC69D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2DC8">
              <w:rPr>
                <w:rFonts w:ascii="Angsana New" w:hAnsi="Angsana New"/>
                <w:sz w:val="30"/>
                <w:szCs w:val="30"/>
              </w:rPr>
              <w:t>3,589</w:t>
            </w:r>
          </w:p>
        </w:tc>
      </w:tr>
      <w:tr w:rsidR="00312DC8" w:rsidRPr="00312DC8" w14:paraId="45F18CDE" w14:textId="77777777" w:rsidTr="00312DC8">
        <w:tc>
          <w:tcPr>
            <w:tcW w:w="5669" w:type="dxa"/>
          </w:tcPr>
          <w:p w14:paraId="4647AB7C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hanging="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12D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94" w:type="dxa"/>
            <w:tcBorders>
              <w:top w:val="single" w:sz="4" w:space="0" w:color="auto"/>
            </w:tcBorders>
          </w:tcPr>
          <w:p w14:paraId="468A8964" w14:textId="77777777" w:rsidR="00312DC8" w:rsidRPr="00312DC8" w:rsidRDefault="001E7A5D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20,029</w:t>
            </w:r>
          </w:p>
        </w:tc>
        <w:tc>
          <w:tcPr>
            <w:tcW w:w="278" w:type="dxa"/>
          </w:tcPr>
          <w:p w14:paraId="4BC596E5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63AB9A9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2DC8">
              <w:rPr>
                <w:rFonts w:ascii="Angsana New" w:hAnsi="Angsana New"/>
                <w:sz w:val="30"/>
                <w:szCs w:val="30"/>
              </w:rPr>
              <w:t>19,112</w:t>
            </w:r>
          </w:p>
        </w:tc>
      </w:tr>
      <w:tr w:rsidR="00312DC8" w:rsidRPr="00312DC8" w14:paraId="4E0AAC51" w14:textId="77777777" w:rsidTr="00312DC8">
        <w:tc>
          <w:tcPr>
            <w:tcW w:w="5669" w:type="dxa"/>
          </w:tcPr>
          <w:p w14:paraId="5EB5FFE1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hanging="1"/>
              <w:rPr>
                <w:rFonts w:ascii="Angsana New" w:hAnsi="Angsana New"/>
                <w:sz w:val="30"/>
                <w:szCs w:val="30"/>
                <w:cs/>
              </w:rPr>
            </w:pPr>
            <w:r w:rsidRPr="00312DC8">
              <w:rPr>
                <w:rFonts w:ascii="Angsana New" w:hAnsi="Angsana New"/>
                <w:sz w:val="30"/>
                <w:szCs w:val="30"/>
                <w:cs/>
              </w:rPr>
              <w:t>หัก ค่าเผื่อผลขาดทุนด้านเครดิตที่คาดว่าจะเกิดขึ้น</w:t>
            </w:r>
            <w:r w:rsidR="00527FD9"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14:paraId="072655C6" w14:textId="77777777" w:rsidR="00312DC8" w:rsidRPr="00312DC8" w:rsidRDefault="00644CCB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35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2DC8">
              <w:rPr>
                <w:rFonts w:ascii="Angsana New" w:hAnsi="Angsana New"/>
                <w:sz w:val="30"/>
                <w:szCs w:val="30"/>
              </w:rPr>
              <w:t>(3,589)</w:t>
            </w:r>
          </w:p>
        </w:tc>
        <w:tc>
          <w:tcPr>
            <w:tcW w:w="278" w:type="dxa"/>
          </w:tcPr>
          <w:p w14:paraId="64B54A25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9EA56A5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35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2DC8">
              <w:rPr>
                <w:rFonts w:ascii="Angsana New" w:hAnsi="Angsana New"/>
                <w:sz w:val="30"/>
                <w:szCs w:val="30"/>
              </w:rPr>
              <w:t>(3,589)</w:t>
            </w:r>
          </w:p>
        </w:tc>
      </w:tr>
      <w:tr w:rsidR="00312DC8" w:rsidRPr="00312DC8" w14:paraId="05A45DF2" w14:textId="77777777" w:rsidTr="00312DC8">
        <w:tc>
          <w:tcPr>
            <w:tcW w:w="5669" w:type="dxa"/>
          </w:tcPr>
          <w:p w14:paraId="0A8177FF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hanging="1"/>
              <w:rPr>
                <w:rFonts w:ascii="Angsana New" w:hAnsi="Angsana New"/>
                <w:sz w:val="30"/>
                <w:szCs w:val="30"/>
              </w:rPr>
            </w:pPr>
            <w:r w:rsidRPr="00312DC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</w:tcPr>
          <w:p w14:paraId="23E51993" w14:textId="77777777" w:rsidR="00312DC8" w:rsidRPr="00312DC8" w:rsidRDefault="001E7A5D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16,440</w:t>
            </w:r>
          </w:p>
        </w:tc>
        <w:tc>
          <w:tcPr>
            <w:tcW w:w="278" w:type="dxa"/>
          </w:tcPr>
          <w:p w14:paraId="2712EF20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C6C667C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2DC8">
              <w:rPr>
                <w:rFonts w:ascii="Angsana New" w:hAnsi="Angsana New"/>
                <w:sz w:val="30"/>
                <w:szCs w:val="30"/>
              </w:rPr>
              <w:t>15,523</w:t>
            </w:r>
          </w:p>
        </w:tc>
      </w:tr>
    </w:tbl>
    <w:p w14:paraId="0DB4B78D" w14:textId="77777777" w:rsidR="001162ED" w:rsidRPr="00312DC8" w:rsidRDefault="001162ED" w:rsidP="001162ED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8F25D42" w14:textId="77777777" w:rsidR="001162ED" w:rsidRPr="00312DC8" w:rsidRDefault="001162ED" w:rsidP="00116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  <w:r w:rsidRPr="00312DC8">
        <w:rPr>
          <w:rFonts w:ascii="Angsana New" w:hAnsi="Angsana New"/>
          <w:sz w:val="30"/>
          <w:szCs w:val="30"/>
          <w:cs/>
        </w:rPr>
        <w:t xml:space="preserve">ระยะเวลาการให้สินเชื่อ (เครดิตเทอม) แก่ลูกค้าตามนโยบายของบริษัทในปี </w:t>
      </w:r>
      <w:r w:rsidRPr="00312DC8">
        <w:rPr>
          <w:rFonts w:ascii="Angsana New" w:hAnsi="Angsana New"/>
          <w:sz w:val="30"/>
          <w:szCs w:val="30"/>
        </w:rPr>
        <w:t>256</w:t>
      </w:r>
      <w:r w:rsidR="00312DC8">
        <w:rPr>
          <w:rFonts w:ascii="Angsana New" w:hAnsi="Angsana New"/>
          <w:sz w:val="30"/>
          <w:szCs w:val="30"/>
        </w:rPr>
        <w:t>8</w:t>
      </w:r>
      <w:r w:rsidRPr="00312DC8">
        <w:rPr>
          <w:rFonts w:ascii="Angsana New" w:hAnsi="Angsana New"/>
          <w:sz w:val="30"/>
          <w:szCs w:val="30"/>
        </w:rPr>
        <w:t xml:space="preserve"> </w:t>
      </w:r>
      <w:r w:rsidRPr="00312DC8">
        <w:rPr>
          <w:rFonts w:ascii="Angsana New" w:hAnsi="Angsana New"/>
          <w:sz w:val="30"/>
          <w:szCs w:val="30"/>
          <w:cs/>
        </w:rPr>
        <w:t xml:space="preserve">และ </w:t>
      </w:r>
      <w:r w:rsidRPr="00312DC8">
        <w:rPr>
          <w:rFonts w:ascii="Angsana New" w:hAnsi="Angsana New"/>
          <w:sz w:val="30"/>
          <w:szCs w:val="30"/>
        </w:rPr>
        <w:t>256</w:t>
      </w:r>
      <w:r w:rsidR="00312DC8">
        <w:rPr>
          <w:rFonts w:ascii="Angsana New" w:hAnsi="Angsana New"/>
          <w:sz w:val="30"/>
          <w:szCs w:val="30"/>
        </w:rPr>
        <w:t>7</w:t>
      </w:r>
      <w:r w:rsidRPr="00312DC8">
        <w:rPr>
          <w:rFonts w:ascii="Angsana New" w:hAnsi="Angsana New"/>
          <w:sz w:val="30"/>
          <w:szCs w:val="30"/>
        </w:rPr>
        <w:t xml:space="preserve"> </w:t>
      </w:r>
      <w:r w:rsidRPr="00312DC8">
        <w:rPr>
          <w:rFonts w:ascii="Angsana New" w:hAnsi="Angsana New"/>
          <w:sz w:val="30"/>
          <w:szCs w:val="30"/>
          <w:cs/>
        </w:rPr>
        <w:t xml:space="preserve">คือ </w:t>
      </w:r>
      <w:r w:rsidRPr="00312DC8">
        <w:rPr>
          <w:rFonts w:ascii="Angsana New" w:hAnsi="Angsana New"/>
          <w:sz w:val="30"/>
          <w:szCs w:val="30"/>
        </w:rPr>
        <w:t xml:space="preserve">15 - 30 </w:t>
      </w:r>
      <w:r w:rsidRPr="00312DC8">
        <w:rPr>
          <w:rFonts w:ascii="Angsana New" w:hAnsi="Angsana New"/>
          <w:sz w:val="30"/>
          <w:szCs w:val="30"/>
          <w:cs/>
        </w:rPr>
        <w:t>วัน</w:t>
      </w:r>
    </w:p>
    <w:p w14:paraId="34F0A04B" w14:textId="77777777" w:rsidR="001162ED" w:rsidRPr="00312DC8" w:rsidRDefault="001162ED" w:rsidP="00116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14:paraId="0E4225A1" w14:textId="77777777" w:rsidR="00481211" w:rsidRPr="001723CB" w:rsidRDefault="00481211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1723CB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1AAA56CD" w14:textId="77777777" w:rsidR="00E02921" w:rsidRDefault="00E02921" w:rsidP="00E02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1701"/>
        <w:gridCol w:w="286"/>
        <w:gridCol w:w="1703"/>
      </w:tblGrid>
      <w:tr w:rsidR="009C0682" w:rsidRPr="00F86E84" w14:paraId="5DE91CAE" w14:textId="77777777" w:rsidTr="005F3B8E">
        <w:tc>
          <w:tcPr>
            <w:tcW w:w="5670" w:type="dxa"/>
          </w:tcPr>
          <w:p w14:paraId="13D0AAA0" w14:textId="77777777" w:rsidR="009C0682" w:rsidRPr="00F86E84" w:rsidRDefault="009C0682" w:rsidP="006A3B85">
            <w:pPr>
              <w:tabs>
                <w:tab w:val="clear" w:pos="227"/>
              </w:tabs>
              <w:ind w:left="-80" w:hanging="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</w:tcPr>
          <w:p w14:paraId="472E7FC9" w14:textId="77777777" w:rsidR="009C0682" w:rsidRPr="00F86E84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9C0682" w:rsidRPr="00F86E84" w14:paraId="66900F84" w14:textId="77777777" w:rsidTr="005F3B8E">
        <w:tc>
          <w:tcPr>
            <w:tcW w:w="5670" w:type="dxa"/>
          </w:tcPr>
          <w:p w14:paraId="52FE372C" w14:textId="77777777" w:rsidR="009C0682" w:rsidRPr="00F86E84" w:rsidRDefault="009C0682" w:rsidP="009C0682">
            <w:pPr>
              <w:tabs>
                <w:tab w:val="clear" w:pos="227"/>
              </w:tabs>
              <w:ind w:left="-80" w:hanging="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D976567" w14:textId="77777777" w:rsidR="009C0682" w:rsidRPr="00F86E84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723CB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1723C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6" w:type="dxa"/>
          </w:tcPr>
          <w:p w14:paraId="341A1921" w14:textId="77777777" w:rsidR="009C0682" w:rsidRPr="00F86E84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842D270" w14:textId="77777777" w:rsidR="009C0682" w:rsidRPr="00F86E84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</w:rPr>
              <w:t>31</w:t>
            </w:r>
            <w:r w:rsidRPr="001723C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723C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C0682" w:rsidRPr="00F86E84" w14:paraId="1F9B1F4C" w14:textId="77777777" w:rsidTr="005F3B8E">
        <w:tc>
          <w:tcPr>
            <w:tcW w:w="5670" w:type="dxa"/>
          </w:tcPr>
          <w:p w14:paraId="3FB02C52" w14:textId="77777777" w:rsidR="009C0682" w:rsidRPr="00F86E84" w:rsidRDefault="009C0682" w:rsidP="009C0682">
            <w:pPr>
              <w:tabs>
                <w:tab w:val="clear" w:pos="227"/>
                <w:tab w:val="left" w:pos="342"/>
              </w:tabs>
              <w:ind w:left="-80" w:right="-108" w:hanging="7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ต้นทุนในการเตรียมโรงเรือนเพื่อเลี้ยงไก่ (ก่อนลงลูกไก่)</w:t>
            </w:r>
          </w:p>
        </w:tc>
        <w:tc>
          <w:tcPr>
            <w:tcW w:w="1701" w:type="dxa"/>
          </w:tcPr>
          <w:p w14:paraId="64A118CF" w14:textId="77777777" w:rsidR="009C0682" w:rsidRPr="00F86E84" w:rsidRDefault="00D57FB3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6C74A6">
              <w:rPr>
                <w:rFonts w:ascii="Angsana New" w:hAnsi="Angsana New"/>
                <w:sz w:val="30"/>
                <w:szCs w:val="30"/>
              </w:rPr>
              <w:t>259</w:t>
            </w:r>
          </w:p>
        </w:tc>
        <w:tc>
          <w:tcPr>
            <w:tcW w:w="286" w:type="dxa"/>
          </w:tcPr>
          <w:p w14:paraId="1341A0EF" w14:textId="77777777" w:rsidR="009C0682" w:rsidRPr="00F86E84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7C79B3C" w14:textId="77777777" w:rsidR="009C0682" w:rsidRPr="00F86E84" w:rsidRDefault="009C0682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1,</w:t>
            </w:r>
            <w:r w:rsidR="00EA42C2" w:rsidRPr="00EA42C2">
              <w:rPr>
                <w:rFonts w:ascii="Angsana New" w:hAnsi="Angsana New"/>
                <w:sz w:val="30"/>
                <w:szCs w:val="30"/>
              </w:rPr>
              <w:t>136</w:t>
            </w:r>
          </w:p>
        </w:tc>
      </w:tr>
      <w:tr w:rsidR="009C0682" w:rsidRPr="00F86E84" w14:paraId="7F0890D0" w14:textId="77777777" w:rsidTr="005F3B8E">
        <w:tc>
          <w:tcPr>
            <w:tcW w:w="5670" w:type="dxa"/>
          </w:tcPr>
          <w:p w14:paraId="1D0C5990" w14:textId="77777777" w:rsidR="009C0682" w:rsidRPr="00F86E84" w:rsidRDefault="009C0682" w:rsidP="009C0682">
            <w:pPr>
              <w:tabs>
                <w:tab w:val="clear" w:pos="227"/>
                <w:tab w:val="left" w:pos="342"/>
              </w:tabs>
              <w:ind w:left="-80" w:right="-108" w:hanging="7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ผลิตผลพลอยได้</w:t>
            </w:r>
          </w:p>
        </w:tc>
        <w:tc>
          <w:tcPr>
            <w:tcW w:w="1701" w:type="dxa"/>
          </w:tcPr>
          <w:p w14:paraId="7DD4B091" w14:textId="77777777" w:rsidR="009C0682" w:rsidRPr="00F86E84" w:rsidRDefault="00D57FB3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4,197</w:t>
            </w:r>
          </w:p>
        </w:tc>
        <w:tc>
          <w:tcPr>
            <w:tcW w:w="286" w:type="dxa"/>
          </w:tcPr>
          <w:p w14:paraId="6386A0E9" w14:textId="77777777" w:rsidR="009C0682" w:rsidRPr="00F86E84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ED7FCC3" w14:textId="77777777" w:rsidR="009C0682" w:rsidRPr="00F86E84" w:rsidRDefault="00EA42C2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42C2">
              <w:rPr>
                <w:rFonts w:ascii="Angsana New" w:hAnsi="Angsana New"/>
                <w:sz w:val="30"/>
                <w:szCs w:val="30"/>
              </w:rPr>
              <w:t>3</w:t>
            </w:r>
            <w:r w:rsidR="009C0682" w:rsidRPr="00F86E84">
              <w:rPr>
                <w:rFonts w:ascii="Angsana New" w:hAnsi="Angsana New"/>
                <w:sz w:val="30"/>
                <w:szCs w:val="30"/>
              </w:rPr>
              <w:t>,</w:t>
            </w:r>
            <w:r w:rsidRPr="00EA42C2">
              <w:rPr>
                <w:rFonts w:ascii="Angsana New" w:hAnsi="Angsana New"/>
                <w:sz w:val="30"/>
                <w:szCs w:val="30"/>
              </w:rPr>
              <w:t>313</w:t>
            </w:r>
          </w:p>
        </w:tc>
      </w:tr>
      <w:tr w:rsidR="009C0682" w:rsidRPr="00F86E84" w14:paraId="06889A9B" w14:textId="77777777" w:rsidTr="005F3B8E">
        <w:tc>
          <w:tcPr>
            <w:tcW w:w="5670" w:type="dxa"/>
          </w:tcPr>
          <w:p w14:paraId="06A882D0" w14:textId="77777777" w:rsidR="009C0682" w:rsidRPr="00F86E84" w:rsidRDefault="009C0682" w:rsidP="009C0682">
            <w:pPr>
              <w:tabs>
                <w:tab w:val="clear" w:pos="227"/>
                <w:tab w:val="left" w:pos="342"/>
              </w:tabs>
              <w:ind w:left="-80" w:right="-108" w:hanging="7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ยาและวัคซีน</w:t>
            </w:r>
          </w:p>
        </w:tc>
        <w:tc>
          <w:tcPr>
            <w:tcW w:w="1701" w:type="dxa"/>
          </w:tcPr>
          <w:p w14:paraId="09AF13CC" w14:textId="77777777" w:rsidR="009C0682" w:rsidRPr="00F86E84" w:rsidRDefault="00D57FB3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</w:t>
            </w:r>
            <w:r w:rsidR="009D0E3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6" w:type="dxa"/>
          </w:tcPr>
          <w:p w14:paraId="1C972F5C" w14:textId="77777777" w:rsidR="009C0682" w:rsidRPr="00F86E84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F00A360" w14:textId="77777777" w:rsidR="009C0682" w:rsidRPr="00F86E84" w:rsidRDefault="009C0682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1,</w:t>
            </w:r>
            <w:r w:rsidR="00EA42C2" w:rsidRPr="00EA42C2">
              <w:rPr>
                <w:rFonts w:ascii="Angsana New" w:hAnsi="Angsana New"/>
                <w:sz w:val="30"/>
                <w:szCs w:val="30"/>
              </w:rPr>
              <w:t>388</w:t>
            </w:r>
          </w:p>
        </w:tc>
      </w:tr>
      <w:tr w:rsidR="009C0682" w:rsidRPr="00F86E84" w14:paraId="109ECC9B" w14:textId="77777777" w:rsidTr="005F3B8E">
        <w:tc>
          <w:tcPr>
            <w:tcW w:w="5670" w:type="dxa"/>
          </w:tcPr>
          <w:p w14:paraId="419FE22F" w14:textId="77777777" w:rsidR="009C0682" w:rsidRPr="00F86E84" w:rsidRDefault="009C0682" w:rsidP="009C0682">
            <w:pPr>
              <w:tabs>
                <w:tab w:val="clear" w:pos="227"/>
                <w:tab w:val="left" w:pos="342"/>
              </w:tabs>
              <w:ind w:left="-80" w:right="-108" w:hanging="7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อะไหล่ วัสดุสิ้นเปลือง และเคมีภัณฑ์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DB4EF8E" w14:textId="77777777" w:rsidR="009C0682" w:rsidRPr="00F86E84" w:rsidRDefault="00D57FB3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1,484</w:t>
            </w:r>
          </w:p>
        </w:tc>
        <w:tc>
          <w:tcPr>
            <w:tcW w:w="286" w:type="dxa"/>
          </w:tcPr>
          <w:p w14:paraId="1156E332" w14:textId="77777777" w:rsidR="009C0682" w:rsidRPr="00F86E84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D56A904" w14:textId="77777777" w:rsidR="009C0682" w:rsidRPr="00F86E84" w:rsidRDefault="009C0682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1,</w:t>
            </w:r>
            <w:r w:rsidR="00EA42C2" w:rsidRPr="00EA42C2">
              <w:rPr>
                <w:rFonts w:ascii="Angsana New" w:hAnsi="Angsana New"/>
                <w:sz w:val="30"/>
                <w:szCs w:val="30"/>
              </w:rPr>
              <w:t>456</w:t>
            </w:r>
          </w:p>
        </w:tc>
      </w:tr>
      <w:tr w:rsidR="009C0682" w:rsidRPr="00F86E84" w14:paraId="56EA8108" w14:textId="77777777" w:rsidTr="005F3B8E">
        <w:tc>
          <w:tcPr>
            <w:tcW w:w="5670" w:type="dxa"/>
          </w:tcPr>
          <w:p w14:paraId="371C1B18" w14:textId="77777777" w:rsidR="009C0682" w:rsidRPr="00F86E84" w:rsidRDefault="009C0682" w:rsidP="009C0682">
            <w:pPr>
              <w:tabs>
                <w:tab w:val="clear" w:pos="227"/>
                <w:tab w:val="left" w:pos="342"/>
              </w:tabs>
              <w:ind w:left="-80" w:right="-108" w:hanging="7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C4837D1" w14:textId="77777777" w:rsidR="009C0682" w:rsidRPr="00F86E84" w:rsidRDefault="006C74A6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D57FB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051</w:t>
            </w:r>
          </w:p>
        </w:tc>
        <w:tc>
          <w:tcPr>
            <w:tcW w:w="286" w:type="dxa"/>
          </w:tcPr>
          <w:p w14:paraId="09922D70" w14:textId="77777777" w:rsidR="009C0682" w:rsidRPr="00F86E84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7E5D35D" w14:textId="77777777" w:rsidR="009C0682" w:rsidRPr="00F86E84" w:rsidRDefault="00EA42C2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42C2">
              <w:rPr>
                <w:rFonts w:ascii="Angsana New" w:hAnsi="Angsana New"/>
                <w:sz w:val="30"/>
                <w:szCs w:val="30"/>
              </w:rPr>
              <w:t>7</w:t>
            </w:r>
            <w:r w:rsidR="009C0682" w:rsidRPr="00F86E84">
              <w:rPr>
                <w:rFonts w:ascii="Angsana New" w:hAnsi="Angsana New"/>
                <w:sz w:val="30"/>
                <w:szCs w:val="30"/>
              </w:rPr>
              <w:t>,</w:t>
            </w:r>
            <w:r w:rsidRPr="00EA42C2">
              <w:rPr>
                <w:rFonts w:ascii="Angsana New" w:hAnsi="Angsana New"/>
                <w:sz w:val="30"/>
                <w:szCs w:val="30"/>
              </w:rPr>
              <w:t>293</w:t>
            </w:r>
          </w:p>
        </w:tc>
      </w:tr>
    </w:tbl>
    <w:p w14:paraId="7D64FF79" w14:textId="77777777" w:rsidR="002E1785" w:rsidRPr="001723CB" w:rsidRDefault="002B0511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1723CB">
        <w:rPr>
          <w:rFonts w:ascii="Angsana New" w:hAnsi="Angsana New"/>
          <w:b/>
          <w:bCs/>
          <w:sz w:val="30"/>
          <w:szCs w:val="30"/>
        </w:rPr>
        <w:br w:type="page"/>
      </w:r>
      <w:r w:rsidR="009C0682" w:rsidRPr="009C0682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สินทรัพย์ทางการเงินหมุนเวียนอื่นและเงินฝากสถาบันการเงินที่มีภาระค้ำประกัน</w:t>
      </w:r>
      <w:r w:rsidR="002E1785" w:rsidRPr="001723CB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26A9B08E" w14:textId="77777777" w:rsidR="00E02921" w:rsidRPr="009C0682" w:rsidRDefault="00E02921" w:rsidP="00E02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6E70B21" w14:textId="77777777" w:rsidR="009C0682" w:rsidRDefault="009C0682" w:rsidP="009C0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C0682">
        <w:rPr>
          <w:rFonts w:ascii="Angsana New" w:hAnsi="Angsana New"/>
          <w:sz w:val="30"/>
          <w:szCs w:val="30"/>
          <w:cs/>
        </w:rPr>
        <w:t>สินทรัพย์ทางการเงินหมุนเวียนอื่นประกอบด้วยเงินฝากประจำกับธนาคารที่ปลอดภาระค้ำประกัน และเงินฝากสถาบันการเงินที่มีภาระค้ำประกันประกอบด้วยเงินฝากออมทรัพย์และเงินฝากประจำกับธนาคารซึ่งใช้เป็นหลักประกันวงเงินสินเชื่อของบริษัท ดังนี้</w:t>
      </w:r>
    </w:p>
    <w:p w14:paraId="78A2DF21" w14:textId="77777777" w:rsidR="00404400" w:rsidRPr="009C0682" w:rsidRDefault="00404400" w:rsidP="009C0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3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84"/>
        <w:gridCol w:w="784"/>
        <w:gridCol w:w="236"/>
        <w:gridCol w:w="772"/>
        <w:gridCol w:w="283"/>
        <w:gridCol w:w="1091"/>
        <w:gridCol w:w="236"/>
        <w:gridCol w:w="1070"/>
        <w:gridCol w:w="10"/>
        <w:gridCol w:w="227"/>
        <w:gridCol w:w="10"/>
        <w:gridCol w:w="1132"/>
        <w:gridCol w:w="284"/>
        <w:gridCol w:w="1112"/>
        <w:gridCol w:w="16"/>
        <w:gridCol w:w="10"/>
      </w:tblGrid>
      <w:tr w:rsidR="009C0682" w:rsidRPr="009C0682" w14:paraId="70AA8F31" w14:textId="77777777" w:rsidTr="005F3B8E">
        <w:trPr>
          <w:gridAfter w:val="2"/>
          <w:wAfter w:w="26" w:type="dxa"/>
          <w:cantSplit/>
          <w:trHeight w:val="388"/>
        </w:trPr>
        <w:tc>
          <w:tcPr>
            <w:tcW w:w="2084" w:type="dxa"/>
          </w:tcPr>
          <w:p w14:paraId="1B56F5A5" w14:textId="77777777" w:rsidR="009C0682" w:rsidRPr="009C0682" w:rsidRDefault="009C0682" w:rsidP="006A3B85">
            <w:pPr>
              <w:tabs>
                <w:tab w:val="left" w:pos="3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2" w:type="dxa"/>
            <w:gridSpan w:val="3"/>
          </w:tcPr>
          <w:p w14:paraId="721A69C5" w14:textId="77777777" w:rsidR="009C0682" w:rsidRPr="009C0682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7A58988F" w14:textId="77777777" w:rsidR="009C0682" w:rsidRPr="009C0682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72" w:type="dxa"/>
            <w:gridSpan w:val="9"/>
            <w:tcBorders>
              <w:bottom w:val="single" w:sz="4" w:space="0" w:color="auto"/>
            </w:tcBorders>
          </w:tcPr>
          <w:p w14:paraId="33E198AA" w14:textId="77777777" w:rsidR="009C0682" w:rsidRPr="009C0682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068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9C0682" w:rsidRPr="009C0682" w14:paraId="2A3ECA15" w14:textId="77777777" w:rsidTr="005F3B8E">
        <w:trPr>
          <w:gridAfter w:val="1"/>
          <w:wAfter w:w="10" w:type="dxa"/>
          <w:cantSplit/>
          <w:trHeight w:val="388"/>
        </w:trPr>
        <w:tc>
          <w:tcPr>
            <w:tcW w:w="2084" w:type="dxa"/>
          </w:tcPr>
          <w:p w14:paraId="5A44380C" w14:textId="77777777" w:rsidR="009C0682" w:rsidRPr="009C0682" w:rsidRDefault="009C0682" w:rsidP="006A3B85">
            <w:pPr>
              <w:tabs>
                <w:tab w:val="left" w:pos="3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2" w:type="dxa"/>
            <w:gridSpan w:val="3"/>
            <w:tcBorders>
              <w:bottom w:val="single" w:sz="4" w:space="0" w:color="auto"/>
            </w:tcBorders>
          </w:tcPr>
          <w:p w14:paraId="0626F7E9" w14:textId="77777777" w:rsidR="009C0682" w:rsidRPr="009C0682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0682">
              <w:rPr>
                <w:rFonts w:ascii="Angsana New" w:hAnsi="Angsana New"/>
                <w:sz w:val="30"/>
                <w:szCs w:val="30"/>
                <w:cs/>
              </w:rPr>
              <w:t>ร้อยละต่อปี</w:t>
            </w:r>
          </w:p>
        </w:tc>
        <w:tc>
          <w:tcPr>
            <w:tcW w:w="283" w:type="dxa"/>
          </w:tcPr>
          <w:p w14:paraId="20014711" w14:textId="77777777" w:rsidR="009C0682" w:rsidRPr="009C0682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7" w:type="dxa"/>
            <w:gridSpan w:val="3"/>
            <w:tcBorders>
              <w:top w:val="single" w:sz="4" w:space="0" w:color="auto"/>
            </w:tcBorders>
          </w:tcPr>
          <w:p w14:paraId="6C100B19" w14:textId="77777777" w:rsidR="009C0682" w:rsidRPr="009C0682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0682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237" w:type="dxa"/>
            <w:gridSpan w:val="2"/>
            <w:tcBorders>
              <w:top w:val="single" w:sz="4" w:space="0" w:color="auto"/>
            </w:tcBorders>
          </w:tcPr>
          <w:p w14:paraId="3E86B990" w14:textId="77777777" w:rsidR="009C0682" w:rsidRPr="009C0682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4" w:type="dxa"/>
            <w:gridSpan w:val="5"/>
            <w:tcBorders>
              <w:top w:val="single" w:sz="4" w:space="0" w:color="auto"/>
            </w:tcBorders>
          </w:tcPr>
          <w:p w14:paraId="5189B057" w14:textId="77777777" w:rsidR="009C0682" w:rsidRPr="009C0682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0682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</w:tr>
      <w:tr w:rsidR="009C0682" w:rsidRPr="009C0682" w14:paraId="08B32452" w14:textId="77777777" w:rsidTr="005F3B8E">
        <w:trPr>
          <w:gridAfter w:val="1"/>
          <w:wAfter w:w="10" w:type="dxa"/>
          <w:cantSplit/>
          <w:trHeight w:val="388"/>
        </w:trPr>
        <w:tc>
          <w:tcPr>
            <w:tcW w:w="2084" w:type="dxa"/>
          </w:tcPr>
          <w:p w14:paraId="45DB3E40" w14:textId="77777777" w:rsidR="009C0682" w:rsidRPr="009C0682" w:rsidRDefault="009C0682" w:rsidP="006A3B85">
            <w:pPr>
              <w:tabs>
                <w:tab w:val="left" w:pos="3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F0070D" w14:textId="77777777" w:rsidR="009C0682" w:rsidRPr="009C0682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0682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83" w:type="dxa"/>
          </w:tcPr>
          <w:p w14:paraId="414B437B" w14:textId="77777777" w:rsidR="009C0682" w:rsidRPr="009C0682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7" w:type="dxa"/>
            <w:gridSpan w:val="3"/>
            <w:tcBorders>
              <w:bottom w:val="single" w:sz="4" w:space="0" w:color="auto"/>
            </w:tcBorders>
          </w:tcPr>
          <w:p w14:paraId="7F68A3A4" w14:textId="77777777" w:rsidR="009C0682" w:rsidRPr="009C0682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0682">
              <w:rPr>
                <w:rFonts w:ascii="Angsana New" w:hAnsi="Angsana New"/>
                <w:sz w:val="30"/>
                <w:szCs w:val="30"/>
                <w:cs/>
              </w:rPr>
              <w:t>ที่ปลอดภาระค้ำประกัน</w:t>
            </w:r>
          </w:p>
        </w:tc>
        <w:tc>
          <w:tcPr>
            <w:tcW w:w="237" w:type="dxa"/>
            <w:gridSpan w:val="2"/>
          </w:tcPr>
          <w:p w14:paraId="6C5AC23C" w14:textId="77777777" w:rsidR="009C0682" w:rsidRPr="009C0682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4" w:type="dxa"/>
            <w:gridSpan w:val="5"/>
            <w:tcBorders>
              <w:bottom w:val="single" w:sz="4" w:space="0" w:color="auto"/>
            </w:tcBorders>
          </w:tcPr>
          <w:p w14:paraId="70DA7B25" w14:textId="77777777" w:rsidR="009C0682" w:rsidRPr="009C0682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0682">
              <w:rPr>
                <w:rFonts w:ascii="Angsana New" w:hAnsi="Angsana New"/>
                <w:sz w:val="30"/>
                <w:szCs w:val="30"/>
                <w:cs/>
              </w:rPr>
              <w:t>ที่มีภาระค้ำประกัน</w:t>
            </w:r>
          </w:p>
        </w:tc>
      </w:tr>
      <w:tr w:rsidR="009C0682" w:rsidRPr="009C0682" w14:paraId="5E89EAA0" w14:textId="77777777" w:rsidTr="005F3B8E">
        <w:trPr>
          <w:cantSplit/>
          <w:trHeight w:val="388"/>
        </w:trPr>
        <w:tc>
          <w:tcPr>
            <w:tcW w:w="2084" w:type="dxa"/>
          </w:tcPr>
          <w:p w14:paraId="5B85043A" w14:textId="77777777" w:rsidR="009C0682" w:rsidRPr="009C0682" w:rsidRDefault="009C0682" w:rsidP="006A3B85">
            <w:pPr>
              <w:tabs>
                <w:tab w:val="left" w:pos="3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</w:tcPr>
          <w:p w14:paraId="190005E1" w14:textId="77777777" w:rsidR="009C0682" w:rsidRPr="009C0682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0EE564A" w14:textId="77777777" w:rsidR="009C0682" w:rsidRPr="009C0682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</w:tcPr>
          <w:p w14:paraId="42712EA6" w14:textId="77777777" w:rsidR="009C0682" w:rsidRPr="009C0682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0B176103" w14:textId="77777777" w:rsidR="009C0682" w:rsidRPr="009C0682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1AF1673D" w14:textId="77777777" w:rsidR="009C0682" w:rsidRPr="009C0682" w:rsidRDefault="009C0682" w:rsidP="005F3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95"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723CB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A125D03" w14:textId="77777777" w:rsidR="009C0682" w:rsidRPr="009C0682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6D870B5D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37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</w:rPr>
              <w:t>31</w:t>
            </w:r>
            <w:r w:rsidRPr="001723C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7" w:type="dxa"/>
            <w:gridSpan w:val="2"/>
          </w:tcPr>
          <w:p w14:paraId="70CBCF5D" w14:textId="77777777" w:rsidR="009C0682" w:rsidRPr="009C0682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55DF283B" w14:textId="77777777" w:rsidR="009C0682" w:rsidRPr="009C0682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723CB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D174C9A" w14:textId="77777777" w:rsidR="009C0682" w:rsidRPr="009C0682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gridSpan w:val="3"/>
            <w:tcBorders>
              <w:top w:val="single" w:sz="4" w:space="0" w:color="auto"/>
            </w:tcBorders>
          </w:tcPr>
          <w:p w14:paraId="31E2A2BD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1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</w:rPr>
              <w:t>31</w:t>
            </w:r>
            <w:r w:rsidRPr="001723C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C0682" w:rsidRPr="009C0682" w14:paraId="7456693D" w14:textId="77777777" w:rsidTr="005F3B8E">
        <w:trPr>
          <w:cantSplit/>
          <w:trHeight w:val="388"/>
        </w:trPr>
        <w:tc>
          <w:tcPr>
            <w:tcW w:w="2084" w:type="dxa"/>
          </w:tcPr>
          <w:p w14:paraId="6BFADE47" w14:textId="77777777" w:rsidR="009C0682" w:rsidRPr="009C0682" w:rsidRDefault="009C0682" w:rsidP="009C0682">
            <w:pPr>
              <w:tabs>
                <w:tab w:val="left" w:pos="3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14:paraId="122E480D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068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48ED0C0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14:paraId="45EB07CD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068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64972A33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163AC17E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068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71DC5E1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C3D3109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068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7" w:type="dxa"/>
            <w:gridSpan w:val="2"/>
          </w:tcPr>
          <w:p w14:paraId="528F207A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57DDCC0C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068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72E9DF7E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gridSpan w:val="3"/>
            <w:tcBorders>
              <w:bottom w:val="single" w:sz="4" w:space="0" w:color="auto"/>
            </w:tcBorders>
          </w:tcPr>
          <w:p w14:paraId="112FDDA3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068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C0682" w:rsidRPr="009C0682" w14:paraId="77087310" w14:textId="77777777" w:rsidTr="005F3B8E">
        <w:trPr>
          <w:cantSplit/>
        </w:trPr>
        <w:tc>
          <w:tcPr>
            <w:tcW w:w="2084" w:type="dxa"/>
          </w:tcPr>
          <w:p w14:paraId="32103DC0" w14:textId="77777777" w:rsidR="009C0682" w:rsidRPr="009C0682" w:rsidRDefault="009C0682" w:rsidP="009C0682">
            <w:pPr>
              <w:tabs>
                <w:tab w:val="left" w:pos="3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C0682">
              <w:rPr>
                <w:rFonts w:ascii="Angsana New" w:hAnsi="Angsana New"/>
                <w:sz w:val="30"/>
                <w:szCs w:val="30"/>
                <w:cs/>
              </w:rPr>
              <w:t xml:space="preserve">เงินฝากออมทรัพย์ </w:t>
            </w:r>
          </w:p>
        </w:tc>
        <w:tc>
          <w:tcPr>
            <w:tcW w:w="784" w:type="dxa"/>
            <w:tcBorders>
              <w:top w:val="single" w:sz="4" w:space="0" w:color="auto"/>
            </w:tcBorders>
          </w:tcPr>
          <w:p w14:paraId="341DBA81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0682">
              <w:rPr>
                <w:rFonts w:ascii="Angsana New" w:hAnsi="Angsana New"/>
                <w:sz w:val="30"/>
                <w:szCs w:val="30"/>
              </w:rPr>
              <w:t>0.15</w:t>
            </w:r>
          </w:p>
        </w:tc>
        <w:tc>
          <w:tcPr>
            <w:tcW w:w="236" w:type="dxa"/>
          </w:tcPr>
          <w:p w14:paraId="7388B2D6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</w:tcPr>
          <w:p w14:paraId="5E41C2FC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0682">
              <w:rPr>
                <w:rFonts w:ascii="Angsana New" w:hAnsi="Angsana New"/>
                <w:sz w:val="30"/>
                <w:szCs w:val="30"/>
              </w:rPr>
              <w:t>0.15</w:t>
            </w:r>
          </w:p>
        </w:tc>
        <w:tc>
          <w:tcPr>
            <w:tcW w:w="283" w:type="dxa"/>
          </w:tcPr>
          <w:p w14:paraId="1BE23882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509E8979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0682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36" w:type="dxa"/>
          </w:tcPr>
          <w:p w14:paraId="6D0CD446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20388229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0682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37" w:type="dxa"/>
            <w:gridSpan w:val="2"/>
          </w:tcPr>
          <w:p w14:paraId="32E614C5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3FB7940C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0682">
              <w:rPr>
                <w:rFonts w:ascii="Angsana New" w:hAnsi="Angsana New"/>
                <w:sz w:val="30"/>
                <w:szCs w:val="30"/>
              </w:rPr>
              <w:t>13,000</w:t>
            </w:r>
          </w:p>
        </w:tc>
        <w:tc>
          <w:tcPr>
            <w:tcW w:w="284" w:type="dxa"/>
          </w:tcPr>
          <w:p w14:paraId="00B758F8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gridSpan w:val="3"/>
            <w:tcBorders>
              <w:top w:val="single" w:sz="4" w:space="0" w:color="auto"/>
            </w:tcBorders>
          </w:tcPr>
          <w:p w14:paraId="14DCD5F2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0682">
              <w:rPr>
                <w:rFonts w:ascii="Angsana New" w:hAnsi="Angsana New"/>
                <w:sz w:val="30"/>
                <w:szCs w:val="30"/>
              </w:rPr>
              <w:t>13,000</w:t>
            </w:r>
          </w:p>
        </w:tc>
      </w:tr>
      <w:tr w:rsidR="009C0682" w:rsidRPr="009C0682" w14:paraId="599D312C" w14:textId="77777777" w:rsidTr="005F3B8E">
        <w:trPr>
          <w:cantSplit/>
        </w:trPr>
        <w:tc>
          <w:tcPr>
            <w:tcW w:w="2084" w:type="dxa"/>
          </w:tcPr>
          <w:p w14:paraId="1A332377" w14:textId="77777777" w:rsidR="009C0682" w:rsidRPr="009C0682" w:rsidRDefault="009C0682" w:rsidP="009C0682">
            <w:pPr>
              <w:tabs>
                <w:tab w:val="left" w:pos="3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C0682">
              <w:rPr>
                <w:rFonts w:ascii="Angsana New" w:hAnsi="Angsana New"/>
                <w:sz w:val="30"/>
                <w:szCs w:val="30"/>
                <w:cs/>
              </w:rPr>
              <w:t xml:space="preserve">เงินฝากประจำกับธนาคาร </w:t>
            </w:r>
          </w:p>
        </w:tc>
        <w:tc>
          <w:tcPr>
            <w:tcW w:w="784" w:type="dxa"/>
          </w:tcPr>
          <w:p w14:paraId="36E444A7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7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6E2A8BE3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2" w:type="dxa"/>
          </w:tcPr>
          <w:p w14:paraId="71457FC5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7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2438F99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44E88AC4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8206529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DD59535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gridSpan w:val="2"/>
          </w:tcPr>
          <w:p w14:paraId="05C9FEC1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313EE631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511A27E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gridSpan w:val="3"/>
          </w:tcPr>
          <w:p w14:paraId="20939A8F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0682" w:rsidRPr="009C0682" w14:paraId="4B50D9B9" w14:textId="77777777" w:rsidTr="005F3B8E">
        <w:trPr>
          <w:cantSplit/>
        </w:trPr>
        <w:tc>
          <w:tcPr>
            <w:tcW w:w="2084" w:type="dxa"/>
          </w:tcPr>
          <w:p w14:paraId="7E743AEC" w14:textId="77777777" w:rsidR="009C0682" w:rsidRPr="009C0682" w:rsidRDefault="009C0682" w:rsidP="009C0682">
            <w:pPr>
              <w:tabs>
                <w:tab w:val="left" w:pos="3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C0682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="00404400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="00404400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9C0682">
              <w:rPr>
                <w:rFonts w:ascii="Angsana New" w:hAnsi="Angsana New"/>
                <w:sz w:val="30"/>
                <w:szCs w:val="30"/>
              </w:rPr>
              <w:t>7</w:t>
            </w:r>
            <w:r w:rsidRPr="009C0682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784" w:type="dxa"/>
          </w:tcPr>
          <w:p w14:paraId="4C057D0C" w14:textId="77777777" w:rsidR="009C0682" w:rsidRPr="009C0682" w:rsidRDefault="00EA42C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42C2">
              <w:rPr>
                <w:rFonts w:ascii="Angsana New" w:hAnsi="Angsana New"/>
                <w:sz w:val="30"/>
                <w:szCs w:val="30"/>
              </w:rPr>
              <w:t>2</w:t>
            </w:r>
            <w:r w:rsidR="009C0682" w:rsidRPr="009C0682">
              <w:rPr>
                <w:rFonts w:ascii="Angsana New" w:hAnsi="Angsana New"/>
                <w:sz w:val="30"/>
                <w:szCs w:val="30"/>
              </w:rPr>
              <w:t>.</w:t>
            </w:r>
            <w:r w:rsidR="00404400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EA42C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099B2561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2" w:type="dxa"/>
          </w:tcPr>
          <w:p w14:paraId="1FF5C2EC" w14:textId="77777777" w:rsidR="009C0682" w:rsidRPr="009C0682" w:rsidRDefault="00EA42C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42C2">
              <w:rPr>
                <w:rFonts w:ascii="Angsana New" w:hAnsi="Angsana New"/>
                <w:sz w:val="30"/>
                <w:szCs w:val="30"/>
              </w:rPr>
              <w:t>2</w:t>
            </w:r>
            <w:r w:rsidR="009C0682" w:rsidRPr="009C0682">
              <w:rPr>
                <w:rFonts w:ascii="Angsana New" w:hAnsi="Angsana New"/>
                <w:sz w:val="30"/>
                <w:szCs w:val="30"/>
              </w:rPr>
              <w:t>.</w:t>
            </w:r>
            <w:r w:rsidRPr="00EA42C2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83" w:type="dxa"/>
          </w:tcPr>
          <w:p w14:paraId="3243928E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655A1B9D" w14:textId="77777777" w:rsidR="009C0682" w:rsidRPr="009C0682" w:rsidRDefault="00404400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EA42C2" w:rsidRPr="00EA42C2">
              <w:rPr>
                <w:rFonts w:ascii="Angsana New" w:hAnsi="Angsana New"/>
                <w:sz w:val="30"/>
                <w:szCs w:val="30"/>
              </w:rPr>
              <w:t>0</w:t>
            </w:r>
            <w:r w:rsidR="009C0682" w:rsidRPr="009C0682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4CE2418F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EF9D787" w14:textId="77777777" w:rsidR="009C0682" w:rsidRPr="009C0682" w:rsidRDefault="00EA42C2" w:rsidP="001C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42C2">
              <w:rPr>
                <w:rFonts w:ascii="Angsana New" w:hAnsi="Angsana New"/>
                <w:sz w:val="30"/>
                <w:szCs w:val="30"/>
              </w:rPr>
              <w:t>20</w:t>
            </w:r>
            <w:r w:rsidR="009C0682" w:rsidRPr="009C0682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7" w:type="dxa"/>
            <w:gridSpan w:val="2"/>
          </w:tcPr>
          <w:p w14:paraId="71CE21F1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0BF91AD5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0682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84" w:type="dxa"/>
          </w:tcPr>
          <w:p w14:paraId="6E870FA7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gridSpan w:val="3"/>
          </w:tcPr>
          <w:p w14:paraId="4E70754D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0682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</w:tr>
      <w:tr w:rsidR="009C0682" w:rsidRPr="009C0682" w14:paraId="67D3097F" w14:textId="77777777" w:rsidTr="005F3B8E">
        <w:trPr>
          <w:cantSplit/>
        </w:trPr>
        <w:tc>
          <w:tcPr>
            <w:tcW w:w="2084" w:type="dxa"/>
          </w:tcPr>
          <w:p w14:paraId="77BD645F" w14:textId="77777777" w:rsidR="009C0682" w:rsidRPr="009C0682" w:rsidRDefault="009C0682" w:rsidP="009C0682">
            <w:pPr>
              <w:tabs>
                <w:tab w:val="left" w:pos="3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C068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84" w:type="dxa"/>
          </w:tcPr>
          <w:p w14:paraId="37C08C5E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7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70D5D5BA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2" w:type="dxa"/>
          </w:tcPr>
          <w:p w14:paraId="567529C5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7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7D0454D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3BFF99E7" w14:textId="77777777" w:rsidR="009C0682" w:rsidRPr="009C0682" w:rsidRDefault="00404400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EA42C2" w:rsidRPr="00EA42C2">
              <w:rPr>
                <w:rFonts w:ascii="Angsana New" w:hAnsi="Angsana New"/>
                <w:sz w:val="30"/>
                <w:szCs w:val="30"/>
              </w:rPr>
              <w:t>0</w:t>
            </w:r>
            <w:r w:rsidR="009C0682" w:rsidRPr="009C0682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57C00138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BFB9410" w14:textId="77777777" w:rsidR="009C0682" w:rsidRPr="009C0682" w:rsidRDefault="00EA42C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42C2">
              <w:rPr>
                <w:rFonts w:ascii="Angsana New" w:hAnsi="Angsana New"/>
                <w:sz w:val="30"/>
                <w:szCs w:val="30"/>
              </w:rPr>
              <w:t>20</w:t>
            </w:r>
            <w:r w:rsidR="009C0682" w:rsidRPr="009C0682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7" w:type="dxa"/>
            <w:gridSpan w:val="2"/>
          </w:tcPr>
          <w:p w14:paraId="7D6C1807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36E2CC3D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0682">
              <w:rPr>
                <w:rFonts w:ascii="Angsana New" w:hAnsi="Angsana New"/>
                <w:sz w:val="30"/>
                <w:szCs w:val="30"/>
              </w:rPr>
              <w:t>13,000</w:t>
            </w:r>
          </w:p>
        </w:tc>
        <w:tc>
          <w:tcPr>
            <w:tcW w:w="284" w:type="dxa"/>
          </w:tcPr>
          <w:p w14:paraId="35C21834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22746C6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0682">
              <w:rPr>
                <w:rFonts w:ascii="Angsana New" w:hAnsi="Angsana New"/>
                <w:sz w:val="30"/>
                <w:szCs w:val="30"/>
              </w:rPr>
              <w:t>13,000</w:t>
            </w:r>
          </w:p>
        </w:tc>
      </w:tr>
    </w:tbl>
    <w:p w14:paraId="262038D0" w14:textId="77777777" w:rsidR="009C0682" w:rsidRPr="009C0682" w:rsidRDefault="009C0682" w:rsidP="009C0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D3037B7" w14:textId="77777777" w:rsidR="00D07F0A" w:rsidRPr="009C0682" w:rsidRDefault="00D07F0A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9C0682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Pr="009C0682">
        <w:rPr>
          <w:rFonts w:ascii="Angsana New" w:hAnsi="Angsana New"/>
          <w:b/>
          <w:bCs/>
          <w:sz w:val="30"/>
          <w:szCs w:val="30"/>
        </w:rPr>
        <w:t xml:space="preserve"> </w:t>
      </w:r>
      <w:r w:rsidR="00DB25DA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Pr="009C0682">
        <w:rPr>
          <w:rFonts w:ascii="Angsana New" w:hAnsi="Angsana New"/>
          <w:b/>
          <w:bCs/>
          <w:sz w:val="30"/>
          <w:szCs w:val="30"/>
          <w:cs/>
        </w:rPr>
        <w:t xml:space="preserve"> สุทธิ</w:t>
      </w:r>
    </w:p>
    <w:p w14:paraId="7DD62B23" w14:textId="77777777" w:rsidR="00D07F0A" w:rsidRPr="009C0682" w:rsidRDefault="00D07F0A" w:rsidP="00B12C21">
      <w:pPr>
        <w:pStyle w:val="NoSpacing"/>
        <w:rPr>
          <w:rFonts w:ascii="Angsana New" w:hAnsi="Angsana New"/>
          <w:szCs w:val="30"/>
        </w:rPr>
      </w:pPr>
    </w:p>
    <w:p w14:paraId="1C41DEBE" w14:textId="77777777" w:rsidR="00D07F0A" w:rsidRDefault="00560C03" w:rsidP="00E77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9C0682">
        <w:rPr>
          <w:rFonts w:ascii="Angsana New" w:hAnsi="Angsana New"/>
          <w:color w:val="000000"/>
          <w:sz w:val="30"/>
          <w:szCs w:val="30"/>
          <w:cs/>
        </w:rPr>
        <w:t xml:space="preserve">รายการเคลื่อนไหวของบัญชีที่ดิน อาคารและอุปกรณ์ </w:t>
      </w:r>
      <w:r w:rsidR="009C0682">
        <w:rPr>
          <w:rFonts w:ascii="Angsana New" w:hAnsi="Angsana New"/>
          <w:color w:val="000000"/>
          <w:sz w:val="30"/>
          <w:szCs w:val="30"/>
        </w:rPr>
        <w:t>-</w:t>
      </w:r>
      <w:r w:rsidRPr="009C0682">
        <w:rPr>
          <w:rFonts w:ascii="Angsana New" w:hAnsi="Angsana New"/>
          <w:color w:val="000000"/>
          <w:sz w:val="30"/>
          <w:szCs w:val="30"/>
          <w:cs/>
        </w:rPr>
        <w:t xml:space="preserve"> สุทธิสำหรับงวด</w:t>
      </w:r>
      <w:r w:rsidR="008E1EC6" w:rsidRPr="009C0682">
        <w:rPr>
          <w:rFonts w:ascii="Angsana New" w:hAnsi="Angsana New"/>
          <w:color w:val="000000"/>
          <w:sz w:val="30"/>
          <w:szCs w:val="30"/>
          <w:cs/>
        </w:rPr>
        <w:t>สามเดือน</w:t>
      </w:r>
      <w:r w:rsidRPr="009C0682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8019DE" w:rsidRPr="009C0682">
        <w:rPr>
          <w:rFonts w:ascii="Angsana New" w:hAnsi="Angsana New"/>
          <w:color w:val="000000"/>
          <w:sz w:val="30"/>
          <w:szCs w:val="30"/>
        </w:rPr>
        <w:t xml:space="preserve">31 </w:t>
      </w:r>
      <w:r w:rsidR="008019DE" w:rsidRPr="009C0682">
        <w:rPr>
          <w:rFonts w:ascii="Angsana New" w:hAnsi="Angsana New"/>
          <w:color w:val="000000"/>
          <w:sz w:val="30"/>
          <w:szCs w:val="30"/>
          <w:cs/>
        </w:rPr>
        <w:t xml:space="preserve">มีนาคม </w:t>
      </w:r>
      <w:r w:rsidR="008019DE" w:rsidRPr="009C0682">
        <w:rPr>
          <w:rFonts w:ascii="Angsana New" w:hAnsi="Angsana New"/>
          <w:color w:val="000000"/>
          <w:sz w:val="30"/>
          <w:szCs w:val="30"/>
        </w:rPr>
        <w:t>256</w:t>
      </w:r>
      <w:r w:rsidR="009C0682">
        <w:rPr>
          <w:rFonts w:ascii="Angsana New" w:hAnsi="Angsana New"/>
          <w:color w:val="000000"/>
          <w:sz w:val="30"/>
          <w:szCs w:val="30"/>
        </w:rPr>
        <w:t>8</w:t>
      </w:r>
      <w:r w:rsidRPr="009C0682">
        <w:rPr>
          <w:rFonts w:ascii="Angsana New" w:hAnsi="Angsana New"/>
          <w:color w:val="000000"/>
          <w:sz w:val="30"/>
          <w:szCs w:val="30"/>
          <w:cs/>
        </w:rPr>
        <w:t xml:space="preserve"> มีรายละเอียดดังนี้</w:t>
      </w:r>
    </w:p>
    <w:p w14:paraId="260AF0C6" w14:textId="77777777" w:rsidR="00404400" w:rsidRPr="009C0682" w:rsidRDefault="00404400" w:rsidP="00E77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6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897"/>
        <w:gridCol w:w="1708"/>
      </w:tblGrid>
      <w:tr w:rsidR="004B5E52" w:rsidRPr="009C0682" w14:paraId="3CC5EA05" w14:textId="77777777" w:rsidTr="009C0682">
        <w:trPr>
          <w:cantSplit/>
        </w:trPr>
        <w:tc>
          <w:tcPr>
            <w:tcW w:w="7897" w:type="dxa"/>
          </w:tcPr>
          <w:p w14:paraId="0CC395ED" w14:textId="77777777" w:rsidR="004B5E52" w:rsidRPr="009C0682" w:rsidRDefault="004B5E5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40"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14:paraId="465B6F34" w14:textId="77777777" w:rsidR="004B5E52" w:rsidRPr="009C0682" w:rsidRDefault="004B5E52" w:rsidP="008F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C068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02921" w:rsidRPr="009C0682" w14:paraId="4728D525" w14:textId="77777777" w:rsidTr="009C0682">
        <w:trPr>
          <w:cantSplit/>
        </w:trPr>
        <w:tc>
          <w:tcPr>
            <w:tcW w:w="7897" w:type="dxa"/>
          </w:tcPr>
          <w:p w14:paraId="0FAF8A46" w14:textId="77777777" w:rsidR="00E02921" w:rsidRPr="009C0682" w:rsidRDefault="00E02921" w:rsidP="009C0682">
            <w:pPr>
              <w:pStyle w:val="a1"/>
              <w:tabs>
                <w:tab w:val="decimal" w:pos="792"/>
              </w:tabs>
              <w:spacing w:line="240" w:lineRule="atLeast"/>
              <w:ind w:left="40" w:right="-36"/>
              <w:jc w:val="lef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C0682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9C068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C0682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9C068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C068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708" w:type="dxa"/>
            <w:tcBorders>
              <w:top w:val="single" w:sz="4" w:space="0" w:color="auto"/>
            </w:tcBorders>
          </w:tcPr>
          <w:p w14:paraId="5C586BB5" w14:textId="77777777" w:rsidR="00E02921" w:rsidRPr="00E7798E" w:rsidRDefault="00E02921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798E">
              <w:rPr>
                <w:rFonts w:ascii="Angsana New" w:hAnsi="Angsana New"/>
                <w:sz w:val="30"/>
                <w:szCs w:val="30"/>
              </w:rPr>
              <w:t>5</w:t>
            </w:r>
            <w:r w:rsidR="009C0682" w:rsidRPr="00E7798E">
              <w:rPr>
                <w:rFonts w:ascii="Angsana New" w:hAnsi="Angsana New"/>
                <w:sz w:val="30"/>
                <w:szCs w:val="30"/>
              </w:rPr>
              <w:t>46</w:t>
            </w:r>
            <w:r w:rsidRPr="00E7798E">
              <w:rPr>
                <w:rFonts w:ascii="Angsana New" w:hAnsi="Angsana New"/>
                <w:sz w:val="30"/>
                <w:szCs w:val="30"/>
              </w:rPr>
              <w:t>,</w:t>
            </w:r>
            <w:r w:rsidR="009C0682" w:rsidRPr="00E7798E">
              <w:rPr>
                <w:rFonts w:ascii="Angsana New" w:hAnsi="Angsana New"/>
                <w:sz w:val="30"/>
                <w:szCs w:val="30"/>
              </w:rPr>
              <w:t>213</w:t>
            </w:r>
          </w:p>
        </w:tc>
      </w:tr>
      <w:tr w:rsidR="004B5E52" w:rsidRPr="009C0682" w14:paraId="30C1CD3E" w14:textId="77777777" w:rsidTr="009C0682">
        <w:trPr>
          <w:cantSplit/>
        </w:trPr>
        <w:tc>
          <w:tcPr>
            <w:tcW w:w="7897" w:type="dxa"/>
          </w:tcPr>
          <w:p w14:paraId="0485D6D8" w14:textId="77777777" w:rsidR="004B5E52" w:rsidRPr="009C0682" w:rsidRDefault="004B5E52" w:rsidP="009C0682">
            <w:pPr>
              <w:pStyle w:val="a1"/>
              <w:tabs>
                <w:tab w:val="decimal" w:pos="792"/>
              </w:tabs>
              <w:spacing w:line="240" w:lineRule="atLeast"/>
              <w:ind w:left="40" w:right="-36"/>
              <w:jc w:val="lef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C0682">
              <w:rPr>
                <w:rFonts w:ascii="Angsana New" w:hAnsi="Angsana New"/>
                <w:sz w:val="30"/>
                <w:szCs w:val="30"/>
                <w:cs/>
              </w:rPr>
              <w:t xml:space="preserve">เพิ่มระหว่างงวด </w:t>
            </w:r>
            <w:r w:rsidR="009C068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9C0682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708" w:type="dxa"/>
          </w:tcPr>
          <w:p w14:paraId="1D8FCD40" w14:textId="77777777" w:rsidR="004B5E52" w:rsidRPr="00E7798E" w:rsidRDefault="00527FD9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1,884</w:t>
            </w:r>
          </w:p>
        </w:tc>
      </w:tr>
      <w:tr w:rsidR="002B0511" w:rsidRPr="009C0682" w14:paraId="580927FC" w14:textId="77777777" w:rsidTr="009C0682">
        <w:trPr>
          <w:cantSplit/>
        </w:trPr>
        <w:tc>
          <w:tcPr>
            <w:tcW w:w="7897" w:type="dxa"/>
          </w:tcPr>
          <w:p w14:paraId="15EB97D2" w14:textId="77777777" w:rsidR="002B0511" w:rsidRPr="009C0682" w:rsidRDefault="00806178" w:rsidP="009C0682">
            <w:pPr>
              <w:pStyle w:val="a1"/>
              <w:tabs>
                <w:tab w:val="decimal" w:pos="792"/>
              </w:tabs>
              <w:spacing w:line="240" w:lineRule="atLeast"/>
              <w:ind w:left="40" w:right="-3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C0682">
              <w:rPr>
                <w:rFonts w:ascii="Angsana New" w:hAnsi="Angsana New"/>
                <w:sz w:val="30"/>
                <w:szCs w:val="30"/>
                <w:cs/>
              </w:rPr>
              <w:t xml:space="preserve">ตัดจำหน่ายระหว่างงวด </w:t>
            </w:r>
            <w:r w:rsidR="009C068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9C0682">
              <w:rPr>
                <w:rFonts w:ascii="Angsana New" w:hAnsi="Angsana New"/>
                <w:sz w:val="30"/>
                <w:szCs w:val="30"/>
                <w:cs/>
              </w:rPr>
              <w:t xml:space="preserve"> มูลค่าตามบัญชี</w:t>
            </w:r>
          </w:p>
        </w:tc>
        <w:tc>
          <w:tcPr>
            <w:tcW w:w="1708" w:type="dxa"/>
            <w:vAlign w:val="center"/>
          </w:tcPr>
          <w:p w14:paraId="0A2C1408" w14:textId="77777777" w:rsidR="002B0511" w:rsidRPr="009C0682" w:rsidRDefault="00527FD9" w:rsidP="00527F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35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(4)</w:t>
            </w:r>
          </w:p>
        </w:tc>
      </w:tr>
      <w:tr w:rsidR="00937817" w:rsidRPr="009C0682" w14:paraId="54B3991A" w14:textId="77777777" w:rsidTr="009C0682">
        <w:trPr>
          <w:cantSplit/>
        </w:trPr>
        <w:tc>
          <w:tcPr>
            <w:tcW w:w="7897" w:type="dxa"/>
          </w:tcPr>
          <w:p w14:paraId="724FC769" w14:textId="77777777" w:rsidR="00937817" w:rsidRPr="009C0682" w:rsidRDefault="00937817" w:rsidP="009C0682">
            <w:pPr>
              <w:pStyle w:val="a1"/>
              <w:tabs>
                <w:tab w:val="decimal" w:pos="792"/>
              </w:tabs>
              <w:spacing w:line="240" w:lineRule="atLeast"/>
              <w:ind w:left="40" w:right="-36"/>
              <w:jc w:val="lef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C0682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vAlign w:val="center"/>
          </w:tcPr>
          <w:p w14:paraId="79A1F151" w14:textId="77777777" w:rsidR="00937817" w:rsidRPr="009C0682" w:rsidRDefault="00527FD9" w:rsidP="00527F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35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(12,275)</w:t>
            </w:r>
          </w:p>
        </w:tc>
      </w:tr>
      <w:tr w:rsidR="00937817" w:rsidRPr="009C0682" w14:paraId="630C80F7" w14:textId="77777777" w:rsidTr="009C0682">
        <w:trPr>
          <w:cantSplit/>
        </w:trPr>
        <w:tc>
          <w:tcPr>
            <w:tcW w:w="7897" w:type="dxa"/>
          </w:tcPr>
          <w:p w14:paraId="09054AD9" w14:textId="77777777" w:rsidR="00937817" w:rsidRPr="009C0682" w:rsidRDefault="00937817" w:rsidP="009C0682">
            <w:pPr>
              <w:pStyle w:val="a1"/>
              <w:tabs>
                <w:tab w:val="decimal" w:pos="792"/>
                <w:tab w:val="left" w:pos="1310"/>
              </w:tabs>
              <w:spacing w:line="240" w:lineRule="atLeast"/>
              <w:ind w:left="40" w:right="-36"/>
              <w:jc w:val="left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  <w:r w:rsidRPr="009C0682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8019DE" w:rsidRPr="009C0682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="008019DE" w:rsidRPr="009C068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มีนาคม </w:t>
            </w:r>
            <w:r w:rsidR="008019DE" w:rsidRPr="009C068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C068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708" w:type="dxa"/>
            <w:tcBorders>
              <w:top w:val="single" w:sz="4" w:space="0" w:color="auto"/>
              <w:bottom w:val="double" w:sz="4" w:space="0" w:color="auto"/>
            </w:tcBorders>
          </w:tcPr>
          <w:p w14:paraId="2B15167D" w14:textId="77777777" w:rsidR="00937817" w:rsidRPr="00E7798E" w:rsidRDefault="00527FD9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535,818</w:t>
            </w:r>
          </w:p>
        </w:tc>
      </w:tr>
    </w:tbl>
    <w:p w14:paraId="71BC6F7A" w14:textId="77777777" w:rsidR="00E02921" w:rsidRPr="009C0682" w:rsidRDefault="00E02921" w:rsidP="0049080F">
      <w:pPr>
        <w:tabs>
          <w:tab w:val="clear" w:pos="454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650D7CCD" w14:textId="77777777" w:rsidR="002B0511" w:rsidRPr="001723CB" w:rsidRDefault="002B0511" w:rsidP="0049080F">
      <w:pPr>
        <w:tabs>
          <w:tab w:val="clear" w:pos="454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1723CB">
        <w:rPr>
          <w:rFonts w:ascii="Angsana New" w:hAnsi="Angsana New"/>
          <w:b/>
          <w:bCs/>
          <w:sz w:val="30"/>
          <w:szCs w:val="30"/>
        </w:rPr>
        <w:br/>
      </w:r>
    </w:p>
    <w:p w14:paraId="5179AA73" w14:textId="77777777" w:rsidR="005F3B8E" w:rsidRPr="005F3B8E" w:rsidRDefault="002B0511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1723CB">
        <w:rPr>
          <w:rFonts w:ascii="Angsana New" w:hAnsi="Angsana New"/>
          <w:b/>
          <w:bCs/>
          <w:sz w:val="30"/>
          <w:szCs w:val="30"/>
        </w:rPr>
        <w:br w:type="page"/>
      </w:r>
      <w:r w:rsidR="005F3B8E" w:rsidRPr="005F3B8E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สินทรัพย์ภาษีเงินได้รอการตัดบัญชี </w:t>
      </w:r>
      <w:r w:rsidR="00DD097E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="005F3B8E" w:rsidRPr="005F3B8E">
        <w:rPr>
          <w:rFonts w:ascii="Angsana New" w:hAnsi="Angsana New"/>
          <w:b/>
          <w:bCs/>
          <w:sz w:val="30"/>
          <w:szCs w:val="30"/>
          <w:cs/>
        </w:rPr>
        <w:t xml:space="preserve"> สุทธิ</w:t>
      </w:r>
    </w:p>
    <w:p w14:paraId="438CDFC9" w14:textId="77777777" w:rsidR="005F3B8E" w:rsidRPr="005F3B8E" w:rsidRDefault="005F3B8E" w:rsidP="005F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b/>
          <w:bCs/>
          <w:sz w:val="30"/>
          <w:szCs w:val="30"/>
        </w:rPr>
      </w:pPr>
    </w:p>
    <w:p w14:paraId="0E71EBFA" w14:textId="77777777" w:rsidR="005F3B8E" w:rsidRPr="005F3B8E" w:rsidRDefault="005F3B8E" w:rsidP="005F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14"/>
        <w:jc w:val="thaiDistribute"/>
        <w:rPr>
          <w:rFonts w:ascii="Angsana New" w:hAnsi="Angsana New"/>
          <w:sz w:val="30"/>
          <w:szCs w:val="30"/>
          <w:cs/>
        </w:rPr>
      </w:pPr>
      <w:r w:rsidRPr="005F3B8E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ที่แสดงสุทธิในงบฐานะการเงิน ณ วันที่</w:t>
      </w:r>
      <w:r w:rsidRPr="005F3B8E">
        <w:rPr>
          <w:rFonts w:ascii="Angsana New" w:hAnsi="Angsana New"/>
          <w:sz w:val="30"/>
          <w:szCs w:val="30"/>
        </w:rPr>
        <w:t xml:space="preserve"> </w:t>
      </w:r>
      <w:r w:rsidR="00632183" w:rsidRPr="001723CB">
        <w:rPr>
          <w:rFonts w:ascii="Angsana New" w:hAnsi="Angsana New"/>
          <w:sz w:val="30"/>
          <w:szCs w:val="30"/>
        </w:rPr>
        <w:t xml:space="preserve">31 </w:t>
      </w:r>
      <w:r w:rsidR="00632183" w:rsidRPr="001723CB">
        <w:rPr>
          <w:rFonts w:ascii="Angsana New" w:hAnsi="Angsana New"/>
          <w:sz w:val="30"/>
          <w:szCs w:val="30"/>
          <w:cs/>
        </w:rPr>
        <w:t>มีนาคม</w:t>
      </w:r>
      <w:r w:rsidR="00632183">
        <w:rPr>
          <w:rFonts w:ascii="Angsana New" w:hAnsi="Angsana New"/>
          <w:sz w:val="30"/>
          <w:szCs w:val="30"/>
        </w:rPr>
        <w:t xml:space="preserve"> </w:t>
      </w:r>
      <w:r w:rsidR="00632183" w:rsidRPr="005F3B8E">
        <w:rPr>
          <w:rFonts w:ascii="Angsana New" w:hAnsi="Angsana New"/>
          <w:sz w:val="30"/>
          <w:szCs w:val="30"/>
        </w:rPr>
        <w:t>256</w:t>
      </w:r>
      <w:r w:rsidR="00632183">
        <w:rPr>
          <w:rFonts w:ascii="Angsana New" w:hAnsi="Angsana New"/>
          <w:sz w:val="30"/>
          <w:szCs w:val="30"/>
        </w:rPr>
        <w:t>8</w:t>
      </w:r>
      <w:r w:rsidRPr="005F3B8E">
        <w:rPr>
          <w:rFonts w:ascii="Angsana New" w:hAnsi="Angsana New"/>
          <w:sz w:val="30"/>
          <w:szCs w:val="30"/>
        </w:rPr>
        <w:t xml:space="preserve"> </w:t>
      </w:r>
      <w:r w:rsidRPr="005F3B8E">
        <w:rPr>
          <w:rFonts w:ascii="Angsana New" w:hAnsi="Angsana New"/>
          <w:sz w:val="30"/>
          <w:szCs w:val="30"/>
          <w:cs/>
        </w:rPr>
        <w:t xml:space="preserve">และ </w:t>
      </w:r>
      <w:r w:rsidR="00632183" w:rsidRPr="005F3B8E">
        <w:rPr>
          <w:rFonts w:ascii="Angsana New" w:hAnsi="Angsana New"/>
          <w:sz w:val="30"/>
          <w:szCs w:val="30"/>
        </w:rPr>
        <w:t xml:space="preserve">31 </w:t>
      </w:r>
      <w:r w:rsidR="00632183" w:rsidRPr="005F3B8E">
        <w:rPr>
          <w:rFonts w:ascii="Angsana New" w:hAnsi="Angsana New"/>
          <w:sz w:val="30"/>
          <w:szCs w:val="30"/>
          <w:cs/>
        </w:rPr>
        <w:t xml:space="preserve">ธันวาคม </w:t>
      </w:r>
      <w:r w:rsidR="00632183" w:rsidRPr="005F3B8E">
        <w:rPr>
          <w:rFonts w:ascii="Angsana New" w:hAnsi="Angsana New"/>
          <w:sz w:val="30"/>
          <w:szCs w:val="30"/>
        </w:rPr>
        <w:t>2567</w:t>
      </w:r>
      <w:r w:rsidRPr="005F3B8E">
        <w:rPr>
          <w:rFonts w:ascii="Angsana New" w:hAnsi="Angsana New"/>
          <w:sz w:val="30"/>
          <w:szCs w:val="30"/>
        </w:rPr>
        <w:t xml:space="preserve"> </w:t>
      </w:r>
      <w:r w:rsidRPr="005F3B8E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tbl>
      <w:tblPr>
        <w:tblW w:w="9393" w:type="dxa"/>
        <w:tblInd w:w="108" w:type="dxa"/>
        <w:tblLook w:val="04A0" w:firstRow="1" w:lastRow="0" w:firstColumn="1" w:lastColumn="0" w:noHBand="0" w:noVBand="1"/>
      </w:tblPr>
      <w:tblGrid>
        <w:gridCol w:w="5683"/>
        <w:gridCol w:w="1700"/>
        <w:gridCol w:w="283"/>
        <w:gridCol w:w="1727"/>
      </w:tblGrid>
      <w:tr w:rsidR="005F3B8E" w:rsidRPr="005F3B8E" w14:paraId="564C9BE9" w14:textId="77777777" w:rsidTr="00E7798E">
        <w:tc>
          <w:tcPr>
            <w:tcW w:w="5683" w:type="dxa"/>
          </w:tcPr>
          <w:p w14:paraId="43769403" w14:textId="77777777" w:rsidR="005F3B8E" w:rsidRPr="005F3B8E" w:rsidRDefault="005F3B8E" w:rsidP="006A3B8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0" w:type="dxa"/>
            <w:gridSpan w:val="3"/>
            <w:tcBorders>
              <w:bottom w:val="single" w:sz="4" w:space="0" w:color="auto"/>
            </w:tcBorders>
          </w:tcPr>
          <w:p w14:paraId="371907CA" w14:textId="77777777" w:rsidR="005F3B8E" w:rsidRPr="005F3B8E" w:rsidRDefault="005F3B8E" w:rsidP="006A3B85">
            <w:pPr>
              <w:pStyle w:val="BodyText3"/>
              <w:jc w:val="center"/>
              <w:rPr>
                <w:cs/>
              </w:rPr>
            </w:pPr>
            <w:r w:rsidRPr="005F3B8E">
              <w:rPr>
                <w:cs/>
              </w:rPr>
              <w:t>พันบาท</w:t>
            </w:r>
          </w:p>
        </w:tc>
      </w:tr>
      <w:tr w:rsidR="005F3B8E" w:rsidRPr="005F3B8E" w14:paraId="36C97CA5" w14:textId="77777777" w:rsidTr="00E7798E">
        <w:tc>
          <w:tcPr>
            <w:tcW w:w="5683" w:type="dxa"/>
          </w:tcPr>
          <w:p w14:paraId="54061714" w14:textId="77777777" w:rsidR="005F3B8E" w:rsidRPr="005F3B8E" w:rsidRDefault="005F3B8E" w:rsidP="006A3B8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14:paraId="08B04784" w14:textId="77777777" w:rsidR="005F3B8E" w:rsidRPr="005F3B8E" w:rsidRDefault="005F3B8E" w:rsidP="006A3B8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23C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723CB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F3B8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DB43FFC" w14:textId="77777777" w:rsidR="005F3B8E" w:rsidRPr="005F3B8E" w:rsidRDefault="005F3B8E" w:rsidP="006A3B8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14:paraId="370786C1" w14:textId="77777777" w:rsidR="005F3B8E" w:rsidRPr="005F3B8E" w:rsidRDefault="005F3B8E" w:rsidP="006A3B8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23CB">
              <w:rPr>
                <w:rFonts w:ascii="Angsana New" w:hAnsi="Angsana New"/>
                <w:sz w:val="30"/>
                <w:szCs w:val="30"/>
              </w:rPr>
              <w:t>31</w:t>
            </w:r>
            <w:r w:rsidRPr="001723C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F3B8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F3B8E" w:rsidRPr="005F3B8E" w14:paraId="26E0ACFE" w14:textId="77777777" w:rsidTr="00E7798E">
        <w:tc>
          <w:tcPr>
            <w:tcW w:w="5683" w:type="dxa"/>
          </w:tcPr>
          <w:p w14:paraId="6ABF9A4F" w14:textId="77777777" w:rsidR="005F3B8E" w:rsidRPr="005F3B8E" w:rsidRDefault="005F3B8E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08"/>
              <w:rPr>
                <w:rFonts w:ascii="Angsana New" w:hAnsi="Angsana New"/>
                <w:i/>
                <w:iCs/>
                <w:sz w:val="30"/>
                <w:szCs w:val="30"/>
                <w:u w:val="single"/>
              </w:rPr>
            </w:pPr>
            <w:r w:rsidRPr="005F3B8E"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  <w:t>ผลกระทบของรายการซึ่งยังไม่สามารถถือเป็นค่าใช้จ่าย</w:t>
            </w:r>
          </w:p>
          <w:p w14:paraId="538FB6C5" w14:textId="77777777" w:rsidR="005F3B8E" w:rsidRPr="005F3B8E" w:rsidRDefault="005F3B8E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08"/>
              <w:rPr>
                <w:rFonts w:ascii="Angsana New" w:hAnsi="Angsana New"/>
                <w:b/>
                <w:i/>
                <w:iCs/>
                <w:sz w:val="30"/>
                <w:szCs w:val="30"/>
                <w:u w:val="single"/>
                <w:cs/>
              </w:rPr>
            </w:pPr>
            <w:r w:rsidRPr="005F3B8E"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  <w:t>หรือรายได้ทางภาษี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</w:tcPr>
          <w:p w14:paraId="4B6376E3" w14:textId="77777777" w:rsidR="005F3B8E" w:rsidRPr="005F3B8E" w:rsidRDefault="005F3B8E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1D4BBB4" w14:textId="77777777" w:rsidR="005F3B8E" w:rsidRPr="005F3B8E" w:rsidRDefault="005F3B8E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</w:tcPr>
          <w:p w14:paraId="1931CF0C" w14:textId="77777777" w:rsidR="005F3B8E" w:rsidRPr="005F3B8E" w:rsidRDefault="005F3B8E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3B8E" w:rsidRPr="005F3B8E" w14:paraId="33024A6C" w14:textId="77777777" w:rsidTr="00E7798E">
        <w:tc>
          <w:tcPr>
            <w:tcW w:w="5683" w:type="dxa"/>
          </w:tcPr>
          <w:p w14:paraId="14595781" w14:textId="77777777" w:rsidR="005F3B8E" w:rsidRPr="005F3B8E" w:rsidRDefault="005F3B8E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F3B8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0" w:type="dxa"/>
            <w:shd w:val="clear" w:color="auto" w:fill="auto"/>
          </w:tcPr>
          <w:p w14:paraId="427EB16D" w14:textId="77777777" w:rsidR="005F3B8E" w:rsidRPr="005F3B8E" w:rsidRDefault="005F3B8E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16979F8" w14:textId="77777777" w:rsidR="005F3B8E" w:rsidRPr="005F3B8E" w:rsidRDefault="005F3B8E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27" w:type="dxa"/>
          </w:tcPr>
          <w:p w14:paraId="1678CAA1" w14:textId="77777777" w:rsidR="005F3B8E" w:rsidRPr="005F3B8E" w:rsidRDefault="005F3B8E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3B8E" w:rsidRPr="005F3B8E" w14:paraId="2C857BEA" w14:textId="77777777" w:rsidTr="00E7798E">
        <w:tc>
          <w:tcPr>
            <w:tcW w:w="5683" w:type="dxa"/>
          </w:tcPr>
          <w:p w14:paraId="79EDD318" w14:textId="77777777" w:rsidR="005F3B8E" w:rsidRPr="005F3B8E" w:rsidRDefault="005F3B8E" w:rsidP="005F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F3B8E">
              <w:rPr>
                <w:rFonts w:ascii="Angsana New" w:hAnsi="Angsana New"/>
                <w:sz w:val="30"/>
                <w:szCs w:val="30"/>
                <w:cs/>
              </w:rPr>
              <w:t>- ค่าเผื่อผลขาดทุนด้านเครดิตที่คาดว่าจะเกิดขึ้น</w:t>
            </w:r>
          </w:p>
        </w:tc>
        <w:tc>
          <w:tcPr>
            <w:tcW w:w="1700" w:type="dxa"/>
            <w:shd w:val="clear" w:color="auto" w:fill="auto"/>
          </w:tcPr>
          <w:p w14:paraId="33C832F6" w14:textId="77777777" w:rsidR="005F3B8E" w:rsidRPr="005F3B8E" w:rsidRDefault="00806298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766</w:t>
            </w:r>
          </w:p>
        </w:tc>
        <w:tc>
          <w:tcPr>
            <w:tcW w:w="283" w:type="dxa"/>
          </w:tcPr>
          <w:p w14:paraId="2257C8EE" w14:textId="77777777" w:rsidR="005F3B8E" w:rsidRPr="005F3B8E" w:rsidRDefault="005F3B8E" w:rsidP="005F3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1CC429D4" w14:textId="77777777" w:rsidR="005F3B8E" w:rsidRPr="005F3B8E" w:rsidRDefault="005F3B8E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3B8E">
              <w:rPr>
                <w:rFonts w:ascii="Angsana New" w:hAnsi="Angsana New"/>
                <w:sz w:val="30"/>
                <w:szCs w:val="30"/>
              </w:rPr>
              <w:t>766</w:t>
            </w:r>
          </w:p>
        </w:tc>
      </w:tr>
      <w:tr w:rsidR="005F3B8E" w:rsidRPr="005F3B8E" w14:paraId="614E26AB" w14:textId="77777777" w:rsidTr="00E7798E">
        <w:tc>
          <w:tcPr>
            <w:tcW w:w="5683" w:type="dxa"/>
          </w:tcPr>
          <w:p w14:paraId="17EF87F1" w14:textId="77777777" w:rsidR="005F3B8E" w:rsidRPr="005F3B8E" w:rsidRDefault="005F3B8E" w:rsidP="005F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0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5F3B8E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="00B748E3" w:rsidRPr="00B748E3">
              <w:rPr>
                <w:rFonts w:ascii="Angsana New" w:hAnsi="Angsana New"/>
                <w:sz w:val="30"/>
                <w:szCs w:val="30"/>
                <w:cs/>
              </w:rPr>
              <w:t>ต้นทุนและค่าใช้จ่ายอื่นในการเลี้ยงไก่เนื้อตามพันธะสัญญา</w:t>
            </w:r>
          </w:p>
        </w:tc>
        <w:tc>
          <w:tcPr>
            <w:tcW w:w="1700" w:type="dxa"/>
            <w:shd w:val="clear" w:color="auto" w:fill="auto"/>
          </w:tcPr>
          <w:p w14:paraId="5B3EEA69" w14:textId="77777777" w:rsidR="005F3B8E" w:rsidRPr="005F3B8E" w:rsidRDefault="00806298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2,378</w:t>
            </w:r>
          </w:p>
        </w:tc>
        <w:tc>
          <w:tcPr>
            <w:tcW w:w="283" w:type="dxa"/>
          </w:tcPr>
          <w:p w14:paraId="17B3B163" w14:textId="77777777" w:rsidR="005F3B8E" w:rsidRPr="005F3B8E" w:rsidRDefault="005F3B8E" w:rsidP="005F3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3A8E460" w14:textId="77777777" w:rsidR="005F3B8E" w:rsidRPr="005F3B8E" w:rsidRDefault="005F3B8E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3B8E">
              <w:rPr>
                <w:rFonts w:ascii="Angsana New" w:hAnsi="Angsana New"/>
                <w:sz w:val="30"/>
                <w:szCs w:val="30"/>
              </w:rPr>
              <w:t>4,177</w:t>
            </w:r>
          </w:p>
        </w:tc>
      </w:tr>
      <w:tr w:rsidR="005F3B8E" w:rsidRPr="005F3B8E" w14:paraId="77546602" w14:textId="77777777" w:rsidTr="00E7798E">
        <w:tc>
          <w:tcPr>
            <w:tcW w:w="5683" w:type="dxa"/>
          </w:tcPr>
          <w:p w14:paraId="0E2E4843" w14:textId="77777777" w:rsidR="005F3B8E" w:rsidRPr="005F3B8E" w:rsidRDefault="005F3B8E" w:rsidP="005F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0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5F3B8E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="00D2553A">
              <w:rPr>
                <w:rFonts w:ascii="Angsana New" w:hAnsi="Angsana New" w:hint="cs"/>
                <w:sz w:val="30"/>
                <w:szCs w:val="30"/>
                <w:cs/>
              </w:rPr>
              <w:t>ประมาณการ</w:t>
            </w:r>
            <w:r w:rsidR="00B748E3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5F3B8E">
              <w:rPr>
                <w:rFonts w:ascii="Angsana New" w:hAnsi="Angsana New"/>
                <w:sz w:val="30"/>
                <w:szCs w:val="30"/>
                <w:cs/>
              </w:rPr>
              <w:t>ขาดทุนจากการเลี้ยงไก่</w:t>
            </w:r>
            <w:r w:rsidR="00B748E3">
              <w:rPr>
                <w:rFonts w:ascii="Angsana New" w:hAnsi="Angsana New" w:hint="cs"/>
                <w:sz w:val="30"/>
                <w:szCs w:val="30"/>
                <w:cs/>
              </w:rPr>
              <w:t>เนื้อ</w:t>
            </w:r>
            <w:r w:rsidR="00B748E3" w:rsidRPr="00B748E3">
              <w:rPr>
                <w:rFonts w:ascii="Angsana New" w:hAnsi="Angsana New"/>
                <w:sz w:val="30"/>
                <w:szCs w:val="30"/>
                <w:cs/>
              </w:rPr>
              <w:t>ตามพันธะสัญญา</w:t>
            </w:r>
          </w:p>
        </w:tc>
        <w:tc>
          <w:tcPr>
            <w:tcW w:w="1700" w:type="dxa"/>
            <w:shd w:val="clear" w:color="auto" w:fill="auto"/>
          </w:tcPr>
          <w:p w14:paraId="2096F986" w14:textId="77777777" w:rsidR="005F3B8E" w:rsidRPr="005F3B8E" w:rsidRDefault="00B748E3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-</w:t>
            </w:r>
          </w:p>
        </w:tc>
        <w:tc>
          <w:tcPr>
            <w:tcW w:w="283" w:type="dxa"/>
          </w:tcPr>
          <w:p w14:paraId="5AEF5295" w14:textId="77777777" w:rsidR="005F3B8E" w:rsidRPr="005F3B8E" w:rsidRDefault="005F3B8E" w:rsidP="005F3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2A401438" w14:textId="77777777" w:rsidR="005F3B8E" w:rsidRPr="005F3B8E" w:rsidRDefault="005F3B8E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3B8E"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  <w:tr w:rsidR="005F3B8E" w:rsidRPr="005F3B8E" w14:paraId="6FD4A3DC" w14:textId="77777777" w:rsidTr="00E7798E">
        <w:tc>
          <w:tcPr>
            <w:tcW w:w="5683" w:type="dxa"/>
          </w:tcPr>
          <w:p w14:paraId="7BDA475F" w14:textId="77777777" w:rsidR="005F3B8E" w:rsidRPr="005F3B8E" w:rsidRDefault="005F3B8E" w:rsidP="005F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08"/>
              <w:rPr>
                <w:rFonts w:ascii="Angsana New" w:hAnsi="Angsana New"/>
                <w:sz w:val="30"/>
                <w:szCs w:val="30"/>
              </w:rPr>
            </w:pPr>
            <w:r w:rsidRPr="005F3B8E">
              <w:rPr>
                <w:rFonts w:ascii="Angsana New" w:hAnsi="Angsana New"/>
                <w:spacing w:val="-2"/>
                <w:sz w:val="30"/>
                <w:szCs w:val="30"/>
                <w:cs/>
              </w:rPr>
              <w:t>- หนี้สินตามสัญญาเช่า</w:t>
            </w:r>
          </w:p>
        </w:tc>
        <w:tc>
          <w:tcPr>
            <w:tcW w:w="1700" w:type="dxa"/>
            <w:shd w:val="clear" w:color="auto" w:fill="auto"/>
          </w:tcPr>
          <w:p w14:paraId="7FF0F008" w14:textId="77777777" w:rsidR="005F3B8E" w:rsidRPr="005F3B8E" w:rsidRDefault="00806298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283" w:type="dxa"/>
          </w:tcPr>
          <w:p w14:paraId="59357218" w14:textId="77777777" w:rsidR="005F3B8E" w:rsidRPr="005F3B8E" w:rsidRDefault="005F3B8E" w:rsidP="005F3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7266E10D" w14:textId="77777777" w:rsidR="005F3B8E" w:rsidRPr="005F3B8E" w:rsidRDefault="005F3B8E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3B8E">
              <w:rPr>
                <w:rFonts w:ascii="Angsana New" w:hAnsi="Angsana New"/>
                <w:sz w:val="30"/>
                <w:szCs w:val="30"/>
              </w:rPr>
              <w:t>483</w:t>
            </w:r>
          </w:p>
        </w:tc>
      </w:tr>
      <w:tr w:rsidR="005F3B8E" w:rsidRPr="005F3B8E" w14:paraId="5EC8CA6B" w14:textId="77777777" w:rsidTr="00E7798E">
        <w:tc>
          <w:tcPr>
            <w:tcW w:w="5683" w:type="dxa"/>
          </w:tcPr>
          <w:p w14:paraId="4B9F1DBE" w14:textId="77777777" w:rsidR="005F3B8E" w:rsidRPr="005F3B8E" w:rsidRDefault="005F3B8E" w:rsidP="005F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08"/>
              <w:rPr>
                <w:rFonts w:ascii="Angsana New" w:hAnsi="Angsana New"/>
                <w:sz w:val="30"/>
                <w:szCs w:val="30"/>
              </w:rPr>
            </w:pPr>
            <w:r w:rsidRPr="005F3B8E">
              <w:rPr>
                <w:rFonts w:ascii="Angsana New" w:hAnsi="Angsana New"/>
                <w:spacing w:val="-2"/>
                <w:sz w:val="30"/>
                <w:szCs w:val="30"/>
                <w:cs/>
              </w:rPr>
              <w:t>- หนี้สินผลประโยชน์ของพนักงานหลังออกจากงาน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3244CE60" w14:textId="77777777" w:rsidR="005F3B8E" w:rsidRPr="005F3B8E" w:rsidRDefault="00806298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</w:t>
            </w:r>
            <w:r w:rsidR="00B748E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14AE163D" w14:textId="77777777" w:rsidR="005F3B8E" w:rsidRPr="005F3B8E" w:rsidRDefault="005F3B8E" w:rsidP="005F3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bottom w:val="single" w:sz="4" w:space="0" w:color="auto"/>
            </w:tcBorders>
          </w:tcPr>
          <w:p w14:paraId="7597E212" w14:textId="77777777" w:rsidR="005F3B8E" w:rsidRPr="005F3B8E" w:rsidRDefault="005F3B8E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3B8E">
              <w:rPr>
                <w:rFonts w:ascii="Angsana New" w:hAnsi="Angsana New"/>
                <w:sz w:val="30"/>
                <w:szCs w:val="30"/>
              </w:rPr>
              <w:t>1,518</w:t>
            </w:r>
          </w:p>
        </w:tc>
      </w:tr>
      <w:tr w:rsidR="005F3B8E" w:rsidRPr="005F3B8E" w14:paraId="365EEECE" w14:textId="77777777" w:rsidTr="00E7798E">
        <w:tc>
          <w:tcPr>
            <w:tcW w:w="5683" w:type="dxa"/>
          </w:tcPr>
          <w:p w14:paraId="580A4AB4" w14:textId="77777777" w:rsidR="005F3B8E" w:rsidRPr="005F3B8E" w:rsidRDefault="005F3B8E" w:rsidP="005F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08"/>
              <w:rPr>
                <w:rFonts w:ascii="Angsana New" w:hAnsi="Angsana New"/>
                <w:sz w:val="30"/>
                <w:szCs w:val="30"/>
              </w:rPr>
            </w:pPr>
            <w:r w:rsidRPr="005F3B8E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0C172" w14:textId="77777777" w:rsidR="005F3B8E" w:rsidRPr="00E7798E" w:rsidRDefault="00806298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</w:t>
            </w:r>
            <w:r w:rsidR="00B748E3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83" w:type="dxa"/>
          </w:tcPr>
          <w:p w14:paraId="5269F506" w14:textId="77777777" w:rsidR="005F3B8E" w:rsidRPr="005F3B8E" w:rsidRDefault="005F3B8E" w:rsidP="005F3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14:paraId="45E9D360" w14:textId="77777777" w:rsidR="005F3B8E" w:rsidRPr="00E7798E" w:rsidRDefault="005F3B8E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3B8E">
              <w:rPr>
                <w:rFonts w:ascii="Angsana New" w:hAnsi="Angsana New"/>
                <w:sz w:val="30"/>
                <w:szCs w:val="30"/>
              </w:rPr>
              <w:t>7,010</w:t>
            </w:r>
          </w:p>
        </w:tc>
      </w:tr>
      <w:tr w:rsidR="005F3B8E" w:rsidRPr="005F3B8E" w14:paraId="69364177" w14:textId="77777777" w:rsidTr="00E7798E">
        <w:tc>
          <w:tcPr>
            <w:tcW w:w="5683" w:type="dxa"/>
          </w:tcPr>
          <w:p w14:paraId="72FC2202" w14:textId="77777777" w:rsidR="005F3B8E" w:rsidRPr="005F3B8E" w:rsidRDefault="005F3B8E" w:rsidP="005F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08"/>
              <w:rPr>
                <w:rFonts w:ascii="Angsana New" w:hAnsi="Angsana New"/>
                <w:sz w:val="30"/>
                <w:szCs w:val="30"/>
              </w:rPr>
            </w:pPr>
            <w:r w:rsidRPr="005F3B8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</w:tcPr>
          <w:p w14:paraId="4DB1AA60" w14:textId="77777777" w:rsidR="005F3B8E" w:rsidRPr="00E7798E" w:rsidRDefault="005F3B8E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3E20443" w14:textId="77777777" w:rsidR="005F3B8E" w:rsidRPr="005F3B8E" w:rsidRDefault="005F3B8E" w:rsidP="005F3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</w:tcPr>
          <w:p w14:paraId="00CA3A96" w14:textId="77777777" w:rsidR="005F3B8E" w:rsidRPr="00E7798E" w:rsidRDefault="005F3B8E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3B8E" w:rsidRPr="005F3B8E" w14:paraId="2EB876C0" w14:textId="77777777" w:rsidTr="00E7798E">
        <w:tc>
          <w:tcPr>
            <w:tcW w:w="5683" w:type="dxa"/>
          </w:tcPr>
          <w:p w14:paraId="617A5C2E" w14:textId="77777777" w:rsidR="005F3B8E" w:rsidRPr="005F3B8E" w:rsidRDefault="005F3B8E" w:rsidP="005F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08"/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</w:pPr>
            <w:r w:rsidRPr="005F3B8E">
              <w:rPr>
                <w:rFonts w:ascii="Angsana New" w:hAnsi="Angsana New"/>
                <w:sz w:val="30"/>
                <w:szCs w:val="30"/>
                <w:cs/>
              </w:rPr>
              <w:t>- ลูกหนี้ที่ยังไม่ออกใบแจ้งหนี้</w:t>
            </w:r>
          </w:p>
        </w:tc>
        <w:tc>
          <w:tcPr>
            <w:tcW w:w="1700" w:type="dxa"/>
            <w:shd w:val="clear" w:color="auto" w:fill="auto"/>
          </w:tcPr>
          <w:p w14:paraId="2E2F2FDF" w14:textId="77777777" w:rsidR="005F3B8E" w:rsidRPr="005F3B8E" w:rsidRDefault="00806298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</w:t>
            </w:r>
            <w:r w:rsidR="00B748E3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283" w:type="dxa"/>
          </w:tcPr>
          <w:p w14:paraId="634C4BB6" w14:textId="77777777" w:rsidR="005F3B8E" w:rsidRPr="005F3B8E" w:rsidRDefault="005F3B8E" w:rsidP="005F3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01016CD2" w14:textId="77777777" w:rsidR="005F3B8E" w:rsidRPr="00E7798E" w:rsidRDefault="005F3B8E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3B8E">
              <w:rPr>
                <w:rFonts w:ascii="Angsana New" w:hAnsi="Angsana New"/>
                <w:sz w:val="30"/>
                <w:szCs w:val="30"/>
              </w:rPr>
              <w:t>4,933</w:t>
            </w:r>
          </w:p>
        </w:tc>
      </w:tr>
      <w:tr w:rsidR="005F3B8E" w:rsidRPr="005F3B8E" w14:paraId="450FF0B5" w14:textId="77777777" w:rsidTr="00E7798E">
        <w:tc>
          <w:tcPr>
            <w:tcW w:w="5683" w:type="dxa"/>
          </w:tcPr>
          <w:p w14:paraId="75B08202" w14:textId="77777777" w:rsidR="005F3B8E" w:rsidRPr="005F3B8E" w:rsidRDefault="005F3B8E" w:rsidP="005F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08"/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</w:pPr>
            <w:r w:rsidRPr="005F3B8E">
              <w:rPr>
                <w:rFonts w:ascii="Angsana New" w:hAnsi="Angsana New"/>
                <w:sz w:val="30"/>
                <w:szCs w:val="30"/>
                <w:cs/>
              </w:rPr>
              <w:t>- สินทรัพย์สิทธิการใช้</w:t>
            </w:r>
          </w:p>
        </w:tc>
        <w:tc>
          <w:tcPr>
            <w:tcW w:w="1700" w:type="dxa"/>
            <w:shd w:val="clear" w:color="auto" w:fill="auto"/>
          </w:tcPr>
          <w:p w14:paraId="0F787F67" w14:textId="77777777" w:rsidR="005F3B8E" w:rsidRPr="005F3B8E" w:rsidRDefault="00806298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377</w:t>
            </w:r>
          </w:p>
        </w:tc>
        <w:tc>
          <w:tcPr>
            <w:tcW w:w="283" w:type="dxa"/>
          </w:tcPr>
          <w:p w14:paraId="1CBC473F" w14:textId="77777777" w:rsidR="005F3B8E" w:rsidRPr="005F3B8E" w:rsidRDefault="005F3B8E" w:rsidP="005F3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7E05F188" w14:textId="77777777" w:rsidR="005F3B8E" w:rsidRPr="00E7798E" w:rsidRDefault="005F3B8E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3B8E">
              <w:rPr>
                <w:rFonts w:ascii="Angsana New" w:hAnsi="Angsana New"/>
                <w:sz w:val="30"/>
                <w:szCs w:val="30"/>
              </w:rPr>
              <w:t>391</w:t>
            </w:r>
          </w:p>
        </w:tc>
      </w:tr>
      <w:tr w:rsidR="005F3B8E" w:rsidRPr="005F3B8E" w14:paraId="3C31740C" w14:textId="77777777" w:rsidTr="00E7798E">
        <w:tc>
          <w:tcPr>
            <w:tcW w:w="5683" w:type="dxa"/>
          </w:tcPr>
          <w:p w14:paraId="0F9224CD" w14:textId="77777777" w:rsidR="005F3B8E" w:rsidRPr="005F3B8E" w:rsidRDefault="005F3B8E" w:rsidP="005F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F3B8E">
              <w:rPr>
                <w:rFonts w:ascii="Angsana New" w:hAnsi="Angsana New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A862A" w14:textId="77777777" w:rsidR="005F3B8E" w:rsidRPr="00E7798E" w:rsidRDefault="00806298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</w:t>
            </w:r>
            <w:r w:rsidR="00B748E3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83" w:type="dxa"/>
          </w:tcPr>
          <w:p w14:paraId="6719F437" w14:textId="77777777" w:rsidR="005F3B8E" w:rsidRPr="005F3B8E" w:rsidRDefault="005F3B8E" w:rsidP="005F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14:paraId="69BABEAA" w14:textId="77777777" w:rsidR="005F3B8E" w:rsidRPr="005F3B8E" w:rsidRDefault="005F3B8E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3B8E">
              <w:rPr>
                <w:rFonts w:ascii="Angsana New" w:hAnsi="Angsana New"/>
                <w:sz w:val="30"/>
                <w:szCs w:val="30"/>
              </w:rPr>
              <w:t>5,324</w:t>
            </w:r>
          </w:p>
        </w:tc>
      </w:tr>
      <w:tr w:rsidR="005F3B8E" w:rsidRPr="005F3B8E" w14:paraId="68DB657E" w14:textId="77777777" w:rsidTr="00E7798E">
        <w:tc>
          <w:tcPr>
            <w:tcW w:w="5683" w:type="dxa"/>
          </w:tcPr>
          <w:p w14:paraId="503DC69A" w14:textId="77777777" w:rsidR="005F3B8E" w:rsidRPr="005F3B8E" w:rsidRDefault="005F3B8E" w:rsidP="005F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F3B8E">
              <w:rPr>
                <w:rFonts w:ascii="Angsana New" w:hAnsi="Angsana New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F8DE68" w14:textId="77777777" w:rsidR="005F3B8E" w:rsidRPr="00E7798E" w:rsidRDefault="00806298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</w:t>
            </w:r>
            <w:r w:rsidR="00B748E3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83" w:type="dxa"/>
          </w:tcPr>
          <w:p w14:paraId="22791B2B" w14:textId="77777777" w:rsidR="005F3B8E" w:rsidRPr="005F3B8E" w:rsidRDefault="005F3B8E" w:rsidP="005F3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top w:val="single" w:sz="4" w:space="0" w:color="auto"/>
              <w:bottom w:val="double" w:sz="4" w:space="0" w:color="auto"/>
            </w:tcBorders>
          </w:tcPr>
          <w:p w14:paraId="1B13FCF1" w14:textId="77777777" w:rsidR="005F3B8E" w:rsidRPr="005F3B8E" w:rsidRDefault="005F3B8E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3B8E">
              <w:rPr>
                <w:rFonts w:ascii="Angsana New" w:hAnsi="Angsana New"/>
                <w:sz w:val="30"/>
                <w:szCs w:val="30"/>
              </w:rPr>
              <w:t>1,686</w:t>
            </w:r>
          </w:p>
        </w:tc>
      </w:tr>
    </w:tbl>
    <w:p w14:paraId="43D1789A" w14:textId="77777777" w:rsidR="005F3B8E" w:rsidRDefault="005F3B8E" w:rsidP="005F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b/>
          <w:bCs/>
          <w:sz w:val="30"/>
          <w:szCs w:val="30"/>
        </w:rPr>
      </w:pPr>
    </w:p>
    <w:p w14:paraId="560C8004" w14:textId="77777777" w:rsidR="00E7798E" w:rsidRDefault="00E7798E" w:rsidP="005F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b/>
          <w:bCs/>
          <w:sz w:val="30"/>
          <w:szCs w:val="30"/>
        </w:rPr>
      </w:pPr>
    </w:p>
    <w:p w14:paraId="3897EBA6" w14:textId="77777777" w:rsidR="00E7798E" w:rsidRDefault="00E7798E" w:rsidP="005F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b/>
          <w:bCs/>
          <w:sz w:val="30"/>
          <w:szCs w:val="30"/>
        </w:rPr>
      </w:pPr>
    </w:p>
    <w:p w14:paraId="3738231C" w14:textId="77777777" w:rsidR="00E7798E" w:rsidRDefault="00E7798E" w:rsidP="005F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b/>
          <w:bCs/>
          <w:sz w:val="30"/>
          <w:szCs w:val="30"/>
        </w:rPr>
      </w:pPr>
    </w:p>
    <w:p w14:paraId="7FA7C0E9" w14:textId="77777777" w:rsidR="00E7798E" w:rsidRDefault="00E7798E" w:rsidP="005F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b/>
          <w:bCs/>
          <w:sz w:val="30"/>
          <w:szCs w:val="30"/>
        </w:rPr>
      </w:pPr>
    </w:p>
    <w:p w14:paraId="61A09F62" w14:textId="77777777" w:rsidR="00E7798E" w:rsidRDefault="00E7798E" w:rsidP="005F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b/>
          <w:bCs/>
          <w:sz w:val="30"/>
          <w:szCs w:val="30"/>
        </w:rPr>
      </w:pPr>
    </w:p>
    <w:p w14:paraId="6A0F4C70" w14:textId="77777777" w:rsidR="00E7798E" w:rsidRDefault="00E7798E" w:rsidP="005F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b/>
          <w:bCs/>
          <w:sz w:val="30"/>
          <w:szCs w:val="30"/>
        </w:rPr>
      </w:pPr>
    </w:p>
    <w:p w14:paraId="67F45CB8" w14:textId="77777777" w:rsidR="00E7798E" w:rsidRDefault="00E7798E" w:rsidP="005F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b/>
          <w:bCs/>
          <w:sz w:val="30"/>
          <w:szCs w:val="30"/>
        </w:rPr>
      </w:pPr>
    </w:p>
    <w:p w14:paraId="2495FE99" w14:textId="77777777" w:rsidR="00E7798E" w:rsidRDefault="00E7798E" w:rsidP="005F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b/>
          <w:bCs/>
          <w:sz w:val="30"/>
          <w:szCs w:val="30"/>
        </w:rPr>
      </w:pPr>
    </w:p>
    <w:p w14:paraId="295501CF" w14:textId="77777777" w:rsidR="00E7798E" w:rsidRPr="005F3B8E" w:rsidRDefault="00E7798E" w:rsidP="005F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b/>
          <w:bCs/>
          <w:sz w:val="30"/>
          <w:szCs w:val="30"/>
        </w:rPr>
      </w:pPr>
    </w:p>
    <w:p w14:paraId="3D332DF4" w14:textId="77777777" w:rsidR="00A86C6E" w:rsidRPr="001723CB" w:rsidRDefault="004B5E52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1723CB">
        <w:rPr>
          <w:rFonts w:ascii="Angsana New" w:hAnsi="Angsana New"/>
          <w:b/>
          <w:bCs/>
          <w:sz w:val="30"/>
          <w:szCs w:val="30"/>
          <w:cs/>
        </w:rPr>
        <w:lastRenderedPageBreak/>
        <w:t>เจ้าหนี้การค้าและเจ้าหนี้หมุนเวียนอื่น</w:t>
      </w:r>
    </w:p>
    <w:p w14:paraId="6F76B59E" w14:textId="77777777" w:rsidR="008E1EC6" w:rsidRPr="001723CB" w:rsidRDefault="008E1EC6" w:rsidP="008E1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5812"/>
        <w:gridCol w:w="1701"/>
        <w:gridCol w:w="283"/>
        <w:gridCol w:w="1702"/>
      </w:tblGrid>
      <w:tr w:rsidR="008E1EC6" w:rsidRPr="00E7798E" w14:paraId="4C750F5C" w14:textId="77777777" w:rsidTr="008E1EC6">
        <w:tc>
          <w:tcPr>
            <w:tcW w:w="5812" w:type="dxa"/>
          </w:tcPr>
          <w:p w14:paraId="38224F48" w14:textId="77777777" w:rsidR="008E1EC6" w:rsidRPr="00E7798E" w:rsidRDefault="008E1EC6" w:rsidP="00E3130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174851C1" w14:textId="77777777" w:rsidR="008E1EC6" w:rsidRPr="00E7798E" w:rsidRDefault="008E1EC6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798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8E1EC6" w:rsidRPr="00E7798E" w14:paraId="77612C55" w14:textId="77777777" w:rsidTr="008E1EC6">
        <w:tc>
          <w:tcPr>
            <w:tcW w:w="5812" w:type="dxa"/>
          </w:tcPr>
          <w:p w14:paraId="41DB29BE" w14:textId="77777777" w:rsidR="008E1EC6" w:rsidRPr="00E7798E" w:rsidRDefault="008E1EC6" w:rsidP="008E1E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FDD3864" w14:textId="77777777" w:rsidR="008E1EC6" w:rsidRPr="00E7798E" w:rsidRDefault="008E1EC6" w:rsidP="008E1E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798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7798E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E7798E">
              <w:rPr>
                <w:rFonts w:ascii="Angsana New" w:hAnsi="Angsana New"/>
                <w:sz w:val="30"/>
                <w:szCs w:val="30"/>
              </w:rPr>
              <w:t>256</w:t>
            </w:r>
            <w:r w:rsidR="00E7798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4C90A0D" w14:textId="77777777" w:rsidR="008E1EC6" w:rsidRPr="00E7798E" w:rsidRDefault="008E1EC6" w:rsidP="008E1E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1F9377A1" w14:textId="77777777" w:rsidR="008E1EC6" w:rsidRPr="00E7798E" w:rsidRDefault="008E1EC6" w:rsidP="008E1E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798E">
              <w:rPr>
                <w:rFonts w:ascii="Angsana New" w:hAnsi="Angsana New"/>
                <w:sz w:val="30"/>
                <w:szCs w:val="30"/>
              </w:rPr>
              <w:t>31</w:t>
            </w:r>
            <w:r w:rsidRPr="00E7798E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E7798E">
              <w:rPr>
                <w:rFonts w:ascii="Angsana New" w:hAnsi="Angsana New"/>
                <w:sz w:val="30"/>
                <w:szCs w:val="30"/>
              </w:rPr>
              <w:t>256</w:t>
            </w:r>
            <w:r w:rsidR="00E7798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E1EC6" w:rsidRPr="00E7798E" w14:paraId="6F45477A" w14:textId="77777777" w:rsidTr="008E1EC6">
        <w:tc>
          <w:tcPr>
            <w:tcW w:w="5812" w:type="dxa"/>
          </w:tcPr>
          <w:p w14:paraId="65EEB8B4" w14:textId="77777777" w:rsidR="008E1EC6" w:rsidRPr="00E7798E" w:rsidRDefault="008E1EC6" w:rsidP="008E1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230CD1A" w14:textId="77777777" w:rsidR="008E1EC6" w:rsidRPr="00E7798E" w:rsidRDefault="008E1EC6" w:rsidP="008E1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75390DA6" w14:textId="77777777" w:rsidR="008E1EC6" w:rsidRPr="00E7798E" w:rsidRDefault="008E1EC6" w:rsidP="008E1EC6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28CD83C8" w14:textId="77777777" w:rsidR="008E1EC6" w:rsidRPr="00E7798E" w:rsidRDefault="008E1EC6" w:rsidP="008E1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798E" w:rsidRPr="00E7798E" w14:paraId="680F3C0D" w14:textId="77777777" w:rsidTr="008E1EC6">
        <w:tc>
          <w:tcPr>
            <w:tcW w:w="5812" w:type="dxa"/>
          </w:tcPr>
          <w:p w14:paraId="4FD3F986" w14:textId="77777777" w:rsidR="00E7798E" w:rsidRPr="00E7798E" w:rsidRDefault="00E7798E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7798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E7798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7798E">
              <w:rPr>
                <w:rFonts w:ascii="Angsana New" w:hAnsi="Angsana New"/>
                <w:sz w:val="30"/>
                <w:szCs w:val="30"/>
              </w:rPr>
              <w:t>(</w:t>
            </w:r>
            <w:r w:rsidRPr="00E7798E">
              <w:rPr>
                <w:rFonts w:ascii="Angsana New" w:hAnsi="Angsana New"/>
                <w:sz w:val="30"/>
                <w:szCs w:val="30"/>
                <w:cs/>
              </w:rPr>
              <w:t xml:space="preserve">ดูหมายเหตุ </w:t>
            </w:r>
            <w:r w:rsidRPr="00E7798E">
              <w:rPr>
                <w:rFonts w:ascii="Angsana New" w:hAnsi="Angsana New"/>
                <w:sz w:val="30"/>
                <w:szCs w:val="30"/>
              </w:rPr>
              <w:t>11)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2185A3B" w14:textId="77777777" w:rsidR="00E7798E" w:rsidRPr="00E7798E" w:rsidRDefault="00610251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13,200</w:t>
            </w:r>
          </w:p>
        </w:tc>
        <w:tc>
          <w:tcPr>
            <w:tcW w:w="283" w:type="dxa"/>
          </w:tcPr>
          <w:p w14:paraId="4B4A4706" w14:textId="77777777" w:rsidR="00E7798E" w:rsidRPr="00E7798E" w:rsidRDefault="00E7798E" w:rsidP="00E7798E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7B9396DB" w14:textId="77777777" w:rsidR="00E7798E" w:rsidRPr="00E7798E" w:rsidRDefault="00E7798E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B99">
              <w:rPr>
                <w:rFonts w:ascii="Angsana New" w:hAnsi="Angsana New"/>
                <w:sz w:val="30"/>
                <w:szCs w:val="30"/>
              </w:rPr>
              <w:t>13,770</w:t>
            </w:r>
          </w:p>
        </w:tc>
      </w:tr>
      <w:tr w:rsidR="00E7798E" w:rsidRPr="00E7798E" w14:paraId="4A974423" w14:textId="77777777" w:rsidTr="008E1EC6">
        <w:tc>
          <w:tcPr>
            <w:tcW w:w="5812" w:type="dxa"/>
          </w:tcPr>
          <w:p w14:paraId="2B7FBF87" w14:textId="77777777" w:rsidR="00E7798E" w:rsidRPr="00E7798E" w:rsidRDefault="00E7798E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EE35ABC" w14:textId="77777777" w:rsidR="00E7798E" w:rsidRPr="00E7798E" w:rsidRDefault="00E7798E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531CBD15" w14:textId="77777777" w:rsidR="00E7798E" w:rsidRPr="00E7798E" w:rsidRDefault="00E7798E" w:rsidP="00E7798E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108E9FDB" w14:textId="77777777" w:rsidR="00E7798E" w:rsidRPr="00E7798E" w:rsidRDefault="00E7798E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798E" w:rsidRPr="00E7798E" w14:paraId="0EA8AA35" w14:textId="77777777" w:rsidTr="008E1EC6">
        <w:tc>
          <w:tcPr>
            <w:tcW w:w="5812" w:type="dxa"/>
          </w:tcPr>
          <w:p w14:paraId="281DD9AB" w14:textId="77777777" w:rsidR="00E7798E" w:rsidRPr="00E7798E" w:rsidRDefault="00E7798E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40B9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14:paraId="1C343EA1" w14:textId="77777777" w:rsidR="00E7798E" w:rsidRPr="00E7798E" w:rsidRDefault="00E7798E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1B53613C" w14:textId="77777777" w:rsidR="00E7798E" w:rsidRPr="00E7798E" w:rsidRDefault="00E7798E" w:rsidP="00E7798E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68C5FDDB" w14:textId="77777777" w:rsidR="00E7798E" w:rsidRPr="00E7798E" w:rsidRDefault="00E7798E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798E" w:rsidRPr="00E7798E" w14:paraId="4BFA4D35" w14:textId="77777777" w:rsidTr="008E1EC6">
        <w:tc>
          <w:tcPr>
            <w:tcW w:w="5812" w:type="dxa"/>
          </w:tcPr>
          <w:p w14:paraId="77965917" w14:textId="77777777" w:rsidR="00E7798E" w:rsidRPr="00E7798E" w:rsidRDefault="00E7798E" w:rsidP="00E7798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40B99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</w:tcPr>
          <w:p w14:paraId="5DE4BD24" w14:textId="77777777" w:rsidR="00E7798E" w:rsidRPr="00E7798E" w:rsidRDefault="00610251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5,50</w:t>
            </w:r>
            <w:r w:rsidR="00DE5B8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14:paraId="2B38FC99" w14:textId="77777777" w:rsidR="00E7798E" w:rsidRPr="00E7798E" w:rsidRDefault="00E7798E" w:rsidP="00E7798E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443F5059" w14:textId="77777777" w:rsidR="00E7798E" w:rsidRPr="00E7798E" w:rsidRDefault="00E7798E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B99">
              <w:rPr>
                <w:rFonts w:ascii="Angsana New" w:hAnsi="Angsana New"/>
                <w:sz w:val="30"/>
                <w:szCs w:val="30"/>
              </w:rPr>
              <w:t>3,</w:t>
            </w:r>
            <w:r w:rsidR="00EA42C2" w:rsidRPr="00EA42C2">
              <w:rPr>
                <w:rFonts w:ascii="Angsana New" w:hAnsi="Angsana New"/>
                <w:sz w:val="30"/>
                <w:szCs w:val="30"/>
              </w:rPr>
              <w:t>374</w:t>
            </w:r>
          </w:p>
        </w:tc>
      </w:tr>
      <w:tr w:rsidR="00610251" w:rsidRPr="00E7798E" w14:paraId="7A98E733" w14:textId="77777777">
        <w:tc>
          <w:tcPr>
            <w:tcW w:w="5812" w:type="dxa"/>
          </w:tcPr>
          <w:p w14:paraId="5C70D327" w14:textId="77777777" w:rsidR="00610251" w:rsidRPr="00E7798E" w:rsidRDefault="00610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40B99">
              <w:rPr>
                <w:rFonts w:ascii="Angsana New" w:hAnsi="Angsana New"/>
                <w:sz w:val="30"/>
                <w:szCs w:val="30"/>
                <w:cs/>
              </w:rPr>
              <w:t>ค่าสาธารณูปโภคค้างจ่าย</w:t>
            </w:r>
          </w:p>
        </w:tc>
        <w:tc>
          <w:tcPr>
            <w:tcW w:w="1701" w:type="dxa"/>
          </w:tcPr>
          <w:p w14:paraId="6F616465" w14:textId="77777777" w:rsidR="00610251" w:rsidRPr="00E7798E" w:rsidRDefault="006102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2,538</w:t>
            </w:r>
          </w:p>
        </w:tc>
        <w:tc>
          <w:tcPr>
            <w:tcW w:w="283" w:type="dxa"/>
          </w:tcPr>
          <w:p w14:paraId="06555FBF" w14:textId="77777777" w:rsidR="00610251" w:rsidRPr="00E7798E" w:rsidRDefault="00610251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1446C8FA" w14:textId="77777777" w:rsidR="00610251" w:rsidRPr="00E7798E" w:rsidRDefault="006102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42C2">
              <w:rPr>
                <w:rFonts w:ascii="Angsana New" w:hAnsi="Angsana New"/>
                <w:sz w:val="30"/>
                <w:szCs w:val="30"/>
              </w:rPr>
              <w:t>1</w:t>
            </w:r>
            <w:r w:rsidRPr="00840B99">
              <w:rPr>
                <w:rFonts w:ascii="Angsana New" w:hAnsi="Angsana New"/>
                <w:sz w:val="30"/>
                <w:szCs w:val="30"/>
              </w:rPr>
              <w:t>,</w:t>
            </w:r>
            <w:r w:rsidRPr="00EA42C2">
              <w:rPr>
                <w:rFonts w:ascii="Angsana New" w:hAnsi="Angsana New"/>
                <w:sz w:val="30"/>
                <w:szCs w:val="30"/>
              </w:rPr>
              <w:t>883</w:t>
            </w:r>
          </w:p>
        </w:tc>
      </w:tr>
      <w:tr w:rsidR="00E7798E" w:rsidRPr="00E7798E" w14:paraId="3DADB077" w14:textId="77777777" w:rsidTr="008E1EC6">
        <w:tc>
          <w:tcPr>
            <w:tcW w:w="5812" w:type="dxa"/>
          </w:tcPr>
          <w:p w14:paraId="56EA7B33" w14:textId="77777777" w:rsidR="00E7798E" w:rsidRPr="00E7798E" w:rsidRDefault="00E7798E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40B99">
              <w:rPr>
                <w:rFonts w:ascii="Angsana New" w:hAnsi="Angsana New"/>
                <w:sz w:val="30"/>
                <w:szCs w:val="30"/>
                <w:cs/>
              </w:rPr>
              <w:t>เงินเดือนและโบนัสค้างจ่าย</w:t>
            </w:r>
          </w:p>
        </w:tc>
        <w:tc>
          <w:tcPr>
            <w:tcW w:w="1701" w:type="dxa"/>
          </w:tcPr>
          <w:p w14:paraId="7C852E1D" w14:textId="77777777" w:rsidR="00E7798E" w:rsidRPr="00E7798E" w:rsidRDefault="00610251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2,282</w:t>
            </w:r>
          </w:p>
        </w:tc>
        <w:tc>
          <w:tcPr>
            <w:tcW w:w="283" w:type="dxa"/>
          </w:tcPr>
          <w:p w14:paraId="1C46FF88" w14:textId="77777777" w:rsidR="00E7798E" w:rsidRPr="00E7798E" w:rsidRDefault="00E7798E" w:rsidP="00E7798E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6AC5B495" w14:textId="77777777" w:rsidR="00E7798E" w:rsidRPr="00E7798E" w:rsidRDefault="00EA42C2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42C2">
              <w:rPr>
                <w:rFonts w:ascii="Angsana New" w:hAnsi="Angsana New" w:hint="cs"/>
                <w:sz w:val="30"/>
                <w:szCs w:val="30"/>
              </w:rPr>
              <w:t>1</w:t>
            </w:r>
            <w:r w:rsidR="00E7798E" w:rsidRPr="00840B99">
              <w:rPr>
                <w:rFonts w:ascii="Angsana New" w:hAnsi="Angsana New"/>
                <w:sz w:val="30"/>
                <w:szCs w:val="30"/>
              </w:rPr>
              <w:t>,</w:t>
            </w:r>
            <w:r w:rsidRPr="00EA42C2">
              <w:rPr>
                <w:rFonts w:ascii="Angsana New" w:hAnsi="Angsana New" w:hint="cs"/>
                <w:sz w:val="30"/>
                <w:szCs w:val="30"/>
              </w:rPr>
              <w:t>946</w:t>
            </w:r>
          </w:p>
        </w:tc>
      </w:tr>
      <w:tr w:rsidR="00E7798E" w:rsidRPr="00E7798E" w14:paraId="44A72521" w14:textId="77777777" w:rsidTr="008E1EC6">
        <w:tc>
          <w:tcPr>
            <w:tcW w:w="5812" w:type="dxa"/>
          </w:tcPr>
          <w:p w14:paraId="4B579448" w14:textId="77777777" w:rsidR="00E7798E" w:rsidRPr="00E7798E" w:rsidRDefault="00E7798E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40B99">
              <w:rPr>
                <w:rFonts w:ascii="Angsana New" w:hAnsi="Angsana New"/>
                <w:sz w:val="30"/>
                <w:szCs w:val="30"/>
                <w:cs/>
              </w:rPr>
              <w:t>ค่าที่ปรึกษาค้างจ่าย</w:t>
            </w:r>
          </w:p>
        </w:tc>
        <w:tc>
          <w:tcPr>
            <w:tcW w:w="1701" w:type="dxa"/>
          </w:tcPr>
          <w:p w14:paraId="79E059D5" w14:textId="77777777" w:rsidR="00E7798E" w:rsidRPr="00E7798E" w:rsidRDefault="00610251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</w:t>
            </w:r>
          </w:p>
        </w:tc>
        <w:tc>
          <w:tcPr>
            <w:tcW w:w="283" w:type="dxa"/>
          </w:tcPr>
          <w:p w14:paraId="2EE32BC1" w14:textId="77777777" w:rsidR="00E7798E" w:rsidRPr="00E7798E" w:rsidRDefault="00E7798E" w:rsidP="00E7798E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5C1249D4" w14:textId="77777777" w:rsidR="00E7798E" w:rsidRPr="00E7798E" w:rsidRDefault="00EA42C2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42C2">
              <w:rPr>
                <w:rFonts w:ascii="Angsana New" w:hAnsi="Angsana New" w:hint="cs"/>
                <w:sz w:val="30"/>
                <w:szCs w:val="30"/>
              </w:rPr>
              <w:t>214</w:t>
            </w:r>
          </w:p>
        </w:tc>
      </w:tr>
      <w:tr w:rsidR="00DE5B84" w:rsidRPr="00E7798E" w14:paraId="73144C07" w14:textId="77777777">
        <w:tc>
          <w:tcPr>
            <w:tcW w:w="5812" w:type="dxa"/>
          </w:tcPr>
          <w:p w14:paraId="5B483808" w14:textId="77777777" w:rsidR="00DE5B84" w:rsidRPr="00E7798E" w:rsidRDefault="00DE5B84" w:rsidP="00DE5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ประมาณการผลขาดทุนจากการเลี้ยงไก่เนื้อตามพันธะสัญญา</w:t>
            </w:r>
          </w:p>
        </w:tc>
        <w:tc>
          <w:tcPr>
            <w:tcW w:w="1701" w:type="dxa"/>
          </w:tcPr>
          <w:p w14:paraId="7C9A6AF6" w14:textId="77777777" w:rsidR="00DE5B84" w:rsidRPr="00E7798E" w:rsidRDefault="00DE5B84" w:rsidP="00DE5B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-</w:t>
            </w:r>
          </w:p>
        </w:tc>
        <w:tc>
          <w:tcPr>
            <w:tcW w:w="283" w:type="dxa"/>
          </w:tcPr>
          <w:p w14:paraId="4B065A53" w14:textId="77777777" w:rsidR="00DE5B84" w:rsidRPr="00E7798E" w:rsidRDefault="00DE5B84" w:rsidP="00DE5B84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4DC3FED7" w14:textId="77777777" w:rsidR="00DE5B84" w:rsidRPr="00840B99" w:rsidRDefault="00DE5B84" w:rsidP="00DE5B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42C2">
              <w:rPr>
                <w:rFonts w:ascii="Angsana New" w:hAnsi="Angsana New" w:hint="cs"/>
                <w:sz w:val="30"/>
                <w:szCs w:val="30"/>
              </w:rPr>
              <w:t>328</w:t>
            </w:r>
          </w:p>
        </w:tc>
      </w:tr>
      <w:tr w:rsidR="00E7798E" w:rsidRPr="00E7798E" w14:paraId="0A524404" w14:textId="77777777" w:rsidTr="008E1EC6">
        <w:tc>
          <w:tcPr>
            <w:tcW w:w="5812" w:type="dxa"/>
          </w:tcPr>
          <w:p w14:paraId="6CB5A525" w14:textId="77777777" w:rsidR="00E7798E" w:rsidRPr="00E7798E" w:rsidRDefault="00E7798E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40B99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F8D7F58" w14:textId="77777777" w:rsidR="00E7798E" w:rsidRPr="00E7798E" w:rsidRDefault="00610251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1,081</w:t>
            </w:r>
          </w:p>
        </w:tc>
        <w:tc>
          <w:tcPr>
            <w:tcW w:w="283" w:type="dxa"/>
          </w:tcPr>
          <w:p w14:paraId="425B1308" w14:textId="77777777" w:rsidR="00E7798E" w:rsidRPr="00E7798E" w:rsidRDefault="00E7798E" w:rsidP="00E7798E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3AF5FF5C" w14:textId="77777777" w:rsidR="00E7798E" w:rsidRPr="00E7798E" w:rsidRDefault="00EA42C2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42C2">
              <w:rPr>
                <w:rFonts w:ascii="Angsana New" w:hAnsi="Angsana New" w:hint="cs"/>
                <w:sz w:val="30"/>
                <w:szCs w:val="30"/>
              </w:rPr>
              <w:t>850</w:t>
            </w:r>
          </w:p>
        </w:tc>
      </w:tr>
      <w:tr w:rsidR="00E7798E" w:rsidRPr="00E7798E" w14:paraId="1FB41DA8" w14:textId="77777777" w:rsidTr="008E1EC6">
        <w:tc>
          <w:tcPr>
            <w:tcW w:w="5812" w:type="dxa"/>
          </w:tcPr>
          <w:p w14:paraId="11080DE5" w14:textId="77777777" w:rsidR="00E7798E" w:rsidRPr="00E7798E" w:rsidRDefault="00E7798E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0B99">
              <w:rPr>
                <w:rFonts w:ascii="Angsana New" w:hAnsi="Angsana New"/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D09C5C2" w14:textId="77777777" w:rsidR="00E7798E" w:rsidRPr="00E7798E" w:rsidRDefault="00610251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</w:t>
            </w:r>
            <w:r w:rsidR="00DE5B84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83" w:type="dxa"/>
          </w:tcPr>
          <w:p w14:paraId="7AF48CD3" w14:textId="77777777" w:rsidR="00E7798E" w:rsidRPr="00E7798E" w:rsidRDefault="00E7798E" w:rsidP="00E7798E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12CB637B" w14:textId="77777777" w:rsidR="00E7798E" w:rsidRPr="00E7798E" w:rsidRDefault="00EA42C2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42C2">
              <w:rPr>
                <w:rFonts w:ascii="Angsana New" w:hAnsi="Angsana New" w:hint="cs"/>
                <w:sz w:val="30"/>
                <w:szCs w:val="30"/>
              </w:rPr>
              <w:t>8</w:t>
            </w:r>
            <w:r w:rsidR="00E7798E" w:rsidRPr="00840B99">
              <w:rPr>
                <w:rFonts w:ascii="Angsana New" w:hAnsi="Angsana New"/>
                <w:sz w:val="30"/>
                <w:szCs w:val="30"/>
              </w:rPr>
              <w:t>,</w:t>
            </w:r>
            <w:r w:rsidRPr="00EA42C2">
              <w:rPr>
                <w:rFonts w:ascii="Angsana New" w:hAnsi="Angsana New" w:hint="cs"/>
                <w:sz w:val="30"/>
                <w:szCs w:val="30"/>
              </w:rPr>
              <w:t>595</w:t>
            </w:r>
          </w:p>
        </w:tc>
      </w:tr>
      <w:tr w:rsidR="00E7798E" w:rsidRPr="00E7798E" w14:paraId="74670A58" w14:textId="77777777" w:rsidTr="008E1EC6">
        <w:tc>
          <w:tcPr>
            <w:tcW w:w="5812" w:type="dxa"/>
          </w:tcPr>
          <w:p w14:paraId="5BE283CE" w14:textId="77777777" w:rsidR="00E7798E" w:rsidRPr="00E7798E" w:rsidRDefault="00E7798E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0B9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BE76482" w14:textId="77777777" w:rsidR="00E7798E" w:rsidRPr="00E7798E" w:rsidRDefault="00610251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24,8</w:t>
            </w:r>
            <w:r w:rsidR="00DE5B84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83" w:type="dxa"/>
          </w:tcPr>
          <w:p w14:paraId="17078D92" w14:textId="77777777" w:rsidR="00E7798E" w:rsidRPr="00E7798E" w:rsidRDefault="00E7798E" w:rsidP="00E7798E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14:paraId="17CED250" w14:textId="77777777" w:rsidR="00E7798E" w:rsidRPr="00E7798E" w:rsidRDefault="00EA42C2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42C2">
              <w:rPr>
                <w:rFonts w:ascii="Angsana New" w:hAnsi="Angsana New"/>
                <w:sz w:val="30"/>
                <w:szCs w:val="30"/>
              </w:rPr>
              <w:t>2</w:t>
            </w:r>
            <w:r w:rsidRPr="00EA42C2">
              <w:rPr>
                <w:rFonts w:ascii="Angsana New" w:hAnsi="Angsana New" w:hint="cs"/>
                <w:sz w:val="30"/>
                <w:szCs w:val="30"/>
              </w:rPr>
              <w:t>2</w:t>
            </w:r>
            <w:r w:rsidR="00E7798E" w:rsidRPr="00840B99">
              <w:rPr>
                <w:rFonts w:ascii="Angsana New" w:hAnsi="Angsana New"/>
                <w:sz w:val="30"/>
                <w:szCs w:val="30"/>
              </w:rPr>
              <w:t>,</w:t>
            </w:r>
            <w:r w:rsidRPr="00EA42C2">
              <w:rPr>
                <w:rFonts w:ascii="Angsana New" w:hAnsi="Angsana New" w:hint="cs"/>
                <w:sz w:val="30"/>
                <w:szCs w:val="30"/>
              </w:rPr>
              <w:t>365</w:t>
            </w:r>
          </w:p>
        </w:tc>
      </w:tr>
    </w:tbl>
    <w:p w14:paraId="3004D685" w14:textId="77777777" w:rsidR="0001159D" w:rsidRPr="001723CB" w:rsidRDefault="0001159D" w:rsidP="008E1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4A66C3B" w14:textId="77777777" w:rsidR="00526F83" w:rsidRPr="001723CB" w:rsidRDefault="00526F83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1723CB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  <w:r w:rsidR="00EC002A" w:rsidRPr="00EC002A">
        <w:rPr>
          <w:rFonts w:ascii="Angsana New" w:hAnsi="Angsana New"/>
          <w:b/>
          <w:bCs/>
          <w:sz w:val="30"/>
          <w:szCs w:val="30"/>
          <w:cs/>
        </w:rPr>
        <w:t>และส่วนเกินมูลค่าหุ้น</w:t>
      </w:r>
    </w:p>
    <w:p w14:paraId="3F92EAF3" w14:textId="77777777" w:rsidR="00434076" w:rsidRDefault="00434076" w:rsidP="008E1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24C4C1D" w14:textId="77777777" w:rsidR="008E1EC6" w:rsidRPr="00434076" w:rsidRDefault="00434076" w:rsidP="008E1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43407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34076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434076">
        <w:rPr>
          <w:rFonts w:ascii="Angsana New" w:hAnsi="Angsana New"/>
          <w:sz w:val="30"/>
          <w:szCs w:val="30"/>
          <w:cs/>
        </w:rPr>
        <w:t xml:space="preserve"> </w:t>
      </w:r>
      <w:r w:rsidRPr="00434076">
        <w:rPr>
          <w:rFonts w:ascii="Angsana New" w:hAnsi="Angsana New"/>
          <w:sz w:val="30"/>
          <w:szCs w:val="30"/>
        </w:rPr>
        <w:t>256</w:t>
      </w:r>
      <w:r w:rsidR="00EA42C2" w:rsidRPr="00EA42C2">
        <w:rPr>
          <w:rFonts w:ascii="Angsana New" w:hAnsi="Angsana New" w:hint="cs"/>
          <w:sz w:val="30"/>
          <w:szCs w:val="30"/>
        </w:rPr>
        <w:t>8</w:t>
      </w:r>
      <w:r w:rsidRPr="00434076">
        <w:rPr>
          <w:rFonts w:ascii="Angsana New" w:hAnsi="Angsana New"/>
          <w:sz w:val="30"/>
          <w:szCs w:val="30"/>
        </w:rPr>
        <w:t xml:space="preserve"> </w:t>
      </w:r>
      <w:r w:rsidRPr="00434076">
        <w:rPr>
          <w:rFonts w:ascii="Angsana New" w:hAnsi="Angsana New"/>
          <w:sz w:val="30"/>
          <w:szCs w:val="30"/>
          <w:cs/>
        </w:rPr>
        <w:t xml:space="preserve">และ </w:t>
      </w:r>
      <w:r w:rsidRPr="00434076">
        <w:rPr>
          <w:rFonts w:ascii="Angsana New" w:hAnsi="Angsana New"/>
          <w:sz w:val="30"/>
          <w:szCs w:val="30"/>
        </w:rPr>
        <w:t xml:space="preserve">31 </w:t>
      </w:r>
      <w:r w:rsidRPr="0043407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34076">
        <w:rPr>
          <w:rFonts w:ascii="Angsana New" w:hAnsi="Angsana New"/>
          <w:sz w:val="30"/>
          <w:szCs w:val="30"/>
        </w:rPr>
        <w:t xml:space="preserve">2567 </w:t>
      </w:r>
      <w:r w:rsidRPr="00434076">
        <w:rPr>
          <w:rFonts w:ascii="Angsana New" w:hAnsi="Angsana New"/>
          <w:sz w:val="30"/>
          <w:szCs w:val="30"/>
          <w:cs/>
        </w:rPr>
        <w:t>ยอดคงเหลือของ</w:t>
      </w:r>
      <w:r w:rsidR="0036123A" w:rsidRPr="0036123A">
        <w:rPr>
          <w:rFonts w:ascii="Angsana New" w:hAnsi="Angsana New"/>
          <w:sz w:val="30"/>
          <w:szCs w:val="30"/>
          <w:cs/>
        </w:rPr>
        <w:t>ทุนเรือนหุ้นและส่วนเกินมูลค่าหุ้น</w:t>
      </w:r>
      <w:r w:rsidRPr="00434076">
        <w:rPr>
          <w:rFonts w:ascii="Angsana New" w:hAnsi="Angsana New"/>
          <w:sz w:val="30"/>
          <w:szCs w:val="30"/>
          <w:cs/>
        </w:rPr>
        <w:t>ประกอบ</w:t>
      </w:r>
      <w:r w:rsidR="0036123A">
        <w:rPr>
          <w:rFonts w:ascii="Angsana New" w:hAnsi="Angsana New" w:hint="cs"/>
          <w:sz w:val="30"/>
          <w:szCs w:val="30"/>
          <w:cs/>
        </w:rPr>
        <w:t>ไป</w:t>
      </w:r>
      <w:r w:rsidRPr="00434076">
        <w:rPr>
          <w:rFonts w:ascii="Angsana New" w:hAnsi="Angsana New"/>
          <w:sz w:val="30"/>
          <w:szCs w:val="30"/>
          <w:cs/>
        </w:rPr>
        <w:t>ด้วย</w:t>
      </w:r>
    </w:p>
    <w:p w14:paraId="4410B439" w14:textId="77777777" w:rsidR="00434076" w:rsidRPr="001723CB" w:rsidRDefault="00434076" w:rsidP="008E1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84" w:type="dxa"/>
        <w:tblInd w:w="-34" w:type="dxa"/>
        <w:tblLook w:val="01E0" w:firstRow="1" w:lastRow="1" w:firstColumn="1" w:lastColumn="1" w:noHBand="0" w:noVBand="0"/>
      </w:tblPr>
      <w:tblGrid>
        <w:gridCol w:w="4664"/>
        <w:gridCol w:w="1418"/>
        <w:gridCol w:w="283"/>
        <w:gridCol w:w="1418"/>
        <w:gridCol w:w="283"/>
        <w:gridCol w:w="1418"/>
      </w:tblGrid>
      <w:tr w:rsidR="00732C21" w:rsidRPr="001723CB" w14:paraId="2D443966" w14:textId="77777777" w:rsidTr="00C83AE5">
        <w:tc>
          <w:tcPr>
            <w:tcW w:w="4664" w:type="dxa"/>
          </w:tcPr>
          <w:p w14:paraId="4FDED7AF" w14:textId="77777777" w:rsidR="00732C21" w:rsidRPr="001723CB" w:rsidRDefault="00732C21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3053169" w14:textId="77777777" w:rsidR="00732C21" w:rsidRPr="001723CB" w:rsidRDefault="00732C21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</w:tcPr>
          <w:p w14:paraId="69456501" w14:textId="77777777" w:rsidR="00732C21" w:rsidRPr="001723CB" w:rsidRDefault="00732C21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640CBBB" w14:textId="77777777" w:rsidR="00732C21" w:rsidRPr="001723CB" w:rsidRDefault="00732C21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23CB">
              <w:rPr>
                <w:rFonts w:ascii="Angsana New" w:hAnsi="Angsana New"/>
                <w:sz w:val="30"/>
                <w:szCs w:val="30"/>
                <w:cs/>
              </w:rPr>
              <w:t>มูลค่าหุ้นที่ตราไว้</w:t>
            </w:r>
          </w:p>
        </w:tc>
        <w:tc>
          <w:tcPr>
            <w:tcW w:w="283" w:type="dxa"/>
          </w:tcPr>
          <w:p w14:paraId="1ED47BC9" w14:textId="77777777" w:rsidR="00732C21" w:rsidRPr="001723CB" w:rsidRDefault="00732C21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89D7FFF" w14:textId="77777777" w:rsidR="00732C21" w:rsidRPr="001723CB" w:rsidRDefault="00732C21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732C21" w:rsidRPr="001723CB" w14:paraId="0D416958" w14:textId="77777777" w:rsidTr="00C83AE5">
        <w:tc>
          <w:tcPr>
            <w:tcW w:w="4664" w:type="dxa"/>
          </w:tcPr>
          <w:p w14:paraId="2D5AB6C7" w14:textId="77777777" w:rsidR="00732C21" w:rsidRPr="001723CB" w:rsidRDefault="00732C21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C22B707" w14:textId="77777777" w:rsidR="00732C21" w:rsidRPr="001723CB" w:rsidRDefault="00732C21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23C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EC002A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1723CB">
              <w:rPr>
                <w:rFonts w:ascii="Angsana New" w:hAnsi="Angsana New"/>
                <w:sz w:val="30"/>
                <w:szCs w:val="30"/>
                <w:cs/>
              </w:rPr>
              <w:t>หุ้น)</w:t>
            </w:r>
          </w:p>
        </w:tc>
        <w:tc>
          <w:tcPr>
            <w:tcW w:w="283" w:type="dxa"/>
          </w:tcPr>
          <w:p w14:paraId="2AD44D01" w14:textId="77777777" w:rsidR="00732C21" w:rsidRPr="001723CB" w:rsidRDefault="00732C21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D9AE174" w14:textId="77777777" w:rsidR="00732C21" w:rsidRPr="001723CB" w:rsidRDefault="00732C21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23CB">
              <w:rPr>
                <w:rFonts w:ascii="Angsana New" w:hAnsi="Angsana New"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283" w:type="dxa"/>
          </w:tcPr>
          <w:p w14:paraId="29C7DA8F" w14:textId="77777777" w:rsidR="00732C21" w:rsidRPr="001723CB" w:rsidRDefault="00732C21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3187B5C" w14:textId="77777777" w:rsidR="00732C21" w:rsidRPr="001723CB" w:rsidRDefault="00732C21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23C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EC002A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1723CB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732C21" w:rsidRPr="001723CB" w14:paraId="3F1F665F" w14:textId="77777777" w:rsidTr="00C83AE5">
        <w:tc>
          <w:tcPr>
            <w:tcW w:w="4664" w:type="dxa"/>
          </w:tcPr>
          <w:p w14:paraId="2172FE42" w14:textId="77777777" w:rsidR="00732C21" w:rsidRPr="00EC002A" w:rsidRDefault="00732C21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C00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418" w:type="dxa"/>
          </w:tcPr>
          <w:p w14:paraId="5390E0AC" w14:textId="77777777" w:rsidR="00732C21" w:rsidRPr="001723CB" w:rsidRDefault="00732C21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</w:tcPr>
          <w:p w14:paraId="78081740" w14:textId="77777777" w:rsidR="00732C21" w:rsidRPr="001723CB" w:rsidRDefault="00732C21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</w:tcPr>
          <w:p w14:paraId="6970DA40" w14:textId="77777777" w:rsidR="00732C21" w:rsidRPr="001723CB" w:rsidRDefault="00732C21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</w:tcPr>
          <w:p w14:paraId="2971A796" w14:textId="77777777" w:rsidR="00732C21" w:rsidRPr="001723CB" w:rsidRDefault="00732C21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</w:tcPr>
          <w:p w14:paraId="0836F346" w14:textId="77777777" w:rsidR="00732C21" w:rsidRPr="001723CB" w:rsidRDefault="00732C21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732C21" w:rsidRPr="001723CB" w14:paraId="3D318B6E" w14:textId="77777777" w:rsidTr="00C83AE5">
        <w:tc>
          <w:tcPr>
            <w:tcW w:w="4664" w:type="dxa"/>
          </w:tcPr>
          <w:p w14:paraId="32A72F37" w14:textId="77777777" w:rsidR="00732C21" w:rsidRPr="001723CB" w:rsidRDefault="00732C21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23CB">
              <w:rPr>
                <w:rFonts w:ascii="Angsana New" w:hAnsi="Angsana New"/>
                <w:sz w:val="30"/>
                <w:szCs w:val="30"/>
                <w:cs/>
              </w:rPr>
              <w:t>- ทุนจดทะเบียน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52CB2F9D" w14:textId="77777777" w:rsidR="00732C21" w:rsidRPr="001723CB" w:rsidRDefault="00732C21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723CB">
              <w:rPr>
                <w:rFonts w:ascii="Angsana New" w:hAnsi="Angsana New"/>
                <w:bCs/>
                <w:sz w:val="30"/>
                <w:szCs w:val="30"/>
              </w:rPr>
              <w:t>580,000</w:t>
            </w:r>
          </w:p>
        </w:tc>
        <w:tc>
          <w:tcPr>
            <w:tcW w:w="283" w:type="dxa"/>
          </w:tcPr>
          <w:p w14:paraId="57EE83AF" w14:textId="77777777" w:rsidR="00732C21" w:rsidRPr="001723CB" w:rsidRDefault="00732C21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14:paraId="743EAEC2" w14:textId="77777777" w:rsidR="00732C21" w:rsidRPr="001723CB" w:rsidRDefault="00732C21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723CB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23C32EAE" w14:textId="77777777" w:rsidR="00732C21" w:rsidRPr="001723CB" w:rsidRDefault="00732C21" w:rsidP="00E31300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11E299C3" w14:textId="77777777" w:rsidR="00732C21" w:rsidRPr="001723CB" w:rsidRDefault="00732C21" w:rsidP="00520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723CB">
              <w:rPr>
                <w:rFonts w:ascii="Angsana New" w:hAnsi="Angsana New"/>
                <w:bCs/>
                <w:sz w:val="30"/>
                <w:szCs w:val="30"/>
              </w:rPr>
              <w:t>580,000</w:t>
            </w:r>
          </w:p>
        </w:tc>
      </w:tr>
      <w:tr w:rsidR="00732C21" w:rsidRPr="001723CB" w14:paraId="5CABF8AC" w14:textId="77777777" w:rsidTr="00C83AE5">
        <w:tc>
          <w:tcPr>
            <w:tcW w:w="4664" w:type="dxa"/>
          </w:tcPr>
          <w:p w14:paraId="30BEE0A4" w14:textId="77777777" w:rsidR="00732C21" w:rsidRPr="001723CB" w:rsidRDefault="00732C21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23CB">
              <w:rPr>
                <w:rFonts w:ascii="Angsana New" w:hAnsi="Angsana New"/>
                <w:sz w:val="30"/>
                <w:szCs w:val="30"/>
                <w:cs/>
              </w:rPr>
              <w:t>- ทุนที่ออกและชำระแล้ว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25BCB9B7" w14:textId="77777777" w:rsidR="00732C21" w:rsidRPr="001723CB" w:rsidRDefault="00DE5026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580</w:t>
            </w:r>
            <w:r w:rsidR="00732C21" w:rsidRPr="001723CB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83" w:type="dxa"/>
          </w:tcPr>
          <w:p w14:paraId="542D558E" w14:textId="77777777" w:rsidR="00732C21" w:rsidRPr="001723CB" w:rsidRDefault="00732C21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6A380BA4" w14:textId="77777777" w:rsidR="00732C21" w:rsidRPr="001723CB" w:rsidRDefault="00732C21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723CB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0323715E" w14:textId="77777777" w:rsidR="00732C21" w:rsidRPr="001723CB" w:rsidRDefault="00732C21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01C0CE03" w14:textId="77777777" w:rsidR="00732C21" w:rsidRPr="001723CB" w:rsidRDefault="00DE5026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580</w:t>
            </w:r>
            <w:r w:rsidR="00732C21" w:rsidRPr="001723CB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</w:tr>
      <w:tr w:rsidR="00EC002A" w:rsidRPr="001723CB" w14:paraId="4137CB5E" w14:textId="77777777" w:rsidTr="00C83AE5">
        <w:tc>
          <w:tcPr>
            <w:tcW w:w="4664" w:type="dxa"/>
          </w:tcPr>
          <w:p w14:paraId="4C6FB612" w14:textId="77777777" w:rsidR="00EC002A" w:rsidRPr="00434076" w:rsidRDefault="00434076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40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ส่วนเกินมูลค่าหุ้น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74A8AFB2" w14:textId="77777777" w:rsidR="00EC002A" w:rsidRPr="001723CB" w:rsidRDefault="00EC002A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66933BB" w14:textId="77777777" w:rsidR="00EC002A" w:rsidRPr="001723CB" w:rsidRDefault="00EC002A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14:paraId="0CF24E59" w14:textId="77777777" w:rsidR="00EC002A" w:rsidRPr="001723CB" w:rsidRDefault="00EC002A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46B475C3" w14:textId="77777777" w:rsidR="00EC002A" w:rsidRPr="001723CB" w:rsidRDefault="00EC002A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41693FB" w14:textId="77777777" w:rsidR="00EC002A" w:rsidRPr="00434076" w:rsidRDefault="00434076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4076">
              <w:rPr>
                <w:rFonts w:ascii="Angsana New" w:hAnsi="Angsana New"/>
                <w:bCs/>
                <w:sz w:val="30"/>
                <w:szCs w:val="30"/>
              </w:rPr>
              <w:t>44,072</w:t>
            </w:r>
          </w:p>
        </w:tc>
      </w:tr>
    </w:tbl>
    <w:p w14:paraId="14819E0F" w14:textId="77777777" w:rsidR="008E1EC6" w:rsidRPr="001723CB" w:rsidRDefault="008E1EC6" w:rsidP="008E1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B994ECF" w14:textId="77777777" w:rsidR="00DC7834" w:rsidRPr="001723CB" w:rsidRDefault="00732C21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1723CB">
        <w:rPr>
          <w:rFonts w:ascii="Angsana New" w:hAnsi="Angsana New"/>
          <w:b/>
          <w:bCs/>
          <w:sz w:val="30"/>
          <w:szCs w:val="30"/>
        </w:rPr>
        <w:br w:type="page"/>
      </w:r>
      <w:r w:rsidR="00434076" w:rsidRPr="00434076">
        <w:rPr>
          <w:rFonts w:ascii="Angsana New" w:hAnsi="Angsana New"/>
          <w:b/>
          <w:bCs/>
          <w:sz w:val="30"/>
          <w:szCs w:val="30"/>
          <w:cs/>
        </w:rPr>
        <w:lastRenderedPageBreak/>
        <w:t>รายได้จากการเลี้ยงไก่เนื้อตามพันธะสัญญา (สัญญาซื้อขายไก่/ประกันราคา)</w:t>
      </w:r>
    </w:p>
    <w:p w14:paraId="53713F3A" w14:textId="77777777" w:rsidR="008E1EC6" w:rsidRPr="00547B37" w:rsidRDefault="008E1EC6" w:rsidP="008E1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  <w:highlight w:val="yellow"/>
        </w:rPr>
      </w:pPr>
    </w:p>
    <w:p w14:paraId="3A9380B8" w14:textId="77777777" w:rsidR="00434076" w:rsidRPr="00434076" w:rsidRDefault="00434076" w:rsidP="00434076">
      <w:pPr>
        <w:jc w:val="thaiDistribute"/>
        <w:rPr>
          <w:rFonts w:ascii="Angsana New" w:hAnsi="Angsana New"/>
          <w:sz w:val="30"/>
          <w:szCs w:val="30"/>
        </w:rPr>
      </w:pPr>
      <w:r w:rsidRPr="00434076">
        <w:rPr>
          <w:rFonts w:ascii="Angsana New" w:hAnsi="Angsana New"/>
          <w:sz w:val="30"/>
          <w:szCs w:val="30"/>
          <w:cs/>
        </w:rPr>
        <w:t>บริษัทมีสัญญาซื้อขายไก่/ประกันราคาซื้อคืนไก่ใหญ่มีชีวิต</w:t>
      </w:r>
      <w:bookmarkStart w:id="0" w:name="_Hlk188286994"/>
      <w:r w:rsidRPr="00434076">
        <w:rPr>
          <w:rFonts w:ascii="Angsana New" w:hAnsi="Angsana New"/>
          <w:sz w:val="30"/>
          <w:szCs w:val="30"/>
          <w:cs/>
        </w:rPr>
        <w:t>ที่ทำกับบริษัทคู่สัญญาหลายราย</w:t>
      </w:r>
      <w:bookmarkStart w:id="1" w:name="_Hlk188366386"/>
      <w:bookmarkEnd w:id="0"/>
      <w:r w:rsidRPr="00434076">
        <w:rPr>
          <w:rFonts w:ascii="Angsana New" w:hAnsi="Angsana New"/>
          <w:sz w:val="30"/>
          <w:szCs w:val="30"/>
          <w:cs/>
        </w:rPr>
        <w:t>จำนวนหลายฉบับเป็นระยะเวลาต่าง ๆ กัน</w:t>
      </w:r>
      <w:bookmarkEnd w:id="1"/>
      <w:r w:rsidRPr="00434076">
        <w:rPr>
          <w:rFonts w:ascii="Angsana New" w:hAnsi="Angsana New"/>
          <w:sz w:val="30"/>
          <w:szCs w:val="30"/>
          <w:cs/>
        </w:rPr>
        <w:t xml:space="preserve"> </w:t>
      </w:r>
      <w:r w:rsidRPr="00434076">
        <w:rPr>
          <w:rFonts w:ascii="Angsana New" w:hAnsi="Angsana New"/>
          <w:sz w:val="30"/>
          <w:szCs w:val="30"/>
        </w:rPr>
        <w:t>(1</w:t>
      </w:r>
      <w:r w:rsidRPr="00434076">
        <w:rPr>
          <w:rFonts w:ascii="Angsana New" w:hAnsi="Angsana New"/>
          <w:sz w:val="30"/>
          <w:szCs w:val="30"/>
          <w:cs/>
        </w:rPr>
        <w:t xml:space="preserve"> ถึง </w:t>
      </w:r>
      <w:r w:rsidRPr="00434076">
        <w:rPr>
          <w:rFonts w:ascii="Angsana New" w:hAnsi="Angsana New"/>
          <w:sz w:val="30"/>
          <w:szCs w:val="30"/>
        </w:rPr>
        <w:t>3</w:t>
      </w:r>
      <w:r w:rsidRPr="00434076">
        <w:rPr>
          <w:rFonts w:ascii="Angsana New" w:hAnsi="Angsana New"/>
          <w:sz w:val="30"/>
          <w:szCs w:val="30"/>
          <w:cs/>
        </w:rPr>
        <w:t xml:space="preserve"> ปี</w:t>
      </w:r>
      <w:r w:rsidRPr="00434076">
        <w:rPr>
          <w:rFonts w:ascii="Angsana New" w:hAnsi="Angsana New"/>
          <w:sz w:val="30"/>
          <w:szCs w:val="30"/>
        </w:rPr>
        <w:t>)</w:t>
      </w:r>
      <w:r w:rsidRPr="00434076">
        <w:rPr>
          <w:rFonts w:ascii="Angsana New" w:hAnsi="Angsana New"/>
          <w:sz w:val="30"/>
          <w:szCs w:val="30"/>
          <w:cs/>
        </w:rPr>
        <w:t xml:space="preserve"> สรุปสาระสำคัญดังนี้</w:t>
      </w:r>
    </w:p>
    <w:p w14:paraId="47BDD4DB" w14:textId="77777777" w:rsidR="00434076" w:rsidRPr="00547B37" w:rsidRDefault="00434076" w:rsidP="00434076">
      <w:pPr>
        <w:pStyle w:val="NoSpacing"/>
        <w:rPr>
          <w:rFonts w:ascii="Angsana New" w:hAnsi="Angsana New"/>
          <w:sz w:val="22"/>
          <w:szCs w:val="22"/>
        </w:rPr>
      </w:pPr>
    </w:p>
    <w:p w14:paraId="589BB05F" w14:textId="77777777" w:rsidR="00434076" w:rsidRPr="00434076" w:rsidRDefault="00434076" w:rsidP="0043407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left" w:pos="567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34076">
        <w:rPr>
          <w:rFonts w:ascii="Angsana New" w:hAnsi="Angsana New"/>
          <w:sz w:val="30"/>
          <w:szCs w:val="30"/>
          <w:cs/>
        </w:rPr>
        <w:t xml:space="preserve">บริษัทคู่สัญญาจะเป็นผู้จัดหาลูกไก่ อาหารไก่ ยา วัคซีน และเวชภัณฑ์ที่จำเป็นในปริมาณที่เพียงพอต่อการเลี้ยงไก่ </w:t>
      </w:r>
      <w:r w:rsidRPr="00434076">
        <w:rPr>
          <w:rFonts w:ascii="Angsana New" w:hAnsi="Angsana New"/>
          <w:sz w:val="30"/>
          <w:szCs w:val="30"/>
        </w:rPr>
        <w:t>1</w:t>
      </w:r>
      <w:r w:rsidRPr="00434076">
        <w:rPr>
          <w:rFonts w:ascii="Angsana New" w:hAnsi="Angsana New"/>
          <w:sz w:val="30"/>
          <w:szCs w:val="30"/>
          <w:cs/>
        </w:rPr>
        <w:t xml:space="preserve"> รุ่น </w:t>
      </w:r>
      <w:r w:rsidRPr="00434076">
        <w:rPr>
          <w:rFonts w:ascii="Angsana New" w:hAnsi="Angsana New"/>
          <w:sz w:val="30"/>
          <w:szCs w:val="30"/>
        </w:rPr>
        <w:t>(</w:t>
      </w:r>
      <w:r w:rsidRPr="00434076">
        <w:rPr>
          <w:rFonts w:ascii="Angsana New" w:hAnsi="Angsana New"/>
          <w:sz w:val="30"/>
          <w:szCs w:val="30"/>
          <w:cs/>
        </w:rPr>
        <w:t xml:space="preserve">ประมาณ </w:t>
      </w:r>
      <w:r w:rsidRPr="00434076">
        <w:rPr>
          <w:rFonts w:ascii="Angsana New" w:hAnsi="Angsana New"/>
          <w:sz w:val="30"/>
          <w:szCs w:val="30"/>
        </w:rPr>
        <w:t>35</w:t>
      </w:r>
      <w:r w:rsidRPr="00434076">
        <w:rPr>
          <w:rFonts w:ascii="Angsana New" w:hAnsi="Angsana New"/>
          <w:sz w:val="30"/>
          <w:szCs w:val="30"/>
          <w:cs/>
        </w:rPr>
        <w:t xml:space="preserve"> ถึง </w:t>
      </w:r>
      <w:r w:rsidRPr="00434076">
        <w:rPr>
          <w:rFonts w:ascii="Angsana New" w:hAnsi="Angsana New"/>
          <w:sz w:val="30"/>
          <w:szCs w:val="30"/>
        </w:rPr>
        <w:t>45</w:t>
      </w:r>
      <w:r w:rsidRPr="00434076">
        <w:rPr>
          <w:rFonts w:ascii="Angsana New" w:hAnsi="Angsana New"/>
          <w:sz w:val="30"/>
          <w:szCs w:val="30"/>
          <w:cs/>
        </w:rPr>
        <w:t xml:space="preserve"> วัน</w:t>
      </w:r>
      <w:r w:rsidRPr="00434076">
        <w:rPr>
          <w:rFonts w:ascii="Angsana New" w:hAnsi="Angsana New"/>
          <w:sz w:val="30"/>
          <w:szCs w:val="30"/>
        </w:rPr>
        <w:t>)</w:t>
      </w:r>
      <w:r w:rsidRPr="00434076">
        <w:rPr>
          <w:rFonts w:ascii="Angsana New" w:hAnsi="Angsana New"/>
          <w:sz w:val="30"/>
          <w:szCs w:val="30"/>
          <w:cs/>
        </w:rPr>
        <w:t xml:space="preserve"> เพื่อขายให้บริษัทในราคาที่กำหนดโดยบริษัทคู่สัญญา </w:t>
      </w:r>
    </w:p>
    <w:p w14:paraId="67CA0C0B" w14:textId="77777777" w:rsidR="00434076" w:rsidRPr="00547B37" w:rsidRDefault="00434076" w:rsidP="00434076">
      <w:pPr>
        <w:tabs>
          <w:tab w:val="clear" w:pos="227"/>
          <w:tab w:val="clear" w:pos="454"/>
          <w:tab w:val="clear" w:pos="680"/>
          <w:tab w:val="left" w:pos="567"/>
        </w:tabs>
        <w:contextualSpacing/>
        <w:jc w:val="thaiDistribute"/>
        <w:rPr>
          <w:rFonts w:ascii="Angsana New" w:hAnsi="Angsana New"/>
          <w:sz w:val="22"/>
          <w:szCs w:val="22"/>
        </w:rPr>
      </w:pPr>
    </w:p>
    <w:p w14:paraId="4D3CF28A" w14:textId="77777777" w:rsidR="00434076" w:rsidRPr="00434076" w:rsidRDefault="00434076" w:rsidP="0043407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left" w:pos="567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34076">
        <w:rPr>
          <w:rFonts w:ascii="Angsana New" w:hAnsi="Angsana New"/>
          <w:sz w:val="30"/>
          <w:szCs w:val="30"/>
          <w:cs/>
        </w:rPr>
        <w:t xml:space="preserve">บริษัทมีหน้าที่เลี้ยงลูกไก่ตามมาตรฐานและวิธีการเลี้ยงของบริษัทคู่สัญญาโดยใช้อาหารไก่ ยา วัคซีน และเวชภัณฑ์ที่จำเป็นที่บริษัทคู่สัญญาจัดหาให้ บริษัทคู่สัญญาบางรายอนุญาตให้บริษัทเป็นผู้จัดหา ยา วัคซีน และเวชภัณฑ์ตามเงื่อนไขที่บริษัทคู่สัญญากำหนด และขายไก่ใหญ่มีชีวิตทั้งหมดคืนให้กับบริษัทคู่สัญญาในราคาและเงื่อนไขที่บริษัทคู่สัญญากำหนด </w:t>
      </w:r>
    </w:p>
    <w:p w14:paraId="36316B3B" w14:textId="77777777" w:rsidR="00434076" w:rsidRPr="00547B37" w:rsidRDefault="00434076" w:rsidP="00434076">
      <w:pPr>
        <w:tabs>
          <w:tab w:val="clear" w:pos="227"/>
          <w:tab w:val="clear" w:pos="454"/>
          <w:tab w:val="clear" w:pos="680"/>
          <w:tab w:val="left" w:pos="567"/>
        </w:tabs>
        <w:contextualSpacing/>
        <w:jc w:val="thaiDistribute"/>
        <w:rPr>
          <w:rFonts w:ascii="Angsana New" w:hAnsi="Angsana New"/>
          <w:sz w:val="22"/>
          <w:szCs w:val="22"/>
        </w:rPr>
      </w:pPr>
    </w:p>
    <w:p w14:paraId="20EB7AC5" w14:textId="77777777" w:rsidR="00434076" w:rsidRPr="00434076" w:rsidRDefault="00434076" w:rsidP="0043407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left" w:pos="567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34076">
        <w:rPr>
          <w:rFonts w:ascii="Angsana New" w:hAnsi="Angsana New"/>
          <w:sz w:val="30"/>
          <w:szCs w:val="30"/>
          <w:cs/>
        </w:rPr>
        <w:t xml:space="preserve">บริษัทเป็นผู้รับผิดชอบค่าใช้จ่ายในการจับไก่และค่าขนส่งไก่ใหญ่ที่เกี่ยวข้องไปยังโรงชำแหละของบริษัทคู่สัญญา และ </w:t>
      </w:r>
    </w:p>
    <w:p w14:paraId="04D1A439" w14:textId="77777777" w:rsidR="00434076" w:rsidRPr="00547B37" w:rsidRDefault="00434076" w:rsidP="00434076">
      <w:pPr>
        <w:tabs>
          <w:tab w:val="clear" w:pos="227"/>
          <w:tab w:val="clear" w:pos="454"/>
          <w:tab w:val="clear" w:pos="680"/>
          <w:tab w:val="left" w:pos="567"/>
        </w:tabs>
        <w:contextualSpacing/>
        <w:jc w:val="thaiDistribute"/>
        <w:rPr>
          <w:rFonts w:ascii="Angsana New" w:hAnsi="Angsana New"/>
          <w:sz w:val="22"/>
          <w:szCs w:val="22"/>
        </w:rPr>
      </w:pPr>
    </w:p>
    <w:p w14:paraId="7995CB36" w14:textId="77777777" w:rsidR="00434076" w:rsidRPr="00434076" w:rsidRDefault="00434076" w:rsidP="0043407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left" w:pos="567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34076">
        <w:rPr>
          <w:rFonts w:ascii="Angsana New" w:hAnsi="Angsana New"/>
          <w:sz w:val="30"/>
          <w:szCs w:val="30"/>
          <w:cs/>
        </w:rPr>
        <w:t>บริษัทคู่สัญญาจะจ่ายชำระค่าซื้อไก่ประกันราคาเมื่อครบกำหนดชำระให้กับบริษัทหลังหักต้นทุนค่าลูกไก่ อาหารไก่ ยา วัคซีน และเวชภัณฑ์ที่บริษัทคู่สัญญาจัดหาให้และค่าใช้จ่ายอื่นที่บริษัทคู่สัญญาทดรองจ่าย เช่น ค่าขนส่งไก่ใหญ่ เป็นต้น</w:t>
      </w:r>
    </w:p>
    <w:p w14:paraId="02A1D2C7" w14:textId="77777777" w:rsidR="00434076" w:rsidRPr="00547B37" w:rsidRDefault="00434076" w:rsidP="00434076">
      <w:pPr>
        <w:tabs>
          <w:tab w:val="clear" w:pos="227"/>
          <w:tab w:val="clear" w:pos="454"/>
          <w:tab w:val="clear" w:pos="680"/>
          <w:tab w:val="left" w:pos="567"/>
        </w:tabs>
        <w:contextualSpacing/>
        <w:jc w:val="thaiDistribute"/>
        <w:rPr>
          <w:rFonts w:ascii="Angsana New" w:hAnsi="Angsana New"/>
          <w:sz w:val="22"/>
          <w:szCs w:val="22"/>
        </w:rPr>
      </w:pPr>
    </w:p>
    <w:p w14:paraId="151FCF06" w14:textId="77777777" w:rsidR="00434076" w:rsidRPr="00434076" w:rsidRDefault="00434076" w:rsidP="00434076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 w:val="30"/>
          <w:szCs w:val="30"/>
          <w:cs/>
        </w:rPr>
      </w:pPr>
      <w:r w:rsidRPr="00434076">
        <w:rPr>
          <w:rFonts w:ascii="Angsana New" w:hAnsi="Angsana New"/>
          <w:sz w:val="30"/>
          <w:szCs w:val="30"/>
          <w:cs/>
        </w:rPr>
        <w:t>กรณีต้นทุนค่าลูกไก่ อาหารไก่ ยา วัคซีน เวชภัณฑ์ และค่าใช้จ่ายอื่นที่บริษัทคู่สัญญาทดรองจ่ายมากกว่ามูลค่าไก่ใหญ่ที่บริษัทคู่สัญญารับซื้อจากบริษัท บริษัทต้องจ่ายชำระเงินส่วนที่เหลือให้บริษัทคู่สัญญาตามเงื่อนไขที่บริษัทคู่สัญญากำหนด</w:t>
      </w:r>
    </w:p>
    <w:p w14:paraId="0055CB8A" w14:textId="77777777" w:rsidR="00434076" w:rsidRPr="00547B37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766E13A5" w14:textId="77777777" w:rsidR="00434076" w:rsidRPr="00434076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34076">
        <w:rPr>
          <w:rFonts w:ascii="Angsana New" w:hAnsi="Angsana New"/>
          <w:sz w:val="30"/>
          <w:szCs w:val="30"/>
          <w:cs/>
        </w:rPr>
        <w:t>บริษัทคู่สัญญารายหนึ่งกำหนดเงื่อนไขพิเศษในการจ่ายโบนัสจากปริมาณไก่เข้าเลี้ยง/ไก่จับสุทธิเข้าโรงงาน หากบริษัทสามารถปฏิบัติได้ตามข้อกำหนดและเงื่อนไขในสัญญา</w:t>
      </w:r>
    </w:p>
    <w:p w14:paraId="77F488B7" w14:textId="77777777" w:rsidR="00434076" w:rsidRPr="00547B37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7B2DD2BB" w14:textId="77777777" w:rsidR="00434076" w:rsidRPr="00CA0C88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A0C88">
        <w:rPr>
          <w:rFonts w:ascii="Angsana New" w:hAnsi="Angsana New"/>
          <w:spacing w:val="-2"/>
          <w:sz w:val="30"/>
          <w:szCs w:val="30"/>
          <w:cs/>
        </w:rPr>
        <w:t xml:space="preserve">บริษัทคู่สัญญาบางรายเรียกเก็บเงินประกันการเลี้ยงไก่จากบริษัท ณ วันที่ </w:t>
      </w:r>
      <w:r w:rsidRPr="00CA0C88">
        <w:rPr>
          <w:rFonts w:ascii="Angsana New" w:hAnsi="Angsana New"/>
          <w:spacing w:val="-2"/>
          <w:sz w:val="30"/>
          <w:szCs w:val="30"/>
        </w:rPr>
        <w:t>31</w:t>
      </w:r>
      <w:r w:rsidRPr="00CA0C88">
        <w:rPr>
          <w:rFonts w:ascii="Angsana New" w:hAnsi="Angsana New"/>
          <w:spacing w:val="-2"/>
          <w:sz w:val="30"/>
          <w:szCs w:val="30"/>
          <w:cs/>
        </w:rPr>
        <w:t xml:space="preserve"> มีนาคม </w:t>
      </w:r>
      <w:r w:rsidRPr="00CA0C88">
        <w:rPr>
          <w:rFonts w:ascii="Angsana New" w:hAnsi="Angsana New"/>
          <w:spacing w:val="-2"/>
          <w:sz w:val="30"/>
          <w:szCs w:val="30"/>
        </w:rPr>
        <w:t>2568</w:t>
      </w:r>
      <w:r w:rsidRPr="00CA0C88">
        <w:rPr>
          <w:rFonts w:ascii="Angsana New" w:hAnsi="Angsana New"/>
          <w:spacing w:val="-2"/>
          <w:sz w:val="30"/>
          <w:szCs w:val="30"/>
          <w:cs/>
        </w:rPr>
        <w:t xml:space="preserve"> และ วันที่ </w:t>
      </w:r>
      <w:r w:rsidRPr="00CA0C88">
        <w:rPr>
          <w:rFonts w:ascii="Angsana New" w:hAnsi="Angsana New"/>
          <w:spacing w:val="-2"/>
          <w:sz w:val="30"/>
          <w:szCs w:val="30"/>
        </w:rPr>
        <w:t>31</w:t>
      </w:r>
      <w:r w:rsidRPr="00CA0C88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Pr="00CA0C88">
        <w:rPr>
          <w:rFonts w:ascii="Angsana New" w:hAnsi="Angsana New"/>
          <w:spacing w:val="-2"/>
          <w:sz w:val="30"/>
          <w:szCs w:val="30"/>
        </w:rPr>
        <w:t>2567</w:t>
      </w:r>
      <w:r w:rsidRPr="00CA0C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E5B84">
        <w:rPr>
          <w:rFonts w:ascii="Angsana New" w:hAnsi="Angsana New" w:hint="cs"/>
          <w:spacing w:val="-2"/>
          <w:sz w:val="30"/>
          <w:szCs w:val="30"/>
          <w:cs/>
        </w:rPr>
        <w:t>มี</w:t>
      </w:r>
      <w:r w:rsidR="00DE5B84" w:rsidRPr="00CA0C88">
        <w:rPr>
          <w:rFonts w:ascii="Angsana New" w:hAnsi="Angsana New"/>
          <w:spacing w:val="-2"/>
          <w:sz w:val="30"/>
          <w:szCs w:val="30"/>
          <w:cs/>
        </w:rPr>
        <w:t>จำนวนเงินสะสมรวม</w:t>
      </w:r>
      <w:r w:rsidR="00DE5B84">
        <w:rPr>
          <w:rFonts w:ascii="Angsana New" w:hAnsi="Angsana New"/>
          <w:spacing w:val="-2"/>
          <w:sz w:val="30"/>
          <w:szCs w:val="30"/>
        </w:rPr>
        <w:t xml:space="preserve"> </w:t>
      </w:r>
      <w:r w:rsidRPr="00CA0C88">
        <w:rPr>
          <w:rFonts w:ascii="Angsana New" w:hAnsi="Angsana New"/>
          <w:spacing w:val="-2"/>
          <w:sz w:val="30"/>
          <w:szCs w:val="30"/>
        </w:rPr>
        <w:t>44.2</w:t>
      </w:r>
      <w:r w:rsidRPr="00CA0C88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="00610251">
        <w:rPr>
          <w:rFonts w:ascii="Angsana New" w:hAnsi="Angsana New"/>
          <w:spacing w:val="-2"/>
          <w:sz w:val="30"/>
          <w:szCs w:val="30"/>
        </w:rPr>
        <w:t xml:space="preserve"> </w:t>
      </w:r>
      <w:r w:rsidR="00DE5B84">
        <w:rPr>
          <w:rFonts w:ascii="Angsana New" w:hAnsi="Angsana New" w:hint="cs"/>
          <w:spacing w:val="-2"/>
          <w:sz w:val="30"/>
          <w:szCs w:val="30"/>
          <w:cs/>
        </w:rPr>
        <w:t>ซึ่ง</w:t>
      </w:r>
      <w:r w:rsidRPr="00CA0C88">
        <w:rPr>
          <w:rFonts w:ascii="Angsana New" w:hAnsi="Angsana New"/>
          <w:spacing w:val="-2"/>
          <w:sz w:val="30"/>
          <w:szCs w:val="30"/>
          <w:cs/>
        </w:rPr>
        <w:t>แสดง</w:t>
      </w:r>
      <w:r w:rsidR="00CA0C88" w:rsidRPr="00CA0C88">
        <w:rPr>
          <w:rFonts w:ascii="Angsana New" w:hAnsi="Angsana New" w:hint="cs"/>
          <w:spacing w:val="-2"/>
          <w:sz w:val="30"/>
          <w:szCs w:val="30"/>
          <w:cs/>
        </w:rPr>
        <w:t>เป็น</w:t>
      </w:r>
      <w:r w:rsidRPr="00CA0C88">
        <w:rPr>
          <w:rFonts w:ascii="Angsana New" w:hAnsi="Angsana New"/>
          <w:spacing w:val="-2"/>
          <w:sz w:val="30"/>
          <w:szCs w:val="30"/>
        </w:rPr>
        <w:t xml:space="preserve"> “</w:t>
      </w:r>
      <w:r w:rsidRPr="00CA0C88">
        <w:rPr>
          <w:rFonts w:ascii="Angsana New" w:hAnsi="Angsana New"/>
          <w:spacing w:val="-2"/>
          <w:sz w:val="30"/>
          <w:szCs w:val="30"/>
          <w:cs/>
        </w:rPr>
        <w:t>เงินค้ำประกันตามสัญญา</w:t>
      </w:r>
      <w:r w:rsidRPr="00CA0C88">
        <w:rPr>
          <w:rFonts w:ascii="Angsana New" w:hAnsi="Angsana New"/>
          <w:spacing w:val="-2"/>
          <w:sz w:val="30"/>
          <w:szCs w:val="30"/>
        </w:rPr>
        <w:t>”</w:t>
      </w:r>
      <w:r w:rsidRPr="00CA0C88">
        <w:rPr>
          <w:rFonts w:ascii="Angsana New" w:hAnsi="Angsana New"/>
          <w:spacing w:val="-2"/>
          <w:sz w:val="30"/>
          <w:szCs w:val="30"/>
          <w:cs/>
        </w:rPr>
        <w:t>ในงบฐานะการเงิน</w:t>
      </w:r>
    </w:p>
    <w:p w14:paraId="27FA52AF" w14:textId="77777777" w:rsidR="00434076" w:rsidRPr="00547B37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4942DC10" w14:textId="77777777" w:rsidR="00434076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34076">
        <w:rPr>
          <w:rFonts w:ascii="Angsana New" w:hAnsi="Angsana New"/>
          <w:sz w:val="30"/>
          <w:szCs w:val="30"/>
          <w:cs/>
        </w:rPr>
        <w:t>ผลการดำเนินงานที่บริษัทบันทึกตามสัญญาซื้อขายไก่/ประกันราคาดังกล่าวข้างต้นสำหรับ</w:t>
      </w:r>
      <w:r w:rsidR="00547B37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43407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434076">
        <w:rPr>
          <w:rFonts w:ascii="Angsana New" w:hAnsi="Angsana New"/>
          <w:sz w:val="30"/>
          <w:szCs w:val="30"/>
        </w:rPr>
        <w:t>31</w:t>
      </w:r>
      <w:r w:rsidRPr="00434076">
        <w:rPr>
          <w:rFonts w:ascii="Angsana New" w:hAnsi="Angsana New"/>
          <w:sz w:val="30"/>
          <w:szCs w:val="30"/>
          <w:cs/>
        </w:rPr>
        <w:t xml:space="preserve"> </w:t>
      </w:r>
      <w:r w:rsidR="00547B37">
        <w:rPr>
          <w:rFonts w:ascii="Angsana New" w:hAnsi="Angsana New" w:hint="cs"/>
          <w:sz w:val="30"/>
          <w:szCs w:val="30"/>
          <w:cs/>
        </w:rPr>
        <w:t>มีน</w:t>
      </w:r>
      <w:r w:rsidRPr="00434076">
        <w:rPr>
          <w:rFonts w:ascii="Angsana New" w:hAnsi="Angsana New"/>
          <w:sz w:val="30"/>
          <w:szCs w:val="30"/>
          <w:cs/>
        </w:rPr>
        <w:t xml:space="preserve">าคม </w:t>
      </w:r>
      <w:r w:rsidRPr="00434076">
        <w:rPr>
          <w:rFonts w:ascii="Angsana New" w:hAnsi="Angsana New"/>
          <w:sz w:val="30"/>
          <w:szCs w:val="30"/>
        </w:rPr>
        <w:t>256</w:t>
      </w:r>
      <w:r w:rsidR="00547B37">
        <w:rPr>
          <w:rFonts w:ascii="Angsana New" w:hAnsi="Angsana New"/>
          <w:sz w:val="30"/>
          <w:szCs w:val="30"/>
        </w:rPr>
        <w:t>8</w:t>
      </w:r>
      <w:r w:rsidRPr="00434076">
        <w:rPr>
          <w:rFonts w:ascii="Angsana New" w:hAnsi="Angsana New"/>
          <w:sz w:val="30"/>
          <w:szCs w:val="30"/>
          <w:cs/>
        </w:rPr>
        <w:t xml:space="preserve"> และ </w:t>
      </w:r>
      <w:r w:rsidRPr="00434076">
        <w:rPr>
          <w:rFonts w:ascii="Angsana New" w:hAnsi="Angsana New"/>
          <w:sz w:val="30"/>
          <w:szCs w:val="30"/>
        </w:rPr>
        <w:t>256</w:t>
      </w:r>
      <w:r w:rsidR="00547B37">
        <w:rPr>
          <w:rFonts w:ascii="Angsana New" w:hAnsi="Angsana New"/>
          <w:sz w:val="30"/>
          <w:szCs w:val="30"/>
        </w:rPr>
        <w:t>7</w:t>
      </w:r>
      <w:r w:rsidRPr="00434076">
        <w:rPr>
          <w:rFonts w:ascii="Angsana New" w:hAnsi="Angsana New"/>
          <w:sz w:val="30"/>
          <w:szCs w:val="30"/>
          <w:cs/>
        </w:rPr>
        <w:t xml:space="preserve"> มีรายละเอียด ดังนี้</w:t>
      </w:r>
    </w:p>
    <w:p w14:paraId="25013F82" w14:textId="77777777" w:rsidR="00610251" w:rsidRPr="00434076" w:rsidRDefault="00610251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51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5655"/>
        <w:gridCol w:w="1708"/>
        <w:gridCol w:w="284"/>
        <w:gridCol w:w="1704"/>
      </w:tblGrid>
      <w:tr w:rsidR="00434076" w:rsidRPr="00434076" w14:paraId="31F19399" w14:textId="77777777" w:rsidTr="00C83AE5">
        <w:trPr>
          <w:cantSplit/>
        </w:trPr>
        <w:tc>
          <w:tcPr>
            <w:tcW w:w="5655" w:type="dxa"/>
          </w:tcPr>
          <w:p w14:paraId="3BEE3512" w14:textId="77777777" w:rsidR="00434076" w:rsidRPr="00434076" w:rsidRDefault="00434076" w:rsidP="006A3B8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92"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6" w:type="dxa"/>
            <w:gridSpan w:val="3"/>
            <w:tcBorders>
              <w:bottom w:val="single" w:sz="4" w:space="0" w:color="auto"/>
            </w:tcBorders>
          </w:tcPr>
          <w:p w14:paraId="3C76BB05" w14:textId="77777777" w:rsidR="00434076" w:rsidRPr="00434076" w:rsidRDefault="00434076" w:rsidP="006A3B8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4076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434076" w:rsidRPr="00434076" w14:paraId="4EDAC09E" w14:textId="77777777" w:rsidTr="00C83AE5">
        <w:trPr>
          <w:cantSplit/>
        </w:trPr>
        <w:tc>
          <w:tcPr>
            <w:tcW w:w="5655" w:type="dxa"/>
          </w:tcPr>
          <w:p w14:paraId="1BB813D3" w14:textId="77777777" w:rsidR="00434076" w:rsidRPr="00434076" w:rsidRDefault="00434076" w:rsidP="006A3B8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92" w:right="-936"/>
              <w:rPr>
                <w:rFonts w:ascii="Angsana New" w:hAnsi="Angsana New"/>
                <w:sz w:val="30"/>
                <w:szCs w:val="30"/>
                <w:cs/>
              </w:rPr>
            </w:pPr>
            <w:r w:rsidRPr="0043407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14:paraId="7FDD44D0" w14:textId="77777777" w:rsidR="00434076" w:rsidRPr="00C83AE5" w:rsidRDefault="00434076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3AE5">
              <w:rPr>
                <w:rFonts w:ascii="Angsana New" w:hAnsi="Angsana New"/>
                <w:sz w:val="30"/>
                <w:szCs w:val="30"/>
              </w:rPr>
              <w:t>256</w:t>
            </w:r>
            <w:r w:rsidR="00C83AE5" w:rsidRPr="00C83AE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66A5E47C" w14:textId="77777777" w:rsidR="00434076" w:rsidRPr="00C83AE5" w:rsidRDefault="00434076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14:paraId="053B4BE2" w14:textId="77777777" w:rsidR="00434076" w:rsidRPr="00C83AE5" w:rsidRDefault="00434076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3AE5">
              <w:rPr>
                <w:rFonts w:ascii="Angsana New" w:hAnsi="Angsana New"/>
                <w:sz w:val="30"/>
                <w:szCs w:val="30"/>
              </w:rPr>
              <w:t>256</w:t>
            </w:r>
            <w:r w:rsidR="00C83AE5" w:rsidRPr="00C83AE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34076" w:rsidRPr="00434076" w14:paraId="2A9E131A" w14:textId="77777777" w:rsidTr="00C83AE5">
        <w:trPr>
          <w:cantSplit/>
        </w:trPr>
        <w:tc>
          <w:tcPr>
            <w:tcW w:w="5655" w:type="dxa"/>
          </w:tcPr>
          <w:p w14:paraId="391C4AFC" w14:textId="77777777" w:rsidR="00434076" w:rsidRPr="00434076" w:rsidRDefault="00434076" w:rsidP="006A3B85">
            <w:pPr>
              <w:tabs>
                <w:tab w:val="clear" w:pos="2580"/>
                <w:tab w:val="left" w:pos="2727"/>
              </w:tabs>
              <w:ind w:left="-92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340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708" w:type="dxa"/>
            <w:tcBorders>
              <w:bottom w:val="single" w:sz="12" w:space="0" w:color="auto"/>
            </w:tcBorders>
            <w:vAlign w:val="bottom"/>
          </w:tcPr>
          <w:p w14:paraId="0D757A5E" w14:textId="77777777" w:rsidR="00434076" w:rsidRPr="00C83AE5" w:rsidRDefault="00434076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EE4334D" w14:textId="77777777" w:rsidR="00434076" w:rsidRPr="00C83AE5" w:rsidRDefault="00434076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4" w:type="dxa"/>
            <w:tcBorders>
              <w:bottom w:val="single" w:sz="12" w:space="0" w:color="auto"/>
            </w:tcBorders>
            <w:vAlign w:val="bottom"/>
          </w:tcPr>
          <w:p w14:paraId="4390F1EE" w14:textId="77777777" w:rsidR="00434076" w:rsidRPr="00C83AE5" w:rsidRDefault="00434076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4076" w:rsidRPr="00434076" w14:paraId="7F52CB0A" w14:textId="77777777" w:rsidTr="00C83AE5">
        <w:trPr>
          <w:cantSplit/>
        </w:trPr>
        <w:tc>
          <w:tcPr>
            <w:tcW w:w="5655" w:type="dxa"/>
            <w:tcBorders>
              <w:right w:val="single" w:sz="12" w:space="0" w:color="auto"/>
            </w:tcBorders>
          </w:tcPr>
          <w:p w14:paraId="0D4F858B" w14:textId="77777777" w:rsidR="00434076" w:rsidRPr="00434076" w:rsidRDefault="00434076" w:rsidP="006A3B85">
            <w:pPr>
              <w:tabs>
                <w:tab w:val="clear" w:pos="2580"/>
                <w:tab w:val="left" w:pos="2727"/>
              </w:tabs>
              <w:ind w:left="-92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40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- ไก่เนื้อที่ส่งโรงชำแหละของบริษัทคู่สัญญา (จำนวนพันตัว)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3EC2E8B5" w14:textId="77777777" w:rsidR="00434076" w:rsidRPr="00C83AE5" w:rsidRDefault="0014620A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520CE0">
              <w:rPr>
                <w:rFonts w:ascii="Angsana New" w:hAnsi="Angsana New"/>
                <w:sz w:val="30"/>
                <w:szCs w:val="30"/>
              </w:rPr>
              <w:t>965</w:t>
            </w:r>
          </w:p>
        </w:tc>
        <w:tc>
          <w:tcPr>
            <w:tcW w:w="284" w:type="dxa"/>
            <w:tcBorders>
              <w:left w:val="single" w:sz="12" w:space="0" w:color="auto"/>
              <w:right w:val="single" w:sz="12" w:space="0" w:color="auto"/>
            </w:tcBorders>
          </w:tcPr>
          <w:p w14:paraId="56663EF8" w14:textId="77777777" w:rsidR="00434076" w:rsidRPr="00C83AE5" w:rsidRDefault="00434076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2B8A9A6B" w14:textId="77777777" w:rsidR="00434076" w:rsidRPr="00C83AE5" w:rsidRDefault="0014620A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2,940</w:t>
            </w:r>
          </w:p>
        </w:tc>
      </w:tr>
      <w:tr w:rsidR="00C83AE5" w:rsidRPr="00434076" w14:paraId="62B922C4" w14:textId="77777777" w:rsidTr="00C83AE5">
        <w:trPr>
          <w:cantSplit/>
        </w:trPr>
        <w:tc>
          <w:tcPr>
            <w:tcW w:w="5655" w:type="dxa"/>
          </w:tcPr>
          <w:p w14:paraId="26444C79" w14:textId="77777777" w:rsidR="00C83AE5" w:rsidRPr="00434076" w:rsidRDefault="00C83AE5" w:rsidP="00C83AE5">
            <w:pPr>
              <w:tabs>
                <w:tab w:val="clear" w:pos="2580"/>
                <w:tab w:val="left" w:pos="2727"/>
              </w:tabs>
              <w:ind w:left="-9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407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รายได้จากการขายไก่ประกันราคาตามสัญญา</w:t>
            </w:r>
            <w:r w:rsidRPr="00434076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708" w:type="dxa"/>
            <w:tcBorders>
              <w:top w:val="single" w:sz="12" w:space="0" w:color="auto"/>
            </w:tcBorders>
            <w:vAlign w:val="bottom"/>
          </w:tcPr>
          <w:p w14:paraId="253691F4" w14:textId="77777777" w:rsidR="00C83AE5" w:rsidRPr="00C83AE5" w:rsidRDefault="0024253C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449,986</w:t>
            </w:r>
          </w:p>
        </w:tc>
        <w:tc>
          <w:tcPr>
            <w:tcW w:w="284" w:type="dxa"/>
          </w:tcPr>
          <w:p w14:paraId="398A08DF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12" w:space="0" w:color="auto"/>
            </w:tcBorders>
            <w:vAlign w:val="bottom"/>
          </w:tcPr>
          <w:p w14:paraId="7F831492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3AE5">
              <w:rPr>
                <w:rFonts w:ascii="Angsana New" w:hAnsi="Angsana New"/>
                <w:sz w:val="30"/>
                <w:szCs w:val="30"/>
              </w:rPr>
              <w:t>351,255</w:t>
            </w:r>
          </w:p>
        </w:tc>
      </w:tr>
      <w:tr w:rsidR="00C83AE5" w:rsidRPr="00434076" w14:paraId="5CE0DA29" w14:textId="77777777" w:rsidTr="00C83AE5">
        <w:trPr>
          <w:cantSplit/>
        </w:trPr>
        <w:tc>
          <w:tcPr>
            <w:tcW w:w="5655" w:type="dxa"/>
          </w:tcPr>
          <w:p w14:paraId="7377B19C" w14:textId="77777777" w:rsidR="00C83AE5" w:rsidRPr="00434076" w:rsidRDefault="00C83AE5" w:rsidP="00C83AE5">
            <w:pPr>
              <w:tabs>
                <w:tab w:val="clear" w:pos="2580"/>
                <w:tab w:val="left" w:pos="2727"/>
              </w:tabs>
              <w:ind w:left="-9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4076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434076">
              <w:rPr>
                <w:rFonts w:ascii="Angsana New" w:hAnsi="Angsana New"/>
                <w:sz w:val="30"/>
                <w:szCs w:val="30"/>
              </w:rPr>
              <w:t>-</w:t>
            </w:r>
            <w:r w:rsidRPr="00434076">
              <w:rPr>
                <w:rFonts w:ascii="Angsana New" w:hAnsi="Angsana New"/>
                <w:sz w:val="30"/>
                <w:szCs w:val="30"/>
                <w:cs/>
              </w:rPr>
              <w:t xml:space="preserve"> ต้นทุนค่าลูกไก่และอาหารไก่ที่บริษัทคู่สัญญาจัดหาให้ </w:t>
            </w:r>
          </w:p>
        </w:tc>
        <w:tc>
          <w:tcPr>
            <w:tcW w:w="1708" w:type="dxa"/>
            <w:vAlign w:val="bottom"/>
          </w:tcPr>
          <w:p w14:paraId="51E5A9E7" w14:textId="77777777" w:rsidR="00C83AE5" w:rsidRPr="00C83AE5" w:rsidRDefault="0024253C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(382,386)</w:t>
            </w:r>
          </w:p>
        </w:tc>
        <w:tc>
          <w:tcPr>
            <w:tcW w:w="284" w:type="dxa"/>
          </w:tcPr>
          <w:p w14:paraId="72B3E30C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4" w:type="dxa"/>
            <w:vAlign w:val="bottom"/>
          </w:tcPr>
          <w:p w14:paraId="7A1A4548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3AE5">
              <w:rPr>
                <w:rFonts w:ascii="Angsana New" w:hAnsi="Angsana New"/>
                <w:sz w:val="30"/>
                <w:szCs w:val="30"/>
              </w:rPr>
              <w:t>(297,039)</w:t>
            </w:r>
          </w:p>
        </w:tc>
      </w:tr>
      <w:tr w:rsidR="00C83AE5" w:rsidRPr="00434076" w14:paraId="6F63420A" w14:textId="77777777" w:rsidTr="00C83AE5">
        <w:trPr>
          <w:cantSplit/>
        </w:trPr>
        <w:tc>
          <w:tcPr>
            <w:tcW w:w="5655" w:type="dxa"/>
          </w:tcPr>
          <w:p w14:paraId="391E2C3D" w14:textId="77777777" w:rsidR="00C83AE5" w:rsidRPr="00434076" w:rsidRDefault="00C83AE5" w:rsidP="00C83AE5">
            <w:pPr>
              <w:tabs>
                <w:tab w:val="clear" w:pos="2580"/>
                <w:tab w:val="left" w:pos="2727"/>
              </w:tabs>
              <w:ind w:left="-9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4076">
              <w:rPr>
                <w:rFonts w:ascii="Angsana New" w:hAnsi="Angsana New"/>
                <w:sz w:val="30"/>
                <w:szCs w:val="30"/>
                <w:cs/>
              </w:rPr>
              <w:t xml:space="preserve">      </w:t>
            </w:r>
            <w:r w:rsidRPr="00434076">
              <w:rPr>
                <w:rFonts w:ascii="Angsana New" w:hAnsi="Angsana New"/>
                <w:sz w:val="30"/>
                <w:szCs w:val="30"/>
              </w:rPr>
              <w:t>-</w:t>
            </w:r>
            <w:r w:rsidRPr="00434076">
              <w:rPr>
                <w:rFonts w:ascii="Angsana New" w:hAnsi="Angsana New"/>
                <w:sz w:val="30"/>
                <w:szCs w:val="30"/>
                <w:cs/>
              </w:rPr>
              <w:t xml:space="preserve"> ค่าขนส่งไก่ใหญ่ที่บริษัทคู่สัญญาทดรองจ่าย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vAlign w:val="bottom"/>
          </w:tcPr>
          <w:p w14:paraId="5593F5BA" w14:textId="77777777" w:rsidR="00C83AE5" w:rsidRPr="00C83AE5" w:rsidRDefault="0024253C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(11,304)</w:t>
            </w:r>
          </w:p>
        </w:tc>
        <w:tc>
          <w:tcPr>
            <w:tcW w:w="284" w:type="dxa"/>
          </w:tcPr>
          <w:p w14:paraId="2846CB0C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4" w:type="dxa"/>
            <w:tcBorders>
              <w:bottom w:val="single" w:sz="4" w:space="0" w:color="auto"/>
            </w:tcBorders>
            <w:vAlign w:val="bottom"/>
          </w:tcPr>
          <w:p w14:paraId="3EE8431B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83AE5">
              <w:rPr>
                <w:rFonts w:ascii="Angsana New" w:hAnsi="Angsana New"/>
                <w:sz w:val="30"/>
                <w:szCs w:val="30"/>
              </w:rPr>
              <w:t>(8,058)</w:t>
            </w:r>
          </w:p>
        </w:tc>
      </w:tr>
      <w:tr w:rsidR="00C83AE5" w:rsidRPr="00434076" w14:paraId="1EF4745B" w14:textId="77777777" w:rsidTr="00C83AE5">
        <w:trPr>
          <w:cantSplit/>
        </w:trPr>
        <w:tc>
          <w:tcPr>
            <w:tcW w:w="5655" w:type="dxa"/>
          </w:tcPr>
          <w:p w14:paraId="4DE974AA" w14:textId="77777777" w:rsidR="00C83AE5" w:rsidRPr="00434076" w:rsidRDefault="00C83AE5" w:rsidP="00C83AE5">
            <w:pPr>
              <w:tabs>
                <w:tab w:val="clear" w:pos="2580"/>
                <w:tab w:val="left" w:pos="2727"/>
              </w:tabs>
              <w:ind w:left="-9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4076">
              <w:rPr>
                <w:rFonts w:ascii="Angsana New" w:hAnsi="Angsana New"/>
                <w:sz w:val="30"/>
                <w:szCs w:val="30"/>
                <w:cs/>
              </w:rPr>
              <w:t xml:space="preserve">เงินรับจากการขายไก่ประกันราคาตามสัญญา </w:t>
            </w:r>
            <w:r w:rsidRPr="00434076">
              <w:rPr>
                <w:rFonts w:ascii="Angsana New" w:hAnsi="Angsana New"/>
                <w:sz w:val="30"/>
                <w:szCs w:val="30"/>
              </w:rPr>
              <w:t>(</w:t>
            </w:r>
            <w:r w:rsidRPr="00434076">
              <w:rPr>
                <w:rFonts w:ascii="Angsana New" w:hAnsi="Angsana New"/>
                <w:sz w:val="30"/>
                <w:szCs w:val="30"/>
                <w:cs/>
              </w:rPr>
              <w:t xml:space="preserve">ดูหมายเหตุ </w:t>
            </w:r>
            <w:r w:rsidRPr="0043407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4340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34076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Pr="00434076">
              <w:rPr>
                <w:rFonts w:ascii="Angsana New" w:hAnsi="Angsana New"/>
                <w:sz w:val="30"/>
                <w:szCs w:val="30"/>
              </w:rPr>
              <w:t>4)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vAlign w:val="bottom"/>
          </w:tcPr>
          <w:p w14:paraId="102D817E" w14:textId="77777777" w:rsidR="00C83AE5" w:rsidRPr="00C83AE5" w:rsidRDefault="0024253C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56,296</w:t>
            </w:r>
          </w:p>
        </w:tc>
        <w:tc>
          <w:tcPr>
            <w:tcW w:w="284" w:type="dxa"/>
          </w:tcPr>
          <w:p w14:paraId="3CCD692F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vAlign w:val="bottom"/>
          </w:tcPr>
          <w:p w14:paraId="2F490292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83AE5">
              <w:rPr>
                <w:rFonts w:ascii="Angsana New" w:hAnsi="Angsana New"/>
                <w:sz w:val="30"/>
                <w:szCs w:val="30"/>
              </w:rPr>
              <w:t>46,158</w:t>
            </w:r>
          </w:p>
        </w:tc>
      </w:tr>
      <w:tr w:rsidR="00C83AE5" w:rsidRPr="00434076" w14:paraId="22A390F6" w14:textId="77777777" w:rsidTr="00C83AE5">
        <w:trPr>
          <w:cantSplit/>
        </w:trPr>
        <w:tc>
          <w:tcPr>
            <w:tcW w:w="5655" w:type="dxa"/>
          </w:tcPr>
          <w:p w14:paraId="23208E51" w14:textId="77777777" w:rsidR="00C83AE5" w:rsidRPr="00434076" w:rsidRDefault="00C83AE5" w:rsidP="00C83AE5">
            <w:pPr>
              <w:tabs>
                <w:tab w:val="clear" w:pos="2580"/>
                <w:tab w:val="left" w:pos="2727"/>
              </w:tabs>
              <w:ind w:left="-9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4076">
              <w:rPr>
                <w:rFonts w:ascii="Angsana New" w:hAnsi="Angsana New"/>
                <w:sz w:val="30"/>
                <w:szCs w:val="30"/>
                <w:cs/>
              </w:rPr>
              <w:t>หัก รายได้ค้างรับจากการเลี้ยงไก่เนื้อตามพันธะสัญญาตลอดช่วงเวลา</w:t>
            </w:r>
          </w:p>
        </w:tc>
        <w:tc>
          <w:tcPr>
            <w:tcW w:w="1708" w:type="dxa"/>
            <w:vAlign w:val="bottom"/>
          </w:tcPr>
          <w:p w14:paraId="3300894D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6A01A94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4" w:type="dxa"/>
            <w:vAlign w:val="bottom"/>
          </w:tcPr>
          <w:p w14:paraId="37285DCF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83AE5" w:rsidRPr="00434076" w14:paraId="324FC8F8" w14:textId="77777777" w:rsidTr="00C83AE5">
        <w:trPr>
          <w:cantSplit/>
        </w:trPr>
        <w:tc>
          <w:tcPr>
            <w:tcW w:w="5655" w:type="dxa"/>
          </w:tcPr>
          <w:p w14:paraId="77FD0122" w14:textId="77777777" w:rsidR="00C83AE5" w:rsidRPr="00434076" w:rsidRDefault="00C83AE5" w:rsidP="00C83AE5">
            <w:pPr>
              <w:tabs>
                <w:tab w:val="clear" w:pos="2580"/>
                <w:tab w:val="left" w:pos="2727"/>
              </w:tabs>
              <w:ind w:left="-92" w:right="-10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34076">
              <w:rPr>
                <w:rFonts w:ascii="Angsana New" w:hAnsi="Angsana New"/>
                <w:sz w:val="30"/>
                <w:szCs w:val="30"/>
                <w:cs/>
              </w:rPr>
              <w:t xml:space="preserve">      การเลี้ยง (</w:t>
            </w:r>
            <w:r w:rsidRPr="00434076">
              <w:rPr>
                <w:rFonts w:ascii="Angsana New" w:hAnsi="Angsana New"/>
                <w:sz w:val="30"/>
                <w:szCs w:val="30"/>
              </w:rPr>
              <w:t xml:space="preserve">Over time) - </w:t>
            </w:r>
            <w:r w:rsidRPr="00434076">
              <w:rPr>
                <w:rFonts w:ascii="Angsana New" w:hAnsi="Angsana New"/>
                <w:sz w:val="30"/>
                <w:szCs w:val="30"/>
                <w:cs/>
              </w:rPr>
              <w:t>ไก่เนื้อระหว่างเลี้ยง - ต้น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vAlign w:val="bottom"/>
          </w:tcPr>
          <w:p w14:paraId="40217867" w14:textId="77777777" w:rsidR="00C83AE5" w:rsidRPr="00C83AE5" w:rsidRDefault="006D74D7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(24,664)</w:t>
            </w:r>
          </w:p>
        </w:tc>
        <w:tc>
          <w:tcPr>
            <w:tcW w:w="284" w:type="dxa"/>
          </w:tcPr>
          <w:p w14:paraId="5F14D56B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4" w:type="dxa"/>
            <w:tcBorders>
              <w:bottom w:val="single" w:sz="4" w:space="0" w:color="auto"/>
            </w:tcBorders>
            <w:vAlign w:val="bottom"/>
          </w:tcPr>
          <w:p w14:paraId="3D4C4715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83AE5">
              <w:rPr>
                <w:rFonts w:ascii="Angsana New" w:hAnsi="Angsana New"/>
                <w:sz w:val="30"/>
                <w:szCs w:val="30"/>
              </w:rPr>
              <w:t>(18,747)</w:t>
            </w:r>
          </w:p>
        </w:tc>
      </w:tr>
      <w:tr w:rsidR="00C83AE5" w:rsidRPr="00434076" w14:paraId="777D4BF7" w14:textId="77777777" w:rsidTr="00C83AE5">
        <w:trPr>
          <w:cantSplit/>
        </w:trPr>
        <w:tc>
          <w:tcPr>
            <w:tcW w:w="5655" w:type="dxa"/>
          </w:tcPr>
          <w:p w14:paraId="39DDB1DA" w14:textId="77777777" w:rsidR="00C83AE5" w:rsidRPr="00434076" w:rsidRDefault="00C83AE5" w:rsidP="00C83AE5">
            <w:pPr>
              <w:tabs>
                <w:tab w:val="clear" w:pos="2580"/>
                <w:tab w:val="left" w:pos="2727"/>
              </w:tabs>
              <w:ind w:left="-9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4076">
              <w:rPr>
                <w:rFonts w:ascii="Angsana New" w:hAnsi="Angsana New"/>
                <w:sz w:val="30"/>
                <w:szCs w:val="30"/>
                <w:cs/>
              </w:rPr>
              <w:t>รายได้จากการเลี้ยงไก่เนื้อตามพันธะสัญญา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vAlign w:val="bottom"/>
          </w:tcPr>
          <w:p w14:paraId="08FCD748" w14:textId="77777777" w:rsidR="00C83AE5" w:rsidRPr="00C83AE5" w:rsidRDefault="006D74D7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31,632</w:t>
            </w:r>
          </w:p>
        </w:tc>
        <w:tc>
          <w:tcPr>
            <w:tcW w:w="284" w:type="dxa"/>
          </w:tcPr>
          <w:p w14:paraId="66DBABE3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vAlign w:val="bottom"/>
          </w:tcPr>
          <w:p w14:paraId="145E0F4A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83AE5">
              <w:rPr>
                <w:rFonts w:ascii="Angsana New" w:hAnsi="Angsana New"/>
                <w:sz w:val="30"/>
                <w:szCs w:val="30"/>
              </w:rPr>
              <w:t>27,411</w:t>
            </w:r>
          </w:p>
        </w:tc>
      </w:tr>
      <w:tr w:rsidR="00C83AE5" w:rsidRPr="00434076" w14:paraId="2F169A23" w14:textId="77777777" w:rsidTr="00C83AE5">
        <w:trPr>
          <w:cantSplit/>
        </w:trPr>
        <w:tc>
          <w:tcPr>
            <w:tcW w:w="5655" w:type="dxa"/>
          </w:tcPr>
          <w:p w14:paraId="1CD84AE1" w14:textId="77777777" w:rsidR="00C83AE5" w:rsidRPr="00C83AE5" w:rsidRDefault="00C83AE5" w:rsidP="00C83AE5">
            <w:pPr>
              <w:tabs>
                <w:tab w:val="clear" w:pos="2580"/>
                <w:tab w:val="left" w:pos="2727"/>
              </w:tabs>
              <w:ind w:left="-92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0BD4EDD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84" w:type="dxa"/>
          </w:tcPr>
          <w:p w14:paraId="698745CE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58DE1A8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83AE5" w:rsidRPr="00434076" w14:paraId="67597B90" w14:textId="77777777" w:rsidTr="00C83AE5">
        <w:trPr>
          <w:cantSplit/>
        </w:trPr>
        <w:tc>
          <w:tcPr>
            <w:tcW w:w="5655" w:type="dxa"/>
            <w:tcBorders>
              <w:right w:val="single" w:sz="12" w:space="0" w:color="auto"/>
            </w:tcBorders>
          </w:tcPr>
          <w:p w14:paraId="1123FBB9" w14:textId="77777777" w:rsidR="00C83AE5" w:rsidRPr="00434076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40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- ไก่เนื้อระหว่างเลี้ยง</w:t>
            </w:r>
            <w:r w:rsidRPr="0043407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- </w:t>
            </w:r>
            <w:r w:rsidRPr="004340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สิ้น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งวด</w:t>
            </w:r>
            <w:r w:rsidRPr="004340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(จำนวนพันตัว)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2C7C94DE" w14:textId="77777777" w:rsidR="00C83AE5" w:rsidRPr="00C83AE5" w:rsidRDefault="006D74D7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8924D3">
              <w:rPr>
                <w:rFonts w:ascii="Angsana New" w:hAnsi="Angsana New" w:hint="cs"/>
                <w:sz w:val="30"/>
                <w:szCs w:val="30"/>
                <w:cs/>
              </w:rPr>
              <w:t>219</w:t>
            </w:r>
          </w:p>
        </w:tc>
        <w:tc>
          <w:tcPr>
            <w:tcW w:w="284" w:type="dxa"/>
            <w:tcBorders>
              <w:left w:val="single" w:sz="12" w:space="0" w:color="auto"/>
              <w:right w:val="single" w:sz="12" w:space="0" w:color="auto"/>
            </w:tcBorders>
          </w:tcPr>
          <w:p w14:paraId="4267C604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2224583A" w14:textId="77777777" w:rsidR="00C83AE5" w:rsidRPr="00C83AE5" w:rsidRDefault="004915AA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2,027</w:t>
            </w:r>
          </w:p>
        </w:tc>
      </w:tr>
      <w:tr w:rsidR="00C83AE5" w:rsidRPr="00434076" w14:paraId="21DC0FC6" w14:textId="77777777" w:rsidTr="00C83AE5">
        <w:trPr>
          <w:cantSplit/>
        </w:trPr>
        <w:tc>
          <w:tcPr>
            <w:tcW w:w="5655" w:type="dxa"/>
          </w:tcPr>
          <w:p w14:paraId="6EE642FD" w14:textId="77777777" w:rsidR="00C83AE5" w:rsidRPr="00434076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4076">
              <w:rPr>
                <w:rFonts w:ascii="Angsana New" w:hAnsi="Angsana New"/>
                <w:sz w:val="30"/>
                <w:szCs w:val="30"/>
                <w:cs/>
              </w:rPr>
              <w:t>รายได้ค้างรับจากการเลี้ยงไก่เนื้อตามพันธะสัญญาตลอดช่วงเวลา</w:t>
            </w:r>
          </w:p>
        </w:tc>
        <w:tc>
          <w:tcPr>
            <w:tcW w:w="1708" w:type="dxa"/>
            <w:tcBorders>
              <w:top w:val="single" w:sz="12" w:space="0" w:color="auto"/>
            </w:tcBorders>
            <w:vAlign w:val="bottom"/>
          </w:tcPr>
          <w:p w14:paraId="12A4D189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8071E5B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12" w:space="0" w:color="auto"/>
            </w:tcBorders>
            <w:vAlign w:val="bottom"/>
          </w:tcPr>
          <w:p w14:paraId="24245BA2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3AE5" w:rsidRPr="00434076" w14:paraId="4A5CC1B9" w14:textId="77777777" w:rsidTr="00C83AE5">
        <w:trPr>
          <w:cantSplit/>
        </w:trPr>
        <w:tc>
          <w:tcPr>
            <w:tcW w:w="5655" w:type="dxa"/>
          </w:tcPr>
          <w:p w14:paraId="1255E212" w14:textId="77777777" w:rsidR="00C83AE5" w:rsidRPr="00434076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4076">
              <w:rPr>
                <w:rFonts w:ascii="Angsana New" w:hAnsi="Angsana New"/>
                <w:sz w:val="30"/>
                <w:szCs w:val="30"/>
                <w:cs/>
              </w:rPr>
              <w:t xml:space="preserve">การเลี้ยง </w:t>
            </w:r>
            <w:r w:rsidRPr="00434076">
              <w:rPr>
                <w:rFonts w:ascii="Angsana New" w:hAnsi="Angsana New"/>
                <w:sz w:val="30"/>
                <w:szCs w:val="30"/>
              </w:rPr>
              <w:t xml:space="preserve">(Over time) </w:t>
            </w:r>
          </w:p>
        </w:tc>
        <w:tc>
          <w:tcPr>
            <w:tcW w:w="1708" w:type="dxa"/>
            <w:vAlign w:val="bottom"/>
          </w:tcPr>
          <w:p w14:paraId="03CE766E" w14:textId="77777777" w:rsidR="00C83AE5" w:rsidRPr="00C83AE5" w:rsidRDefault="004915AA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</w:t>
            </w:r>
            <w:r w:rsidR="008924D3">
              <w:rPr>
                <w:rFonts w:ascii="Angsana New" w:hAnsi="Angsana New" w:hint="cs"/>
                <w:sz w:val="30"/>
                <w:szCs w:val="30"/>
                <w:cs/>
              </w:rPr>
              <w:t>454</w:t>
            </w:r>
          </w:p>
        </w:tc>
        <w:tc>
          <w:tcPr>
            <w:tcW w:w="284" w:type="dxa"/>
          </w:tcPr>
          <w:p w14:paraId="22A1FBAE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34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4" w:type="dxa"/>
            <w:vAlign w:val="bottom"/>
          </w:tcPr>
          <w:p w14:paraId="3B411203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3AE5">
              <w:rPr>
                <w:rFonts w:ascii="Angsana New" w:hAnsi="Angsana New"/>
                <w:sz w:val="30"/>
                <w:szCs w:val="30"/>
              </w:rPr>
              <w:t>21,752</w:t>
            </w:r>
          </w:p>
        </w:tc>
      </w:tr>
      <w:tr w:rsidR="00C83AE5" w:rsidRPr="00434076" w14:paraId="5DDDC0D1" w14:textId="77777777" w:rsidTr="00C83AE5">
        <w:trPr>
          <w:cantSplit/>
        </w:trPr>
        <w:tc>
          <w:tcPr>
            <w:tcW w:w="5655" w:type="dxa"/>
          </w:tcPr>
          <w:p w14:paraId="6380BEBB" w14:textId="77777777" w:rsidR="00C83AE5" w:rsidRPr="00434076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4076"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รวมรายได้จากการเลี้ยงไก่เนื้อตามพันธะสัญญา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1F4AF" w14:textId="77777777" w:rsidR="00C83AE5" w:rsidRPr="00C83AE5" w:rsidRDefault="004915AA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8924D3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924D3">
              <w:rPr>
                <w:rFonts w:ascii="Angsana New" w:hAnsi="Angsana New" w:hint="cs"/>
                <w:sz w:val="30"/>
                <w:szCs w:val="30"/>
                <w:cs/>
              </w:rPr>
              <w:t>086</w:t>
            </w:r>
          </w:p>
        </w:tc>
        <w:tc>
          <w:tcPr>
            <w:tcW w:w="284" w:type="dxa"/>
          </w:tcPr>
          <w:p w14:paraId="7AB4B4DD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B7395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3AE5">
              <w:rPr>
                <w:rFonts w:ascii="Angsana New" w:hAnsi="Angsana New"/>
                <w:sz w:val="30"/>
                <w:szCs w:val="30"/>
              </w:rPr>
              <w:t>49,163</w:t>
            </w:r>
          </w:p>
        </w:tc>
      </w:tr>
      <w:tr w:rsidR="00C83AE5" w:rsidRPr="00434076" w14:paraId="5EE3E6BD" w14:textId="77777777" w:rsidTr="00C83AE5">
        <w:trPr>
          <w:cantSplit/>
        </w:trPr>
        <w:tc>
          <w:tcPr>
            <w:tcW w:w="5655" w:type="dxa"/>
          </w:tcPr>
          <w:p w14:paraId="1F3AF9C8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  <w:vAlign w:val="bottom"/>
          </w:tcPr>
          <w:p w14:paraId="348D2328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4" w:type="dxa"/>
          </w:tcPr>
          <w:p w14:paraId="258A8389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vAlign w:val="bottom"/>
          </w:tcPr>
          <w:p w14:paraId="4DE4D59E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83AE5" w:rsidRPr="00434076" w14:paraId="435F8759" w14:textId="77777777" w:rsidTr="00C83AE5">
        <w:trPr>
          <w:cantSplit/>
        </w:trPr>
        <w:tc>
          <w:tcPr>
            <w:tcW w:w="5655" w:type="dxa"/>
          </w:tcPr>
          <w:p w14:paraId="6817C06B" w14:textId="77777777" w:rsidR="00C83AE5" w:rsidRPr="00434076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40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ต้นทุนและค่าใช้จ่ายอื่นในการเลี้ยงไก่เนื้อตามพันธะสัญญา</w:t>
            </w:r>
          </w:p>
        </w:tc>
        <w:tc>
          <w:tcPr>
            <w:tcW w:w="1708" w:type="dxa"/>
            <w:vAlign w:val="bottom"/>
          </w:tcPr>
          <w:p w14:paraId="723DA7F4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26128BD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4" w:type="dxa"/>
            <w:vAlign w:val="bottom"/>
          </w:tcPr>
          <w:p w14:paraId="2464A01F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3AE5" w:rsidRPr="00434076" w14:paraId="0CC75E9B" w14:textId="77777777" w:rsidTr="00C83AE5">
        <w:trPr>
          <w:cantSplit/>
        </w:trPr>
        <w:tc>
          <w:tcPr>
            <w:tcW w:w="5655" w:type="dxa"/>
          </w:tcPr>
          <w:p w14:paraId="42D8431D" w14:textId="77777777" w:rsidR="00C83AE5" w:rsidRPr="00434076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40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- ไก่เนื้อที่ส่งโรงชำแหละของบริษัทคู่สัญญา</w:t>
            </w:r>
          </w:p>
        </w:tc>
        <w:tc>
          <w:tcPr>
            <w:tcW w:w="1708" w:type="dxa"/>
            <w:vAlign w:val="bottom"/>
          </w:tcPr>
          <w:p w14:paraId="7D938AF2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04656D5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34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4" w:type="dxa"/>
            <w:vAlign w:val="bottom"/>
          </w:tcPr>
          <w:p w14:paraId="457DF907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3AE5" w:rsidRPr="00434076" w14:paraId="40D0C3B5" w14:textId="77777777" w:rsidTr="00C83AE5">
        <w:trPr>
          <w:cantSplit/>
        </w:trPr>
        <w:tc>
          <w:tcPr>
            <w:tcW w:w="5655" w:type="dxa"/>
          </w:tcPr>
          <w:p w14:paraId="57852AB6" w14:textId="77777777" w:rsidR="00C83AE5" w:rsidRPr="00434076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4076">
              <w:rPr>
                <w:rFonts w:ascii="Angsana New" w:hAnsi="Angsana New"/>
                <w:sz w:val="30"/>
                <w:szCs w:val="30"/>
                <w:cs/>
              </w:rPr>
              <w:t>ต้นทุนและค่าใช้จ่ายอื่นในการเลี้ยงไก่เนื้อตามพันธะสัญญา</w:t>
            </w:r>
          </w:p>
        </w:tc>
        <w:tc>
          <w:tcPr>
            <w:tcW w:w="1708" w:type="dxa"/>
            <w:vAlign w:val="bottom"/>
          </w:tcPr>
          <w:p w14:paraId="2AC4701F" w14:textId="77777777" w:rsidR="00C83AE5" w:rsidRPr="00C83AE5" w:rsidRDefault="004915AA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2032F7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032F7"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284" w:type="dxa"/>
          </w:tcPr>
          <w:p w14:paraId="4D0E0D3C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34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4" w:type="dxa"/>
            <w:vAlign w:val="bottom"/>
          </w:tcPr>
          <w:p w14:paraId="2F1E8493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3AE5">
              <w:rPr>
                <w:rFonts w:ascii="Angsana New" w:hAnsi="Angsana New"/>
                <w:sz w:val="30"/>
                <w:szCs w:val="30"/>
              </w:rPr>
              <w:t>36,885</w:t>
            </w:r>
          </w:p>
        </w:tc>
      </w:tr>
      <w:tr w:rsidR="00C83AE5" w:rsidRPr="00434076" w14:paraId="3BF5BF4C" w14:textId="77777777" w:rsidTr="00C83AE5">
        <w:trPr>
          <w:cantSplit/>
        </w:trPr>
        <w:tc>
          <w:tcPr>
            <w:tcW w:w="5655" w:type="dxa"/>
          </w:tcPr>
          <w:p w14:paraId="23F0DB76" w14:textId="77777777" w:rsidR="00C83AE5" w:rsidRPr="00434076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34076">
              <w:rPr>
                <w:rFonts w:ascii="Angsana New" w:hAnsi="Angsana New"/>
                <w:sz w:val="30"/>
                <w:szCs w:val="30"/>
                <w:cs/>
              </w:rPr>
              <w:t>หัก ไก่เนื้อระหว่างเลี้ยง - ต้น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08" w:type="dxa"/>
            <w:vAlign w:val="bottom"/>
          </w:tcPr>
          <w:p w14:paraId="6A1FF623" w14:textId="77777777" w:rsidR="00C83AE5" w:rsidRPr="00C83AE5" w:rsidRDefault="004915AA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(20,885)</w:t>
            </w:r>
          </w:p>
        </w:tc>
        <w:tc>
          <w:tcPr>
            <w:tcW w:w="284" w:type="dxa"/>
          </w:tcPr>
          <w:p w14:paraId="6732865D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4" w:type="dxa"/>
            <w:vAlign w:val="bottom"/>
          </w:tcPr>
          <w:p w14:paraId="18597BF9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3AE5">
              <w:rPr>
                <w:rFonts w:ascii="Angsana New" w:hAnsi="Angsana New"/>
                <w:sz w:val="30"/>
                <w:szCs w:val="30"/>
              </w:rPr>
              <w:t>(15,061)</w:t>
            </w:r>
          </w:p>
        </w:tc>
      </w:tr>
      <w:tr w:rsidR="00C83AE5" w:rsidRPr="00434076" w14:paraId="46953FD4" w14:textId="77777777" w:rsidTr="00C83AE5">
        <w:trPr>
          <w:cantSplit/>
        </w:trPr>
        <w:tc>
          <w:tcPr>
            <w:tcW w:w="5655" w:type="dxa"/>
          </w:tcPr>
          <w:p w14:paraId="5DB89728" w14:textId="77777777" w:rsidR="00C83AE5" w:rsidRPr="00434076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4076">
              <w:rPr>
                <w:rFonts w:ascii="Angsana New" w:hAnsi="Angsana New"/>
                <w:sz w:val="30"/>
                <w:szCs w:val="30"/>
                <w:cs/>
              </w:rPr>
              <w:t>หัก ประมาณการผลขาดทุนจากการเลี้ยงไก่เนื้อตามพันธะสัญญา</w:t>
            </w:r>
          </w:p>
        </w:tc>
        <w:tc>
          <w:tcPr>
            <w:tcW w:w="1708" w:type="dxa"/>
            <w:vAlign w:val="bottom"/>
          </w:tcPr>
          <w:p w14:paraId="0D8BBD7D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4F123B9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4" w:type="dxa"/>
            <w:vAlign w:val="bottom"/>
          </w:tcPr>
          <w:p w14:paraId="71F45CB3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3AE5" w:rsidRPr="00434076" w14:paraId="0EE3C140" w14:textId="77777777" w:rsidTr="00C83AE5">
        <w:trPr>
          <w:cantSplit/>
        </w:trPr>
        <w:tc>
          <w:tcPr>
            <w:tcW w:w="5655" w:type="dxa"/>
          </w:tcPr>
          <w:p w14:paraId="66BE8B25" w14:textId="77777777" w:rsidR="00C83AE5" w:rsidRPr="00434076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34076">
              <w:rPr>
                <w:rFonts w:ascii="Angsana New" w:hAnsi="Angsana New"/>
                <w:sz w:val="30"/>
                <w:szCs w:val="30"/>
                <w:cs/>
              </w:rPr>
              <w:t xml:space="preserve">      - ไก่เนื้อระหว่างเลี้ยง - ต้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นงวด</w:t>
            </w: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14:paraId="36ECF032" w14:textId="77777777" w:rsidR="00C83AE5" w:rsidRPr="00C83AE5" w:rsidRDefault="004915AA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(327)</w:t>
            </w:r>
          </w:p>
        </w:tc>
        <w:tc>
          <w:tcPr>
            <w:tcW w:w="284" w:type="dxa"/>
          </w:tcPr>
          <w:p w14:paraId="3AC77B44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14:paraId="11D0B606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3AE5">
              <w:rPr>
                <w:rFonts w:ascii="Angsana New" w:hAnsi="Angsana New"/>
                <w:sz w:val="30"/>
                <w:szCs w:val="30"/>
              </w:rPr>
              <w:t>(322)</w:t>
            </w:r>
          </w:p>
        </w:tc>
      </w:tr>
      <w:tr w:rsidR="00C83AE5" w:rsidRPr="00434076" w14:paraId="105DCFA3" w14:textId="77777777" w:rsidTr="00C83AE5">
        <w:trPr>
          <w:cantSplit/>
        </w:trPr>
        <w:tc>
          <w:tcPr>
            <w:tcW w:w="5655" w:type="dxa"/>
          </w:tcPr>
          <w:p w14:paraId="52796926" w14:textId="77777777" w:rsidR="00C83AE5" w:rsidRPr="00434076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4076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vAlign w:val="bottom"/>
          </w:tcPr>
          <w:p w14:paraId="16C3B9CA" w14:textId="77777777" w:rsidR="00C83AE5" w:rsidRPr="00C83AE5" w:rsidRDefault="00351420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2032F7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032F7">
              <w:rPr>
                <w:rFonts w:ascii="Angsana New" w:hAnsi="Angsana New"/>
                <w:sz w:val="30"/>
                <w:szCs w:val="30"/>
              </w:rPr>
              <w:t>087</w:t>
            </w:r>
          </w:p>
        </w:tc>
        <w:tc>
          <w:tcPr>
            <w:tcW w:w="284" w:type="dxa"/>
          </w:tcPr>
          <w:p w14:paraId="6DBB2BD5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vAlign w:val="bottom"/>
          </w:tcPr>
          <w:p w14:paraId="408D8616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3AE5">
              <w:rPr>
                <w:rFonts w:ascii="Angsana New" w:hAnsi="Angsana New"/>
                <w:sz w:val="30"/>
                <w:szCs w:val="30"/>
              </w:rPr>
              <w:t>21,502</w:t>
            </w:r>
          </w:p>
        </w:tc>
      </w:tr>
      <w:tr w:rsidR="00C83AE5" w:rsidRPr="00434076" w14:paraId="13774454" w14:textId="77777777" w:rsidTr="00C83AE5">
        <w:trPr>
          <w:cantSplit/>
        </w:trPr>
        <w:tc>
          <w:tcPr>
            <w:tcW w:w="5655" w:type="dxa"/>
          </w:tcPr>
          <w:p w14:paraId="79F36B4A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8" w:type="dxa"/>
            <w:vAlign w:val="bottom"/>
          </w:tcPr>
          <w:p w14:paraId="0A67F63D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84" w:type="dxa"/>
          </w:tcPr>
          <w:p w14:paraId="515E3B7B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04" w:type="dxa"/>
            <w:vAlign w:val="bottom"/>
          </w:tcPr>
          <w:p w14:paraId="271CB5CD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83AE5" w:rsidRPr="00434076" w14:paraId="647E90C7" w14:textId="77777777" w:rsidTr="00C83AE5">
        <w:trPr>
          <w:cantSplit/>
        </w:trPr>
        <w:tc>
          <w:tcPr>
            <w:tcW w:w="5655" w:type="dxa"/>
          </w:tcPr>
          <w:p w14:paraId="61850F99" w14:textId="77777777" w:rsidR="00C83AE5" w:rsidRPr="00434076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340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- ไก่เนื้อระหว่างเลี้ยง</w:t>
            </w:r>
            <w:r w:rsidR="00520CE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-</w:t>
            </w:r>
            <w:r w:rsidRPr="004340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สิ้น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งวด</w:t>
            </w:r>
          </w:p>
        </w:tc>
        <w:tc>
          <w:tcPr>
            <w:tcW w:w="1708" w:type="dxa"/>
            <w:vAlign w:val="bottom"/>
          </w:tcPr>
          <w:p w14:paraId="48B44C8E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47E9B39C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4" w:type="dxa"/>
            <w:vAlign w:val="bottom"/>
          </w:tcPr>
          <w:p w14:paraId="6B9C4135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3AE5" w:rsidRPr="00434076" w14:paraId="314D8C29" w14:textId="77777777" w:rsidTr="00C83AE5">
        <w:trPr>
          <w:cantSplit/>
        </w:trPr>
        <w:tc>
          <w:tcPr>
            <w:tcW w:w="5655" w:type="dxa"/>
          </w:tcPr>
          <w:p w14:paraId="66850C51" w14:textId="77777777" w:rsidR="00C83AE5" w:rsidRPr="00434076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4076">
              <w:rPr>
                <w:rFonts w:ascii="Angsana New" w:hAnsi="Angsana New"/>
                <w:sz w:val="30"/>
                <w:szCs w:val="30"/>
                <w:cs/>
              </w:rPr>
              <w:t>ต้นทุนและค่าใช้จ่ายอื่นในการเลี้ยงไก่เนื้อตามพันธะสัญญา</w:t>
            </w:r>
          </w:p>
        </w:tc>
        <w:tc>
          <w:tcPr>
            <w:tcW w:w="1708" w:type="dxa"/>
            <w:vAlign w:val="bottom"/>
          </w:tcPr>
          <w:p w14:paraId="19365A17" w14:textId="77777777" w:rsidR="00C83AE5" w:rsidRPr="00C83AE5" w:rsidRDefault="004915AA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11,890</w:t>
            </w:r>
          </w:p>
        </w:tc>
        <w:tc>
          <w:tcPr>
            <w:tcW w:w="284" w:type="dxa"/>
          </w:tcPr>
          <w:p w14:paraId="552AF5F4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34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4" w:type="dxa"/>
            <w:vAlign w:val="bottom"/>
          </w:tcPr>
          <w:p w14:paraId="6C2A640F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3AE5">
              <w:rPr>
                <w:rFonts w:ascii="Angsana New" w:hAnsi="Angsana New"/>
                <w:sz w:val="30"/>
                <w:szCs w:val="30"/>
              </w:rPr>
              <w:t>18,653</w:t>
            </w:r>
          </w:p>
        </w:tc>
      </w:tr>
      <w:tr w:rsidR="00C83AE5" w:rsidRPr="00434076" w14:paraId="7BCCFF55" w14:textId="77777777" w:rsidTr="00C83AE5">
        <w:trPr>
          <w:cantSplit/>
        </w:trPr>
        <w:tc>
          <w:tcPr>
            <w:tcW w:w="5655" w:type="dxa"/>
          </w:tcPr>
          <w:p w14:paraId="0706CC5A" w14:textId="77777777" w:rsidR="00C83AE5" w:rsidRPr="00434076" w:rsidRDefault="00D2553A" w:rsidP="00C83AE5">
            <w:pPr>
              <w:tabs>
                <w:tab w:val="clear" w:pos="2580"/>
                <w:tab w:val="left" w:pos="2727"/>
              </w:tabs>
              <w:ind w:left="-9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</w:t>
            </w:r>
            <w:r w:rsidR="00C83AE5" w:rsidRPr="00434076">
              <w:rPr>
                <w:rFonts w:ascii="Angsana New" w:hAnsi="Angsana New"/>
                <w:sz w:val="30"/>
                <w:szCs w:val="30"/>
                <w:cs/>
              </w:rPr>
              <w:t>ผลขาดทุนจากการเลี้ยงไก่เนื้อตามพันธะสัญญา</w:t>
            </w:r>
          </w:p>
        </w:tc>
        <w:tc>
          <w:tcPr>
            <w:tcW w:w="1708" w:type="dxa"/>
          </w:tcPr>
          <w:p w14:paraId="2ADA48CD" w14:textId="77777777" w:rsidR="00C83AE5" w:rsidRPr="00C83AE5" w:rsidRDefault="008924D3" w:rsidP="0044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26"/>
              <w:jc w:val="right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1327AB7B" w14:textId="77777777" w:rsidR="00C83AE5" w:rsidRPr="00C83AE5" w:rsidRDefault="00C83AE5" w:rsidP="00C83AE5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4" w:type="dxa"/>
          </w:tcPr>
          <w:p w14:paraId="73EA3A57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3AE5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C83AE5" w:rsidRPr="00434076" w14:paraId="25F10711" w14:textId="77777777" w:rsidTr="00C83AE5">
        <w:trPr>
          <w:cantSplit/>
        </w:trPr>
        <w:tc>
          <w:tcPr>
            <w:tcW w:w="5655" w:type="dxa"/>
          </w:tcPr>
          <w:p w14:paraId="026C5718" w14:textId="77777777" w:rsidR="00C83AE5" w:rsidRPr="00434076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4076">
              <w:rPr>
                <w:rFonts w:ascii="Angsana New" w:hAnsi="Angsana New"/>
                <w:sz w:val="30"/>
                <w:szCs w:val="30"/>
                <w:cs/>
              </w:rPr>
              <w:t>รวมต้นทุนและค่าใช้จ่ายอื่นในการเลี้ยงไก่เนื้อตามพันธะสัญญา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vAlign w:val="bottom"/>
          </w:tcPr>
          <w:p w14:paraId="1155E6E6" w14:textId="77777777" w:rsidR="00C83AE5" w:rsidRPr="00C83AE5" w:rsidRDefault="004915AA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</w:t>
            </w:r>
            <w:r w:rsidR="002032F7">
              <w:rPr>
                <w:rFonts w:ascii="Angsana New" w:hAnsi="Angsana New"/>
                <w:sz w:val="30"/>
                <w:szCs w:val="30"/>
              </w:rPr>
              <w:t>977</w:t>
            </w:r>
          </w:p>
        </w:tc>
        <w:tc>
          <w:tcPr>
            <w:tcW w:w="284" w:type="dxa"/>
          </w:tcPr>
          <w:p w14:paraId="2787BB5B" w14:textId="77777777" w:rsidR="00C83AE5" w:rsidRPr="00C83AE5" w:rsidRDefault="00C83AE5" w:rsidP="00C83AE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2727"/>
              </w:tabs>
              <w:ind w:right="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vAlign w:val="bottom"/>
          </w:tcPr>
          <w:p w14:paraId="1D2B6C93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3AE5">
              <w:rPr>
                <w:rFonts w:ascii="Angsana New" w:hAnsi="Angsana New"/>
                <w:sz w:val="30"/>
                <w:szCs w:val="30"/>
              </w:rPr>
              <w:t>40,171</w:t>
            </w:r>
          </w:p>
        </w:tc>
      </w:tr>
      <w:tr w:rsidR="00C83AE5" w:rsidRPr="00434076" w14:paraId="76F43318" w14:textId="77777777" w:rsidTr="00C83AE5">
        <w:trPr>
          <w:cantSplit/>
        </w:trPr>
        <w:tc>
          <w:tcPr>
            <w:tcW w:w="5655" w:type="dxa"/>
          </w:tcPr>
          <w:p w14:paraId="2AA8CB7A" w14:textId="77777777" w:rsidR="00C83AE5" w:rsidRPr="00C83AE5" w:rsidRDefault="00C83AE5" w:rsidP="00C83AE5">
            <w:pPr>
              <w:tabs>
                <w:tab w:val="clear" w:pos="2580"/>
                <w:tab w:val="left" w:pos="2727"/>
              </w:tabs>
              <w:ind w:left="-92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  <w:vAlign w:val="bottom"/>
          </w:tcPr>
          <w:p w14:paraId="2892D8EB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4" w:type="dxa"/>
          </w:tcPr>
          <w:p w14:paraId="249881CB" w14:textId="77777777" w:rsidR="00C83AE5" w:rsidRPr="00C83AE5" w:rsidRDefault="00C83AE5" w:rsidP="00C83AE5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vAlign w:val="bottom"/>
          </w:tcPr>
          <w:p w14:paraId="09B81B19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83AE5" w:rsidRPr="00434076" w14:paraId="2A0789A7" w14:textId="77777777" w:rsidTr="00C83AE5">
        <w:trPr>
          <w:cantSplit/>
        </w:trPr>
        <w:tc>
          <w:tcPr>
            <w:tcW w:w="5655" w:type="dxa"/>
          </w:tcPr>
          <w:p w14:paraId="11591596" w14:textId="77777777" w:rsidR="00C83AE5" w:rsidRPr="00434076" w:rsidRDefault="00C83AE5" w:rsidP="00C83AE5">
            <w:pPr>
              <w:tabs>
                <w:tab w:val="clear" w:pos="2580"/>
                <w:tab w:val="left" w:pos="2727"/>
              </w:tabs>
              <w:ind w:left="-9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4076">
              <w:rPr>
                <w:rFonts w:ascii="Angsana New" w:hAnsi="Angsana New"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1708" w:type="dxa"/>
            <w:tcBorders>
              <w:bottom w:val="double" w:sz="4" w:space="0" w:color="auto"/>
            </w:tcBorders>
            <w:vAlign w:val="bottom"/>
          </w:tcPr>
          <w:p w14:paraId="219DC455" w14:textId="77777777" w:rsidR="00C83AE5" w:rsidRPr="00C83AE5" w:rsidRDefault="00351420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</w:t>
            </w:r>
            <w:r w:rsidR="002032F7">
              <w:rPr>
                <w:rFonts w:ascii="Angsana New" w:hAnsi="Angsana New"/>
                <w:sz w:val="30"/>
                <w:szCs w:val="30"/>
              </w:rPr>
              <w:t>109</w:t>
            </w:r>
          </w:p>
        </w:tc>
        <w:tc>
          <w:tcPr>
            <w:tcW w:w="284" w:type="dxa"/>
          </w:tcPr>
          <w:p w14:paraId="3C81A421" w14:textId="77777777" w:rsidR="00C83AE5" w:rsidRPr="00C83AE5" w:rsidRDefault="00C83AE5" w:rsidP="00C83AE5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4" w:type="dxa"/>
            <w:tcBorders>
              <w:bottom w:val="double" w:sz="4" w:space="0" w:color="auto"/>
            </w:tcBorders>
            <w:vAlign w:val="bottom"/>
          </w:tcPr>
          <w:p w14:paraId="5482691E" w14:textId="77777777" w:rsidR="00C83AE5" w:rsidRPr="00C83AE5" w:rsidRDefault="00C83AE5" w:rsidP="00C8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3AE5">
              <w:rPr>
                <w:rFonts w:ascii="Angsana New" w:hAnsi="Angsana New"/>
                <w:sz w:val="30"/>
                <w:szCs w:val="30"/>
              </w:rPr>
              <w:t>8,992</w:t>
            </w:r>
          </w:p>
        </w:tc>
      </w:tr>
    </w:tbl>
    <w:p w14:paraId="7E3898C4" w14:textId="77777777" w:rsidR="00434076" w:rsidRPr="00434076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34076">
        <w:rPr>
          <w:rFonts w:ascii="Angsana New" w:hAnsi="Angsana New"/>
          <w:sz w:val="30"/>
          <w:szCs w:val="30"/>
          <w:cs/>
        </w:rPr>
        <w:lastRenderedPageBreak/>
        <w:t xml:space="preserve">* ตามมาตรฐานการรายงานทางการเงิน ฉบับที่ </w:t>
      </w:r>
      <w:r w:rsidRPr="00434076">
        <w:rPr>
          <w:rFonts w:ascii="Angsana New" w:hAnsi="Angsana New"/>
          <w:sz w:val="30"/>
          <w:szCs w:val="30"/>
        </w:rPr>
        <w:t>15</w:t>
      </w:r>
      <w:r w:rsidRPr="00434076">
        <w:rPr>
          <w:rFonts w:ascii="Angsana New" w:hAnsi="Angsana New"/>
          <w:sz w:val="30"/>
          <w:szCs w:val="30"/>
          <w:cs/>
        </w:rPr>
        <w:t xml:space="preserve"> เรื่อง รายได้จากสัญญาที่ทำกับลูกค้า บริษัทบันทึกรับรู้รายได้ </w:t>
      </w:r>
      <w:r w:rsidRPr="00434076">
        <w:rPr>
          <w:rFonts w:ascii="Angsana New" w:hAnsi="Angsana New"/>
          <w:sz w:val="30"/>
          <w:szCs w:val="30"/>
        </w:rPr>
        <w:t>(</w:t>
      </w:r>
      <w:r w:rsidRPr="00434076">
        <w:rPr>
          <w:rFonts w:ascii="Angsana New" w:hAnsi="Angsana New"/>
          <w:sz w:val="30"/>
          <w:szCs w:val="30"/>
          <w:cs/>
        </w:rPr>
        <w:t>เงินที่ได้รับชำระ</w:t>
      </w:r>
      <w:r w:rsidRPr="00434076">
        <w:rPr>
          <w:rFonts w:ascii="Angsana New" w:hAnsi="Angsana New"/>
          <w:sz w:val="30"/>
          <w:szCs w:val="30"/>
        </w:rPr>
        <w:t>)</w:t>
      </w:r>
      <w:r w:rsidRPr="00434076">
        <w:rPr>
          <w:rFonts w:ascii="Angsana New" w:hAnsi="Angsana New"/>
          <w:sz w:val="30"/>
          <w:szCs w:val="30"/>
          <w:cs/>
        </w:rPr>
        <w:t xml:space="preserve"> จากการขายไก่ประกันราคาตามสัญญาสุทธิจากต้นทุนค่าลูกไก่และอาหารไก่ที่บริษัทคู่สัญญาจัดหาให้</w:t>
      </w:r>
      <w:r w:rsidRPr="00434076">
        <w:rPr>
          <w:rFonts w:ascii="Angsana New" w:hAnsi="Angsana New"/>
          <w:sz w:val="30"/>
          <w:szCs w:val="30"/>
        </w:rPr>
        <w:t xml:space="preserve"> </w:t>
      </w:r>
      <w:r w:rsidRPr="00434076">
        <w:rPr>
          <w:rFonts w:ascii="Angsana New" w:hAnsi="Angsana New"/>
          <w:sz w:val="30"/>
          <w:szCs w:val="30"/>
          <w:cs/>
        </w:rPr>
        <w:t>และค่าขนส่งไก่ใหญ่ที่บริษัทคู่สัญญาทดรองจ่ายเป็นรายได้จากการเลี้ยงไก่เนื้อตามพันธะสัญญาในงบกำไรขาดทุนเบ็ดเสร็จ</w:t>
      </w:r>
    </w:p>
    <w:p w14:paraId="5C4993E2" w14:textId="77777777" w:rsidR="00434076" w:rsidRPr="00434076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DBB2889" w14:textId="77777777" w:rsidR="00434076" w:rsidRPr="00434076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3407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34076">
        <w:rPr>
          <w:rFonts w:ascii="Angsana New" w:hAnsi="Angsana New"/>
          <w:sz w:val="30"/>
          <w:szCs w:val="30"/>
        </w:rPr>
        <w:t>31</w:t>
      </w:r>
      <w:r w:rsidRPr="00434076">
        <w:rPr>
          <w:rFonts w:ascii="Angsana New" w:hAnsi="Angsana New"/>
          <w:sz w:val="30"/>
          <w:szCs w:val="30"/>
          <w:cs/>
        </w:rPr>
        <w:t xml:space="preserve"> </w:t>
      </w:r>
      <w:r w:rsidR="002A1D1F">
        <w:rPr>
          <w:rFonts w:ascii="Angsana New" w:hAnsi="Angsana New" w:hint="cs"/>
          <w:sz w:val="30"/>
          <w:szCs w:val="30"/>
          <w:cs/>
        </w:rPr>
        <w:t>มีน</w:t>
      </w:r>
      <w:r w:rsidRPr="00434076">
        <w:rPr>
          <w:rFonts w:ascii="Angsana New" w:hAnsi="Angsana New"/>
          <w:sz w:val="30"/>
          <w:szCs w:val="30"/>
          <w:cs/>
        </w:rPr>
        <w:t xml:space="preserve">าคม </w:t>
      </w:r>
      <w:r w:rsidRPr="00434076">
        <w:rPr>
          <w:rFonts w:ascii="Angsana New" w:hAnsi="Angsana New"/>
          <w:sz w:val="30"/>
          <w:szCs w:val="30"/>
        </w:rPr>
        <w:t>256</w:t>
      </w:r>
      <w:r w:rsidR="00EA42C2">
        <w:rPr>
          <w:rFonts w:ascii="Angsana New" w:hAnsi="Angsana New"/>
          <w:sz w:val="30"/>
          <w:szCs w:val="30"/>
        </w:rPr>
        <w:t>8</w:t>
      </w:r>
      <w:r w:rsidRPr="00434076">
        <w:rPr>
          <w:rFonts w:ascii="Angsana New" w:hAnsi="Angsana New"/>
          <w:sz w:val="30"/>
          <w:szCs w:val="30"/>
          <w:cs/>
        </w:rPr>
        <w:t xml:space="preserve"> และ </w:t>
      </w:r>
      <w:r w:rsidR="002A1D1F" w:rsidRPr="00434076">
        <w:rPr>
          <w:rFonts w:ascii="Angsana New" w:hAnsi="Angsana New"/>
          <w:sz w:val="30"/>
          <w:szCs w:val="30"/>
        </w:rPr>
        <w:t>31</w:t>
      </w:r>
      <w:r w:rsidR="002A1D1F" w:rsidRPr="0043407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A1D1F" w:rsidRPr="00434076">
        <w:rPr>
          <w:rFonts w:ascii="Angsana New" w:hAnsi="Angsana New"/>
          <w:sz w:val="30"/>
          <w:szCs w:val="30"/>
        </w:rPr>
        <w:t>2567</w:t>
      </w:r>
      <w:r w:rsidRPr="00434076">
        <w:rPr>
          <w:rFonts w:ascii="Angsana New" w:hAnsi="Angsana New"/>
          <w:sz w:val="30"/>
          <w:szCs w:val="30"/>
        </w:rPr>
        <w:t xml:space="preserve"> </w:t>
      </w:r>
      <w:r w:rsidRPr="00434076">
        <w:rPr>
          <w:rFonts w:ascii="Angsana New" w:hAnsi="Angsana New"/>
          <w:sz w:val="30"/>
          <w:szCs w:val="30"/>
          <w:cs/>
        </w:rPr>
        <w:t xml:space="preserve">ลูกหนี้ที่ยังไม่ออกใบแจ้งหนี้จำนวน </w:t>
      </w:r>
      <w:r w:rsidR="00F1285F">
        <w:rPr>
          <w:rFonts w:ascii="Angsana New" w:hAnsi="Angsana New"/>
          <w:sz w:val="30"/>
          <w:szCs w:val="30"/>
        </w:rPr>
        <w:t>16</w:t>
      </w:r>
      <w:r w:rsidR="00351420">
        <w:rPr>
          <w:rFonts w:ascii="Angsana New" w:hAnsi="Angsana New"/>
          <w:sz w:val="30"/>
          <w:szCs w:val="30"/>
        </w:rPr>
        <w:t>.</w:t>
      </w:r>
      <w:r w:rsidR="008924D3">
        <w:rPr>
          <w:rFonts w:ascii="Angsana New" w:hAnsi="Angsana New"/>
          <w:sz w:val="30"/>
          <w:szCs w:val="30"/>
        </w:rPr>
        <w:t>5</w:t>
      </w:r>
      <w:r w:rsidRPr="00434076">
        <w:rPr>
          <w:rFonts w:ascii="Angsana New" w:hAnsi="Angsana New"/>
          <w:sz w:val="30"/>
          <w:szCs w:val="30"/>
        </w:rPr>
        <w:t xml:space="preserve"> </w:t>
      </w:r>
      <w:r w:rsidRPr="00434076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2A1D1F" w:rsidRPr="00434076">
        <w:rPr>
          <w:rFonts w:ascii="Angsana New" w:hAnsi="Angsana New"/>
          <w:sz w:val="30"/>
          <w:szCs w:val="30"/>
        </w:rPr>
        <w:t>24.7</w:t>
      </w:r>
      <w:r w:rsidRPr="00434076">
        <w:rPr>
          <w:rFonts w:ascii="Angsana New" w:hAnsi="Angsana New"/>
          <w:sz w:val="30"/>
          <w:szCs w:val="30"/>
        </w:rPr>
        <w:t xml:space="preserve"> </w:t>
      </w:r>
      <w:r w:rsidRPr="00434076">
        <w:rPr>
          <w:rFonts w:ascii="Angsana New" w:hAnsi="Angsana New"/>
          <w:sz w:val="30"/>
          <w:szCs w:val="30"/>
          <w:cs/>
        </w:rPr>
        <w:t>ล้านบาท</w:t>
      </w:r>
      <w:r w:rsidRPr="00434076">
        <w:rPr>
          <w:rFonts w:ascii="Angsana New" w:hAnsi="Angsana New"/>
          <w:sz w:val="30"/>
          <w:szCs w:val="30"/>
        </w:rPr>
        <w:t xml:space="preserve"> </w:t>
      </w:r>
      <w:r w:rsidRPr="00434076">
        <w:rPr>
          <w:rFonts w:ascii="Angsana New" w:hAnsi="Angsana New"/>
          <w:sz w:val="30"/>
          <w:szCs w:val="30"/>
          <w:cs/>
        </w:rPr>
        <w:t>ตามลำดับ เกิดจากการรับรู้รายได้จากการเลี้ยงไก่เนื้อตามพันธะสัญญาตลอดช่วงเวลาการเลี้ยง (</w:t>
      </w:r>
      <w:r w:rsidRPr="00434076">
        <w:rPr>
          <w:rFonts w:ascii="Angsana New" w:hAnsi="Angsana New"/>
          <w:sz w:val="30"/>
          <w:szCs w:val="30"/>
        </w:rPr>
        <w:t xml:space="preserve">Over time) </w:t>
      </w:r>
      <w:r w:rsidRPr="00434076">
        <w:rPr>
          <w:rFonts w:ascii="Angsana New" w:hAnsi="Angsana New"/>
          <w:sz w:val="30"/>
          <w:szCs w:val="30"/>
          <w:cs/>
        </w:rPr>
        <w:t>โดยบริษัทมีการขนส่งไก่ใหญ่ดังกล่าวไปที่โรงชำแหละที่บริษัทคู่สัญญากำหนดในเดือน</w:t>
      </w:r>
      <w:r w:rsidR="002A1D1F">
        <w:rPr>
          <w:rFonts w:ascii="Angsana New" w:hAnsi="Angsana New" w:hint="cs"/>
          <w:sz w:val="30"/>
          <w:szCs w:val="30"/>
          <w:cs/>
        </w:rPr>
        <w:t>เมษายน</w:t>
      </w:r>
      <w:r w:rsidRPr="00434076">
        <w:rPr>
          <w:rFonts w:ascii="Angsana New" w:hAnsi="Angsana New"/>
          <w:sz w:val="30"/>
          <w:szCs w:val="30"/>
          <w:cs/>
        </w:rPr>
        <w:t xml:space="preserve"> - เดือน</w:t>
      </w:r>
      <w:r w:rsidR="002A1D1F">
        <w:rPr>
          <w:rFonts w:ascii="Angsana New" w:hAnsi="Angsana New" w:hint="cs"/>
          <w:sz w:val="30"/>
          <w:szCs w:val="30"/>
          <w:cs/>
        </w:rPr>
        <w:t>พฤษภาคม</w:t>
      </w:r>
      <w:r w:rsidRPr="00434076">
        <w:rPr>
          <w:rFonts w:ascii="Angsana New" w:hAnsi="Angsana New"/>
          <w:sz w:val="30"/>
          <w:szCs w:val="30"/>
          <w:cs/>
        </w:rPr>
        <w:t xml:space="preserve"> </w:t>
      </w:r>
      <w:r w:rsidRPr="00434076">
        <w:rPr>
          <w:rFonts w:ascii="Angsana New" w:hAnsi="Angsana New"/>
          <w:sz w:val="30"/>
          <w:szCs w:val="30"/>
        </w:rPr>
        <w:t xml:space="preserve">2568 </w:t>
      </w:r>
      <w:r w:rsidRPr="00434076">
        <w:rPr>
          <w:rFonts w:ascii="Angsana New" w:hAnsi="Angsana New"/>
          <w:sz w:val="30"/>
          <w:szCs w:val="30"/>
          <w:cs/>
        </w:rPr>
        <w:t xml:space="preserve">และ เดือนมกราคม - เดือนกุมภาพันธ์ </w:t>
      </w:r>
      <w:r w:rsidRPr="00434076">
        <w:rPr>
          <w:rFonts w:ascii="Angsana New" w:hAnsi="Angsana New"/>
          <w:sz w:val="30"/>
          <w:szCs w:val="30"/>
        </w:rPr>
        <w:t>256</w:t>
      </w:r>
      <w:r w:rsidR="002A1D1F">
        <w:rPr>
          <w:rFonts w:ascii="Angsana New" w:hAnsi="Angsana New"/>
          <w:sz w:val="30"/>
          <w:szCs w:val="30"/>
        </w:rPr>
        <w:t>8</w:t>
      </w:r>
      <w:r w:rsidRPr="00434076">
        <w:rPr>
          <w:rFonts w:ascii="Angsana New" w:hAnsi="Angsana New"/>
          <w:sz w:val="30"/>
          <w:szCs w:val="30"/>
        </w:rPr>
        <w:t xml:space="preserve"> </w:t>
      </w:r>
      <w:r w:rsidRPr="00434076">
        <w:rPr>
          <w:rFonts w:ascii="Angsana New" w:hAnsi="Angsana New"/>
          <w:sz w:val="30"/>
          <w:szCs w:val="30"/>
          <w:cs/>
        </w:rPr>
        <w:t>ตามลำดับ และได้รับชำระจากบริษัทคู่สัญญาในเดือน</w:t>
      </w:r>
      <w:r w:rsidR="00F34D32">
        <w:rPr>
          <w:rFonts w:ascii="Angsana New" w:hAnsi="Angsana New" w:hint="cs"/>
          <w:sz w:val="30"/>
          <w:szCs w:val="30"/>
          <w:cs/>
        </w:rPr>
        <w:t>เมษายน</w:t>
      </w:r>
      <w:r w:rsidR="00F34D32" w:rsidRPr="00434076">
        <w:rPr>
          <w:rFonts w:ascii="Angsana New" w:hAnsi="Angsana New"/>
          <w:sz w:val="30"/>
          <w:szCs w:val="30"/>
          <w:cs/>
        </w:rPr>
        <w:t xml:space="preserve"> - เดือน</w:t>
      </w:r>
      <w:r w:rsidR="00F34D32">
        <w:rPr>
          <w:rFonts w:ascii="Angsana New" w:hAnsi="Angsana New" w:hint="cs"/>
          <w:sz w:val="30"/>
          <w:szCs w:val="30"/>
          <w:cs/>
        </w:rPr>
        <w:t>พฤษภาคม</w:t>
      </w:r>
      <w:r w:rsidR="00F34D32" w:rsidRPr="00434076">
        <w:rPr>
          <w:rFonts w:ascii="Angsana New" w:hAnsi="Angsana New"/>
          <w:sz w:val="30"/>
          <w:szCs w:val="30"/>
          <w:cs/>
        </w:rPr>
        <w:t xml:space="preserve"> </w:t>
      </w:r>
      <w:r w:rsidR="00F34D32" w:rsidRPr="00434076">
        <w:rPr>
          <w:rFonts w:ascii="Angsana New" w:hAnsi="Angsana New"/>
          <w:sz w:val="30"/>
          <w:szCs w:val="30"/>
        </w:rPr>
        <w:t>2568</w:t>
      </w:r>
      <w:r w:rsidRPr="00434076">
        <w:rPr>
          <w:rFonts w:ascii="Angsana New" w:hAnsi="Angsana New"/>
          <w:sz w:val="30"/>
          <w:szCs w:val="30"/>
          <w:cs/>
        </w:rPr>
        <w:t xml:space="preserve"> และเดือนมกราคม - เดือนกุมภาพันธ์ </w:t>
      </w:r>
      <w:r w:rsidRPr="00434076">
        <w:rPr>
          <w:rFonts w:ascii="Angsana New" w:hAnsi="Angsana New"/>
          <w:sz w:val="30"/>
          <w:szCs w:val="30"/>
        </w:rPr>
        <w:t>256</w:t>
      </w:r>
      <w:r w:rsidR="00F34D32">
        <w:rPr>
          <w:rFonts w:ascii="Angsana New" w:hAnsi="Angsana New"/>
          <w:sz w:val="30"/>
          <w:szCs w:val="30"/>
        </w:rPr>
        <w:t>8</w:t>
      </w:r>
      <w:r w:rsidRPr="00434076">
        <w:rPr>
          <w:rFonts w:ascii="Angsana New" w:hAnsi="Angsana New"/>
          <w:sz w:val="30"/>
          <w:szCs w:val="30"/>
          <w:cs/>
        </w:rPr>
        <w:t xml:space="preserve"> ตามลำดับ</w:t>
      </w:r>
    </w:p>
    <w:p w14:paraId="600EC4AB" w14:textId="77777777" w:rsidR="00434076" w:rsidRPr="00434076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19BB71A" w14:textId="77777777" w:rsidR="00434076" w:rsidRPr="00434076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3407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34076">
        <w:rPr>
          <w:rFonts w:ascii="Angsana New" w:hAnsi="Angsana New"/>
          <w:sz w:val="30"/>
          <w:szCs w:val="30"/>
        </w:rPr>
        <w:t>31</w:t>
      </w:r>
      <w:r w:rsidRPr="00434076">
        <w:rPr>
          <w:rFonts w:ascii="Angsana New" w:hAnsi="Angsana New"/>
          <w:sz w:val="30"/>
          <w:szCs w:val="30"/>
          <w:cs/>
        </w:rPr>
        <w:t xml:space="preserve"> </w:t>
      </w:r>
      <w:r w:rsidR="00F34D32">
        <w:rPr>
          <w:rFonts w:ascii="Angsana New" w:hAnsi="Angsana New" w:hint="cs"/>
          <w:sz w:val="30"/>
          <w:szCs w:val="30"/>
          <w:cs/>
        </w:rPr>
        <w:t>มีน</w:t>
      </w:r>
      <w:r w:rsidRPr="00434076">
        <w:rPr>
          <w:rFonts w:ascii="Angsana New" w:hAnsi="Angsana New"/>
          <w:sz w:val="30"/>
          <w:szCs w:val="30"/>
          <w:cs/>
        </w:rPr>
        <w:t xml:space="preserve">าคม </w:t>
      </w:r>
      <w:r w:rsidRPr="00434076">
        <w:rPr>
          <w:rFonts w:ascii="Angsana New" w:hAnsi="Angsana New"/>
          <w:sz w:val="30"/>
          <w:szCs w:val="30"/>
        </w:rPr>
        <w:t>256</w:t>
      </w:r>
      <w:r w:rsidR="00F34D32">
        <w:rPr>
          <w:rFonts w:ascii="Angsana New" w:hAnsi="Angsana New"/>
          <w:sz w:val="30"/>
          <w:szCs w:val="30"/>
        </w:rPr>
        <w:t>8</w:t>
      </w:r>
      <w:r w:rsidRPr="00434076">
        <w:rPr>
          <w:rFonts w:ascii="Angsana New" w:hAnsi="Angsana New"/>
          <w:sz w:val="30"/>
          <w:szCs w:val="30"/>
          <w:cs/>
        </w:rPr>
        <w:t xml:space="preserve"> และ </w:t>
      </w:r>
      <w:r w:rsidR="00F34D32" w:rsidRPr="00434076">
        <w:rPr>
          <w:rFonts w:ascii="Angsana New" w:hAnsi="Angsana New"/>
          <w:sz w:val="30"/>
          <w:szCs w:val="30"/>
        </w:rPr>
        <w:t>31</w:t>
      </w:r>
      <w:r w:rsidR="00F34D32" w:rsidRPr="0043407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34D32" w:rsidRPr="00434076">
        <w:rPr>
          <w:rFonts w:ascii="Angsana New" w:hAnsi="Angsana New"/>
          <w:sz w:val="30"/>
          <w:szCs w:val="30"/>
        </w:rPr>
        <w:t>2567</w:t>
      </w:r>
      <w:r w:rsidR="00F34D32" w:rsidRPr="00434076">
        <w:rPr>
          <w:rFonts w:ascii="Angsana New" w:hAnsi="Angsana New"/>
          <w:sz w:val="30"/>
          <w:szCs w:val="30"/>
          <w:cs/>
        </w:rPr>
        <w:t xml:space="preserve"> </w:t>
      </w:r>
      <w:r w:rsidRPr="00434076">
        <w:rPr>
          <w:rFonts w:ascii="Angsana New" w:hAnsi="Angsana New"/>
          <w:sz w:val="30"/>
          <w:szCs w:val="30"/>
          <w:cs/>
        </w:rPr>
        <w:t>สินทรัพย์และหนี้สินจากการจัดหาลูกไก่และอาหารไก่ที่บริษัทคู่สัญญาจัดหาให้และบริษัทบันทึกไว้ตามสัญญาในส่วนที่บริษัทคู่สัญญายังไม่นำไปหักกับการจ่ายชำระค่าซื้อไก่ประกันราคามีรายละเอียดดังนี้</w:t>
      </w:r>
    </w:p>
    <w:p w14:paraId="3DCC3843" w14:textId="77777777" w:rsidR="00434076" w:rsidRPr="00434076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3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69"/>
        <w:gridCol w:w="1708"/>
        <w:gridCol w:w="283"/>
        <w:gridCol w:w="1705"/>
      </w:tblGrid>
      <w:tr w:rsidR="00434076" w:rsidRPr="00434076" w14:paraId="35D1F18D" w14:textId="77777777" w:rsidTr="002C1E3A">
        <w:trPr>
          <w:cantSplit/>
        </w:trPr>
        <w:tc>
          <w:tcPr>
            <w:tcW w:w="5669" w:type="dxa"/>
          </w:tcPr>
          <w:p w14:paraId="5E9737AE" w14:textId="77777777" w:rsidR="00434076" w:rsidRPr="00434076" w:rsidRDefault="00434076" w:rsidP="006A3B8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7"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6" w:type="dxa"/>
            <w:gridSpan w:val="3"/>
            <w:tcBorders>
              <w:bottom w:val="single" w:sz="4" w:space="0" w:color="auto"/>
            </w:tcBorders>
          </w:tcPr>
          <w:p w14:paraId="6A400A24" w14:textId="77777777" w:rsidR="00434076" w:rsidRPr="00434076" w:rsidRDefault="00434076" w:rsidP="006A3B85">
            <w:pPr>
              <w:pStyle w:val="a1"/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4076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F34D32" w:rsidRPr="00434076" w14:paraId="253DC7CC" w14:textId="77777777" w:rsidTr="002C1E3A">
        <w:trPr>
          <w:cantSplit/>
        </w:trPr>
        <w:tc>
          <w:tcPr>
            <w:tcW w:w="5669" w:type="dxa"/>
          </w:tcPr>
          <w:p w14:paraId="522C8C55" w14:textId="77777777" w:rsidR="00F34D32" w:rsidRPr="00434076" w:rsidRDefault="00F34D32" w:rsidP="00F34D3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7"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14:paraId="1210781E" w14:textId="77777777" w:rsidR="00F34D32" w:rsidRPr="00434076" w:rsidRDefault="00F622C8" w:rsidP="00F3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F34D32" w:rsidRPr="00434076">
              <w:rPr>
                <w:rFonts w:ascii="Angsana New" w:hAnsi="Angsana New"/>
                <w:sz w:val="30"/>
                <w:szCs w:val="30"/>
              </w:rPr>
              <w:t>256</w:t>
            </w:r>
            <w:r w:rsidR="00EA42C2" w:rsidRPr="00EA42C2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1CDCC535" w14:textId="77777777" w:rsidR="00F34D32" w:rsidRPr="00434076" w:rsidRDefault="00F34D32" w:rsidP="00F3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14:paraId="5C863F78" w14:textId="77777777" w:rsidR="00F34D32" w:rsidRPr="00434076" w:rsidRDefault="00F622C8" w:rsidP="00F3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F34D32" w:rsidRPr="0043407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F34D32" w:rsidRPr="00434076" w14:paraId="2F46CB97" w14:textId="77777777" w:rsidTr="002C1E3A">
        <w:trPr>
          <w:cantSplit/>
        </w:trPr>
        <w:tc>
          <w:tcPr>
            <w:tcW w:w="5669" w:type="dxa"/>
          </w:tcPr>
          <w:p w14:paraId="4E26917C" w14:textId="77777777" w:rsidR="00F34D32" w:rsidRPr="00434076" w:rsidRDefault="00F34D32" w:rsidP="00F34D32">
            <w:pPr>
              <w:tabs>
                <w:tab w:val="clear" w:pos="2580"/>
                <w:tab w:val="left" w:pos="2727"/>
              </w:tabs>
              <w:ind w:left="-107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4076">
              <w:rPr>
                <w:rFonts w:ascii="Angsana New" w:hAnsi="Angsana New"/>
                <w:sz w:val="30"/>
                <w:szCs w:val="30"/>
                <w:cs/>
              </w:rPr>
              <w:t xml:space="preserve">ค่าลูกไก่และอาหารไก่  </w:t>
            </w:r>
          </w:p>
        </w:tc>
        <w:tc>
          <w:tcPr>
            <w:tcW w:w="1708" w:type="dxa"/>
            <w:vAlign w:val="bottom"/>
          </w:tcPr>
          <w:p w14:paraId="38A81A9D" w14:textId="77777777" w:rsidR="00F34D32" w:rsidRPr="00434076" w:rsidRDefault="00F34D32" w:rsidP="00F3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411C756" w14:textId="77777777" w:rsidR="00F34D32" w:rsidRPr="00434076" w:rsidRDefault="00F34D32" w:rsidP="00F34D3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vAlign w:val="bottom"/>
          </w:tcPr>
          <w:p w14:paraId="591900F6" w14:textId="77777777" w:rsidR="00F34D32" w:rsidRPr="00434076" w:rsidRDefault="00F34D32" w:rsidP="00F3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4D32" w:rsidRPr="00434076" w14:paraId="780B93B2" w14:textId="77777777" w:rsidTr="002C1E3A">
        <w:trPr>
          <w:cantSplit/>
        </w:trPr>
        <w:tc>
          <w:tcPr>
            <w:tcW w:w="5669" w:type="dxa"/>
          </w:tcPr>
          <w:p w14:paraId="49FD1AC0" w14:textId="77777777" w:rsidR="00F34D32" w:rsidRPr="00434076" w:rsidRDefault="00F34D32" w:rsidP="00F34D32">
            <w:pPr>
              <w:tabs>
                <w:tab w:val="clear" w:pos="2580"/>
                <w:tab w:val="left" w:pos="2727"/>
              </w:tabs>
              <w:ind w:left="-107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407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34076">
              <w:rPr>
                <w:rFonts w:ascii="Angsana New" w:hAnsi="Angsana New"/>
                <w:sz w:val="30"/>
                <w:szCs w:val="30"/>
                <w:cs/>
              </w:rPr>
              <w:t>ไก่เนื้อระหว่างเลี้ยง</w:t>
            </w:r>
          </w:p>
        </w:tc>
        <w:tc>
          <w:tcPr>
            <w:tcW w:w="1708" w:type="dxa"/>
            <w:vAlign w:val="bottom"/>
          </w:tcPr>
          <w:p w14:paraId="0DF808C0" w14:textId="77777777" w:rsidR="00F34D32" w:rsidRPr="00434076" w:rsidRDefault="00F1285F" w:rsidP="00F3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82,091</w:t>
            </w:r>
          </w:p>
        </w:tc>
        <w:tc>
          <w:tcPr>
            <w:tcW w:w="283" w:type="dxa"/>
          </w:tcPr>
          <w:p w14:paraId="7F746EC9" w14:textId="77777777" w:rsidR="00F34D32" w:rsidRPr="00434076" w:rsidRDefault="00F34D32" w:rsidP="00F34D3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vAlign w:val="bottom"/>
          </w:tcPr>
          <w:p w14:paraId="30CB0856" w14:textId="77777777" w:rsidR="00F34D32" w:rsidRPr="00434076" w:rsidRDefault="00F34D32" w:rsidP="00F3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076">
              <w:rPr>
                <w:rFonts w:ascii="Angsana New" w:hAnsi="Angsana New"/>
                <w:sz w:val="30"/>
                <w:szCs w:val="30"/>
              </w:rPr>
              <w:t>146,451</w:t>
            </w:r>
          </w:p>
        </w:tc>
      </w:tr>
      <w:tr w:rsidR="00F34D32" w:rsidRPr="00434076" w14:paraId="6ED79D72" w14:textId="77777777" w:rsidTr="002C1E3A">
        <w:trPr>
          <w:cantSplit/>
        </w:trPr>
        <w:tc>
          <w:tcPr>
            <w:tcW w:w="5669" w:type="dxa"/>
          </w:tcPr>
          <w:p w14:paraId="6F2E064D" w14:textId="77777777" w:rsidR="00F34D32" w:rsidRPr="00434076" w:rsidRDefault="00F34D32" w:rsidP="00F34D32">
            <w:pPr>
              <w:tabs>
                <w:tab w:val="clear" w:pos="2580"/>
                <w:tab w:val="left" w:pos="2727"/>
              </w:tabs>
              <w:ind w:left="-107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407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34076">
              <w:rPr>
                <w:rFonts w:ascii="Angsana New" w:hAnsi="Angsana New"/>
                <w:sz w:val="30"/>
                <w:szCs w:val="30"/>
                <w:cs/>
              </w:rPr>
              <w:t>ไก่เนื้อที่ส่งโรงชำแหละของบริษัทคู่สัญญา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vAlign w:val="bottom"/>
          </w:tcPr>
          <w:p w14:paraId="53B4B4E1" w14:textId="77777777" w:rsidR="00F34D32" w:rsidRPr="00434076" w:rsidRDefault="00AF6DE2" w:rsidP="00F3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118,826</w:t>
            </w:r>
          </w:p>
        </w:tc>
        <w:tc>
          <w:tcPr>
            <w:tcW w:w="283" w:type="dxa"/>
          </w:tcPr>
          <w:p w14:paraId="568BEDC9" w14:textId="77777777" w:rsidR="00F34D32" w:rsidRPr="00434076" w:rsidRDefault="00F34D32" w:rsidP="00F34D3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vAlign w:val="bottom"/>
          </w:tcPr>
          <w:p w14:paraId="512E0DE3" w14:textId="77777777" w:rsidR="00F34D32" w:rsidRPr="00434076" w:rsidRDefault="00F34D32" w:rsidP="00F3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076">
              <w:rPr>
                <w:rFonts w:ascii="Angsana New" w:hAnsi="Angsana New"/>
                <w:sz w:val="30"/>
                <w:szCs w:val="30"/>
              </w:rPr>
              <w:t>75,826</w:t>
            </w:r>
          </w:p>
        </w:tc>
      </w:tr>
      <w:tr w:rsidR="00F34D32" w:rsidRPr="00434076" w14:paraId="23D5BE8C" w14:textId="77777777" w:rsidTr="002C1E3A">
        <w:trPr>
          <w:cantSplit/>
        </w:trPr>
        <w:tc>
          <w:tcPr>
            <w:tcW w:w="5669" w:type="dxa"/>
          </w:tcPr>
          <w:p w14:paraId="60C01267" w14:textId="77777777" w:rsidR="00F34D32" w:rsidRPr="00434076" w:rsidRDefault="00F34D32" w:rsidP="00F34D32">
            <w:pPr>
              <w:tabs>
                <w:tab w:val="clear" w:pos="2580"/>
                <w:tab w:val="left" w:pos="2727"/>
              </w:tabs>
              <w:ind w:left="-107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407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8EDA27" w14:textId="77777777" w:rsidR="00F34D32" w:rsidRPr="00434076" w:rsidRDefault="00AF6DE2" w:rsidP="00F3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200,917</w:t>
            </w:r>
          </w:p>
        </w:tc>
        <w:tc>
          <w:tcPr>
            <w:tcW w:w="283" w:type="dxa"/>
          </w:tcPr>
          <w:p w14:paraId="5A53D0C0" w14:textId="77777777" w:rsidR="00F34D32" w:rsidRPr="00434076" w:rsidRDefault="00F34D32" w:rsidP="00F34D3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C33A2" w14:textId="77777777" w:rsidR="00F34D32" w:rsidRPr="00434076" w:rsidRDefault="00F34D32" w:rsidP="00F3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076">
              <w:rPr>
                <w:rFonts w:ascii="Angsana New" w:hAnsi="Angsana New"/>
                <w:sz w:val="30"/>
                <w:szCs w:val="30"/>
              </w:rPr>
              <w:t>222,277</w:t>
            </w:r>
          </w:p>
        </w:tc>
      </w:tr>
      <w:tr w:rsidR="00F34D32" w:rsidRPr="00434076" w14:paraId="1E71E656" w14:textId="77777777" w:rsidTr="002C1E3A">
        <w:trPr>
          <w:cantSplit/>
        </w:trPr>
        <w:tc>
          <w:tcPr>
            <w:tcW w:w="5669" w:type="dxa"/>
          </w:tcPr>
          <w:p w14:paraId="59FBBB87" w14:textId="77777777" w:rsidR="00F34D32" w:rsidRPr="00434076" w:rsidRDefault="00F34D32" w:rsidP="00F34D32">
            <w:pPr>
              <w:tabs>
                <w:tab w:val="clear" w:pos="2580"/>
                <w:tab w:val="left" w:pos="2727"/>
              </w:tabs>
              <w:ind w:left="-107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8" w:type="dxa"/>
            <w:tcBorders>
              <w:top w:val="double" w:sz="4" w:space="0" w:color="auto"/>
            </w:tcBorders>
            <w:vAlign w:val="bottom"/>
          </w:tcPr>
          <w:p w14:paraId="29560C80" w14:textId="77777777" w:rsidR="00F34D32" w:rsidRPr="00434076" w:rsidRDefault="00F34D32" w:rsidP="00F3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652A57E6" w14:textId="77777777" w:rsidR="00F34D32" w:rsidRPr="00434076" w:rsidRDefault="00F34D32" w:rsidP="00F34D3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double" w:sz="4" w:space="0" w:color="auto"/>
            </w:tcBorders>
            <w:vAlign w:val="bottom"/>
          </w:tcPr>
          <w:p w14:paraId="247B04BF" w14:textId="77777777" w:rsidR="00F34D32" w:rsidRPr="00434076" w:rsidRDefault="00F34D32" w:rsidP="00F3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4D32" w:rsidRPr="00434076" w14:paraId="29B72062" w14:textId="77777777" w:rsidTr="002C1E3A">
        <w:trPr>
          <w:cantSplit/>
        </w:trPr>
        <w:tc>
          <w:tcPr>
            <w:tcW w:w="5669" w:type="dxa"/>
          </w:tcPr>
          <w:p w14:paraId="129E27A5" w14:textId="77777777" w:rsidR="00F34D32" w:rsidRPr="00434076" w:rsidRDefault="00F34D32" w:rsidP="00F34D32">
            <w:pPr>
              <w:tabs>
                <w:tab w:val="clear" w:pos="2580"/>
                <w:tab w:val="left" w:pos="2727"/>
              </w:tabs>
              <w:ind w:left="-107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4076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  <w:r w:rsidRPr="00434076">
              <w:rPr>
                <w:rFonts w:ascii="Angsana New" w:hAnsi="Angsana New"/>
                <w:sz w:val="30"/>
                <w:szCs w:val="30"/>
              </w:rPr>
              <w:t>-</w:t>
            </w:r>
            <w:r w:rsidRPr="00434076">
              <w:rPr>
                <w:rFonts w:ascii="Angsana New" w:hAnsi="Angsana New"/>
                <w:sz w:val="30"/>
                <w:szCs w:val="30"/>
                <w:cs/>
              </w:rPr>
              <w:t xml:space="preserve"> ค่าลูกไก่และอาหารไก่</w:t>
            </w:r>
          </w:p>
        </w:tc>
        <w:tc>
          <w:tcPr>
            <w:tcW w:w="1708" w:type="dxa"/>
            <w:tcBorders>
              <w:bottom w:val="double" w:sz="4" w:space="0" w:color="auto"/>
            </w:tcBorders>
            <w:vAlign w:val="bottom"/>
          </w:tcPr>
          <w:p w14:paraId="58639379" w14:textId="77777777" w:rsidR="00F34D32" w:rsidRPr="00434076" w:rsidRDefault="00AF6DE2" w:rsidP="00F3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200,917</w:t>
            </w:r>
          </w:p>
        </w:tc>
        <w:tc>
          <w:tcPr>
            <w:tcW w:w="283" w:type="dxa"/>
            <w:tcBorders>
              <w:bottom w:val="nil"/>
            </w:tcBorders>
          </w:tcPr>
          <w:p w14:paraId="7F1D5B13" w14:textId="77777777" w:rsidR="00F34D32" w:rsidRPr="00434076" w:rsidRDefault="00F34D32" w:rsidP="00F34D3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tcBorders>
              <w:bottom w:val="double" w:sz="4" w:space="0" w:color="auto"/>
            </w:tcBorders>
            <w:vAlign w:val="bottom"/>
          </w:tcPr>
          <w:p w14:paraId="243BEB1B" w14:textId="77777777" w:rsidR="00F34D32" w:rsidRPr="00434076" w:rsidRDefault="00F34D32" w:rsidP="00F3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4076">
              <w:rPr>
                <w:rFonts w:ascii="Angsana New" w:hAnsi="Angsana New"/>
                <w:sz w:val="30"/>
                <w:szCs w:val="30"/>
              </w:rPr>
              <w:t>222,277</w:t>
            </w:r>
          </w:p>
        </w:tc>
      </w:tr>
    </w:tbl>
    <w:p w14:paraId="71622491" w14:textId="77777777" w:rsidR="00434076" w:rsidRPr="00434076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D21CE21" w14:textId="77777777" w:rsidR="00434076" w:rsidRPr="00434076" w:rsidRDefault="00434076" w:rsidP="00434076">
      <w:pPr>
        <w:jc w:val="thaiDistribute"/>
        <w:rPr>
          <w:rFonts w:ascii="Angsana New" w:hAnsi="Angsana New"/>
          <w:sz w:val="30"/>
          <w:szCs w:val="30"/>
        </w:rPr>
      </w:pPr>
      <w:r w:rsidRPr="00434076">
        <w:rPr>
          <w:rFonts w:ascii="Angsana New" w:hAnsi="Angsana New"/>
          <w:sz w:val="30"/>
          <w:szCs w:val="30"/>
          <w:cs/>
        </w:rPr>
        <w:t xml:space="preserve">เนื่องจากสินทรัพย์ </w:t>
      </w:r>
      <w:r w:rsidRPr="00434076">
        <w:rPr>
          <w:rFonts w:ascii="Angsana New" w:hAnsi="Angsana New"/>
          <w:sz w:val="30"/>
          <w:szCs w:val="30"/>
        </w:rPr>
        <w:t>(</w:t>
      </w:r>
      <w:r w:rsidRPr="00434076">
        <w:rPr>
          <w:rFonts w:ascii="Angsana New" w:hAnsi="Angsana New"/>
          <w:sz w:val="30"/>
          <w:szCs w:val="30"/>
          <w:cs/>
        </w:rPr>
        <w:t>ค่าลูกไก่และอาหารไก่</w:t>
      </w:r>
      <w:r w:rsidRPr="00434076">
        <w:rPr>
          <w:rFonts w:ascii="Angsana New" w:hAnsi="Angsana New"/>
          <w:sz w:val="30"/>
          <w:szCs w:val="30"/>
        </w:rPr>
        <w:t>)</w:t>
      </w:r>
      <w:r w:rsidRPr="00434076">
        <w:rPr>
          <w:rFonts w:ascii="Angsana New" w:hAnsi="Angsana New"/>
          <w:sz w:val="30"/>
          <w:szCs w:val="30"/>
          <w:cs/>
        </w:rPr>
        <w:t xml:space="preserve"> ยังอยู่ภายใต้การควบคุมของบริษัทคู่สัญญาซึ่งบริษัทไม่มีอำนาจควบคุมสินทรัพย์นั้น </w:t>
      </w:r>
      <w:r w:rsidRPr="00434076">
        <w:rPr>
          <w:rFonts w:ascii="Angsana New" w:hAnsi="Angsana New"/>
          <w:sz w:val="30"/>
          <w:szCs w:val="30"/>
        </w:rPr>
        <w:t>(</w:t>
      </w:r>
      <w:r w:rsidRPr="00434076">
        <w:rPr>
          <w:rFonts w:ascii="Angsana New" w:hAnsi="Angsana New"/>
          <w:sz w:val="30"/>
          <w:szCs w:val="30"/>
          <w:cs/>
        </w:rPr>
        <w:t>ไม่สามารถสั่งการการใช้งาน ไม่สามารถได้รับประโยชน์ที่เหลืออยู่จากสินทรัพย์ และไม่สามารถนำสินทรัพย์ดังกล่าวไปใช้เพื่อประโยชน์อื่นได้</w:t>
      </w:r>
      <w:r w:rsidRPr="00434076">
        <w:rPr>
          <w:rFonts w:ascii="Angsana New" w:hAnsi="Angsana New"/>
          <w:sz w:val="30"/>
          <w:szCs w:val="30"/>
        </w:rPr>
        <w:t>)</w:t>
      </w:r>
      <w:r w:rsidRPr="00434076">
        <w:rPr>
          <w:rFonts w:ascii="Angsana New" w:hAnsi="Angsana New"/>
          <w:sz w:val="30"/>
          <w:szCs w:val="30"/>
          <w:cs/>
        </w:rPr>
        <w:t xml:space="preserve"> และหนี้สินที่เกี่ยวข้องข้างต้นบริษัทบันทึกตามราคาที่กำหนดโดยบริษัทคู่สัญญาที่จัดหาสินทรัพย์ดังกล่าวให้ตามสัญญา จึงไม่เข้าเงื่อนไขการรับรู้เป็นสินทรัพย์และหนี้สินของบริษัทตามคำจำกัดความของมาตรฐานการรายงานทางการเงินจึงไม่ได้ถูกนำเสนอเป็นส่วนหนึ่งในงบการเงินของบริษัท</w:t>
      </w:r>
    </w:p>
    <w:p w14:paraId="74EDA0C7" w14:textId="77777777" w:rsidR="00434076" w:rsidRPr="00434076" w:rsidRDefault="00434076" w:rsidP="00434076">
      <w:pPr>
        <w:jc w:val="thaiDistribute"/>
        <w:rPr>
          <w:rFonts w:ascii="Angsana New" w:hAnsi="Angsana New"/>
          <w:sz w:val="30"/>
          <w:szCs w:val="30"/>
        </w:rPr>
      </w:pPr>
    </w:p>
    <w:p w14:paraId="5B3DD57F" w14:textId="77777777" w:rsidR="000749CF" w:rsidRPr="00434076" w:rsidRDefault="000749CF" w:rsidP="008E1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E3455DB" w14:textId="77777777" w:rsidR="005874BC" w:rsidRPr="00822B99" w:rsidRDefault="005874BC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822B99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ข้อมูลทางการเงินที่สำคัญจำแนกตามส่วนงานดำเนินงาน</w:t>
      </w:r>
    </w:p>
    <w:p w14:paraId="68CEA1E6" w14:textId="77777777" w:rsidR="00F06DE1" w:rsidRPr="00822B99" w:rsidRDefault="00F06DE1" w:rsidP="004E3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A25F1C2" w14:textId="77777777" w:rsidR="00F06DE1" w:rsidRPr="00822B99" w:rsidRDefault="00F06DE1" w:rsidP="00F06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22B99">
        <w:rPr>
          <w:rFonts w:ascii="Angsana New" w:hAnsi="Angsana New"/>
          <w:sz w:val="30"/>
          <w:szCs w:val="30"/>
          <w:cs/>
        </w:rPr>
        <w:t>รายได้จากการเลี้ยงไก่เนื้อตามพันธะสัญญา รายได้อื่น ต้นทุนและค่าใช้จ่ายอื่นในการเลี้ยงไก่เนื้อตามพันธะสัญญา ค่าใช้จ่ายอื่น และกำไรหรือขาดทุนก่อนค่าใช้จ่ายภาษีเงินได้เป็นข้อมูลทางการเงินที่สำคัญ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บริษัทดำเนินธุรกิจหลักเกี่ยวกับการเลี้ยงไก่เนื้อในประเทศไทย ดังนั้น ฝ่ายบริหารจึงพิจารณาแล้วเห็นว่าบริษัทมีส่วนงานดำเนินงานเชิงธุรกิจและส่วนงานดำเนินงานเชิงภูมิศาสตร์เพียงส่วนงานเดียว</w:t>
      </w:r>
    </w:p>
    <w:p w14:paraId="7CB88D51" w14:textId="77777777" w:rsidR="00F06DE1" w:rsidRPr="00822B99" w:rsidRDefault="00F06DE1" w:rsidP="00F06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F126791" w14:textId="77777777" w:rsidR="00F06DE1" w:rsidRPr="00822B99" w:rsidRDefault="00F06DE1" w:rsidP="00F06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22B99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822B99">
        <w:rPr>
          <w:rFonts w:ascii="Angsana New" w:hAnsi="Angsana New"/>
          <w:sz w:val="30"/>
          <w:szCs w:val="30"/>
        </w:rPr>
        <w:t xml:space="preserve"> (</w:t>
      </w:r>
      <w:r w:rsidRPr="00822B99">
        <w:rPr>
          <w:rFonts w:ascii="Angsana New" w:hAnsi="Angsana New"/>
          <w:sz w:val="30"/>
          <w:szCs w:val="30"/>
          <w:cs/>
        </w:rPr>
        <w:t xml:space="preserve">รายได้จากลูกค้ารายที่มีมูลค่าตั้งแต่ร้อยละ </w:t>
      </w:r>
      <w:r w:rsidRPr="00822B99">
        <w:rPr>
          <w:rFonts w:ascii="Angsana New" w:hAnsi="Angsana New"/>
          <w:sz w:val="30"/>
          <w:szCs w:val="30"/>
        </w:rPr>
        <w:t>10</w:t>
      </w:r>
      <w:r w:rsidRPr="00822B99">
        <w:rPr>
          <w:rFonts w:ascii="Angsana New" w:hAnsi="Angsana New"/>
          <w:sz w:val="30"/>
          <w:szCs w:val="30"/>
          <w:cs/>
        </w:rPr>
        <w:t xml:space="preserve"> ของรายได้ของกิจการ) สำหรับงวดสามเดือนสิ้นสุดวันที่ </w:t>
      </w:r>
      <w:r w:rsidRPr="00822B99">
        <w:rPr>
          <w:rFonts w:ascii="Angsana New" w:eastAsia="Cordia New" w:hAnsi="Angsana New"/>
          <w:sz w:val="30"/>
          <w:szCs w:val="30"/>
        </w:rPr>
        <w:t xml:space="preserve">31 </w:t>
      </w:r>
      <w:r w:rsidRPr="00822B99">
        <w:rPr>
          <w:rFonts w:ascii="Angsana New" w:eastAsia="Cordia New" w:hAnsi="Angsana New"/>
          <w:sz w:val="30"/>
          <w:szCs w:val="30"/>
          <w:cs/>
        </w:rPr>
        <w:t xml:space="preserve">มีนาคม </w:t>
      </w:r>
      <w:r w:rsidRPr="00822B99">
        <w:rPr>
          <w:rFonts w:ascii="Angsana New" w:eastAsia="Cordia New" w:hAnsi="Angsana New"/>
          <w:sz w:val="30"/>
          <w:szCs w:val="30"/>
        </w:rPr>
        <w:t>256</w:t>
      </w:r>
      <w:r w:rsidR="002C1E3A" w:rsidRPr="00822B99">
        <w:rPr>
          <w:rFonts w:ascii="Angsana New" w:eastAsia="Cordia New" w:hAnsi="Angsana New"/>
          <w:sz w:val="30"/>
          <w:szCs w:val="30"/>
        </w:rPr>
        <w:t>8</w:t>
      </w:r>
      <w:r w:rsidRPr="00822B99">
        <w:rPr>
          <w:rFonts w:ascii="Angsana New" w:eastAsia="Cordia New" w:hAnsi="Angsana New"/>
          <w:sz w:val="30"/>
          <w:szCs w:val="30"/>
        </w:rPr>
        <w:t xml:space="preserve"> </w:t>
      </w:r>
      <w:r w:rsidRPr="00822B99">
        <w:rPr>
          <w:rFonts w:ascii="Angsana New" w:eastAsia="Cordia New" w:hAnsi="Angsana New"/>
          <w:sz w:val="30"/>
          <w:szCs w:val="30"/>
          <w:cs/>
        </w:rPr>
        <w:t xml:space="preserve">และ </w:t>
      </w:r>
      <w:r w:rsidRPr="00822B99">
        <w:rPr>
          <w:rFonts w:ascii="Angsana New" w:eastAsia="Cordia New" w:hAnsi="Angsana New"/>
          <w:sz w:val="30"/>
          <w:szCs w:val="30"/>
        </w:rPr>
        <w:t>256</w:t>
      </w:r>
      <w:r w:rsidR="002C1E3A" w:rsidRPr="00822B99">
        <w:rPr>
          <w:rFonts w:ascii="Angsana New" w:eastAsia="Cordia New" w:hAnsi="Angsana New"/>
          <w:sz w:val="30"/>
          <w:szCs w:val="30"/>
        </w:rPr>
        <w:t>7</w:t>
      </w:r>
      <w:r w:rsidRPr="00822B99">
        <w:rPr>
          <w:rFonts w:ascii="Angsana New" w:hAnsi="Angsana New"/>
          <w:sz w:val="30"/>
          <w:szCs w:val="30"/>
        </w:rPr>
        <w:t xml:space="preserve"> </w:t>
      </w:r>
      <w:r w:rsidRPr="00822B99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14:paraId="101C0B5B" w14:textId="77777777" w:rsidR="00F06DE1" w:rsidRPr="00822B99" w:rsidRDefault="00F06DE1" w:rsidP="00F06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5" w:type="dxa"/>
        <w:tblInd w:w="108" w:type="dxa"/>
        <w:tblLook w:val="01E0" w:firstRow="1" w:lastRow="1" w:firstColumn="1" w:lastColumn="1" w:noHBand="0" w:noVBand="0"/>
      </w:tblPr>
      <w:tblGrid>
        <w:gridCol w:w="5669"/>
        <w:gridCol w:w="1708"/>
        <w:gridCol w:w="284"/>
        <w:gridCol w:w="1704"/>
      </w:tblGrid>
      <w:tr w:rsidR="00F06DE1" w:rsidRPr="00822B99" w14:paraId="593DD937" w14:textId="77777777" w:rsidTr="002C1E3A">
        <w:tc>
          <w:tcPr>
            <w:tcW w:w="5669" w:type="dxa"/>
            <w:vAlign w:val="bottom"/>
          </w:tcPr>
          <w:p w14:paraId="1EEC6832" w14:textId="77777777" w:rsidR="00F06DE1" w:rsidRPr="00822B99" w:rsidRDefault="00F06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6" w:type="dxa"/>
            <w:gridSpan w:val="3"/>
            <w:tcBorders>
              <w:bottom w:val="single" w:sz="4" w:space="0" w:color="auto"/>
            </w:tcBorders>
          </w:tcPr>
          <w:p w14:paraId="6E65FA3D" w14:textId="77777777" w:rsidR="00F06DE1" w:rsidRPr="00822B99" w:rsidRDefault="00F06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22B9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C1E3A" w:rsidRPr="00822B99" w14:paraId="16B9593D" w14:textId="77777777" w:rsidTr="002C1E3A">
        <w:tc>
          <w:tcPr>
            <w:tcW w:w="5669" w:type="dxa"/>
            <w:vAlign w:val="bottom"/>
          </w:tcPr>
          <w:p w14:paraId="34C2F1EA" w14:textId="77777777" w:rsidR="002C1E3A" w:rsidRPr="00822B99" w:rsidRDefault="002C1E3A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35C77D2B" w14:textId="77777777" w:rsidR="002C1E3A" w:rsidRPr="00822B99" w:rsidRDefault="002C1E3A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822B9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4119A852" w14:textId="77777777" w:rsidR="002C1E3A" w:rsidRPr="00822B99" w:rsidRDefault="002C1E3A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B397E" w14:textId="77777777" w:rsidR="002C1E3A" w:rsidRPr="00822B99" w:rsidRDefault="002C1E3A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2B9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C1E3A" w:rsidRPr="00822B99" w14:paraId="40D0F78B" w14:textId="77777777" w:rsidTr="002C1E3A">
        <w:tc>
          <w:tcPr>
            <w:tcW w:w="5669" w:type="dxa"/>
            <w:vAlign w:val="bottom"/>
          </w:tcPr>
          <w:p w14:paraId="5FA1310E" w14:textId="77777777" w:rsidR="002C1E3A" w:rsidRPr="00822B99" w:rsidRDefault="002C1E3A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22B99">
              <w:rPr>
                <w:rFonts w:ascii="Angsana New" w:hAnsi="Angsana New"/>
                <w:sz w:val="30"/>
                <w:szCs w:val="30"/>
                <w:cs/>
              </w:rPr>
              <w:t>รายได้จากการเลี้ยงไก่เนื้อตามพันธะสัญญา</w:t>
            </w:r>
            <w:r w:rsidR="00656F8B" w:rsidRPr="00822B9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656F8B" w:rsidRPr="00822B9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ลูกค้ารายใหญ่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vAlign w:val="bottom"/>
          </w:tcPr>
          <w:p w14:paraId="45E3D342" w14:textId="77777777" w:rsidR="002C1E3A" w:rsidRPr="00822B99" w:rsidRDefault="002C1E3A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14:paraId="502C5767" w14:textId="77777777" w:rsidR="002C1E3A" w:rsidRPr="00822B99" w:rsidRDefault="002C1E3A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1EEBF" w14:textId="77777777" w:rsidR="002C1E3A" w:rsidRPr="00822B99" w:rsidRDefault="002C1E3A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</w:tr>
      <w:tr w:rsidR="002C1E3A" w:rsidRPr="00822B99" w14:paraId="063B0852" w14:textId="77777777" w:rsidTr="002C1E3A">
        <w:tc>
          <w:tcPr>
            <w:tcW w:w="5669" w:type="dxa"/>
            <w:vAlign w:val="bottom"/>
          </w:tcPr>
          <w:p w14:paraId="2BB56763" w14:textId="77777777" w:rsidR="002C1E3A" w:rsidRPr="00822B99" w:rsidRDefault="002C1E3A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822B99">
              <w:rPr>
                <w:rFonts w:ascii="Angsana New" w:hAnsi="Angsana New"/>
                <w:sz w:val="30"/>
                <w:szCs w:val="30"/>
                <w:cs/>
              </w:rPr>
              <w:t xml:space="preserve">รายที่ </w:t>
            </w:r>
            <w:r w:rsidRPr="00822B9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708" w:type="dxa"/>
            <w:shd w:val="clear" w:color="auto" w:fill="auto"/>
          </w:tcPr>
          <w:p w14:paraId="694C1D46" w14:textId="77777777" w:rsidR="002C1E3A" w:rsidRPr="00822B99" w:rsidRDefault="009134EC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43,120</w:t>
            </w:r>
          </w:p>
        </w:tc>
        <w:tc>
          <w:tcPr>
            <w:tcW w:w="284" w:type="dxa"/>
            <w:shd w:val="clear" w:color="auto" w:fill="auto"/>
          </w:tcPr>
          <w:p w14:paraId="280BFE3E" w14:textId="77777777" w:rsidR="002C1E3A" w:rsidRPr="00822B99" w:rsidRDefault="002C1E3A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4" w:type="dxa"/>
            <w:shd w:val="clear" w:color="auto" w:fill="auto"/>
          </w:tcPr>
          <w:p w14:paraId="6F255501" w14:textId="77777777" w:rsidR="002C1E3A" w:rsidRPr="00822B99" w:rsidRDefault="002C1E3A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2B99">
              <w:rPr>
                <w:rFonts w:ascii="Angsana New" w:hAnsi="Angsana New"/>
                <w:sz w:val="30"/>
                <w:szCs w:val="30"/>
              </w:rPr>
              <w:t>39,435</w:t>
            </w:r>
          </w:p>
        </w:tc>
      </w:tr>
      <w:tr w:rsidR="002C1E3A" w:rsidRPr="00822B99" w14:paraId="4BBDE6AD" w14:textId="77777777" w:rsidTr="002C1E3A">
        <w:tc>
          <w:tcPr>
            <w:tcW w:w="5669" w:type="dxa"/>
            <w:vAlign w:val="bottom"/>
          </w:tcPr>
          <w:p w14:paraId="21BAD622" w14:textId="77777777" w:rsidR="002C1E3A" w:rsidRPr="00822B99" w:rsidRDefault="002C1E3A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822B99">
              <w:rPr>
                <w:rFonts w:ascii="Angsana New" w:hAnsi="Angsana New"/>
                <w:sz w:val="30"/>
                <w:szCs w:val="30"/>
                <w:cs/>
              </w:rPr>
              <w:t xml:space="preserve">รายที่ </w:t>
            </w:r>
            <w:r w:rsidRPr="00822B9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08" w:type="dxa"/>
            <w:shd w:val="clear" w:color="auto" w:fill="auto"/>
          </w:tcPr>
          <w:p w14:paraId="17B58D80" w14:textId="77777777" w:rsidR="002C1E3A" w:rsidRPr="00822B99" w:rsidRDefault="00C009C1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2B99">
              <w:rPr>
                <w:rFonts w:ascii="Angsana New" w:hAnsi="Angsana New"/>
                <w:sz w:val="30"/>
                <w:szCs w:val="30"/>
              </w:rPr>
              <w:t>4,966</w:t>
            </w:r>
          </w:p>
        </w:tc>
        <w:tc>
          <w:tcPr>
            <w:tcW w:w="284" w:type="dxa"/>
            <w:shd w:val="clear" w:color="auto" w:fill="auto"/>
          </w:tcPr>
          <w:p w14:paraId="2B02355A" w14:textId="77777777" w:rsidR="002C1E3A" w:rsidRPr="00822B99" w:rsidRDefault="002C1E3A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4" w:type="dxa"/>
            <w:shd w:val="clear" w:color="auto" w:fill="auto"/>
          </w:tcPr>
          <w:p w14:paraId="0EC58CF9" w14:textId="77777777" w:rsidR="002C1E3A" w:rsidRPr="00822B99" w:rsidRDefault="002C1E3A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2B99">
              <w:rPr>
                <w:rFonts w:ascii="Angsana New" w:hAnsi="Angsana New"/>
                <w:sz w:val="30"/>
                <w:szCs w:val="30"/>
              </w:rPr>
              <w:t xml:space="preserve">9,248 </w:t>
            </w:r>
          </w:p>
        </w:tc>
      </w:tr>
      <w:tr w:rsidR="002C1E3A" w:rsidRPr="00822B99" w14:paraId="44030E96" w14:textId="77777777" w:rsidTr="002C1E3A">
        <w:tc>
          <w:tcPr>
            <w:tcW w:w="5669" w:type="dxa"/>
            <w:vAlign w:val="bottom"/>
          </w:tcPr>
          <w:p w14:paraId="4F4759DB" w14:textId="77777777" w:rsidR="002C1E3A" w:rsidRPr="00822B99" w:rsidRDefault="002C1E3A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22B9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4F0CAF" w14:textId="77777777" w:rsidR="002C1E3A" w:rsidRPr="00822B99" w:rsidRDefault="00C009C1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2B99">
              <w:rPr>
                <w:rFonts w:ascii="Angsana New" w:hAnsi="Angsana New"/>
                <w:sz w:val="30"/>
                <w:szCs w:val="30"/>
              </w:rPr>
              <w:t>4</w:t>
            </w:r>
            <w:r w:rsidR="009134EC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822B99">
              <w:rPr>
                <w:rFonts w:ascii="Angsana New" w:hAnsi="Angsana New"/>
                <w:sz w:val="30"/>
                <w:szCs w:val="30"/>
              </w:rPr>
              <w:t>,</w:t>
            </w:r>
            <w:r w:rsidR="009134EC">
              <w:rPr>
                <w:rFonts w:ascii="Angsana New" w:hAnsi="Angsana New" w:hint="cs"/>
                <w:sz w:val="30"/>
                <w:szCs w:val="30"/>
                <w:cs/>
              </w:rPr>
              <w:t>086</w:t>
            </w:r>
          </w:p>
        </w:tc>
        <w:tc>
          <w:tcPr>
            <w:tcW w:w="284" w:type="dxa"/>
            <w:shd w:val="clear" w:color="auto" w:fill="auto"/>
          </w:tcPr>
          <w:p w14:paraId="16A68585" w14:textId="77777777" w:rsidR="002C1E3A" w:rsidRPr="00822B99" w:rsidRDefault="002C1E3A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5D012F" w14:textId="77777777" w:rsidR="002C1E3A" w:rsidRPr="00822B99" w:rsidRDefault="002C1E3A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2B99">
              <w:rPr>
                <w:rFonts w:ascii="Angsana New" w:hAnsi="Angsana New"/>
                <w:sz w:val="30"/>
                <w:szCs w:val="30"/>
              </w:rPr>
              <w:t>48,683</w:t>
            </w:r>
          </w:p>
        </w:tc>
      </w:tr>
    </w:tbl>
    <w:p w14:paraId="44537845" w14:textId="77777777" w:rsidR="00F06DE1" w:rsidRPr="00822B99" w:rsidRDefault="00F06DE1" w:rsidP="00F06DE1">
      <w:pPr>
        <w:tabs>
          <w:tab w:val="clear" w:pos="454"/>
          <w:tab w:val="left" w:pos="540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5139B87F" w14:textId="77777777" w:rsidR="00FA24CF" w:rsidRPr="00822B99" w:rsidRDefault="00656F8B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822B99">
        <w:rPr>
          <w:rFonts w:ascii="Angsana New" w:hAnsi="Angsana New"/>
          <w:b/>
          <w:bCs/>
          <w:sz w:val="30"/>
          <w:szCs w:val="30"/>
          <w:cs/>
        </w:rPr>
        <w:t>หนังสือค้ำประกัน</w:t>
      </w:r>
    </w:p>
    <w:p w14:paraId="2E67BA47" w14:textId="77777777" w:rsidR="00FA24CF" w:rsidRPr="00822B99" w:rsidRDefault="00FA24CF" w:rsidP="00FA2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b/>
          <w:bCs/>
          <w:sz w:val="30"/>
          <w:szCs w:val="30"/>
        </w:rPr>
      </w:pPr>
    </w:p>
    <w:p w14:paraId="5C61FCF9" w14:textId="77777777" w:rsidR="00F06DE1" w:rsidRPr="00822B99" w:rsidRDefault="00FA24CF" w:rsidP="00656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sz w:val="30"/>
          <w:szCs w:val="30"/>
        </w:rPr>
      </w:pPr>
      <w:r w:rsidRPr="00822B9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822B99">
        <w:rPr>
          <w:rFonts w:ascii="Angsana New" w:hAnsi="Angsana New"/>
          <w:sz w:val="30"/>
          <w:szCs w:val="30"/>
        </w:rPr>
        <w:t>31</w:t>
      </w:r>
      <w:r w:rsidRPr="00822B99">
        <w:rPr>
          <w:rFonts w:ascii="Angsana New" w:hAnsi="Angsana New"/>
          <w:sz w:val="30"/>
          <w:szCs w:val="30"/>
          <w:cs/>
        </w:rPr>
        <w:t xml:space="preserve"> มีนาคม </w:t>
      </w:r>
      <w:r w:rsidRPr="00822B99">
        <w:rPr>
          <w:rFonts w:ascii="Angsana New" w:hAnsi="Angsana New"/>
          <w:sz w:val="30"/>
          <w:szCs w:val="30"/>
        </w:rPr>
        <w:t>2568</w:t>
      </w:r>
      <w:r w:rsidR="00656F8B" w:rsidRPr="00822B99">
        <w:rPr>
          <w:rFonts w:ascii="Angsana New" w:hAnsi="Angsana New"/>
          <w:sz w:val="30"/>
          <w:szCs w:val="30"/>
        </w:rPr>
        <w:t xml:space="preserve"> </w:t>
      </w:r>
      <w:r w:rsidR="00F06DE1" w:rsidRPr="00822B99">
        <w:rPr>
          <w:rFonts w:ascii="Angsana New" w:hAnsi="Angsana New"/>
          <w:sz w:val="30"/>
          <w:szCs w:val="30"/>
          <w:cs/>
        </w:rPr>
        <w:t>บริษัทมีหนังสือค้ำประกันซึ่งออกโดยธนาคารในประเทศแห่งหนึ่งให้กับบริษัทเอกชนหลายแห่งเป็นจำนวนเงินรวมประมาณ</w:t>
      </w:r>
      <w:r w:rsidR="00F06DE1" w:rsidRPr="00822B99">
        <w:rPr>
          <w:rFonts w:ascii="Angsana New" w:hAnsi="Angsana New"/>
          <w:sz w:val="30"/>
          <w:szCs w:val="30"/>
        </w:rPr>
        <w:t xml:space="preserve"> </w:t>
      </w:r>
      <w:r w:rsidR="002C1E3A" w:rsidRPr="00822B99">
        <w:rPr>
          <w:rFonts w:ascii="Angsana New" w:hAnsi="Angsana New"/>
          <w:sz w:val="30"/>
          <w:szCs w:val="30"/>
        </w:rPr>
        <w:t>13</w:t>
      </w:r>
      <w:r w:rsidR="00F06DE1" w:rsidRPr="00822B99">
        <w:rPr>
          <w:rFonts w:ascii="Angsana New" w:hAnsi="Angsana New"/>
          <w:sz w:val="30"/>
          <w:szCs w:val="30"/>
          <w:cs/>
        </w:rPr>
        <w:t>.</w:t>
      </w:r>
      <w:r w:rsidR="00EA42C2" w:rsidRPr="00822B99">
        <w:rPr>
          <w:rFonts w:ascii="Angsana New" w:hAnsi="Angsana New"/>
          <w:sz w:val="30"/>
          <w:szCs w:val="30"/>
        </w:rPr>
        <w:t>6</w:t>
      </w:r>
      <w:r w:rsidR="00F06DE1" w:rsidRPr="00822B99">
        <w:rPr>
          <w:rFonts w:ascii="Angsana New" w:hAnsi="Angsana New"/>
          <w:sz w:val="30"/>
          <w:szCs w:val="30"/>
        </w:rPr>
        <w:t xml:space="preserve"> </w:t>
      </w:r>
      <w:r w:rsidR="00F06DE1" w:rsidRPr="00822B99">
        <w:rPr>
          <w:rFonts w:ascii="Angsana New" w:hAnsi="Angsana New"/>
          <w:sz w:val="30"/>
          <w:szCs w:val="30"/>
          <w:cs/>
        </w:rPr>
        <w:t>ล้านบาท</w:t>
      </w:r>
    </w:p>
    <w:p w14:paraId="3632CBBA" w14:textId="77777777" w:rsidR="00FA24CF" w:rsidRPr="00822B99" w:rsidRDefault="00FA24CF" w:rsidP="00FA2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55BE6E4B" w14:textId="77777777" w:rsidR="006252A7" w:rsidRPr="00822B99" w:rsidRDefault="006252A7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822B99">
        <w:rPr>
          <w:rFonts w:ascii="Angsana New" w:hAnsi="Angsana New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14:paraId="059A1747" w14:textId="77777777" w:rsidR="00656F8B" w:rsidRPr="00822B99" w:rsidRDefault="00656F8B" w:rsidP="00AE6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7BC514" w14:textId="77777777" w:rsidR="00540637" w:rsidRPr="00822B99" w:rsidRDefault="006252A7" w:rsidP="00656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22B99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ข้อมูลทางการเงินระหว่างกาลนี้ได้รับการอนุมัติให้ออกโดยที่ประชุมคณะกรรมการของบริษัทเมื่อวันที่ </w:t>
      </w:r>
      <w:r w:rsidR="00981862" w:rsidRPr="00822B99">
        <w:rPr>
          <w:rFonts w:ascii="Angsana New" w:hAnsi="Angsana New"/>
          <w:sz w:val="30"/>
          <w:szCs w:val="30"/>
        </w:rPr>
        <w:t>13</w:t>
      </w:r>
      <w:r w:rsidR="00AE69F7" w:rsidRPr="00822B99">
        <w:rPr>
          <w:rFonts w:ascii="Angsana New" w:hAnsi="Angsana New"/>
          <w:sz w:val="30"/>
          <w:szCs w:val="30"/>
        </w:rPr>
        <w:t xml:space="preserve"> </w:t>
      </w:r>
      <w:r w:rsidR="00F06DE1" w:rsidRPr="00822B99">
        <w:rPr>
          <w:rFonts w:ascii="Angsana New" w:hAnsi="Angsana New"/>
          <w:sz w:val="30"/>
          <w:szCs w:val="30"/>
          <w:cs/>
        </w:rPr>
        <w:t>พฤษภาคม</w:t>
      </w:r>
      <w:r w:rsidR="00AE69F7" w:rsidRPr="00822B99">
        <w:rPr>
          <w:rFonts w:ascii="Angsana New" w:hAnsi="Angsana New"/>
          <w:sz w:val="30"/>
          <w:szCs w:val="30"/>
          <w:cs/>
        </w:rPr>
        <w:t xml:space="preserve"> </w:t>
      </w:r>
      <w:r w:rsidR="00AE69F7" w:rsidRPr="00822B99">
        <w:rPr>
          <w:rFonts w:ascii="Angsana New" w:hAnsi="Angsana New"/>
          <w:sz w:val="30"/>
          <w:szCs w:val="30"/>
        </w:rPr>
        <w:t>256</w:t>
      </w:r>
      <w:r w:rsidR="00981862" w:rsidRPr="00822B99">
        <w:rPr>
          <w:rFonts w:ascii="Angsana New" w:hAnsi="Angsana New"/>
          <w:sz w:val="30"/>
          <w:szCs w:val="30"/>
        </w:rPr>
        <w:t>8</w:t>
      </w:r>
    </w:p>
    <w:sectPr w:rsidR="00540637" w:rsidRPr="00822B99" w:rsidSect="00861B49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284" w:right="1134" w:bottom="1134" w:left="1418" w:header="476" w:footer="590" w:gutter="0"/>
      <w:pgNumType w:start="9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6A77E" w14:textId="77777777" w:rsidR="000E6A16" w:rsidRDefault="000E6A16">
      <w:r>
        <w:separator/>
      </w:r>
    </w:p>
  </w:endnote>
  <w:endnote w:type="continuationSeparator" w:id="0">
    <w:p w14:paraId="3BEB097B" w14:textId="77777777" w:rsidR="000E6A16" w:rsidRDefault="000E6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4FB9F" w14:textId="77777777" w:rsidR="000F63ED" w:rsidRPr="004B385F" w:rsidRDefault="000F63ED">
    <w:pPr>
      <w:pStyle w:val="Footer"/>
      <w:jc w:val="right"/>
      <w:rPr>
        <w:rFonts w:ascii="Angsana New" w:hAnsi="Angsana New"/>
        <w:sz w:val="30"/>
        <w:szCs w:val="30"/>
      </w:rPr>
    </w:pPr>
    <w:r w:rsidRPr="004B385F">
      <w:rPr>
        <w:rFonts w:ascii="Angsana New" w:hAnsi="Angsana New"/>
        <w:sz w:val="30"/>
        <w:szCs w:val="30"/>
      </w:rPr>
      <w:fldChar w:fldCharType="begin"/>
    </w:r>
    <w:r w:rsidRPr="004B385F">
      <w:rPr>
        <w:rFonts w:ascii="Angsana New" w:hAnsi="Angsana New"/>
        <w:sz w:val="30"/>
        <w:szCs w:val="30"/>
      </w:rPr>
      <w:instrText xml:space="preserve"> PAGE   \* MERGEFORMAT </w:instrText>
    </w:r>
    <w:r w:rsidRPr="004B385F">
      <w:rPr>
        <w:rFonts w:ascii="Angsana New" w:hAnsi="Angsana New"/>
        <w:sz w:val="30"/>
        <w:szCs w:val="30"/>
      </w:rPr>
      <w:fldChar w:fldCharType="separate"/>
    </w:r>
    <w:r w:rsidR="00BA5D0E">
      <w:rPr>
        <w:rFonts w:ascii="Angsana New" w:hAnsi="Angsana New"/>
        <w:noProof/>
        <w:sz w:val="30"/>
        <w:szCs w:val="30"/>
      </w:rPr>
      <w:t>9</w:t>
    </w:r>
    <w:r w:rsidRPr="004B385F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C90DB" w14:textId="77777777" w:rsidR="000F63ED" w:rsidRPr="008F4F32" w:rsidRDefault="00EA42C2" w:rsidP="00DD147A">
    <w:pPr>
      <w:pStyle w:val="Footer"/>
      <w:jc w:val="right"/>
      <w:rPr>
        <w:rFonts w:ascii="Angsana New" w:hAnsi="Angsana New" w:hint="cs"/>
        <w:sz w:val="30"/>
        <w:szCs w:val="30"/>
        <w:lang w:val="en-US"/>
      </w:rPr>
    </w:pPr>
    <w:r w:rsidRPr="00EA42C2">
      <w:rPr>
        <w:rFonts w:ascii="Angsana New" w:hAnsi="Angsana New" w:hint="cs"/>
        <w:sz w:val="30"/>
        <w:szCs w:val="30"/>
        <w:lang w:val="en-US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5489B" w14:textId="77777777" w:rsidR="000E6A16" w:rsidRDefault="000E6A16">
      <w:r>
        <w:separator/>
      </w:r>
    </w:p>
  </w:footnote>
  <w:footnote w:type="continuationSeparator" w:id="0">
    <w:p w14:paraId="1FDDC5A6" w14:textId="77777777" w:rsidR="000E6A16" w:rsidRDefault="000E6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3B27D" w14:textId="77777777" w:rsidR="000F63ED" w:rsidRDefault="000F63ED" w:rsidP="0054601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</w:rPr>
    </w:pPr>
  </w:p>
  <w:p w14:paraId="68D36144" w14:textId="77777777" w:rsidR="000F63ED" w:rsidRDefault="000F63ED" w:rsidP="001D03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ชูวิทย์ฟาร์ม (</w:t>
    </w:r>
    <w:r w:rsidR="00560C03" w:rsidRPr="00560C03">
      <w:rPr>
        <w:rFonts w:ascii="Angsana New" w:hAnsi="Angsana New" w:hint="cs"/>
        <w:b/>
        <w:bCs/>
        <w:sz w:val="32"/>
        <w:szCs w:val="32"/>
      </w:rPr>
      <w:t>2019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10475136" w14:textId="77777777" w:rsidR="000F63ED" w:rsidRDefault="000F63ED" w:rsidP="001D03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นแบบย่อ</w:t>
    </w:r>
    <w:r w:rsidR="007E095B">
      <w:rPr>
        <w:rFonts w:ascii="Angsana New" w:hAnsi="Angsana New" w:hint="cs"/>
        <w:b/>
        <w:bCs/>
        <w:sz w:val="32"/>
        <w:szCs w:val="32"/>
        <w:cs/>
      </w:rPr>
      <w:t xml:space="preserve"> (ต่อ)</w:t>
    </w:r>
  </w:p>
  <w:p w14:paraId="1B03407D" w14:textId="77777777" w:rsidR="000F63ED" w:rsidRDefault="000F63ED" w:rsidP="001D03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8019DE">
      <w:rPr>
        <w:rFonts w:ascii="Angsana New" w:hAnsi="Angsana New"/>
        <w:b/>
        <w:bCs/>
        <w:sz w:val="32"/>
        <w:szCs w:val="32"/>
      </w:rPr>
      <w:t xml:space="preserve">31 </w:t>
    </w:r>
    <w:r w:rsidR="008019DE"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="008019DE">
      <w:rPr>
        <w:rFonts w:ascii="Angsana New" w:hAnsi="Angsana New"/>
        <w:b/>
        <w:bCs/>
        <w:sz w:val="32"/>
        <w:szCs w:val="32"/>
      </w:rPr>
      <w:t>256</w:t>
    </w:r>
    <w:r w:rsidR="00EA7ACC">
      <w:rPr>
        <w:rFonts w:ascii="Angsana New" w:hAnsi="Angsana New"/>
        <w:b/>
        <w:bCs/>
        <w:sz w:val="32"/>
        <w:szCs w:val="32"/>
      </w:rPr>
      <w:t>8</w:t>
    </w:r>
    <w:r w:rsidR="008019DE">
      <w:rPr>
        <w:rFonts w:ascii="Angsana New" w:hAnsi="Angsana New"/>
        <w:b/>
        <w:bCs/>
        <w:sz w:val="32"/>
        <w:szCs w:val="32"/>
      </w:rPr>
      <w:t xml:space="preserve"> </w:t>
    </w:r>
    <w:r w:rsidR="008019DE">
      <w:rPr>
        <w:rFonts w:ascii="Angsana New" w:hAnsi="Angsana New"/>
        <w:b/>
        <w:bCs/>
        <w:sz w:val="32"/>
        <w:szCs w:val="32"/>
        <w:cs/>
      </w:rPr>
      <w:t xml:space="preserve">และ </w:t>
    </w:r>
    <w:r w:rsidR="008019DE">
      <w:rPr>
        <w:rFonts w:ascii="Angsana New" w:hAnsi="Angsana New"/>
        <w:b/>
        <w:bCs/>
        <w:sz w:val="32"/>
        <w:szCs w:val="32"/>
      </w:rPr>
      <w:t>256</w:t>
    </w:r>
    <w:r w:rsidR="00EA7ACC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(ยังไม่ได้ตรวจสอบ/สอบทานแล้ว)</w:t>
    </w:r>
  </w:p>
  <w:p w14:paraId="66CDB3E7" w14:textId="77777777" w:rsidR="000F63ED" w:rsidRPr="00D27ADF" w:rsidRDefault="000F63ED" w:rsidP="001D03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="00560C03" w:rsidRPr="00560C03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560C03" w:rsidRPr="00560C03">
      <w:rPr>
        <w:rFonts w:ascii="Angsana New" w:hAnsi="Angsana New" w:hint="cs"/>
        <w:b/>
        <w:bCs/>
        <w:sz w:val="32"/>
        <w:szCs w:val="32"/>
      </w:rPr>
      <w:t>256</w:t>
    </w:r>
    <w:r w:rsidR="00861B49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7C7BA378" w14:textId="77777777" w:rsidR="000F63ED" w:rsidRPr="00D27ADF" w:rsidRDefault="000F63ED" w:rsidP="006845A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313E4" w14:textId="77777777" w:rsidR="000F63ED" w:rsidRDefault="000F63ED" w:rsidP="00D228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</w:rPr>
    </w:pPr>
  </w:p>
  <w:p w14:paraId="4A5ED6C3" w14:textId="77777777" w:rsidR="000F63ED" w:rsidRDefault="000F63ED" w:rsidP="00DD147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ชูวิทย์ฟาร์ม (</w:t>
    </w:r>
    <w:r w:rsidR="00560C03" w:rsidRPr="00560C03">
      <w:rPr>
        <w:rFonts w:ascii="Angsana New" w:hAnsi="Angsana New" w:hint="cs"/>
        <w:b/>
        <w:bCs/>
        <w:sz w:val="32"/>
        <w:szCs w:val="32"/>
      </w:rPr>
      <w:t>2019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3361D4E0" w14:textId="77777777" w:rsidR="000F63ED" w:rsidRDefault="000F63ED" w:rsidP="00DD147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นแบบย่อ</w:t>
    </w:r>
  </w:p>
  <w:p w14:paraId="4B306DA4" w14:textId="77777777" w:rsidR="000F63ED" w:rsidRDefault="000F63ED" w:rsidP="00DD147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8019DE">
      <w:rPr>
        <w:rFonts w:ascii="Angsana New" w:hAnsi="Angsana New"/>
        <w:b/>
        <w:bCs/>
        <w:sz w:val="32"/>
        <w:szCs w:val="32"/>
      </w:rPr>
      <w:t xml:space="preserve">31 </w:t>
    </w:r>
    <w:r w:rsidR="008019DE"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="008019DE">
      <w:rPr>
        <w:rFonts w:ascii="Angsana New" w:hAnsi="Angsana New"/>
        <w:b/>
        <w:bCs/>
        <w:sz w:val="32"/>
        <w:szCs w:val="32"/>
      </w:rPr>
      <w:t>256</w:t>
    </w:r>
    <w:r w:rsidR="00EA7ACC">
      <w:rPr>
        <w:rFonts w:ascii="Angsana New" w:hAnsi="Angsana New"/>
        <w:b/>
        <w:bCs/>
        <w:sz w:val="32"/>
        <w:szCs w:val="32"/>
      </w:rPr>
      <w:t>8</w:t>
    </w:r>
    <w:r w:rsidR="008019DE">
      <w:rPr>
        <w:rFonts w:ascii="Angsana New" w:hAnsi="Angsana New"/>
        <w:b/>
        <w:bCs/>
        <w:sz w:val="32"/>
        <w:szCs w:val="32"/>
      </w:rPr>
      <w:t xml:space="preserve"> </w:t>
    </w:r>
    <w:r w:rsidR="008019DE">
      <w:rPr>
        <w:rFonts w:ascii="Angsana New" w:hAnsi="Angsana New"/>
        <w:b/>
        <w:bCs/>
        <w:sz w:val="32"/>
        <w:szCs w:val="32"/>
        <w:cs/>
      </w:rPr>
      <w:t xml:space="preserve">และ </w:t>
    </w:r>
    <w:r w:rsidR="008019DE">
      <w:rPr>
        <w:rFonts w:ascii="Angsana New" w:hAnsi="Angsana New"/>
        <w:b/>
        <w:bCs/>
        <w:sz w:val="32"/>
        <w:szCs w:val="32"/>
      </w:rPr>
      <w:t>256</w:t>
    </w:r>
    <w:r w:rsidR="00EA7ACC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(ยังไม่ได้ตรวจสอบ/สอบทานแล้ว)</w:t>
    </w:r>
  </w:p>
  <w:p w14:paraId="1BEB055F" w14:textId="77777777" w:rsidR="000F63ED" w:rsidRPr="00D27ADF" w:rsidRDefault="000F63ED" w:rsidP="00DD147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="00560C03" w:rsidRPr="00560C03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560C03" w:rsidRPr="00560C03">
      <w:rPr>
        <w:rFonts w:ascii="Angsana New" w:hAnsi="Angsana New" w:hint="cs"/>
        <w:b/>
        <w:bCs/>
        <w:sz w:val="32"/>
        <w:szCs w:val="32"/>
      </w:rPr>
      <w:t>256</w:t>
    </w:r>
    <w:r w:rsidR="00EA7ACC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2239CA5B" w14:textId="77777777" w:rsidR="000F63ED" w:rsidRPr="001D03DF" w:rsidRDefault="000F63ED">
    <w:pPr>
      <w:pStyle w:val="Header"/>
      <w:rPr>
        <w:rFonts w:hint="cs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3DA6394"/>
    <w:multiLevelType w:val="hybridMultilevel"/>
    <w:tmpl w:val="29608DBA"/>
    <w:lvl w:ilvl="0" w:tplc="FC0CFFC8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2271BB"/>
    <w:multiLevelType w:val="hybridMultilevel"/>
    <w:tmpl w:val="D12E88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0C6B38"/>
    <w:multiLevelType w:val="hybridMultilevel"/>
    <w:tmpl w:val="A356B82C"/>
    <w:lvl w:ilvl="0" w:tplc="38C422B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A3218F"/>
    <w:multiLevelType w:val="multilevel"/>
    <w:tmpl w:val="CF2A173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1E4A2C55"/>
    <w:multiLevelType w:val="hybridMultilevel"/>
    <w:tmpl w:val="0396DC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3979EB"/>
    <w:multiLevelType w:val="hybridMultilevel"/>
    <w:tmpl w:val="2CD2B920"/>
    <w:lvl w:ilvl="0" w:tplc="F456141E">
      <w:start w:val="11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2nd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673746"/>
    <w:multiLevelType w:val="hybridMultilevel"/>
    <w:tmpl w:val="093E1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Strong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Copyrigh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5" w15:restartNumberingAfterBreak="0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14E7D56"/>
    <w:multiLevelType w:val="hybridMultilevel"/>
    <w:tmpl w:val="272AEA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9C0711"/>
    <w:multiLevelType w:val="hybridMultilevel"/>
    <w:tmpl w:val="E698D194"/>
    <w:lvl w:ilvl="0" w:tplc="399C9B8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4F4F31"/>
    <w:multiLevelType w:val="hybridMultilevel"/>
    <w:tmpl w:val="2774E56E"/>
    <w:lvl w:ilvl="0" w:tplc="7146160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A245460"/>
    <w:multiLevelType w:val="hybridMultilevel"/>
    <w:tmpl w:val="413ADE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A5647E"/>
    <w:multiLevelType w:val="hybridMultilevel"/>
    <w:tmpl w:val="09AA19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a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7F61021"/>
    <w:multiLevelType w:val="hybridMultilevel"/>
    <w:tmpl w:val="D214D2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2120683153">
    <w:abstractNumId w:val="6"/>
  </w:num>
  <w:num w:numId="2" w16cid:durableId="2072340609">
    <w:abstractNumId w:val="5"/>
  </w:num>
  <w:num w:numId="3" w16cid:durableId="1741176265">
    <w:abstractNumId w:val="9"/>
  </w:num>
  <w:num w:numId="4" w16cid:durableId="112022319">
    <w:abstractNumId w:val="7"/>
  </w:num>
  <w:num w:numId="5" w16cid:durableId="2000427299">
    <w:abstractNumId w:val="8"/>
  </w:num>
  <w:num w:numId="6" w16cid:durableId="2029477887">
    <w:abstractNumId w:val="3"/>
  </w:num>
  <w:num w:numId="7" w16cid:durableId="357512070">
    <w:abstractNumId w:val="2"/>
  </w:num>
  <w:num w:numId="8" w16cid:durableId="1560287831">
    <w:abstractNumId w:val="0"/>
  </w:num>
  <w:num w:numId="9" w16cid:durableId="601644433">
    <w:abstractNumId w:val="1"/>
  </w:num>
  <w:num w:numId="10" w16cid:durableId="1395272566">
    <w:abstractNumId w:val="4"/>
  </w:num>
  <w:num w:numId="11" w16cid:durableId="92283881">
    <w:abstractNumId w:val="23"/>
  </w:num>
  <w:num w:numId="12" w16cid:durableId="1715882067">
    <w:abstractNumId w:val="18"/>
  </w:num>
  <w:num w:numId="13" w16cid:durableId="1725181194">
    <w:abstractNumId w:val="31"/>
  </w:num>
  <w:num w:numId="14" w16cid:durableId="131532501">
    <w:abstractNumId w:val="22"/>
  </w:num>
  <w:num w:numId="15" w16cid:durableId="1456828561">
    <w:abstractNumId w:val="24"/>
  </w:num>
  <w:num w:numId="16" w16cid:durableId="1245606675">
    <w:abstractNumId w:val="25"/>
  </w:num>
  <w:num w:numId="17" w16cid:durableId="1920945569">
    <w:abstractNumId w:val="26"/>
  </w:num>
  <w:num w:numId="18" w16cid:durableId="1306929026">
    <w:abstractNumId w:val="29"/>
  </w:num>
  <w:num w:numId="19" w16cid:durableId="1543008512">
    <w:abstractNumId w:val="15"/>
  </w:num>
  <w:num w:numId="20" w16cid:durableId="1855072081">
    <w:abstractNumId w:val="19"/>
  </w:num>
  <w:num w:numId="21" w16cid:durableId="153030642">
    <w:abstractNumId w:val="21"/>
  </w:num>
  <w:num w:numId="22" w16cid:durableId="1919752375">
    <w:abstractNumId w:val="28"/>
  </w:num>
  <w:num w:numId="23" w16cid:durableId="1419398619">
    <w:abstractNumId w:val="13"/>
  </w:num>
  <w:num w:numId="24" w16cid:durableId="127206494">
    <w:abstractNumId w:val="33"/>
  </w:num>
  <w:num w:numId="25" w16cid:durableId="896404543">
    <w:abstractNumId w:val="11"/>
  </w:num>
  <w:num w:numId="26" w16cid:durableId="80377886">
    <w:abstractNumId w:val="32"/>
  </w:num>
  <w:num w:numId="27" w16cid:durableId="1839269828">
    <w:abstractNumId w:val="30"/>
  </w:num>
  <w:num w:numId="28" w16cid:durableId="765080066">
    <w:abstractNumId w:val="16"/>
  </w:num>
  <w:num w:numId="29" w16cid:durableId="566650874">
    <w:abstractNumId w:val="27"/>
  </w:num>
  <w:num w:numId="30" w16cid:durableId="779228390">
    <w:abstractNumId w:val="14"/>
  </w:num>
  <w:num w:numId="31" w16cid:durableId="2043169738">
    <w:abstractNumId w:val="20"/>
  </w:num>
  <w:num w:numId="32" w16cid:durableId="1014458606">
    <w:abstractNumId w:val="17"/>
  </w:num>
  <w:num w:numId="33" w16cid:durableId="1196385159">
    <w:abstractNumId w:val="12"/>
  </w:num>
  <w:num w:numId="34" w16cid:durableId="2124493707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3074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00C7"/>
    <w:rsid w:val="00000320"/>
    <w:rsid w:val="000008CA"/>
    <w:rsid w:val="000008F1"/>
    <w:rsid w:val="00000BF8"/>
    <w:rsid w:val="00000E9F"/>
    <w:rsid w:val="0000100A"/>
    <w:rsid w:val="00001033"/>
    <w:rsid w:val="00001093"/>
    <w:rsid w:val="00001DA5"/>
    <w:rsid w:val="00002028"/>
    <w:rsid w:val="00002473"/>
    <w:rsid w:val="000027A5"/>
    <w:rsid w:val="000027F9"/>
    <w:rsid w:val="00002985"/>
    <w:rsid w:val="00002E66"/>
    <w:rsid w:val="00003227"/>
    <w:rsid w:val="000032E3"/>
    <w:rsid w:val="00003532"/>
    <w:rsid w:val="0000423F"/>
    <w:rsid w:val="00004386"/>
    <w:rsid w:val="000043BC"/>
    <w:rsid w:val="000058E3"/>
    <w:rsid w:val="00005CC7"/>
    <w:rsid w:val="00005D82"/>
    <w:rsid w:val="00005FF2"/>
    <w:rsid w:val="00006888"/>
    <w:rsid w:val="00006A26"/>
    <w:rsid w:val="00006B52"/>
    <w:rsid w:val="00006B66"/>
    <w:rsid w:val="00006BA9"/>
    <w:rsid w:val="00006BB8"/>
    <w:rsid w:val="0000775E"/>
    <w:rsid w:val="00007899"/>
    <w:rsid w:val="00007BEA"/>
    <w:rsid w:val="00010290"/>
    <w:rsid w:val="000103D5"/>
    <w:rsid w:val="00010C3B"/>
    <w:rsid w:val="000112DA"/>
    <w:rsid w:val="0001131E"/>
    <w:rsid w:val="0001159D"/>
    <w:rsid w:val="000117B0"/>
    <w:rsid w:val="00011B30"/>
    <w:rsid w:val="00011D0A"/>
    <w:rsid w:val="0001217E"/>
    <w:rsid w:val="0001223B"/>
    <w:rsid w:val="000125C1"/>
    <w:rsid w:val="00012B39"/>
    <w:rsid w:val="00012D76"/>
    <w:rsid w:val="00012FA7"/>
    <w:rsid w:val="00013349"/>
    <w:rsid w:val="00013416"/>
    <w:rsid w:val="00013545"/>
    <w:rsid w:val="000145F8"/>
    <w:rsid w:val="000152F8"/>
    <w:rsid w:val="00015725"/>
    <w:rsid w:val="000159AD"/>
    <w:rsid w:val="00015C7D"/>
    <w:rsid w:val="00015FF8"/>
    <w:rsid w:val="00016282"/>
    <w:rsid w:val="00016570"/>
    <w:rsid w:val="00016736"/>
    <w:rsid w:val="00017389"/>
    <w:rsid w:val="0001744B"/>
    <w:rsid w:val="000174EC"/>
    <w:rsid w:val="00017841"/>
    <w:rsid w:val="000179F5"/>
    <w:rsid w:val="00017A88"/>
    <w:rsid w:val="00017DB7"/>
    <w:rsid w:val="00017F8E"/>
    <w:rsid w:val="0002004E"/>
    <w:rsid w:val="00020429"/>
    <w:rsid w:val="00020824"/>
    <w:rsid w:val="00020964"/>
    <w:rsid w:val="00020E42"/>
    <w:rsid w:val="000214DF"/>
    <w:rsid w:val="00021F0D"/>
    <w:rsid w:val="000222CA"/>
    <w:rsid w:val="00022604"/>
    <w:rsid w:val="000228EB"/>
    <w:rsid w:val="00022C44"/>
    <w:rsid w:val="000231F7"/>
    <w:rsid w:val="0002330A"/>
    <w:rsid w:val="00023D45"/>
    <w:rsid w:val="000245F4"/>
    <w:rsid w:val="00024A21"/>
    <w:rsid w:val="00025CD8"/>
    <w:rsid w:val="00026102"/>
    <w:rsid w:val="000264A4"/>
    <w:rsid w:val="000265FE"/>
    <w:rsid w:val="00026707"/>
    <w:rsid w:val="0002671B"/>
    <w:rsid w:val="000268B9"/>
    <w:rsid w:val="0002742E"/>
    <w:rsid w:val="00027486"/>
    <w:rsid w:val="00027789"/>
    <w:rsid w:val="00027800"/>
    <w:rsid w:val="0003046A"/>
    <w:rsid w:val="00030922"/>
    <w:rsid w:val="00030B8F"/>
    <w:rsid w:val="00030E2A"/>
    <w:rsid w:val="00031A22"/>
    <w:rsid w:val="00031A5E"/>
    <w:rsid w:val="00031B9A"/>
    <w:rsid w:val="0003218E"/>
    <w:rsid w:val="000321C1"/>
    <w:rsid w:val="000321EB"/>
    <w:rsid w:val="0003222F"/>
    <w:rsid w:val="00032C38"/>
    <w:rsid w:val="00032E12"/>
    <w:rsid w:val="00033E48"/>
    <w:rsid w:val="00034035"/>
    <w:rsid w:val="00034094"/>
    <w:rsid w:val="0003484F"/>
    <w:rsid w:val="00034EA6"/>
    <w:rsid w:val="000351B2"/>
    <w:rsid w:val="00035755"/>
    <w:rsid w:val="00035B90"/>
    <w:rsid w:val="00035BD0"/>
    <w:rsid w:val="00035CF1"/>
    <w:rsid w:val="000372A9"/>
    <w:rsid w:val="00037831"/>
    <w:rsid w:val="000379FD"/>
    <w:rsid w:val="00037ACE"/>
    <w:rsid w:val="00040654"/>
    <w:rsid w:val="000408CB"/>
    <w:rsid w:val="00040C07"/>
    <w:rsid w:val="00040E7C"/>
    <w:rsid w:val="00042061"/>
    <w:rsid w:val="00042A87"/>
    <w:rsid w:val="00042EB7"/>
    <w:rsid w:val="00042FCA"/>
    <w:rsid w:val="000434F8"/>
    <w:rsid w:val="0004355F"/>
    <w:rsid w:val="00043A74"/>
    <w:rsid w:val="000441A5"/>
    <w:rsid w:val="00044648"/>
    <w:rsid w:val="000451F8"/>
    <w:rsid w:val="00045A4B"/>
    <w:rsid w:val="0004661A"/>
    <w:rsid w:val="00046644"/>
    <w:rsid w:val="00046FBF"/>
    <w:rsid w:val="0004719F"/>
    <w:rsid w:val="0004786F"/>
    <w:rsid w:val="00047EC7"/>
    <w:rsid w:val="00050008"/>
    <w:rsid w:val="00050538"/>
    <w:rsid w:val="00050817"/>
    <w:rsid w:val="00050929"/>
    <w:rsid w:val="00050E79"/>
    <w:rsid w:val="000510D2"/>
    <w:rsid w:val="00051BFB"/>
    <w:rsid w:val="00052224"/>
    <w:rsid w:val="00052D77"/>
    <w:rsid w:val="00053684"/>
    <w:rsid w:val="0005379C"/>
    <w:rsid w:val="0005387C"/>
    <w:rsid w:val="000538BF"/>
    <w:rsid w:val="00053B09"/>
    <w:rsid w:val="00053DA7"/>
    <w:rsid w:val="0005416D"/>
    <w:rsid w:val="00054342"/>
    <w:rsid w:val="00054F9F"/>
    <w:rsid w:val="00055807"/>
    <w:rsid w:val="00055C32"/>
    <w:rsid w:val="0005740E"/>
    <w:rsid w:val="000576C3"/>
    <w:rsid w:val="00057813"/>
    <w:rsid w:val="00057A56"/>
    <w:rsid w:val="00057D11"/>
    <w:rsid w:val="00060AA0"/>
    <w:rsid w:val="00060F63"/>
    <w:rsid w:val="0006102F"/>
    <w:rsid w:val="00061094"/>
    <w:rsid w:val="0006130A"/>
    <w:rsid w:val="00061853"/>
    <w:rsid w:val="00062267"/>
    <w:rsid w:val="000624A8"/>
    <w:rsid w:val="00062681"/>
    <w:rsid w:val="00062A2D"/>
    <w:rsid w:val="0006373C"/>
    <w:rsid w:val="000639D7"/>
    <w:rsid w:val="000645E4"/>
    <w:rsid w:val="00064606"/>
    <w:rsid w:val="00064800"/>
    <w:rsid w:val="00064929"/>
    <w:rsid w:val="00064DE5"/>
    <w:rsid w:val="000652C7"/>
    <w:rsid w:val="000654D6"/>
    <w:rsid w:val="0006574D"/>
    <w:rsid w:val="00066359"/>
    <w:rsid w:val="000665EC"/>
    <w:rsid w:val="00067110"/>
    <w:rsid w:val="00067621"/>
    <w:rsid w:val="000678D5"/>
    <w:rsid w:val="00067E38"/>
    <w:rsid w:val="00070738"/>
    <w:rsid w:val="00070E33"/>
    <w:rsid w:val="0007174E"/>
    <w:rsid w:val="00071857"/>
    <w:rsid w:val="00071BBB"/>
    <w:rsid w:val="00071BD6"/>
    <w:rsid w:val="00072240"/>
    <w:rsid w:val="000722F2"/>
    <w:rsid w:val="000725DD"/>
    <w:rsid w:val="00072CA7"/>
    <w:rsid w:val="00072CD0"/>
    <w:rsid w:val="00073298"/>
    <w:rsid w:val="00073935"/>
    <w:rsid w:val="00074061"/>
    <w:rsid w:val="00074136"/>
    <w:rsid w:val="000749CF"/>
    <w:rsid w:val="00074FBB"/>
    <w:rsid w:val="0007532D"/>
    <w:rsid w:val="00075AC7"/>
    <w:rsid w:val="0007644F"/>
    <w:rsid w:val="000767A6"/>
    <w:rsid w:val="00076C83"/>
    <w:rsid w:val="0007724B"/>
    <w:rsid w:val="0007742F"/>
    <w:rsid w:val="0007793B"/>
    <w:rsid w:val="00077B9D"/>
    <w:rsid w:val="00077F6C"/>
    <w:rsid w:val="00080735"/>
    <w:rsid w:val="00080C8F"/>
    <w:rsid w:val="0008104E"/>
    <w:rsid w:val="000813F6"/>
    <w:rsid w:val="0008156D"/>
    <w:rsid w:val="0008191F"/>
    <w:rsid w:val="000828FC"/>
    <w:rsid w:val="00084564"/>
    <w:rsid w:val="00084D34"/>
    <w:rsid w:val="00085743"/>
    <w:rsid w:val="00086831"/>
    <w:rsid w:val="0008684F"/>
    <w:rsid w:val="00086AF0"/>
    <w:rsid w:val="00086D61"/>
    <w:rsid w:val="000870BB"/>
    <w:rsid w:val="00090340"/>
    <w:rsid w:val="00090595"/>
    <w:rsid w:val="00090B6C"/>
    <w:rsid w:val="00091823"/>
    <w:rsid w:val="0009208F"/>
    <w:rsid w:val="000925EA"/>
    <w:rsid w:val="0009262F"/>
    <w:rsid w:val="00092A02"/>
    <w:rsid w:val="00092F18"/>
    <w:rsid w:val="000940EF"/>
    <w:rsid w:val="00094104"/>
    <w:rsid w:val="00094DD9"/>
    <w:rsid w:val="0009545D"/>
    <w:rsid w:val="0009552D"/>
    <w:rsid w:val="00095994"/>
    <w:rsid w:val="00095B0B"/>
    <w:rsid w:val="000960F3"/>
    <w:rsid w:val="000962C0"/>
    <w:rsid w:val="0009730C"/>
    <w:rsid w:val="00097821"/>
    <w:rsid w:val="000A073C"/>
    <w:rsid w:val="000A0935"/>
    <w:rsid w:val="000A097A"/>
    <w:rsid w:val="000A119F"/>
    <w:rsid w:val="000A164C"/>
    <w:rsid w:val="000A1842"/>
    <w:rsid w:val="000A28EF"/>
    <w:rsid w:val="000A29E1"/>
    <w:rsid w:val="000A3058"/>
    <w:rsid w:val="000A3466"/>
    <w:rsid w:val="000A3CC9"/>
    <w:rsid w:val="000A4B14"/>
    <w:rsid w:val="000A4D8A"/>
    <w:rsid w:val="000A4DF4"/>
    <w:rsid w:val="000A528D"/>
    <w:rsid w:val="000A52BF"/>
    <w:rsid w:val="000A5EEE"/>
    <w:rsid w:val="000A64EE"/>
    <w:rsid w:val="000A6E78"/>
    <w:rsid w:val="000A71F1"/>
    <w:rsid w:val="000A71FB"/>
    <w:rsid w:val="000A7201"/>
    <w:rsid w:val="000A72DA"/>
    <w:rsid w:val="000A7A3D"/>
    <w:rsid w:val="000B0518"/>
    <w:rsid w:val="000B0B92"/>
    <w:rsid w:val="000B0BD2"/>
    <w:rsid w:val="000B0E11"/>
    <w:rsid w:val="000B0F70"/>
    <w:rsid w:val="000B14D0"/>
    <w:rsid w:val="000B182A"/>
    <w:rsid w:val="000B1A3B"/>
    <w:rsid w:val="000B1DD2"/>
    <w:rsid w:val="000B22E9"/>
    <w:rsid w:val="000B266D"/>
    <w:rsid w:val="000B284F"/>
    <w:rsid w:val="000B2AAA"/>
    <w:rsid w:val="000B3077"/>
    <w:rsid w:val="000B33EF"/>
    <w:rsid w:val="000B42FF"/>
    <w:rsid w:val="000B4445"/>
    <w:rsid w:val="000B453A"/>
    <w:rsid w:val="000B492A"/>
    <w:rsid w:val="000B49AF"/>
    <w:rsid w:val="000B4B40"/>
    <w:rsid w:val="000B4CD9"/>
    <w:rsid w:val="000B6130"/>
    <w:rsid w:val="000B6346"/>
    <w:rsid w:val="000B6C88"/>
    <w:rsid w:val="000B7068"/>
    <w:rsid w:val="000B7444"/>
    <w:rsid w:val="000B7A9A"/>
    <w:rsid w:val="000C012D"/>
    <w:rsid w:val="000C07CD"/>
    <w:rsid w:val="000C0914"/>
    <w:rsid w:val="000C0DEA"/>
    <w:rsid w:val="000C12B8"/>
    <w:rsid w:val="000C1603"/>
    <w:rsid w:val="000C1864"/>
    <w:rsid w:val="000C1F31"/>
    <w:rsid w:val="000C1F89"/>
    <w:rsid w:val="000C2594"/>
    <w:rsid w:val="000C2923"/>
    <w:rsid w:val="000C2CA9"/>
    <w:rsid w:val="000C37A5"/>
    <w:rsid w:val="000C3A5B"/>
    <w:rsid w:val="000C3CBC"/>
    <w:rsid w:val="000C3E4D"/>
    <w:rsid w:val="000C406D"/>
    <w:rsid w:val="000C4350"/>
    <w:rsid w:val="000C455F"/>
    <w:rsid w:val="000C4DC3"/>
    <w:rsid w:val="000C5AFA"/>
    <w:rsid w:val="000C6462"/>
    <w:rsid w:val="000C68DD"/>
    <w:rsid w:val="000C7763"/>
    <w:rsid w:val="000C7CBD"/>
    <w:rsid w:val="000D0427"/>
    <w:rsid w:val="000D05CA"/>
    <w:rsid w:val="000D0627"/>
    <w:rsid w:val="000D08C8"/>
    <w:rsid w:val="000D0A4E"/>
    <w:rsid w:val="000D0B66"/>
    <w:rsid w:val="000D10DD"/>
    <w:rsid w:val="000D120A"/>
    <w:rsid w:val="000D1830"/>
    <w:rsid w:val="000D269A"/>
    <w:rsid w:val="000D28BE"/>
    <w:rsid w:val="000D2F80"/>
    <w:rsid w:val="000D300A"/>
    <w:rsid w:val="000D38DB"/>
    <w:rsid w:val="000D3E3D"/>
    <w:rsid w:val="000D41FF"/>
    <w:rsid w:val="000D47E5"/>
    <w:rsid w:val="000D4C13"/>
    <w:rsid w:val="000D58D5"/>
    <w:rsid w:val="000D6972"/>
    <w:rsid w:val="000D6FB7"/>
    <w:rsid w:val="000D774C"/>
    <w:rsid w:val="000D7B32"/>
    <w:rsid w:val="000E08F4"/>
    <w:rsid w:val="000E24B2"/>
    <w:rsid w:val="000E2A88"/>
    <w:rsid w:val="000E2BFD"/>
    <w:rsid w:val="000E2C24"/>
    <w:rsid w:val="000E2CF8"/>
    <w:rsid w:val="000E2F3C"/>
    <w:rsid w:val="000E42AE"/>
    <w:rsid w:val="000E457C"/>
    <w:rsid w:val="000E4BEC"/>
    <w:rsid w:val="000E4EF6"/>
    <w:rsid w:val="000E5047"/>
    <w:rsid w:val="000E50FC"/>
    <w:rsid w:val="000E540F"/>
    <w:rsid w:val="000E6174"/>
    <w:rsid w:val="000E658A"/>
    <w:rsid w:val="000E6720"/>
    <w:rsid w:val="000E6A16"/>
    <w:rsid w:val="000E733D"/>
    <w:rsid w:val="000F146E"/>
    <w:rsid w:val="000F1553"/>
    <w:rsid w:val="000F192A"/>
    <w:rsid w:val="000F1B02"/>
    <w:rsid w:val="000F1CEB"/>
    <w:rsid w:val="000F1F11"/>
    <w:rsid w:val="000F2026"/>
    <w:rsid w:val="000F22F5"/>
    <w:rsid w:val="000F292A"/>
    <w:rsid w:val="000F3441"/>
    <w:rsid w:val="000F3CF3"/>
    <w:rsid w:val="000F3FB9"/>
    <w:rsid w:val="000F432D"/>
    <w:rsid w:val="000F4934"/>
    <w:rsid w:val="000F4D91"/>
    <w:rsid w:val="000F4F0F"/>
    <w:rsid w:val="000F5085"/>
    <w:rsid w:val="000F5D62"/>
    <w:rsid w:val="000F60A9"/>
    <w:rsid w:val="000F63ED"/>
    <w:rsid w:val="000F689D"/>
    <w:rsid w:val="000F6B84"/>
    <w:rsid w:val="000F7053"/>
    <w:rsid w:val="000F7BB6"/>
    <w:rsid w:val="00100B54"/>
    <w:rsid w:val="001019A3"/>
    <w:rsid w:val="00101B39"/>
    <w:rsid w:val="00101E71"/>
    <w:rsid w:val="00101EA5"/>
    <w:rsid w:val="001022C7"/>
    <w:rsid w:val="0010239A"/>
    <w:rsid w:val="00102686"/>
    <w:rsid w:val="0010294A"/>
    <w:rsid w:val="00102AEE"/>
    <w:rsid w:val="00102B7D"/>
    <w:rsid w:val="00102CBF"/>
    <w:rsid w:val="00103751"/>
    <w:rsid w:val="00103C82"/>
    <w:rsid w:val="00104136"/>
    <w:rsid w:val="0010423A"/>
    <w:rsid w:val="00104388"/>
    <w:rsid w:val="00105088"/>
    <w:rsid w:val="00105550"/>
    <w:rsid w:val="00105596"/>
    <w:rsid w:val="001056A6"/>
    <w:rsid w:val="00105847"/>
    <w:rsid w:val="0010595F"/>
    <w:rsid w:val="001060E7"/>
    <w:rsid w:val="00106C88"/>
    <w:rsid w:val="00106CE5"/>
    <w:rsid w:val="001079C9"/>
    <w:rsid w:val="001103DB"/>
    <w:rsid w:val="00110C25"/>
    <w:rsid w:val="001112F9"/>
    <w:rsid w:val="001114CA"/>
    <w:rsid w:val="00112081"/>
    <w:rsid w:val="0011210F"/>
    <w:rsid w:val="00112D22"/>
    <w:rsid w:val="001130C1"/>
    <w:rsid w:val="00113FAE"/>
    <w:rsid w:val="001145FD"/>
    <w:rsid w:val="001146BF"/>
    <w:rsid w:val="001147C9"/>
    <w:rsid w:val="00114A7F"/>
    <w:rsid w:val="00114F22"/>
    <w:rsid w:val="001151B0"/>
    <w:rsid w:val="001162ED"/>
    <w:rsid w:val="00116352"/>
    <w:rsid w:val="00116E5C"/>
    <w:rsid w:val="001172BE"/>
    <w:rsid w:val="001174E4"/>
    <w:rsid w:val="001179A0"/>
    <w:rsid w:val="00117AE8"/>
    <w:rsid w:val="00117C74"/>
    <w:rsid w:val="00117CA0"/>
    <w:rsid w:val="001201A7"/>
    <w:rsid w:val="0012183F"/>
    <w:rsid w:val="001218D8"/>
    <w:rsid w:val="001218FE"/>
    <w:rsid w:val="00122009"/>
    <w:rsid w:val="00122220"/>
    <w:rsid w:val="001228AE"/>
    <w:rsid w:val="00123A3F"/>
    <w:rsid w:val="00123C68"/>
    <w:rsid w:val="0012472B"/>
    <w:rsid w:val="00124782"/>
    <w:rsid w:val="00124939"/>
    <w:rsid w:val="00124AC3"/>
    <w:rsid w:val="00124B8C"/>
    <w:rsid w:val="00125129"/>
    <w:rsid w:val="00125915"/>
    <w:rsid w:val="00126E20"/>
    <w:rsid w:val="00130C02"/>
    <w:rsid w:val="00131177"/>
    <w:rsid w:val="00132340"/>
    <w:rsid w:val="00132804"/>
    <w:rsid w:val="001329CE"/>
    <w:rsid w:val="00132BBB"/>
    <w:rsid w:val="00132D8C"/>
    <w:rsid w:val="00133541"/>
    <w:rsid w:val="00134850"/>
    <w:rsid w:val="00134B0D"/>
    <w:rsid w:val="00134DEB"/>
    <w:rsid w:val="00134ED7"/>
    <w:rsid w:val="00135138"/>
    <w:rsid w:val="001352F2"/>
    <w:rsid w:val="00135740"/>
    <w:rsid w:val="00135817"/>
    <w:rsid w:val="001359FF"/>
    <w:rsid w:val="0013692C"/>
    <w:rsid w:val="00136F9B"/>
    <w:rsid w:val="00137178"/>
    <w:rsid w:val="00137FF3"/>
    <w:rsid w:val="0014010A"/>
    <w:rsid w:val="001401BD"/>
    <w:rsid w:val="001403B1"/>
    <w:rsid w:val="001408AF"/>
    <w:rsid w:val="00140AFD"/>
    <w:rsid w:val="00140B23"/>
    <w:rsid w:val="00140C87"/>
    <w:rsid w:val="0014123F"/>
    <w:rsid w:val="001413A5"/>
    <w:rsid w:val="00141FE3"/>
    <w:rsid w:val="00142017"/>
    <w:rsid w:val="00142274"/>
    <w:rsid w:val="00142714"/>
    <w:rsid w:val="00142F19"/>
    <w:rsid w:val="0014335B"/>
    <w:rsid w:val="00144320"/>
    <w:rsid w:val="00144339"/>
    <w:rsid w:val="001451C4"/>
    <w:rsid w:val="0014523E"/>
    <w:rsid w:val="00145421"/>
    <w:rsid w:val="00145599"/>
    <w:rsid w:val="001457F6"/>
    <w:rsid w:val="00145AFC"/>
    <w:rsid w:val="0014620A"/>
    <w:rsid w:val="001467B5"/>
    <w:rsid w:val="00146A64"/>
    <w:rsid w:val="00146D9D"/>
    <w:rsid w:val="001471E3"/>
    <w:rsid w:val="00147334"/>
    <w:rsid w:val="0014749A"/>
    <w:rsid w:val="00147F37"/>
    <w:rsid w:val="0015024C"/>
    <w:rsid w:val="0015041C"/>
    <w:rsid w:val="001505F6"/>
    <w:rsid w:val="00151210"/>
    <w:rsid w:val="001512E0"/>
    <w:rsid w:val="0015214B"/>
    <w:rsid w:val="0015298A"/>
    <w:rsid w:val="00152B02"/>
    <w:rsid w:val="0015314C"/>
    <w:rsid w:val="001539DD"/>
    <w:rsid w:val="00153DD7"/>
    <w:rsid w:val="00153F4F"/>
    <w:rsid w:val="00154361"/>
    <w:rsid w:val="00155810"/>
    <w:rsid w:val="00155A44"/>
    <w:rsid w:val="00155CB3"/>
    <w:rsid w:val="00155EBB"/>
    <w:rsid w:val="001562B8"/>
    <w:rsid w:val="001605B1"/>
    <w:rsid w:val="00162026"/>
    <w:rsid w:val="0016268A"/>
    <w:rsid w:val="00162816"/>
    <w:rsid w:val="00162AF1"/>
    <w:rsid w:val="00162B6C"/>
    <w:rsid w:val="001634A9"/>
    <w:rsid w:val="001638E0"/>
    <w:rsid w:val="00163F9F"/>
    <w:rsid w:val="00164117"/>
    <w:rsid w:val="001647A3"/>
    <w:rsid w:val="00164B59"/>
    <w:rsid w:val="00164B98"/>
    <w:rsid w:val="0016500D"/>
    <w:rsid w:val="00166412"/>
    <w:rsid w:val="00166C21"/>
    <w:rsid w:val="00167310"/>
    <w:rsid w:val="001702C4"/>
    <w:rsid w:val="0017036C"/>
    <w:rsid w:val="00170CFB"/>
    <w:rsid w:val="0017129E"/>
    <w:rsid w:val="001723CB"/>
    <w:rsid w:val="001725BB"/>
    <w:rsid w:val="00172740"/>
    <w:rsid w:val="001728B6"/>
    <w:rsid w:val="00173427"/>
    <w:rsid w:val="0017375B"/>
    <w:rsid w:val="001740FD"/>
    <w:rsid w:val="001741F2"/>
    <w:rsid w:val="00174B80"/>
    <w:rsid w:val="00175025"/>
    <w:rsid w:val="0017536F"/>
    <w:rsid w:val="0017555E"/>
    <w:rsid w:val="00175D19"/>
    <w:rsid w:val="001762C9"/>
    <w:rsid w:val="00176876"/>
    <w:rsid w:val="00176B14"/>
    <w:rsid w:val="00176D14"/>
    <w:rsid w:val="00176DBC"/>
    <w:rsid w:val="00176FEF"/>
    <w:rsid w:val="00177B46"/>
    <w:rsid w:val="0018077F"/>
    <w:rsid w:val="001809E1"/>
    <w:rsid w:val="001818F8"/>
    <w:rsid w:val="00181933"/>
    <w:rsid w:val="00181D6B"/>
    <w:rsid w:val="00181E44"/>
    <w:rsid w:val="00182360"/>
    <w:rsid w:val="001834FE"/>
    <w:rsid w:val="00183635"/>
    <w:rsid w:val="00184EF2"/>
    <w:rsid w:val="001853AA"/>
    <w:rsid w:val="00185593"/>
    <w:rsid w:val="001856CC"/>
    <w:rsid w:val="00185EC9"/>
    <w:rsid w:val="001863CD"/>
    <w:rsid w:val="001865F1"/>
    <w:rsid w:val="00186F1F"/>
    <w:rsid w:val="00187000"/>
    <w:rsid w:val="001871BD"/>
    <w:rsid w:val="00187B72"/>
    <w:rsid w:val="00190253"/>
    <w:rsid w:val="00190804"/>
    <w:rsid w:val="0019093B"/>
    <w:rsid w:val="00190E63"/>
    <w:rsid w:val="0019107D"/>
    <w:rsid w:val="001914D3"/>
    <w:rsid w:val="00191BD2"/>
    <w:rsid w:val="00191E8A"/>
    <w:rsid w:val="0019237C"/>
    <w:rsid w:val="00192526"/>
    <w:rsid w:val="00192D7E"/>
    <w:rsid w:val="0019306A"/>
    <w:rsid w:val="0019345A"/>
    <w:rsid w:val="0019346C"/>
    <w:rsid w:val="00193BB6"/>
    <w:rsid w:val="00194864"/>
    <w:rsid w:val="001948CD"/>
    <w:rsid w:val="00195297"/>
    <w:rsid w:val="00195C37"/>
    <w:rsid w:val="00195CD1"/>
    <w:rsid w:val="00195E48"/>
    <w:rsid w:val="00196525"/>
    <w:rsid w:val="0019655F"/>
    <w:rsid w:val="0019676B"/>
    <w:rsid w:val="00197804"/>
    <w:rsid w:val="001979F2"/>
    <w:rsid w:val="001A0740"/>
    <w:rsid w:val="001A0800"/>
    <w:rsid w:val="001A0CD3"/>
    <w:rsid w:val="001A0D92"/>
    <w:rsid w:val="001A0F79"/>
    <w:rsid w:val="001A0FE8"/>
    <w:rsid w:val="001A1371"/>
    <w:rsid w:val="001A1960"/>
    <w:rsid w:val="001A1C29"/>
    <w:rsid w:val="001A1D84"/>
    <w:rsid w:val="001A2538"/>
    <w:rsid w:val="001A2889"/>
    <w:rsid w:val="001A2D2B"/>
    <w:rsid w:val="001A31E5"/>
    <w:rsid w:val="001A36A1"/>
    <w:rsid w:val="001A371E"/>
    <w:rsid w:val="001A39AF"/>
    <w:rsid w:val="001A3C03"/>
    <w:rsid w:val="001A44C5"/>
    <w:rsid w:val="001A49C4"/>
    <w:rsid w:val="001A4A50"/>
    <w:rsid w:val="001A4A7B"/>
    <w:rsid w:val="001A4AAE"/>
    <w:rsid w:val="001A4F9B"/>
    <w:rsid w:val="001A58AB"/>
    <w:rsid w:val="001A5955"/>
    <w:rsid w:val="001A5B99"/>
    <w:rsid w:val="001A5CBB"/>
    <w:rsid w:val="001A616C"/>
    <w:rsid w:val="001A7738"/>
    <w:rsid w:val="001A7A27"/>
    <w:rsid w:val="001A7FA2"/>
    <w:rsid w:val="001B01FE"/>
    <w:rsid w:val="001B0A3F"/>
    <w:rsid w:val="001B0A6A"/>
    <w:rsid w:val="001B0CEF"/>
    <w:rsid w:val="001B0E11"/>
    <w:rsid w:val="001B132C"/>
    <w:rsid w:val="001B1501"/>
    <w:rsid w:val="001B1700"/>
    <w:rsid w:val="001B2282"/>
    <w:rsid w:val="001B24E5"/>
    <w:rsid w:val="001B257E"/>
    <w:rsid w:val="001B296A"/>
    <w:rsid w:val="001B2B64"/>
    <w:rsid w:val="001B2C21"/>
    <w:rsid w:val="001B2DB1"/>
    <w:rsid w:val="001B32D8"/>
    <w:rsid w:val="001B38EB"/>
    <w:rsid w:val="001B3DE2"/>
    <w:rsid w:val="001B3F96"/>
    <w:rsid w:val="001B3FD7"/>
    <w:rsid w:val="001B4328"/>
    <w:rsid w:val="001B458F"/>
    <w:rsid w:val="001B47A9"/>
    <w:rsid w:val="001B4D1A"/>
    <w:rsid w:val="001B5B2E"/>
    <w:rsid w:val="001B5C55"/>
    <w:rsid w:val="001B5D92"/>
    <w:rsid w:val="001B6D4B"/>
    <w:rsid w:val="001B79CD"/>
    <w:rsid w:val="001B7AC0"/>
    <w:rsid w:val="001B7B6C"/>
    <w:rsid w:val="001C024C"/>
    <w:rsid w:val="001C0C3D"/>
    <w:rsid w:val="001C1032"/>
    <w:rsid w:val="001C1033"/>
    <w:rsid w:val="001C10FF"/>
    <w:rsid w:val="001C1749"/>
    <w:rsid w:val="001C238B"/>
    <w:rsid w:val="001C2425"/>
    <w:rsid w:val="001C26BF"/>
    <w:rsid w:val="001C27DB"/>
    <w:rsid w:val="001C3445"/>
    <w:rsid w:val="001C34CE"/>
    <w:rsid w:val="001C3883"/>
    <w:rsid w:val="001C39A3"/>
    <w:rsid w:val="001C3B2D"/>
    <w:rsid w:val="001C3F29"/>
    <w:rsid w:val="001C3FB9"/>
    <w:rsid w:val="001C4458"/>
    <w:rsid w:val="001C452A"/>
    <w:rsid w:val="001C4B5A"/>
    <w:rsid w:val="001C4DA1"/>
    <w:rsid w:val="001C5367"/>
    <w:rsid w:val="001C539B"/>
    <w:rsid w:val="001C5A7D"/>
    <w:rsid w:val="001C5E78"/>
    <w:rsid w:val="001C62DE"/>
    <w:rsid w:val="001C6A9A"/>
    <w:rsid w:val="001C76EC"/>
    <w:rsid w:val="001C7B67"/>
    <w:rsid w:val="001D03DF"/>
    <w:rsid w:val="001D0609"/>
    <w:rsid w:val="001D098C"/>
    <w:rsid w:val="001D0C6B"/>
    <w:rsid w:val="001D1172"/>
    <w:rsid w:val="001D19CA"/>
    <w:rsid w:val="001D1F74"/>
    <w:rsid w:val="001D236E"/>
    <w:rsid w:val="001D340E"/>
    <w:rsid w:val="001D346B"/>
    <w:rsid w:val="001D36B5"/>
    <w:rsid w:val="001D4015"/>
    <w:rsid w:val="001D4349"/>
    <w:rsid w:val="001D4F02"/>
    <w:rsid w:val="001D54C3"/>
    <w:rsid w:val="001D5F9D"/>
    <w:rsid w:val="001D61D5"/>
    <w:rsid w:val="001D62F4"/>
    <w:rsid w:val="001D67EB"/>
    <w:rsid w:val="001D6C87"/>
    <w:rsid w:val="001D6CDB"/>
    <w:rsid w:val="001D6EEA"/>
    <w:rsid w:val="001D79C9"/>
    <w:rsid w:val="001E02D3"/>
    <w:rsid w:val="001E0637"/>
    <w:rsid w:val="001E07F9"/>
    <w:rsid w:val="001E0898"/>
    <w:rsid w:val="001E09B3"/>
    <w:rsid w:val="001E10B3"/>
    <w:rsid w:val="001E117A"/>
    <w:rsid w:val="001E130F"/>
    <w:rsid w:val="001E1A61"/>
    <w:rsid w:val="001E1C48"/>
    <w:rsid w:val="001E1F4F"/>
    <w:rsid w:val="001E2023"/>
    <w:rsid w:val="001E211F"/>
    <w:rsid w:val="001E2696"/>
    <w:rsid w:val="001E2C2D"/>
    <w:rsid w:val="001E2F55"/>
    <w:rsid w:val="001E303F"/>
    <w:rsid w:val="001E3DF5"/>
    <w:rsid w:val="001E3DF7"/>
    <w:rsid w:val="001E408A"/>
    <w:rsid w:val="001E4D06"/>
    <w:rsid w:val="001E6A35"/>
    <w:rsid w:val="001E6CFD"/>
    <w:rsid w:val="001E6DBB"/>
    <w:rsid w:val="001E6F64"/>
    <w:rsid w:val="001E77D9"/>
    <w:rsid w:val="001E7892"/>
    <w:rsid w:val="001E790F"/>
    <w:rsid w:val="001E7A5D"/>
    <w:rsid w:val="001E7B35"/>
    <w:rsid w:val="001E7BEE"/>
    <w:rsid w:val="001E7F70"/>
    <w:rsid w:val="001F03A8"/>
    <w:rsid w:val="001F069A"/>
    <w:rsid w:val="001F1359"/>
    <w:rsid w:val="001F18CF"/>
    <w:rsid w:val="001F1C7B"/>
    <w:rsid w:val="001F209C"/>
    <w:rsid w:val="001F2DCC"/>
    <w:rsid w:val="001F2FE2"/>
    <w:rsid w:val="001F3206"/>
    <w:rsid w:val="001F34C5"/>
    <w:rsid w:val="001F3578"/>
    <w:rsid w:val="001F3952"/>
    <w:rsid w:val="001F3D28"/>
    <w:rsid w:val="001F4045"/>
    <w:rsid w:val="001F4AFF"/>
    <w:rsid w:val="001F4C59"/>
    <w:rsid w:val="001F4DC5"/>
    <w:rsid w:val="001F54A5"/>
    <w:rsid w:val="001F5961"/>
    <w:rsid w:val="001F5B39"/>
    <w:rsid w:val="001F5F6E"/>
    <w:rsid w:val="001F60C5"/>
    <w:rsid w:val="001F6528"/>
    <w:rsid w:val="001F6868"/>
    <w:rsid w:val="001F6AE8"/>
    <w:rsid w:val="001F7047"/>
    <w:rsid w:val="001F7751"/>
    <w:rsid w:val="001F77E8"/>
    <w:rsid w:val="00200041"/>
    <w:rsid w:val="002000D7"/>
    <w:rsid w:val="00200298"/>
    <w:rsid w:val="002017DF"/>
    <w:rsid w:val="0020199E"/>
    <w:rsid w:val="00201AC9"/>
    <w:rsid w:val="00201FA0"/>
    <w:rsid w:val="0020206B"/>
    <w:rsid w:val="00202101"/>
    <w:rsid w:val="002024F0"/>
    <w:rsid w:val="00202B20"/>
    <w:rsid w:val="00202DC0"/>
    <w:rsid w:val="0020305D"/>
    <w:rsid w:val="00203093"/>
    <w:rsid w:val="00203214"/>
    <w:rsid w:val="002032F7"/>
    <w:rsid w:val="00203395"/>
    <w:rsid w:val="002033C4"/>
    <w:rsid w:val="00203432"/>
    <w:rsid w:val="00203528"/>
    <w:rsid w:val="00203708"/>
    <w:rsid w:val="0020394A"/>
    <w:rsid w:val="00204043"/>
    <w:rsid w:val="002041DD"/>
    <w:rsid w:val="00204365"/>
    <w:rsid w:val="00205128"/>
    <w:rsid w:val="00205585"/>
    <w:rsid w:val="00205853"/>
    <w:rsid w:val="002061DA"/>
    <w:rsid w:val="002067C5"/>
    <w:rsid w:val="0020711B"/>
    <w:rsid w:val="00207B16"/>
    <w:rsid w:val="00207F03"/>
    <w:rsid w:val="00210006"/>
    <w:rsid w:val="00210248"/>
    <w:rsid w:val="00210428"/>
    <w:rsid w:val="002104F2"/>
    <w:rsid w:val="002104F7"/>
    <w:rsid w:val="002106E7"/>
    <w:rsid w:val="002111E4"/>
    <w:rsid w:val="00211B08"/>
    <w:rsid w:val="00212164"/>
    <w:rsid w:val="00212B70"/>
    <w:rsid w:val="00213143"/>
    <w:rsid w:val="002139C5"/>
    <w:rsid w:val="00214752"/>
    <w:rsid w:val="00214D73"/>
    <w:rsid w:val="00214DC9"/>
    <w:rsid w:val="00215B5F"/>
    <w:rsid w:val="00215D7B"/>
    <w:rsid w:val="00215FA4"/>
    <w:rsid w:val="0021606D"/>
    <w:rsid w:val="0021659D"/>
    <w:rsid w:val="00216B05"/>
    <w:rsid w:val="00216CF4"/>
    <w:rsid w:val="00216E9A"/>
    <w:rsid w:val="00217303"/>
    <w:rsid w:val="002173DD"/>
    <w:rsid w:val="002174F4"/>
    <w:rsid w:val="00217627"/>
    <w:rsid w:val="00217807"/>
    <w:rsid w:val="0021791C"/>
    <w:rsid w:val="00217934"/>
    <w:rsid w:val="002206D7"/>
    <w:rsid w:val="002207F2"/>
    <w:rsid w:val="00221562"/>
    <w:rsid w:val="0022226B"/>
    <w:rsid w:val="00222D7B"/>
    <w:rsid w:val="00223518"/>
    <w:rsid w:val="002237E9"/>
    <w:rsid w:val="00223B1F"/>
    <w:rsid w:val="0022426F"/>
    <w:rsid w:val="00224837"/>
    <w:rsid w:val="00225184"/>
    <w:rsid w:val="00225964"/>
    <w:rsid w:val="002259F6"/>
    <w:rsid w:val="00225FB2"/>
    <w:rsid w:val="0022658D"/>
    <w:rsid w:val="0022743F"/>
    <w:rsid w:val="00227920"/>
    <w:rsid w:val="00227F74"/>
    <w:rsid w:val="002302FE"/>
    <w:rsid w:val="002310DA"/>
    <w:rsid w:val="00231CFA"/>
    <w:rsid w:val="00231E67"/>
    <w:rsid w:val="00232E73"/>
    <w:rsid w:val="00233476"/>
    <w:rsid w:val="00233D00"/>
    <w:rsid w:val="00234502"/>
    <w:rsid w:val="00234DE8"/>
    <w:rsid w:val="00235760"/>
    <w:rsid w:val="002359D1"/>
    <w:rsid w:val="00235F31"/>
    <w:rsid w:val="00236EB5"/>
    <w:rsid w:val="002376AB"/>
    <w:rsid w:val="002378DD"/>
    <w:rsid w:val="00237ACE"/>
    <w:rsid w:val="00237E94"/>
    <w:rsid w:val="0024130A"/>
    <w:rsid w:val="0024132C"/>
    <w:rsid w:val="002417D3"/>
    <w:rsid w:val="00241F21"/>
    <w:rsid w:val="00241FDE"/>
    <w:rsid w:val="0024246A"/>
    <w:rsid w:val="0024253C"/>
    <w:rsid w:val="00242D58"/>
    <w:rsid w:val="00243202"/>
    <w:rsid w:val="002435B8"/>
    <w:rsid w:val="0024538F"/>
    <w:rsid w:val="00245B8A"/>
    <w:rsid w:val="002462D3"/>
    <w:rsid w:val="002463CF"/>
    <w:rsid w:val="00246431"/>
    <w:rsid w:val="00246EB4"/>
    <w:rsid w:val="00246EE4"/>
    <w:rsid w:val="002473F9"/>
    <w:rsid w:val="00247E6B"/>
    <w:rsid w:val="00247F32"/>
    <w:rsid w:val="00250475"/>
    <w:rsid w:val="00250ACA"/>
    <w:rsid w:val="00250CBA"/>
    <w:rsid w:val="00250CED"/>
    <w:rsid w:val="00251901"/>
    <w:rsid w:val="00251C23"/>
    <w:rsid w:val="00251D65"/>
    <w:rsid w:val="002529C2"/>
    <w:rsid w:val="00252BB5"/>
    <w:rsid w:val="002532AD"/>
    <w:rsid w:val="002539AA"/>
    <w:rsid w:val="00254357"/>
    <w:rsid w:val="00254905"/>
    <w:rsid w:val="00254DD0"/>
    <w:rsid w:val="002565F7"/>
    <w:rsid w:val="00257C7D"/>
    <w:rsid w:val="00257CD3"/>
    <w:rsid w:val="00260169"/>
    <w:rsid w:val="00260AC9"/>
    <w:rsid w:val="00261016"/>
    <w:rsid w:val="00261309"/>
    <w:rsid w:val="00261332"/>
    <w:rsid w:val="002617CF"/>
    <w:rsid w:val="002617ED"/>
    <w:rsid w:val="002618B0"/>
    <w:rsid w:val="00261F5C"/>
    <w:rsid w:val="00262897"/>
    <w:rsid w:val="00262DF2"/>
    <w:rsid w:val="0026339E"/>
    <w:rsid w:val="002639C9"/>
    <w:rsid w:val="00263A17"/>
    <w:rsid w:val="00263B72"/>
    <w:rsid w:val="002643E0"/>
    <w:rsid w:val="0026453D"/>
    <w:rsid w:val="00264A0E"/>
    <w:rsid w:val="00264A13"/>
    <w:rsid w:val="00264AC2"/>
    <w:rsid w:val="00264BA7"/>
    <w:rsid w:val="00264FC5"/>
    <w:rsid w:val="00265CAB"/>
    <w:rsid w:val="00265D5A"/>
    <w:rsid w:val="00266057"/>
    <w:rsid w:val="00266CE3"/>
    <w:rsid w:val="002671F2"/>
    <w:rsid w:val="002672BC"/>
    <w:rsid w:val="002673BA"/>
    <w:rsid w:val="002679DE"/>
    <w:rsid w:val="00267B7E"/>
    <w:rsid w:val="00267E95"/>
    <w:rsid w:val="002701B7"/>
    <w:rsid w:val="00271771"/>
    <w:rsid w:val="002722F8"/>
    <w:rsid w:val="00272465"/>
    <w:rsid w:val="00272614"/>
    <w:rsid w:val="0027298F"/>
    <w:rsid w:val="0027303F"/>
    <w:rsid w:val="00273281"/>
    <w:rsid w:val="002732DE"/>
    <w:rsid w:val="0027344B"/>
    <w:rsid w:val="002738B6"/>
    <w:rsid w:val="00273DE3"/>
    <w:rsid w:val="002743C1"/>
    <w:rsid w:val="002756D0"/>
    <w:rsid w:val="0027670E"/>
    <w:rsid w:val="00276B29"/>
    <w:rsid w:val="00276B54"/>
    <w:rsid w:val="00277166"/>
    <w:rsid w:val="002775FC"/>
    <w:rsid w:val="0027778F"/>
    <w:rsid w:val="00277916"/>
    <w:rsid w:val="00277D37"/>
    <w:rsid w:val="0028173E"/>
    <w:rsid w:val="0028174F"/>
    <w:rsid w:val="00281A8F"/>
    <w:rsid w:val="00281CEE"/>
    <w:rsid w:val="00282348"/>
    <w:rsid w:val="00283488"/>
    <w:rsid w:val="002838DC"/>
    <w:rsid w:val="00283F30"/>
    <w:rsid w:val="00285121"/>
    <w:rsid w:val="00285696"/>
    <w:rsid w:val="00285912"/>
    <w:rsid w:val="00285DC7"/>
    <w:rsid w:val="0028611C"/>
    <w:rsid w:val="00286B0A"/>
    <w:rsid w:val="00286C7D"/>
    <w:rsid w:val="00287081"/>
    <w:rsid w:val="002878A0"/>
    <w:rsid w:val="00290F5A"/>
    <w:rsid w:val="002914E6"/>
    <w:rsid w:val="0029175A"/>
    <w:rsid w:val="00291866"/>
    <w:rsid w:val="00291A03"/>
    <w:rsid w:val="00291B12"/>
    <w:rsid w:val="002922F3"/>
    <w:rsid w:val="002931D3"/>
    <w:rsid w:val="00293227"/>
    <w:rsid w:val="00293264"/>
    <w:rsid w:val="002944D4"/>
    <w:rsid w:val="002947CF"/>
    <w:rsid w:val="00294A61"/>
    <w:rsid w:val="00294AD4"/>
    <w:rsid w:val="00294AF1"/>
    <w:rsid w:val="00295241"/>
    <w:rsid w:val="00295470"/>
    <w:rsid w:val="00295775"/>
    <w:rsid w:val="0029597E"/>
    <w:rsid w:val="002965D8"/>
    <w:rsid w:val="00296829"/>
    <w:rsid w:val="00296839"/>
    <w:rsid w:val="00296E8B"/>
    <w:rsid w:val="00297334"/>
    <w:rsid w:val="00297735"/>
    <w:rsid w:val="002978A9"/>
    <w:rsid w:val="00297AD0"/>
    <w:rsid w:val="00297AED"/>
    <w:rsid w:val="00297F16"/>
    <w:rsid w:val="002A0029"/>
    <w:rsid w:val="002A05C4"/>
    <w:rsid w:val="002A0659"/>
    <w:rsid w:val="002A150A"/>
    <w:rsid w:val="002A1D1F"/>
    <w:rsid w:val="002A21ED"/>
    <w:rsid w:val="002A26E0"/>
    <w:rsid w:val="002A278E"/>
    <w:rsid w:val="002A38E0"/>
    <w:rsid w:val="002A3A5F"/>
    <w:rsid w:val="002A3B70"/>
    <w:rsid w:val="002A462D"/>
    <w:rsid w:val="002A4631"/>
    <w:rsid w:val="002A50E4"/>
    <w:rsid w:val="002A51DA"/>
    <w:rsid w:val="002A5532"/>
    <w:rsid w:val="002A64F9"/>
    <w:rsid w:val="002A67A1"/>
    <w:rsid w:val="002A6DD1"/>
    <w:rsid w:val="002B0069"/>
    <w:rsid w:val="002B00BF"/>
    <w:rsid w:val="002B02B4"/>
    <w:rsid w:val="002B0511"/>
    <w:rsid w:val="002B0649"/>
    <w:rsid w:val="002B15BF"/>
    <w:rsid w:val="002B1B24"/>
    <w:rsid w:val="002B1C45"/>
    <w:rsid w:val="002B1DFB"/>
    <w:rsid w:val="002B25E8"/>
    <w:rsid w:val="002B2697"/>
    <w:rsid w:val="002B2A68"/>
    <w:rsid w:val="002B2CFC"/>
    <w:rsid w:val="002B2DB2"/>
    <w:rsid w:val="002B351F"/>
    <w:rsid w:val="002B3D9E"/>
    <w:rsid w:val="002B3E5A"/>
    <w:rsid w:val="002B3EA2"/>
    <w:rsid w:val="002B5B5F"/>
    <w:rsid w:val="002B6067"/>
    <w:rsid w:val="002B61F4"/>
    <w:rsid w:val="002B63D9"/>
    <w:rsid w:val="002B6A3D"/>
    <w:rsid w:val="002B747E"/>
    <w:rsid w:val="002B7EFE"/>
    <w:rsid w:val="002B7FC7"/>
    <w:rsid w:val="002C041E"/>
    <w:rsid w:val="002C04CB"/>
    <w:rsid w:val="002C04EF"/>
    <w:rsid w:val="002C0AD9"/>
    <w:rsid w:val="002C0E9D"/>
    <w:rsid w:val="002C1791"/>
    <w:rsid w:val="002C1B33"/>
    <w:rsid w:val="002C1D77"/>
    <w:rsid w:val="002C1E3A"/>
    <w:rsid w:val="002C23F8"/>
    <w:rsid w:val="002C2448"/>
    <w:rsid w:val="002C275B"/>
    <w:rsid w:val="002C28AD"/>
    <w:rsid w:val="002C2C89"/>
    <w:rsid w:val="002C3160"/>
    <w:rsid w:val="002C359F"/>
    <w:rsid w:val="002C35FC"/>
    <w:rsid w:val="002C3779"/>
    <w:rsid w:val="002C37B5"/>
    <w:rsid w:val="002C3CBE"/>
    <w:rsid w:val="002C46BA"/>
    <w:rsid w:val="002C4779"/>
    <w:rsid w:val="002C514F"/>
    <w:rsid w:val="002C5648"/>
    <w:rsid w:val="002C59B1"/>
    <w:rsid w:val="002C642F"/>
    <w:rsid w:val="002C6470"/>
    <w:rsid w:val="002C65BE"/>
    <w:rsid w:val="002C6850"/>
    <w:rsid w:val="002C6A55"/>
    <w:rsid w:val="002C6EBA"/>
    <w:rsid w:val="002C6F4B"/>
    <w:rsid w:val="002C74D0"/>
    <w:rsid w:val="002D0391"/>
    <w:rsid w:val="002D051F"/>
    <w:rsid w:val="002D1207"/>
    <w:rsid w:val="002D1B2C"/>
    <w:rsid w:val="002D1F68"/>
    <w:rsid w:val="002D28AB"/>
    <w:rsid w:val="002D2B5D"/>
    <w:rsid w:val="002D3709"/>
    <w:rsid w:val="002D4719"/>
    <w:rsid w:val="002D4FDC"/>
    <w:rsid w:val="002D50DF"/>
    <w:rsid w:val="002D5409"/>
    <w:rsid w:val="002D5BFC"/>
    <w:rsid w:val="002D6216"/>
    <w:rsid w:val="002D6712"/>
    <w:rsid w:val="002D69C8"/>
    <w:rsid w:val="002D77B1"/>
    <w:rsid w:val="002D7D65"/>
    <w:rsid w:val="002E02A0"/>
    <w:rsid w:val="002E0661"/>
    <w:rsid w:val="002E0A51"/>
    <w:rsid w:val="002E1785"/>
    <w:rsid w:val="002E2CAD"/>
    <w:rsid w:val="002E3604"/>
    <w:rsid w:val="002E36AA"/>
    <w:rsid w:val="002E4ABD"/>
    <w:rsid w:val="002E5622"/>
    <w:rsid w:val="002E5688"/>
    <w:rsid w:val="002E56A1"/>
    <w:rsid w:val="002E5B50"/>
    <w:rsid w:val="002E61DB"/>
    <w:rsid w:val="002E665C"/>
    <w:rsid w:val="002E6DC3"/>
    <w:rsid w:val="002E6DF0"/>
    <w:rsid w:val="002E7926"/>
    <w:rsid w:val="002E79CB"/>
    <w:rsid w:val="002E7BB7"/>
    <w:rsid w:val="002F07AD"/>
    <w:rsid w:val="002F0C75"/>
    <w:rsid w:val="002F0D60"/>
    <w:rsid w:val="002F11B5"/>
    <w:rsid w:val="002F15B0"/>
    <w:rsid w:val="002F1EDF"/>
    <w:rsid w:val="002F2507"/>
    <w:rsid w:val="002F2530"/>
    <w:rsid w:val="002F2740"/>
    <w:rsid w:val="002F27E3"/>
    <w:rsid w:val="002F2D08"/>
    <w:rsid w:val="002F2E12"/>
    <w:rsid w:val="002F3164"/>
    <w:rsid w:val="002F34FB"/>
    <w:rsid w:val="002F4BCA"/>
    <w:rsid w:val="002F5173"/>
    <w:rsid w:val="002F534F"/>
    <w:rsid w:val="002F558E"/>
    <w:rsid w:val="002F571A"/>
    <w:rsid w:val="002F5BE0"/>
    <w:rsid w:val="002F5BE4"/>
    <w:rsid w:val="002F6C28"/>
    <w:rsid w:val="002F76EC"/>
    <w:rsid w:val="002F7B8E"/>
    <w:rsid w:val="002F7E31"/>
    <w:rsid w:val="003003C2"/>
    <w:rsid w:val="00300875"/>
    <w:rsid w:val="0030090C"/>
    <w:rsid w:val="0030097A"/>
    <w:rsid w:val="00300B0A"/>
    <w:rsid w:val="00300E40"/>
    <w:rsid w:val="00301178"/>
    <w:rsid w:val="0030192F"/>
    <w:rsid w:val="0030243C"/>
    <w:rsid w:val="0030248A"/>
    <w:rsid w:val="00302BE8"/>
    <w:rsid w:val="00302C9A"/>
    <w:rsid w:val="00302DB3"/>
    <w:rsid w:val="00302E7A"/>
    <w:rsid w:val="00302EB7"/>
    <w:rsid w:val="00304A48"/>
    <w:rsid w:val="00304D5C"/>
    <w:rsid w:val="00305112"/>
    <w:rsid w:val="003064AC"/>
    <w:rsid w:val="0030681C"/>
    <w:rsid w:val="00306FD9"/>
    <w:rsid w:val="003070E5"/>
    <w:rsid w:val="003102F0"/>
    <w:rsid w:val="00310BE1"/>
    <w:rsid w:val="0031160A"/>
    <w:rsid w:val="00312312"/>
    <w:rsid w:val="0031279C"/>
    <w:rsid w:val="00312DC8"/>
    <w:rsid w:val="003134C7"/>
    <w:rsid w:val="003138CF"/>
    <w:rsid w:val="00314079"/>
    <w:rsid w:val="00314AA6"/>
    <w:rsid w:val="00315582"/>
    <w:rsid w:val="00315B8B"/>
    <w:rsid w:val="00315E4A"/>
    <w:rsid w:val="003161FF"/>
    <w:rsid w:val="0031666A"/>
    <w:rsid w:val="003166F4"/>
    <w:rsid w:val="00317169"/>
    <w:rsid w:val="0031729F"/>
    <w:rsid w:val="00317593"/>
    <w:rsid w:val="00317916"/>
    <w:rsid w:val="00317F6E"/>
    <w:rsid w:val="00320114"/>
    <w:rsid w:val="0032022A"/>
    <w:rsid w:val="003204BE"/>
    <w:rsid w:val="0032051D"/>
    <w:rsid w:val="003207A5"/>
    <w:rsid w:val="0032167A"/>
    <w:rsid w:val="0032201F"/>
    <w:rsid w:val="003220EE"/>
    <w:rsid w:val="0032222A"/>
    <w:rsid w:val="0032232C"/>
    <w:rsid w:val="00322814"/>
    <w:rsid w:val="003231D8"/>
    <w:rsid w:val="0032353B"/>
    <w:rsid w:val="00323CAA"/>
    <w:rsid w:val="00323F09"/>
    <w:rsid w:val="003240C5"/>
    <w:rsid w:val="003241DB"/>
    <w:rsid w:val="003242F2"/>
    <w:rsid w:val="003248A5"/>
    <w:rsid w:val="00324B26"/>
    <w:rsid w:val="00325042"/>
    <w:rsid w:val="00325177"/>
    <w:rsid w:val="003252B0"/>
    <w:rsid w:val="003253DA"/>
    <w:rsid w:val="00325D54"/>
    <w:rsid w:val="00325FFB"/>
    <w:rsid w:val="0032618C"/>
    <w:rsid w:val="0032636A"/>
    <w:rsid w:val="00326719"/>
    <w:rsid w:val="00326813"/>
    <w:rsid w:val="00326A2B"/>
    <w:rsid w:val="003270C7"/>
    <w:rsid w:val="00327258"/>
    <w:rsid w:val="00330070"/>
    <w:rsid w:val="00330771"/>
    <w:rsid w:val="00330ADD"/>
    <w:rsid w:val="003310B1"/>
    <w:rsid w:val="00331322"/>
    <w:rsid w:val="003321FD"/>
    <w:rsid w:val="003325D9"/>
    <w:rsid w:val="00332B3D"/>
    <w:rsid w:val="003333E7"/>
    <w:rsid w:val="00333413"/>
    <w:rsid w:val="0033376E"/>
    <w:rsid w:val="00333AA0"/>
    <w:rsid w:val="00333CCF"/>
    <w:rsid w:val="00333F31"/>
    <w:rsid w:val="00333FDD"/>
    <w:rsid w:val="0033459A"/>
    <w:rsid w:val="003347E2"/>
    <w:rsid w:val="00336486"/>
    <w:rsid w:val="00336A22"/>
    <w:rsid w:val="00336F3C"/>
    <w:rsid w:val="00337058"/>
    <w:rsid w:val="00337110"/>
    <w:rsid w:val="003376B5"/>
    <w:rsid w:val="00337808"/>
    <w:rsid w:val="003418FF"/>
    <w:rsid w:val="00341A0C"/>
    <w:rsid w:val="00341CDD"/>
    <w:rsid w:val="00341CF3"/>
    <w:rsid w:val="00341D85"/>
    <w:rsid w:val="003420D4"/>
    <w:rsid w:val="00342D51"/>
    <w:rsid w:val="00342DA1"/>
    <w:rsid w:val="00343016"/>
    <w:rsid w:val="00343208"/>
    <w:rsid w:val="003439BB"/>
    <w:rsid w:val="00343BFB"/>
    <w:rsid w:val="00343D86"/>
    <w:rsid w:val="00343ECC"/>
    <w:rsid w:val="003449D4"/>
    <w:rsid w:val="00344FCA"/>
    <w:rsid w:val="003451F6"/>
    <w:rsid w:val="003455AE"/>
    <w:rsid w:val="00345980"/>
    <w:rsid w:val="00346066"/>
    <w:rsid w:val="0034611F"/>
    <w:rsid w:val="00346734"/>
    <w:rsid w:val="00346AB9"/>
    <w:rsid w:val="00347221"/>
    <w:rsid w:val="00347E40"/>
    <w:rsid w:val="00347F01"/>
    <w:rsid w:val="00350A66"/>
    <w:rsid w:val="00350BE3"/>
    <w:rsid w:val="00351420"/>
    <w:rsid w:val="00351544"/>
    <w:rsid w:val="003519F6"/>
    <w:rsid w:val="00352543"/>
    <w:rsid w:val="00353066"/>
    <w:rsid w:val="00353218"/>
    <w:rsid w:val="00353453"/>
    <w:rsid w:val="00353B8A"/>
    <w:rsid w:val="00353CC9"/>
    <w:rsid w:val="00353FD5"/>
    <w:rsid w:val="003543AD"/>
    <w:rsid w:val="0035444B"/>
    <w:rsid w:val="003544D5"/>
    <w:rsid w:val="00354940"/>
    <w:rsid w:val="00356013"/>
    <w:rsid w:val="00356085"/>
    <w:rsid w:val="00357101"/>
    <w:rsid w:val="003571DB"/>
    <w:rsid w:val="0035734D"/>
    <w:rsid w:val="0035757C"/>
    <w:rsid w:val="00357E3B"/>
    <w:rsid w:val="00360C77"/>
    <w:rsid w:val="00360D2E"/>
    <w:rsid w:val="0036123A"/>
    <w:rsid w:val="003625F8"/>
    <w:rsid w:val="00363215"/>
    <w:rsid w:val="003633A2"/>
    <w:rsid w:val="003639C1"/>
    <w:rsid w:val="003639CD"/>
    <w:rsid w:val="0036504B"/>
    <w:rsid w:val="003650FE"/>
    <w:rsid w:val="00366A6B"/>
    <w:rsid w:val="00370053"/>
    <w:rsid w:val="00370A76"/>
    <w:rsid w:val="00370C77"/>
    <w:rsid w:val="003722FA"/>
    <w:rsid w:val="00372892"/>
    <w:rsid w:val="00372C10"/>
    <w:rsid w:val="0037310D"/>
    <w:rsid w:val="00373309"/>
    <w:rsid w:val="003733F0"/>
    <w:rsid w:val="00374885"/>
    <w:rsid w:val="00374A72"/>
    <w:rsid w:val="00374AB9"/>
    <w:rsid w:val="00375373"/>
    <w:rsid w:val="003754A9"/>
    <w:rsid w:val="00375591"/>
    <w:rsid w:val="00375698"/>
    <w:rsid w:val="00375E80"/>
    <w:rsid w:val="00376366"/>
    <w:rsid w:val="00376769"/>
    <w:rsid w:val="00377229"/>
    <w:rsid w:val="00377BD6"/>
    <w:rsid w:val="003802AE"/>
    <w:rsid w:val="0038031F"/>
    <w:rsid w:val="00380795"/>
    <w:rsid w:val="003807A2"/>
    <w:rsid w:val="003809E7"/>
    <w:rsid w:val="00380F12"/>
    <w:rsid w:val="003810EC"/>
    <w:rsid w:val="003815BA"/>
    <w:rsid w:val="0038226D"/>
    <w:rsid w:val="00384AA8"/>
    <w:rsid w:val="00384D01"/>
    <w:rsid w:val="00385C4C"/>
    <w:rsid w:val="00385F5B"/>
    <w:rsid w:val="003862E0"/>
    <w:rsid w:val="003863BB"/>
    <w:rsid w:val="00387444"/>
    <w:rsid w:val="00387D65"/>
    <w:rsid w:val="003903A5"/>
    <w:rsid w:val="00390BAE"/>
    <w:rsid w:val="00390FC2"/>
    <w:rsid w:val="003911CF"/>
    <w:rsid w:val="00391260"/>
    <w:rsid w:val="003916BB"/>
    <w:rsid w:val="00391EA4"/>
    <w:rsid w:val="003924F4"/>
    <w:rsid w:val="003925B5"/>
    <w:rsid w:val="00392AA1"/>
    <w:rsid w:val="00392CB7"/>
    <w:rsid w:val="00393A93"/>
    <w:rsid w:val="00393CC3"/>
    <w:rsid w:val="00394181"/>
    <w:rsid w:val="00394197"/>
    <w:rsid w:val="0039478B"/>
    <w:rsid w:val="00395323"/>
    <w:rsid w:val="003959E5"/>
    <w:rsid w:val="00395A74"/>
    <w:rsid w:val="00395DFE"/>
    <w:rsid w:val="00395F89"/>
    <w:rsid w:val="003971B3"/>
    <w:rsid w:val="00397373"/>
    <w:rsid w:val="00397572"/>
    <w:rsid w:val="00397EE4"/>
    <w:rsid w:val="003A04D5"/>
    <w:rsid w:val="003A0988"/>
    <w:rsid w:val="003A0E8C"/>
    <w:rsid w:val="003A1557"/>
    <w:rsid w:val="003A1822"/>
    <w:rsid w:val="003A1A42"/>
    <w:rsid w:val="003A2DA2"/>
    <w:rsid w:val="003A31FD"/>
    <w:rsid w:val="003A35BF"/>
    <w:rsid w:val="003A3FBC"/>
    <w:rsid w:val="003A4653"/>
    <w:rsid w:val="003A518F"/>
    <w:rsid w:val="003A535A"/>
    <w:rsid w:val="003A5A26"/>
    <w:rsid w:val="003A6049"/>
    <w:rsid w:val="003A6C5D"/>
    <w:rsid w:val="003A6F63"/>
    <w:rsid w:val="003A78C2"/>
    <w:rsid w:val="003A7C7D"/>
    <w:rsid w:val="003A7C9D"/>
    <w:rsid w:val="003B0538"/>
    <w:rsid w:val="003B0E27"/>
    <w:rsid w:val="003B10F9"/>
    <w:rsid w:val="003B1238"/>
    <w:rsid w:val="003B1A41"/>
    <w:rsid w:val="003B1EA3"/>
    <w:rsid w:val="003B22BF"/>
    <w:rsid w:val="003B2893"/>
    <w:rsid w:val="003B3646"/>
    <w:rsid w:val="003B3E86"/>
    <w:rsid w:val="003B4C62"/>
    <w:rsid w:val="003B52C8"/>
    <w:rsid w:val="003B559E"/>
    <w:rsid w:val="003B579D"/>
    <w:rsid w:val="003B59E6"/>
    <w:rsid w:val="003B5FD3"/>
    <w:rsid w:val="003B6136"/>
    <w:rsid w:val="003B619A"/>
    <w:rsid w:val="003B6EB2"/>
    <w:rsid w:val="003B74B2"/>
    <w:rsid w:val="003B7918"/>
    <w:rsid w:val="003B7C9E"/>
    <w:rsid w:val="003C1325"/>
    <w:rsid w:val="003C1694"/>
    <w:rsid w:val="003C1A81"/>
    <w:rsid w:val="003C1BAA"/>
    <w:rsid w:val="003C1C34"/>
    <w:rsid w:val="003C20D1"/>
    <w:rsid w:val="003C21F3"/>
    <w:rsid w:val="003C2A02"/>
    <w:rsid w:val="003C2FF6"/>
    <w:rsid w:val="003C3141"/>
    <w:rsid w:val="003C3466"/>
    <w:rsid w:val="003C3475"/>
    <w:rsid w:val="003C348D"/>
    <w:rsid w:val="003C4239"/>
    <w:rsid w:val="003C4DDC"/>
    <w:rsid w:val="003C548F"/>
    <w:rsid w:val="003C6245"/>
    <w:rsid w:val="003C64BB"/>
    <w:rsid w:val="003C6670"/>
    <w:rsid w:val="003C667B"/>
    <w:rsid w:val="003C74E3"/>
    <w:rsid w:val="003C7B4D"/>
    <w:rsid w:val="003C7BD4"/>
    <w:rsid w:val="003D050C"/>
    <w:rsid w:val="003D053D"/>
    <w:rsid w:val="003D07F8"/>
    <w:rsid w:val="003D0946"/>
    <w:rsid w:val="003D0D2A"/>
    <w:rsid w:val="003D10C8"/>
    <w:rsid w:val="003D15D3"/>
    <w:rsid w:val="003D1C43"/>
    <w:rsid w:val="003D3117"/>
    <w:rsid w:val="003D31F0"/>
    <w:rsid w:val="003D3571"/>
    <w:rsid w:val="003D40D5"/>
    <w:rsid w:val="003D429F"/>
    <w:rsid w:val="003D43CF"/>
    <w:rsid w:val="003D45BD"/>
    <w:rsid w:val="003D493D"/>
    <w:rsid w:val="003D4F3C"/>
    <w:rsid w:val="003D52DF"/>
    <w:rsid w:val="003D52EA"/>
    <w:rsid w:val="003D5360"/>
    <w:rsid w:val="003D5521"/>
    <w:rsid w:val="003D5765"/>
    <w:rsid w:val="003D5A83"/>
    <w:rsid w:val="003D5F57"/>
    <w:rsid w:val="003D6256"/>
    <w:rsid w:val="003D63B7"/>
    <w:rsid w:val="003D6888"/>
    <w:rsid w:val="003D768F"/>
    <w:rsid w:val="003D7AF8"/>
    <w:rsid w:val="003E00F7"/>
    <w:rsid w:val="003E0F00"/>
    <w:rsid w:val="003E1901"/>
    <w:rsid w:val="003E1924"/>
    <w:rsid w:val="003E2159"/>
    <w:rsid w:val="003E286C"/>
    <w:rsid w:val="003E2ECF"/>
    <w:rsid w:val="003E3457"/>
    <w:rsid w:val="003E48A1"/>
    <w:rsid w:val="003E4A26"/>
    <w:rsid w:val="003E5280"/>
    <w:rsid w:val="003E5627"/>
    <w:rsid w:val="003E5B01"/>
    <w:rsid w:val="003E5BA8"/>
    <w:rsid w:val="003E5ED2"/>
    <w:rsid w:val="003E6103"/>
    <w:rsid w:val="003E671F"/>
    <w:rsid w:val="003E689B"/>
    <w:rsid w:val="003E6DFC"/>
    <w:rsid w:val="003F0160"/>
    <w:rsid w:val="003F05A8"/>
    <w:rsid w:val="003F1869"/>
    <w:rsid w:val="003F1F39"/>
    <w:rsid w:val="003F21CB"/>
    <w:rsid w:val="003F261B"/>
    <w:rsid w:val="003F29BB"/>
    <w:rsid w:val="003F2ACB"/>
    <w:rsid w:val="003F2ADE"/>
    <w:rsid w:val="003F2FE1"/>
    <w:rsid w:val="003F37AF"/>
    <w:rsid w:val="003F3D3D"/>
    <w:rsid w:val="003F403B"/>
    <w:rsid w:val="003F4E22"/>
    <w:rsid w:val="003F5035"/>
    <w:rsid w:val="003F5411"/>
    <w:rsid w:val="003F5B6B"/>
    <w:rsid w:val="003F5C5C"/>
    <w:rsid w:val="003F6242"/>
    <w:rsid w:val="003F6AE5"/>
    <w:rsid w:val="003F798C"/>
    <w:rsid w:val="003F7BA0"/>
    <w:rsid w:val="003F7BE1"/>
    <w:rsid w:val="004001ED"/>
    <w:rsid w:val="004004C7"/>
    <w:rsid w:val="00400CFD"/>
    <w:rsid w:val="00400E4B"/>
    <w:rsid w:val="004014AF"/>
    <w:rsid w:val="00401800"/>
    <w:rsid w:val="00401CFC"/>
    <w:rsid w:val="00401FF5"/>
    <w:rsid w:val="004027A2"/>
    <w:rsid w:val="00402990"/>
    <w:rsid w:val="00403945"/>
    <w:rsid w:val="00403B4D"/>
    <w:rsid w:val="00403C0D"/>
    <w:rsid w:val="00404400"/>
    <w:rsid w:val="004048C7"/>
    <w:rsid w:val="004049EA"/>
    <w:rsid w:val="0040595E"/>
    <w:rsid w:val="00405A5C"/>
    <w:rsid w:val="00405C7A"/>
    <w:rsid w:val="00405DED"/>
    <w:rsid w:val="00405F52"/>
    <w:rsid w:val="004060F1"/>
    <w:rsid w:val="00406978"/>
    <w:rsid w:val="00406C3D"/>
    <w:rsid w:val="0040708D"/>
    <w:rsid w:val="00407706"/>
    <w:rsid w:val="0041017D"/>
    <w:rsid w:val="00410A56"/>
    <w:rsid w:val="00410BD7"/>
    <w:rsid w:val="00410D01"/>
    <w:rsid w:val="00410DDC"/>
    <w:rsid w:val="00410F83"/>
    <w:rsid w:val="0041137E"/>
    <w:rsid w:val="004114E7"/>
    <w:rsid w:val="004117E6"/>
    <w:rsid w:val="00411B84"/>
    <w:rsid w:val="00412317"/>
    <w:rsid w:val="004124B6"/>
    <w:rsid w:val="004135A0"/>
    <w:rsid w:val="004135C1"/>
    <w:rsid w:val="0041370F"/>
    <w:rsid w:val="004143DD"/>
    <w:rsid w:val="00414F08"/>
    <w:rsid w:val="00415A12"/>
    <w:rsid w:val="00415F44"/>
    <w:rsid w:val="00416CDA"/>
    <w:rsid w:val="00416D78"/>
    <w:rsid w:val="00417BF7"/>
    <w:rsid w:val="004201AF"/>
    <w:rsid w:val="00420315"/>
    <w:rsid w:val="004204E3"/>
    <w:rsid w:val="004204F6"/>
    <w:rsid w:val="00420C2A"/>
    <w:rsid w:val="004212A8"/>
    <w:rsid w:val="00421C0F"/>
    <w:rsid w:val="004220A6"/>
    <w:rsid w:val="004221EF"/>
    <w:rsid w:val="004232B5"/>
    <w:rsid w:val="0042340C"/>
    <w:rsid w:val="00423437"/>
    <w:rsid w:val="00423775"/>
    <w:rsid w:val="00424795"/>
    <w:rsid w:val="0042481D"/>
    <w:rsid w:val="00424D0C"/>
    <w:rsid w:val="00424EC5"/>
    <w:rsid w:val="0042612B"/>
    <w:rsid w:val="00427305"/>
    <w:rsid w:val="00427587"/>
    <w:rsid w:val="004276EC"/>
    <w:rsid w:val="00427D0C"/>
    <w:rsid w:val="00427FE3"/>
    <w:rsid w:val="00430383"/>
    <w:rsid w:val="00430A17"/>
    <w:rsid w:val="00430A6C"/>
    <w:rsid w:val="00431100"/>
    <w:rsid w:val="0043126A"/>
    <w:rsid w:val="004312B7"/>
    <w:rsid w:val="00431418"/>
    <w:rsid w:val="00432F05"/>
    <w:rsid w:val="0043392D"/>
    <w:rsid w:val="00433C21"/>
    <w:rsid w:val="00433FE6"/>
    <w:rsid w:val="00434076"/>
    <w:rsid w:val="0043432E"/>
    <w:rsid w:val="004353E2"/>
    <w:rsid w:val="004365D0"/>
    <w:rsid w:val="004366A9"/>
    <w:rsid w:val="00436F39"/>
    <w:rsid w:val="00437A06"/>
    <w:rsid w:val="00437E17"/>
    <w:rsid w:val="004401C3"/>
    <w:rsid w:val="004404AC"/>
    <w:rsid w:val="00440B03"/>
    <w:rsid w:val="00440FC4"/>
    <w:rsid w:val="004411D2"/>
    <w:rsid w:val="0044180A"/>
    <w:rsid w:val="00441903"/>
    <w:rsid w:val="00441C3B"/>
    <w:rsid w:val="004423E9"/>
    <w:rsid w:val="0044312C"/>
    <w:rsid w:val="004434A9"/>
    <w:rsid w:val="00443577"/>
    <w:rsid w:val="004436CA"/>
    <w:rsid w:val="00443794"/>
    <w:rsid w:val="00443CF8"/>
    <w:rsid w:val="004449BA"/>
    <w:rsid w:val="00444E6F"/>
    <w:rsid w:val="004456A9"/>
    <w:rsid w:val="00445FCD"/>
    <w:rsid w:val="00446218"/>
    <w:rsid w:val="004464A1"/>
    <w:rsid w:val="00446B98"/>
    <w:rsid w:val="0044757A"/>
    <w:rsid w:val="00447A30"/>
    <w:rsid w:val="00447A8D"/>
    <w:rsid w:val="004507D9"/>
    <w:rsid w:val="004513D1"/>
    <w:rsid w:val="00451A03"/>
    <w:rsid w:val="004522AF"/>
    <w:rsid w:val="004529EC"/>
    <w:rsid w:val="00452A88"/>
    <w:rsid w:val="00452EEE"/>
    <w:rsid w:val="00452F60"/>
    <w:rsid w:val="00453737"/>
    <w:rsid w:val="004538A8"/>
    <w:rsid w:val="00453B77"/>
    <w:rsid w:val="00453D1F"/>
    <w:rsid w:val="00453D31"/>
    <w:rsid w:val="00454A59"/>
    <w:rsid w:val="00454B7E"/>
    <w:rsid w:val="00455194"/>
    <w:rsid w:val="00455EFE"/>
    <w:rsid w:val="00455FAC"/>
    <w:rsid w:val="004568D7"/>
    <w:rsid w:val="00456C08"/>
    <w:rsid w:val="00457686"/>
    <w:rsid w:val="004579D1"/>
    <w:rsid w:val="00457C18"/>
    <w:rsid w:val="0046032B"/>
    <w:rsid w:val="004607F6"/>
    <w:rsid w:val="00460C93"/>
    <w:rsid w:val="00460D78"/>
    <w:rsid w:val="004619D6"/>
    <w:rsid w:val="00462177"/>
    <w:rsid w:val="00462F55"/>
    <w:rsid w:val="0046386C"/>
    <w:rsid w:val="004639CC"/>
    <w:rsid w:val="00464395"/>
    <w:rsid w:val="0046444B"/>
    <w:rsid w:val="00464A7D"/>
    <w:rsid w:val="00464AB3"/>
    <w:rsid w:val="0046538E"/>
    <w:rsid w:val="004654F4"/>
    <w:rsid w:val="004655E0"/>
    <w:rsid w:val="00465EC1"/>
    <w:rsid w:val="0046600D"/>
    <w:rsid w:val="00466512"/>
    <w:rsid w:val="00466575"/>
    <w:rsid w:val="004668A3"/>
    <w:rsid w:val="00466D8E"/>
    <w:rsid w:val="004672EB"/>
    <w:rsid w:val="004674C0"/>
    <w:rsid w:val="00467745"/>
    <w:rsid w:val="00467941"/>
    <w:rsid w:val="00467A34"/>
    <w:rsid w:val="00467B16"/>
    <w:rsid w:val="00467EE4"/>
    <w:rsid w:val="00467F6C"/>
    <w:rsid w:val="00470288"/>
    <w:rsid w:val="00470470"/>
    <w:rsid w:val="0047049A"/>
    <w:rsid w:val="004707A5"/>
    <w:rsid w:val="00470833"/>
    <w:rsid w:val="00471790"/>
    <w:rsid w:val="00471A60"/>
    <w:rsid w:val="00471D27"/>
    <w:rsid w:val="00471D8C"/>
    <w:rsid w:val="004720A2"/>
    <w:rsid w:val="00472263"/>
    <w:rsid w:val="0047349D"/>
    <w:rsid w:val="0047424E"/>
    <w:rsid w:val="0047432C"/>
    <w:rsid w:val="00474887"/>
    <w:rsid w:val="00474D44"/>
    <w:rsid w:val="00475266"/>
    <w:rsid w:val="0047565F"/>
    <w:rsid w:val="004756C2"/>
    <w:rsid w:val="00475B4B"/>
    <w:rsid w:val="00475D6B"/>
    <w:rsid w:val="00475F36"/>
    <w:rsid w:val="00476849"/>
    <w:rsid w:val="00476DD6"/>
    <w:rsid w:val="00477285"/>
    <w:rsid w:val="0047772B"/>
    <w:rsid w:val="00477808"/>
    <w:rsid w:val="00480414"/>
    <w:rsid w:val="004805D9"/>
    <w:rsid w:val="004808D3"/>
    <w:rsid w:val="00480EC7"/>
    <w:rsid w:val="00481211"/>
    <w:rsid w:val="00482542"/>
    <w:rsid w:val="004825CE"/>
    <w:rsid w:val="00482BEE"/>
    <w:rsid w:val="00482C58"/>
    <w:rsid w:val="00483029"/>
    <w:rsid w:val="00483630"/>
    <w:rsid w:val="0048406A"/>
    <w:rsid w:val="0048412C"/>
    <w:rsid w:val="00484629"/>
    <w:rsid w:val="00485073"/>
    <w:rsid w:val="004850E3"/>
    <w:rsid w:val="004853C5"/>
    <w:rsid w:val="0048634D"/>
    <w:rsid w:val="0048682C"/>
    <w:rsid w:val="00486CCC"/>
    <w:rsid w:val="004874B2"/>
    <w:rsid w:val="00487799"/>
    <w:rsid w:val="004877CB"/>
    <w:rsid w:val="00487F34"/>
    <w:rsid w:val="00487F84"/>
    <w:rsid w:val="0049059D"/>
    <w:rsid w:val="0049080F"/>
    <w:rsid w:val="004915AA"/>
    <w:rsid w:val="0049175D"/>
    <w:rsid w:val="004917DB"/>
    <w:rsid w:val="00491C42"/>
    <w:rsid w:val="0049257A"/>
    <w:rsid w:val="0049271E"/>
    <w:rsid w:val="00492761"/>
    <w:rsid w:val="004930C6"/>
    <w:rsid w:val="004940A2"/>
    <w:rsid w:val="0049421B"/>
    <w:rsid w:val="004942F4"/>
    <w:rsid w:val="00494515"/>
    <w:rsid w:val="00494E4F"/>
    <w:rsid w:val="0049532E"/>
    <w:rsid w:val="004956AF"/>
    <w:rsid w:val="004956E8"/>
    <w:rsid w:val="00495B14"/>
    <w:rsid w:val="00495C19"/>
    <w:rsid w:val="00495CF5"/>
    <w:rsid w:val="00495D72"/>
    <w:rsid w:val="00495E77"/>
    <w:rsid w:val="00496362"/>
    <w:rsid w:val="00496D4B"/>
    <w:rsid w:val="00497159"/>
    <w:rsid w:val="004975AA"/>
    <w:rsid w:val="004A0A44"/>
    <w:rsid w:val="004A0C60"/>
    <w:rsid w:val="004A15CC"/>
    <w:rsid w:val="004A15D0"/>
    <w:rsid w:val="004A198E"/>
    <w:rsid w:val="004A1992"/>
    <w:rsid w:val="004A199E"/>
    <w:rsid w:val="004A1B69"/>
    <w:rsid w:val="004A2064"/>
    <w:rsid w:val="004A20AF"/>
    <w:rsid w:val="004A244A"/>
    <w:rsid w:val="004A2913"/>
    <w:rsid w:val="004A31C4"/>
    <w:rsid w:val="004A3598"/>
    <w:rsid w:val="004A4D08"/>
    <w:rsid w:val="004A56DC"/>
    <w:rsid w:val="004A5C4C"/>
    <w:rsid w:val="004A5DFA"/>
    <w:rsid w:val="004A5FF2"/>
    <w:rsid w:val="004A63FE"/>
    <w:rsid w:val="004A6A0D"/>
    <w:rsid w:val="004A74D5"/>
    <w:rsid w:val="004A7685"/>
    <w:rsid w:val="004A76EE"/>
    <w:rsid w:val="004A76F2"/>
    <w:rsid w:val="004A7855"/>
    <w:rsid w:val="004A7EFC"/>
    <w:rsid w:val="004B036D"/>
    <w:rsid w:val="004B0B9A"/>
    <w:rsid w:val="004B1936"/>
    <w:rsid w:val="004B1F22"/>
    <w:rsid w:val="004B2255"/>
    <w:rsid w:val="004B2459"/>
    <w:rsid w:val="004B2BBB"/>
    <w:rsid w:val="004B33D6"/>
    <w:rsid w:val="004B385F"/>
    <w:rsid w:val="004B3AC9"/>
    <w:rsid w:val="004B4159"/>
    <w:rsid w:val="004B4682"/>
    <w:rsid w:val="004B49B1"/>
    <w:rsid w:val="004B4A09"/>
    <w:rsid w:val="004B4C1E"/>
    <w:rsid w:val="004B4C43"/>
    <w:rsid w:val="004B4CB9"/>
    <w:rsid w:val="004B4CBF"/>
    <w:rsid w:val="004B51DC"/>
    <w:rsid w:val="004B5442"/>
    <w:rsid w:val="004B5A53"/>
    <w:rsid w:val="004B5E39"/>
    <w:rsid w:val="004B5E52"/>
    <w:rsid w:val="004B5EF4"/>
    <w:rsid w:val="004B6206"/>
    <w:rsid w:val="004B69E0"/>
    <w:rsid w:val="004B6D7A"/>
    <w:rsid w:val="004B6F38"/>
    <w:rsid w:val="004B78B2"/>
    <w:rsid w:val="004B7D4B"/>
    <w:rsid w:val="004C1014"/>
    <w:rsid w:val="004C16D7"/>
    <w:rsid w:val="004C188B"/>
    <w:rsid w:val="004C19CE"/>
    <w:rsid w:val="004C1B62"/>
    <w:rsid w:val="004C235E"/>
    <w:rsid w:val="004C3D03"/>
    <w:rsid w:val="004C3E7E"/>
    <w:rsid w:val="004C47ED"/>
    <w:rsid w:val="004C52EB"/>
    <w:rsid w:val="004C5658"/>
    <w:rsid w:val="004C5B04"/>
    <w:rsid w:val="004C6138"/>
    <w:rsid w:val="004C61D7"/>
    <w:rsid w:val="004C76AA"/>
    <w:rsid w:val="004C7737"/>
    <w:rsid w:val="004C77E2"/>
    <w:rsid w:val="004C7B12"/>
    <w:rsid w:val="004C7DBE"/>
    <w:rsid w:val="004D08A2"/>
    <w:rsid w:val="004D0F7F"/>
    <w:rsid w:val="004D10B4"/>
    <w:rsid w:val="004D1794"/>
    <w:rsid w:val="004D1CED"/>
    <w:rsid w:val="004D2017"/>
    <w:rsid w:val="004D233C"/>
    <w:rsid w:val="004D2BEC"/>
    <w:rsid w:val="004D2E2F"/>
    <w:rsid w:val="004D2EC1"/>
    <w:rsid w:val="004D32DE"/>
    <w:rsid w:val="004D3B5B"/>
    <w:rsid w:val="004D45B1"/>
    <w:rsid w:val="004D4913"/>
    <w:rsid w:val="004D493D"/>
    <w:rsid w:val="004D66A0"/>
    <w:rsid w:val="004D6F15"/>
    <w:rsid w:val="004D70B8"/>
    <w:rsid w:val="004D72E5"/>
    <w:rsid w:val="004D75AA"/>
    <w:rsid w:val="004D7976"/>
    <w:rsid w:val="004D79F7"/>
    <w:rsid w:val="004D7C50"/>
    <w:rsid w:val="004D7D80"/>
    <w:rsid w:val="004D7E8B"/>
    <w:rsid w:val="004D7F28"/>
    <w:rsid w:val="004E0725"/>
    <w:rsid w:val="004E097E"/>
    <w:rsid w:val="004E1819"/>
    <w:rsid w:val="004E239A"/>
    <w:rsid w:val="004E24C4"/>
    <w:rsid w:val="004E2C98"/>
    <w:rsid w:val="004E39A2"/>
    <w:rsid w:val="004E43C5"/>
    <w:rsid w:val="004E4477"/>
    <w:rsid w:val="004E49DF"/>
    <w:rsid w:val="004E4A53"/>
    <w:rsid w:val="004E50D7"/>
    <w:rsid w:val="004E50DB"/>
    <w:rsid w:val="004E50F1"/>
    <w:rsid w:val="004E5915"/>
    <w:rsid w:val="004E59C2"/>
    <w:rsid w:val="004E65A7"/>
    <w:rsid w:val="004E6C87"/>
    <w:rsid w:val="004E76CB"/>
    <w:rsid w:val="004E79F1"/>
    <w:rsid w:val="004F0105"/>
    <w:rsid w:val="004F01CE"/>
    <w:rsid w:val="004F1178"/>
    <w:rsid w:val="004F11E8"/>
    <w:rsid w:val="004F1537"/>
    <w:rsid w:val="004F165C"/>
    <w:rsid w:val="004F1A2A"/>
    <w:rsid w:val="004F1E47"/>
    <w:rsid w:val="004F21BF"/>
    <w:rsid w:val="004F2835"/>
    <w:rsid w:val="004F2B61"/>
    <w:rsid w:val="004F2EA7"/>
    <w:rsid w:val="004F3174"/>
    <w:rsid w:val="004F336E"/>
    <w:rsid w:val="004F522F"/>
    <w:rsid w:val="004F5475"/>
    <w:rsid w:val="004F5771"/>
    <w:rsid w:val="004F5AA7"/>
    <w:rsid w:val="004F6561"/>
    <w:rsid w:val="004F6876"/>
    <w:rsid w:val="004F6985"/>
    <w:rsid w:val="004F6C30"/>
    <w:rsid w:val="004F6C9E"/>
    <w:rsid w:val="004F7064"/>
    <w:rsid w:val="004F70FC"/>
    <w:rsid w:val="004F74D5"/>
    <w:rsid w:val="004F7B19"/>
    <w:rsid w:val="0050003D"/>
    <w:rsid w:val="0050066D"/>
    <w:rsid w:val="0050077B"/>
    <w:rsid w:val="005012B2"/>
    <w:rsid w:val="00501DAA"/>
    <w:rsid w:val="00501E8D"/>
    <w:rsid w:val="00502078"/>
    <w:rsid w:val="00502402"/>
    <w:rsid w:val="005025F6"/>
    <w:rsid w:val="005027F3"/>
    <w:rsid w:val="00502E00"/>
    <w:rsid w:val="0050309C"/>
    <w:rsid w:val="00503264"/>
    <w:rsid w:val="005038D1"/>
    <w:rsid w:val="00503931"/>
    <w:rsid w:val="00503AE2"/>
    <w:rsid w:val="00503C4E"/>
    <w:rsid w:val="005041A0"/>
    <w:rsid w:val="00504A36"/>
    <w:rsid w:val="00504B50"/>
    <w:rsid w:val="00504DD0"/>
    <w:rsid w:val="005050DD"/>
    <w:rsid w:val="00505CE6"/>
    <w:rsid w:val="00505D31"/>
    <w:rsid w:val="005069EE"/>
    <w:rsid w:val="00506B59"/>
    <w:rsid w:val="00506B62"/>
    <w:rsid w:val="00506E04"/>
    <w:rsid w:val="0050750F"/>
    <w:rsid w:val="005076FD"/>
    <w:rsid w:val="005077C8"/>
    <w:rsid w:val="00507876"/>
    <w:rsid w:val="00507905"/>
    <w:rsid w:val="00507BBD"/>
    <w:rsid w:val="00507D6A"/>
    <w:rsid w:val="0051027F"/>
    <w:rsid w:val="00510407"/>
    <w:rsid w:val="005104DB"/>
    <w:rsid w:val="00510878"/>
    <w:rsid w:val="00510ACE"/>
    <w:rsid w:val="005116BB"/>
    <w:rsid w:val="00513409"/>
    <w:rsid w:val="00513BFD"/>
    <w:rsid w:val="00513E74"/>
    <w:rsid w:val="00514D74"/>
    <w:rsid w:val="005157BB"/>
    <w:rsid w:val="00515821"/>
    <w:rsid w:val="00515D6C"/>
    <w:rsid w:val="0051632D"/>
    <w:rsid w:val="005165C7"/>
    <w:rsid w:val="00516732"/>
    <w:rsid w:val="00516DC7"/>
    <w:rsid w:val="00516EC0"/>
    <w:rsid w:val="0051729F"/>
    <w:rsid w:val="00517612"/>
    <w:rsid w:val="0051774A"/>
    <w:rsid w:val="00517CF8"/>
    <w:rsid w:val="00517F9E"/>
    <w:rsid w:val="005200B0"/>
    <w:rsid w:val="0052035C"/>
    <w:rsid w:val="00520748"/>
    <w:rsid w:val="00520982"/>
    <w:rsid w:val="00520CE0"/>
    <w:rsid w:val="005215F4"/>
    <w:rsid w:val="00522285"/>
    <w:rsid w:val="00522449"/>
    <w:rsid w:val="0052276A"/>
    <w:rsid w:val="00522BB1"/>
    <w:rsid w:val="00522FEA"/>
    <w:rsid w:val="00523837"/>
    <w:rsid w:val="00523A83"/>
    <w:rsid w:val="00523C68"/>
    <w:rsid w:val="00523D5C"/>
    <w:rsid w:val="00523E70"/>
    <w:rsid w:val="005243B4"/>
    <w:rsid w:val="00524602"/>
    <w:rsid w:val="005250FD"/>
    <w:rsid w:val="00525D07"/>
    <w:rsid w:val="0052603E"/>
    <w:rsid w:val="00526F83"/>
    <w:rsid w:val="0052737B"/>
    <w:rsid w:val="00527C32"/>
    <w:rsid w:val="00527C60"/>
    <w:rsid w:val="00527FD9"/>
    <w:rsid w:val="005302B8"/>
    <w:rsid w:val="00530C28"/>
    <w:rsid w:val="00530C32"/>
    <w:rsid w:val="00530DF5"/>
    <w:rsid w:val="00530FD1"/>
    <w:rsid w:val="0053140B"/>
    <w:rsid w:val="005319D1"/>
    <w:rsid w:val="00531F7A"/>
    <w:rsid w:val="005327D5"/>
    <w:rsid w:val="00532B31"/>
    <w:rsid w:val="00532B6D"/>
    <w:rsid w:val="00532F5A"/>
    <w:rsid w:val="00533374"/>
    <w:rsid w:val="00533AC9"/>
    <w:rsid w:val="005342F6"/>
    <w:rsid w:val="00534380"/>
    <w:rsid w:val="005343C6"/>
    <w:rsid w:val="005344FF"/>
    <w:rsid w:val="005346BE"/>
    <w:rsid w:val="005347E5"/>
    <w:rsid w:val="00535178"/>
    <w:rsid w:val="00535C0B"/>
    <w:rsid w:val="005360AE"/>
    <w:rsid w:val="005362D3"/>
    <w:rsid w:val="0053643E"/>
    <w:rsid w:val="005365C1"/>
    <w:rsid w:val="00536B51"/>
    <w:rsid w:val="00537D7B"/>
    <w:rsid w:val="005404FA"/>
    <w:rsid w:val="0054051D"/>
    <w:rsid w:val="00540637"/>
    <w:rsid w:val="005409F1"/>
    <w:rsid w:val="00540AA1"/>
    <w:rsid w:val="00541393"/>
    <w:rsid w:val="00541A39"/>
    <w:rsid w:val="00541BDF"/>
    <w:rsid w:val="00541CA5"/>
    <w:rsid w:val="005422DF"/>
    <w:rsid w:val="00542545"/>
    <w:rsid w:val="00542635"/>
    <w:rsid w:val="00542971"/>
    <w:rsid w:val="00542D46"/>
    <w:rsid w:val="005430B7"/>
    <w:rsid w:val="005430E4"/>
    <w:rsid w:val="005433E4"/>
    <w:rsid w:val="00544E4B"/>
    <w:rsid w:val="00546014"/>
    <w:rsid w:val="00546A7E"/>
    <w:rsid w:val="00546BB7"/>
    <w:rsid w:val="0054791F"/>
    <w:rsid w:val="00547A59"/>
    <w:rsid w:val="00547B37"/>
    <w:rsid w:val="00547C4E"/>
    <w:rsid w:val="00547DA7"/>
    <w:rsid w:val="00547DB4"/>
    <w:rsid w:val="00550234"/>
    <w:rsid w:val="00550383"/>
    <w:rsid w:val="00550716"/>
    <w:rsid w:val="00550E4F"/>
    <w:rsid w:val="00551183"/>
    <w:rsid w:val="005512DA"/>
    <w:rsid w:val="00551394"/>
    <w:rsid w:val="005526A1"/>
    <w:rsid w:val="005530C6"/>
    <w:rsid w:val="00554131"/>
    <w:rsid w:val="005545F0"/>
    <w:rsid w:val="00554D89"/>
    <w:rsid w:val="00555326"/>
    <w:rsid w:val="00555848"/>
    <w:rsid w:val="00555B0B"/>
    <w:rsid w:val="0055625A"/>
    <w:rsid w:val="00556EF6"/>
    <w:rsid w:val="00557080"/>
    <w:rsid w:val="00557F90"/>
    <w:rsid w:val="00560950"/>
    <w:rsid w:val="00560B3E"/>
    <w:rsid w:val="00560C03"/>
    <w:rsid w:val="00561948"/>
    <w:rsid w:val="00561F96"/>
    <w:rsid w:val="00562421"/>
    <w:rsid w:val="00562B62"/>
    <w:rsid w:val="00562B66"/>
    <w:rsid w:val="00562B9B"/>
    <w:rsid w:val="00563159"/>
    <w:rsid w:val="005636B5"/>
    <w:rsid w:val="0056402C"/>
    <w:rsid w:val="005642C3"/>
    <w:rsid w:val="00564AB6"/>
    <w:rsid w:val="00565311"/>
    <w:rsid w:val="00565353"/>
    <w:rsid w:val="00565AFD"/>
    <w:rsid w:val="00565FDA"/>
    <w:rsid w:val="005663ED"/>
    <w:rsid w:val="005666DF"/>
    <w:rsid w:val="0056705B"/>
    <w:rsid w:val="005673C1"/>
    <w:rsid w:val="005674F1"/>
    <w:rsid w:val="0057027F"/>
    <w:rsid w:val="00570370"/>
    <w:rsid w:val="00570423"/>
    <w:rsid w:val="00570700"/>
    <w:rsid w:val="00570A37"/>
    <w:rsid w:val="00570FE0"/>
    <w:rsid w:val="00571434"/>
    <w:rsid w:val="005724DB"/>
    <w:rsid w:val="005733BF"/>
    <w:rsid w:val="00573455"/>
    <w:rsid w:val="00573533"/>
    <w:rsid w:val="00573616"/>
    <w:rsid w:val="00573712"/>
    <w:rsid w:val="005738F9"/>
    <w:rsid w:val="00574221"/>
    <w:rsid w:val="005744F6"/>
    <w:rsid w:val="0057564F"/>
    <w:rsid w:val="00575B3F"/>
    <w:rsid w:val="00575BF0"/>
    <w:rsid w:val="00575D79"/>
    <w:rsid w:val="005769EA"/>
    <w:rsid w:val="00576EF6"/>
    <w:rsid w:val="0057794A"/>
    <w:rsid w:val="00577952"/>
    <w:rsid w:val="00577A9F"/>
    <w:rsid w:val="00577FC6"/>
    <w:rsid w:val="00580579"/>
    <w:rsid w:val="005809BE"/>
    <w:rsid w:val="005814A5"/>
    <w:rsid w:val="00581644"/>
    <w:rsid w:val="00581E64"/>
    <w:rsid w:val="00582B2B"/>
    <w:rsid w:val="00582BC8"/>
    <w:rsid w:val="0058397D"/>
    <w:rsid w:val="00584562"/>
    <w:rsid w:val="005850EE"/>
    <w:rsid w:val="005853FE"/>
    <w:rsid w:val="005860AD"/>
    <w:rsid w:val="0058621F"/>
    <w:rsid w:val="00586411"/>
    <w:rsid w:val="00586881"/>
    <w:rsid w:val="00586945"/>
    <w:rsid w:val="00586AA9"/>
    <w:rsid w:val="00586AB3"/>
    <w:rsid w:val="00587049"/>
    <w:rsid w:val="005873A3"/>
    <w:rsid w:val="005874BC"/>
    <w:rsid w:val="005876B7"/>
    <w:rsid w:val="00587E1F"/>
    <w:rsid w:val="005900E7"/>
    <w:rsid w:val="005904E0"/>
    <w:rsid w:val="00591291"/>
    <w:rsid w:val="00591377"/>
    <w:rsid w:val="00591D1B"/>
    <w:rsid w:val="00591DE2"/>
    <w:rsid w:val="00592696"/>
    <w:rsid w:val="005930FB"/>
    <w:rsid w:val="00593579"/>
    <w:rsid w:val="00593C57"/>
    <w:rsid w:val="00594226"/>
    <w:rsid w:val="005943AA"/>
    <w:rsid w:val="005947BA"/>
    <w:rsid w:val="005947CE"/>
    <w:rsid w:val="00594AE6"/>
    <w:rsid w:val="00594C8E"/>
    <w:rsid w:val="00595093"/>
    <w:rsid w:val="00595F92"/>
    <w:rsid w:val="0059681D"/>
    <w:rsid w:val="00596CCE"/>
    <w:rsid w:val="00596DE4"/>
    <w:rsid w:val="00597126"/>
    <w:rsid w:val="00597393"/>
    <w:rsid w:val="00597566"/>
    <w:rsid w:val="005A0E9E"/>
    <w:rsid w:val="005A10F2"/>
    <w:rsid w:val="005A11C2"/>
    <w:rsid w:val="005A1405"/>
    <w:rsid w:val="005A17F1"/>
    <w:rsid w:val="005A1826"/>
    <w:rsid w:val="005A1B18"/>
    <w:rsid w:val="005A1B85"/>
    <w:rsid w:val="005A2880"/>
    <w:rsid w:val="005A2987"/>
    <w:rsid w:val="005A355A"/>
    <w:rsid w:val="005A35C7"/>
    <w:rsid w:val="005A3712"/>
    <w:rsid w:val="005A3AA4"/>
    <w:rsid w:val="005A3AAE"/>
    <w:rsid w:val="005A3D0F"/>
    <w:rsid w:val="005A41A8"/>
    <w:rsid w:val="005A4E55"/>
    <w:rsid w:val="005A4E99"/>
    <w:rsid w:val="005A4F4A"/>
    <w:rsid w:val="005A58B1"/>
    <w:rsid w:val="005A6363"/>
    <w:rsid w:val="005A68A0"/>
    <w:rsid w:val="005A6A12"/>
    <w:rsid w:val="005A6D42"/>
    <w:rsid w:val="005A7404"/>
    <w:rsid w:val="005A74CB"/>
    <w:rsid w:val="005A7A4F"/>
    <w:rsid w:val="005A7B0C"/>
    <w:rsid w:val="005A7B5D"/>
    <w:rsid w:val="005B00AF"/>
    <w:rsid w:val="005B0A09"/>
    <w:rsid w:val="005B0FB5"/>
    <w:rsid w:val="005B1B76"/>
    <w:rsid w:val="005B2634"/>
    <w:rsid w:val="005B2A14"/>
    <w:rsid w:val="005B34C0"/>
    <w:rsid w:val="005B3A1C"/>
    <w:rsid w:val="005B48B2"/>
    <w:rsid w:val="005B5991"/>
    <w:rsid w:val="005B6033"/>
    <w:rsid w:val="005B6383"/>
    <w:rsid w:val="005B6561"/>
    <w:rsid w:val="005B7484"/>
    <w:rsid w:val="005B7762"/>
    <w:rsid w:val="005C009C"/>
    <w:rsid w:val="005C047C"/>
    <w:rsid w:val="005C07BA"/>
    <w:rsid w:val="005C0B11"/>
    <w:rsid w:val="005C0B9D"/>
    <w:rsid w:val="005C1001"/>
    <w:rsid w:val="005C1025"/>
    <w:rsid w:val="005C1248"/>
    <w:rsid w:val="005C140C"/>
    <w:rsid w:val="005C1958"/>
    <w:rsid w:val="005C1ECA"/>
    <w:rsid w:val="005C2228"/>
    <w:rsid w:val="005C306E"/>
    <w:rsid w:val="005C3189"/>
    <w:rsid w:val="005C3240"/>
    <w:rsid w:val="005C3782"/>
    <w:rsid w:val="005C3970"/>
    <w:rsid w:val="005C3BE0"/>
    <w:rsid w:val="005C4587"/>
    <w:rsid w:val="005C53FE"/>
    <w:rsid w:val="005C5490"/>
    <w:rsid w:val="005C5580"/>
    <w:rsid w:val="005C5833"/>
    <w:rsid w:val="005C5AB8"/>
    <w:rsid w:val="005C6704"/>
    <w:rsid w:val="005C74C2"/>
    <w:rsid w:val="005C7A1F"/>
    <w:rsid w:val="005C7F50"/>
    <w:rsid w:val="005D06EF"/>
    <w:rsid w:val="005D09EC"/>
    <w:rsid w:val="005D0B3E"/>
    <w:rsid w:val="005D0EDF"/>
    <w:rsid w:val="005D148B"/>
    <w:rsid w:val="005D1BE2"/>
    <w:rsid w:val="005D1E32"/>
    <w:rsid w:val="005D229F"/>
    <w:rsid w:val="005D2494"/>
    <w:rsid w:val="005D2922"/>
    <w:rsid w:val="005D2D37"/>
    <w:rsid w:val="005D344F"/>
    <w:rsid w:val="005D3D1A"/>
    <w:rsid w:val="005D3E58"/>
    <w:rsid w:val="005D624B"/>
    <w:rsid w:val="005D65F9"/>
    <w:rsid w:val="005D6650"/>
    <w:rsid w:val="005D724D"/>
    <w:rsid w:val="005E0417"/>
    <w:rsid w:val="005E079B"/>
    <w:rsid w:val="005E097B"/>
    <w:rsid w:val="005E0D81"/>
    <w:rsid w:val="005E13C3"/>
    <w:rsid w:val="005E21ED"/>
    <w:rsid w:val="005E23FF"/>
    <w:rsid w:val="005E27ED"/>
    <w:rsid w:val="005E29E6"/>
    <w:rsid w:val="005E2B00"/>
    <w:rsid w:val="005E3426"/>
    <w:rsid w:val="005E41A2"/>
    <w:rsid w:val="005E41D2"/>
    <w:rsid w:val="005E41D3"/>
    <w:rsid w:val="005E4A97"/>
    <w:rsid w:val="005E4B95"/>
    <w:rsid w:val="005E4D00"/>
    <w:rsid w:val="005E5387"/>
    <w:rsid w:val="005E5DBB"/>
    <w:rsid w:val="005E5F76"/>
    <w:rsid w:val="005E6150"/>
    <w:rsid w:val="005E638F"/>
    <w:rsid w:val="005E6393"/>
    <w:rsid w:val="005E76A7"/>
    <w:rsid w:val="005E7C6A"/>
    <w:rsid w:val="005E7FC7"/>
    <w:rsid w:val="005F01CE"/>
    <w:rsid w:val="005F02CE"/>
    <w:rsid w:val="005F04AF"/>
    <w:rsid w:val="005F051C"/>
    <w:rsid w:val="005F1DC2"/>
    <w:rsid w:val="005F21B4"/>
    <w:rsid w:val="005F2F6C"/>
    <w:rsid w:val="005F36A7"/>
    <w:rsid w:val="005F3B8E"/>
    <w:rsid w:val="005F4003"/>
    <w:rsid w:val="005F45E7"/>
    <w:rsid w:val="005F464E"/>
    <w:rsid w:val="005F46F6"/>
    <w:rsid w:val="005F4FA3"/>
    <w:rsid w:val="005F55D8"/>
    <w:rsid w:val="005F565B"/>
    <w:rsid w:val="005F5937"/>
    <w:rsid w:val="005F5FAB"/>
    <w:rsid w:val="005F6615"/>
    <w:rsid w:val="005F6668"/>
    <w:rsid w:val="005F6D6C"/>
    <w:rsid w:val="005F6DA6"/>
    <w:rsid w:val="005F6ECD"/>
    <w:rsid w:val="005F70D0"/>
    <w:rsid w:val="005F70D2"/>
    <w:rsid w:val="005F71FB"/>
    <w:rsid w:val="005F7BB8"/>
    <w:rsid w:val="0060010D"/>
    <w:rsid w:val="006007EB"/>
    <w:rsid w:val="00600CAC"/>
    <w:rsid w:val="00600CE0"/>
    <w:rsid w:val="00601879"/>
    <w:rsid w:val="006018BE"/>
    <w:rsid w:val="00601939"/>
    <w:rsid w:val="00601E42"/>
    <w:rsid w:val="00601F49"/>
    <w:rsid w:val="00602119"/>
    <w:rsid w:val="0060251B"/>
    <w:rsid w:val="00602911"/>
    <w:rsid w:val="0060388C"/>
    <w:rsid w:val="00603E80"/>
    <w:rsid w:val="00603E8F"/>
    <w:rsid w:val="00603FB6"/>
    <w:rsid w:val="006049C3"/>
    <w:rsid w:val="00604DA3"/>
    <w:rsid w:val="006056A3"/>
    <w:rsid w:val="006066E6"/>
    <w:rsid w:val="00606EEC"/>
    <w:rsid w:val="006070E3"/>
    <w:rsid w:val="00607104"/>
    <w:rsid w:val="006073DF"/>
    <w:rsid w:val="006074A8"/>
    <w:rsid w:val="0060785F"/>
    <w:rsid w:val="00607DEA"/>
    <w:rsid w:val="00610081"/>
    <w:rsid w:val="00610251"/>
    <w:rsid w:val="00610729"/>
    <w:rsid w:val="00610AF8"/>
    <w:rsid w:val="0061117F"/>
    <w:rsid w:val="00611C57"/>
    <w:rsid w:val="00612500"/>
    <w:rsid w:val="00612582"/>
    <w:rsid w:val="00612621"/>
    <w:rsid w:val="0061334B"/>
    <w:rsid w:val="0061352D"/>
    <w:rsid w:val="00613604"/>
    <w:rsid w:val="00614381"/>
    <w:rsid w:val="00614CC9"/>
    <w:rsid w:val="00614ED4"/>
    <w:rsid w:val="006150FC"/>
    <w:rsid w:val="00615BF2"/>
    <w:rsid w:val="00615CBB"/>
    <w:rsid w:val="00615D63"/>
    <w:rsid w:val="00615F75"/>
    <w:rsid w:val="0061615E"/>
    <w:rsid w:val="006163F7"/>
    <w:rsid w:val="00616FB8"/>
    <w:rsid w:val="00616FC7"/>
    <w:rsid w:val="0061718D"/>
    <w:rsid w:val="006171E8"/>
    <w:rsid w:val="00617479"/>
    <w:rsid w:val="0061755A"/>
    <w:rsid w:val="0062051F"/>
    <w:rsid w:val="00620623"/>
    <w:rsid w:val="0062084A"/>
    <w:rsid w:val="0062153D"/>
    <w:rsid w:val="006216F7"/>
    <w:rsid w:val="006217BA"/>
    <w:rsid w:val="0062326E"/>
    <w:rsid w:val="006246B3"/>
    <w:rsid w:val="00624735"/>
    <w:rsid w:val="006247D4"/>
    <w:rsid w:val="006252A7"/>
    <w:rsid w:val="00625648"/>
    <w:rsid w:val="00625BE3"/>
    <w:rsid w:val="00625D3C"/>
    <w:rsid w:val="0062674D"/>
    <w:rsid w:val="006268CE"/>
    <w:rsid w:val="00627A5C"/>
    <w:rsid w:val="006301E5"/>
    <w:rsid w:val="00630AAC"/>
    <w:rsid w:val="00630E9E"/>
    <w:rsid w:val="00630EDA"/>
    <w:rsid w:val="006313F4"/>
    <w:rsid w:val="00631ACE"/>
    <w:rsid w:val="00631DB8"/>
    <w:rsid w:val="00632183"/>
    <w:rsid w:val="00632493"/>
    <w:rsid w:val="00632B4E"/>
    <w:rsid w:val="00632DA0"/>
    <w:rsid w:val="006338FC"/>
    <w:rsid w:val="00633DB1"/>
    <w:rsid w:val="006342DC"/>
    <w:rsid w:val="006343A8"/>
    <w:rsid w:val="006346FB"/>
    <w:rsid w:val="006349AF"/>
    <w:rsid w:val="0063500B"/>
    <w:rsid w:val="0063530D"/>
    <w:rsid w:val="006355FB"/>
    <w:rsid w:val="006356B6"/>
    <w:rsid w:val="0063582E"/>
    <w:rsid w:val="0063588E"/>
    <w:rsid w:val="00635B61"/>
    <w:rsid w:val="00635C61"/>
    <w:rsid w:val="00635FD9"/>
    <w:rsid w:val="00636971"/>
    <w:rsid w:val="00637640"/>
    <w:rsid w:val="00637DC5"/>
    <w:rsid w:val="006406D5"/>
    <w:rsid w:val="00640DE6"/>
    <w:rsid w:val="0064140C"/>
    <w:rsid w:val="00641899"/>
    <w:rsid w:val="006419DB"/>
    <w:rsid w:val="00642119"/>
    <w:rsid w:val="006422D3"/>
    <w:rsid w:val="0064242E"/>
    <w:rsid w:val="00642A19"/>
    <w:rsid w:val="00643041"/>
    <w:rsid w:val="00643108"/>
    <w:rsid w:val="006438B1"/>
    <w:rsid w:val="00644124"/>
    <w:rsid w:val="006446BB"/>
    <w:rsid w:val="00644C0A"/>
    <w:rsid w:val="00644CCB"/>
    <w:rsid w:val="006455CE"/>
    <w:rsid w:val="00645870"/>
    <w:rsid w:val="00645E61"/>
    <w:rsid w:val="00646690"/>
    <w:rsid w:val="006466C7"/>
    <w:rsid w:val="006469A6"/>
    <w:rsid w:val="00646AA0"/>
    <w:rsid w:val="006471F6"/>
    <w:rsid w:val="006476C7"/>
    <w:rsid w:val="006478F9"/>
    <w:rsid w:val="00647D3B"/>
    <w:rsid w:val="00650A23"/>
    <w:rsid w:val="00650BCB"/>
    <w:rsid w:val="00652877"/>
    <w:rsid w:val="00652BF4"/>
    <w:rsid w:val="00652D67"/>
    <w:rsid w:val="00654265"/>
    <w:rsid w:val="006549E8"/>
    <w:rsid w:val="00655695"/>
    <w:rsid w:val="00655CF1"/>
    <w:rsid w:val="00656011"/>
    <w:rsid w:val="00656175"/>
    <w:rsid w:val="0065621D"/>
    <w:rsid w:val="00656737"/>
    <w:rsid w:val="00656F01"/>
    <w:rsid w:val="00656F8B"/>
    <w:rsid w:val="00657396"/>
    <w:rsid w:val="0066078C"/>
    <w:rsid w:val="00660D40"/>
    <w:rsid w:val="00661A5A"/>
    <w:rsid w:val="006620E2"/>
    <w:rsid w:val="00662149"/>
    <w:rsid w:val="00662C6B"/>
    <w:rsid w:val="00663A27"/>
    <w:rsid w:val="00663DB1"/>
    <w:rsid w:val="00663DB7"/>
    <w:rsid w:val="00663F4E"/>
    <w:rsid w:val="006640FC"/>
    <w:rsid w:val="006642D8"/>
    <w:rsid w:val="00664337"/>
    <w:rsid w:val="006643F0"/>
    <w:rsid w:val="0066477A"/>
    <w:rsid w:val="0066498C"/>
    <w:rsid w:val="00664C60"/>
    <w:rsid w:val="00664F42"/>
    <w:rsid w:val="00665148"/>
    <w:rsid w:val="00665698"/>
    <w:rsid w:val="00665920"/>
    <w:rsid w:val="006662B3"/>
    <w:rsid w:val="0066636A"/>
    <w:rsid w:val="00666CE7"/>
    <w:rsid w:val="00666D09"/>
    <w:rsid w:val="00666EC1"/>
    <w:rsid w:val="00667163"/>
    <w:rsid w:val="00667491"/>
    <w:rsid w:val="00670362"/>
    <w:rsid w:val="006705F7"/>
    <w:rsid w:val="006710F4"/>
    <w:rsid w:val="00671489"/>
    <w:rsid w:val="006719E9"/>
    <w:rsid w:val="00671A5B"/>
    <w:rsid w:val="00671CE8"/>
    <w:rsid w:val="00671E0A"/>
    <w:rsid w:val="0067217D"/>
    <w:rsid w:val="0067243A"/>
    <w:rsid w:val="00672689"/>
    <w:rsid w:val="00673411"/>
    <w:rsid w:val="006737F4"/>
    <w:rsid w:val="00673928"/>
    <w:rsid w:val="00674217"/>
    <w:rsid w:val="00674483"/>
    <w:rsid w:val="00674692"/>
    <w:rsid w:val="00674974"/>
    <w:rsid w:val="00674C6A"/>
    <w:rsid w:val="00674CEB"/>
    <w:rsid w:val="00674EC4"/>
    <w:rsid w:val="00675312"/>
    <w:rsid w:val="00675407"/>
    <w:rsid w:val="0067546E"/>
    <w:rsid w:val="0067584E"/>
    <w:rsid w:val="00675D78"/>
    <w:rsid w:val="00675FA8"/>
    <w:rsid w:val="006761E4"/>
    <w:rsid w:val="0067651B"/>
    <w:rsid w:val="00677247"/>
    <w:rsid w:val="00677E3F"/>
    <w:rsid w:val="00680036"/>
    <w:rsid w:val="00680974"/>
    <w:rsid w:val="00680A09"/>
    <w:rsid w:val="00680D71"/>
    <w:rsid w:val="00680FD4"/>
    <w:rsid w:val="00681132"/>
    <w:rsid w:val="0068252F"/>
    <w:rsid w:val="00682BB9"/>
    <w:rsid w:val="00683FD6"/>
    <w:rsid w:val="0068436B"/>
    <w:rsid w:val="006845A5"/>
    <w:rsid w:val="00684984"/>
    <w:rsid w:val="00684F10"/>
    <w:rsid w:val="006854E5"/>
    <w:rsid w:val="00685C39"/>
    <w:rsid w:val="0068600F"/>
    <w:rsid w:val="0068603C"/>
    <w:rsid w:val="0068654F"/>
    <w:rsid w:val="00686D29"/>
    <w:rsid w:val="0068703A"/>
    <w:rsid w:val="00687116"/>
    <w:rsid w:val="0068721A"/>
    <w:rsid w:val="006874BC"/>
    <w:rsid w:val="00687DFF"/>
    <w:rsid w:val="00687EBB"/>
    <w:rsid w:val="00687F0B"/>
    <w:rsid w:val="00690496"/>
    <w:rsid w:val="00690BAC"/>
    <w:rsid w:val="0069130B"/>
    <w:rsid w:val="00691BC3"/>
    <w:rsid w:val="00691EBC"/>
    <w:rsid w:val="00691EEC"/>
    <w:rsid w:val="0069220F"/>
    <w:rsid w:val="006922AB"/>
    <w:rsid w:val="006941CF"/>
    <w:rsid w:val="006942A6"/>
    <w:rsid w:val="006942F2"/>
    <w:rsid w:val="006943FE"/>
    <w:rsid w:val="00694790"/>
    <w:rsid w:val="00695478"/>
    <w:rsid w:val="006954C3"/>
    <w:rsid w:val="00695B77"/>
    <w:rsid w:val="00696385"/>
    <w:rsid w:val="00696C01"/>
    <w:rsid w:val="00697172"/>
    <w:rsid w:val="006974D4"/>
    <w:rsid w:val="00697606"/>
    <w:rsid w:val="006976B9"/>
    <w:rsid w:val="006976C8"/>
    <w:rsid w:val="006A098F"/>
    <w:rsid w:val="006A0C42"/>
    <w:rsid w:val="006A0E9F"/>
    <w:rsid w:val="006A10B7"/>
    <w:rsid w:val="006A166D"/>
    <w:rsid w:val="006A25AC"/>
    <w:rsid w:val="006A2A28"/>
    <w:rsid w:val="006A2AC1"/>
    <w:rsid w:val="006A31AD"/>
    <w:rsid w:val="006A367E"/>
    <w:rsid w:val="006A3B85"/>
    <w:rsid w:val="006A4460"/>
    <w:rsid w:val="006A4A8E"/>
    <w:rsid w:val="006A4B16"/>
    <w:rsid w:val="006A4B55"/>
    <w:rsid w:val="006A6CB3"/>
    <w:rsid w:val="006A708C"/>
    <w:rsid w:val="006A70FB"/>
    <w:rsid w:val="006A74E4"/>
    <w:rsid w:val="006B00BD"/>
    <w:rsid w:val="006B02CD"/>
    <w:rsid w:val="006B0E60"/>
    <w:rsid w:val="006B19C5"/>
    <w:rsid w:val="006B22E0"/>
    <w:rsid w:val="006B2310"/>
    <w:rsid w:val="006B2322"/>
    <w:rsid w:val="006B2E68"/>
    <w:rsid w:val="006B2EF4"/>
    <w:rsid w:val="006B2F4F"/>
    <w:rsid w:val="006B3288"/>
    <w:rsid w:val="006B35FD"/>
    <w:rsid w:val="006B3C9C"/>
    <w:rsid w:val="006B3EAB"/>
    <w:rsid w:val="006B44A3"/>
    <w:rsid w:val="006B461E"/>
    <w:rsid w:val="006B46B8"/>
    <w:rsid w:val="006B4B42"/>
    <w:rsid w:val="006B4BA5"/>
    <w:rsid w:val="006B503B"/>
    <w:rsid w:val="006B5D08"/>
    <w:rsid w:val="006B5EA2"/>
    <w:rsid w:val="006B6437"/>
    <w:rsid w:val="006B6532"/>
    <w:rsid w:val="006B6AEA"/>
    <w:rsid w:val="006B71BC"/>
    <w:rsid w:val="006C018A"/>
    <w:rsid w:val="006C0464"/>
    <w:rsid w:val="006C06A1"/>
    <w:rsid w:val="006C08EA"/>
    <w:rsid w:val="006C1484"/>
    <w:rsid w:val="006C1D80"/>
    <w:rsid w:val="006C201A"/>
    <w:rsid w:val="006C27FD"/>
    <w:rsid w:val="006C2950"/>
    <w:rsid w:val="006C2B39"/>
    <w:rsid w:val="006C3489"/>
    <w:rsid w:val="006C3B36"/>
    <w:rsid w:val="006C413F"/>
    <w:rsid w:val="006C454F"/>
    <w:rsid w:val="006C468D"/>
    <w:rsid w:val="006C4C52"/>
    <w:rsid w:val="006C4E83"/>
    <w:rsid w:val="006C50C2"/>
    <w:rsid w:val="006C51E8"/>
    <w:rsid w:val="006C57BC"/>
    <w:rsid w:val="006C59D3"/>
    <w:rsid w:val="006C5D92"/>
    <w:rsid w:val="006C5DAB"/>
    <w:rsid w:val="006C5DBB"/>
    <w:rsid w:val="006C6D06"/>
    <w:rsid w:val="006C6DB2"/>
    <w:rsid w:val="006C6F09"/>
    <w:rsid w:val="006C6F92"/>
    <w:rsid w:val="006C74A6"/>
    <w:rsid w:val="006C755A"/>
    <w:rsid w:val="006D015C"/>
    <w:rsid w:val="006D0185"/>
    <w:rsid w:val="006D0219"/>
    <w:rsid w:val="006D0298"/>
    <w:rsid w:val="006D084F"/>
    <w:rsid w:val="006D0A03"/>
    <w:rsid w:val="006D0A74"/>
    <w:rsid w:val="006D0B4E"/>
    <w:rsid w:val="006D14CF"/>
    <w:rsid w:val="006D2244"/>
    <w:rsid w:val="006D24D5"/>
    <w:rsid w:val="006D26B3"/>
    <w:rsid w:val="006D3066"/>
    <w:rsid w:val="006D41A4"/>
    <w:rsid w:val="006D426D"/>
    <w:rsid w:val="006D427C"/>
    <w:rsid w:val="006D4290"/>
    <w:rsid w:val="006D4893"/>
    <w:rsid w:val="006D4A1E"/>
    <w:rsid w:val="006D4BED"/>
    <w:rsid w:val="006D4CB2"/>
    <w:rsid w:val="006D6CCA"/>
    <w:rsid w:val="006D7389"/>
    <w:rsid w:val="006D742B"/>
    <w:rsid w:val="006D74D7"/>
    <w:rsid w:val="006D7824"/>
    <w:rsid w:val="006E01B6"/>
    <w:rsid w:val="006E062C"/>
    <w:rsid w:val="006E099D"/>
    <w:rsid w:val="006E11D7"/>
    <w:rsid w:val="006E1F0C"/>
    <w:rsid w:val="006E22DE"/>
    <w:rsid w:val="006E26AA"/>
    <w:rsid w:val="006E2772"/>
    <w:rsid w:val="006E2823"/>
    <w:rsid w:val="006E28EC"/>
    <w:rsid w:val="006E2C71"/>
    <w:rsid w:val="006E34C1"/>
    <w:rsid w:val="006E34F9"/>
    <w:rsid w:val="006E3670"/>
    <w:rsid w:val="006E3B83"/>
    <w:rsid w:val="006E3DBB"/>
    <w:rsid w:val="006E3E57"/>
    <w:rsid w:val="006E469C"/>
    <w:rsid w:val="006E46FF"/>
    <w:rsid w:val="006E5608"/>
    <w:rsid w:val="006E68B9"/>
    <w:rsid w:val="006E6FFB"/>
    <w:rsid w:val="006E75D4"/>
    <w:rsid w:val="006E7D3A"/>
    <w:rsid w:val="006E7DB8"/>
    <w:rsid w:val="006F087F"/>
    <w:rsid w:val="006F0F59"/>
    <w:rsid w:val="006F102E"/>
    <w:rsid w:val="006F1449"/>
    <w:rsid w:val="006F2309"/>
    <w:rsid w:val="006F2781"/>
    <w:rsid w:val="006F2E40"/>
    <w:rsid w:val="006F32AA"/>
    <w:rsid w:val="006F3AD5"/>
    <w:rsid w:val="006F3AE2"/>
    <w:rsid w:val="006F419E"/>
    <w:rsid w:val="006F4243"/>
    <w:rsid w:val="006F436D"/>
    <w:rsid w:val="006F45C0"/>
    <w:rsid w:val="006F478F"/>
    <w:rsid w:val="006F4B0B"/>
    <w:rsid w:val="006F6060"/>
    <w:rsid w:val="006F6C40"/>
    <w:rsid w:val="006F6C71"/>
    <w:rsid w:val="006F6F13"/>
    <w:rsid w:val="006F7279"/>
    <w:rsid w:val="006F75EE"/>
    <w:rsid w:val="006F772A"/>
    <w:rsid w:val="006F78F6"/>
    <w:rsid w:val="0070027E"/>
    <w:rsid w:val="00700F70"/>
    <w:rsid w:val="00701844"/>
    <w:rsid w:val="007023FF"/>
    <w:rsid w:val="00702D90"/>
    <w:rsid w:val="00702E16"/>
    <w:rsid w:val="00702E36"/>
    <w:rsid w:val="0070302F"/>
    <w:rsid w:val="0070391E"/>
    <w:rsid w:val="00704800"/>
    <w:rsid w:val="00705089"/>
    <w:rsid w:val="007050BE"/>
    <w:rsid w:val="0070520D"/>
    <w:rsid w:val="00706C3C"/>
    <w:rsid w:val="00706D1C"/>
    <w:rsid w:val="00706F0A"/>
    <w:rsid w:val="00707583"/>
    <w:rsid w:val="0070788E"/>
    <w:rsid w:val="007078FD"/>
    <w:rsid w:val="00707999"/>
    <w:rsid w:val="00707E8B"/>
    <w:rsid w:val="00710981"/>
    <w:rsid w:val="00710A8F"/>
    <w:rsid w:val="00710B29"/>
    <w:rsid w:val="00710F63"/>
    <w:rsid w:val="00710F7B"/>
    <w:rsid w:val="007117E4"/>
    <w:rsid w:val="00711C55"/>
    <w:rsid w:val="00712021"/>
    <w:rsid w:val="007126C9"/>
    <w:rsid w:val="007127AC"/>
    <w:rsid w:val="00712D97"/>
    <w:rsid w:val="007132C2"/>
    <w:rsid w:val="0071339D"/>
    <w:rsid w:val="00713767"/>
    <w:rsid w:val="00713C9C"/>
    <w:rsid w:val="007143C0"/>
    <w:rsid w:val="00714DD4"/>
    <w:rsid w:val="00714FD3"/>
    <w:rsid w:val="00715040"/>
    <w:rsid w:val="0071533C"/>
    <w:rsid w:val="00715714"/>
    <w:rsid w:val="0071585A"/>
    <w:rsid w:val="00716041"/>
    <w:rsid w:val="0071627C"/>
    <w:rsid w:val="007162D3"/>
    <w:rsid w:val="00716FFC"/>
    <w:rsid w:val="00717328"/>
    <w:rsid w:val="0071787B"/>
    <w:rsid w:val="00720589"/>
    <w:rsid w:val="00720647"/>
    <w:rsid w:val="00720882"/>
    <w:rsid w:val="00720B54"/>
    <w:rsid w:val="00720FEF"/>
    <w:rsid w:val="0072186B"/>
    <w:rsid w:val="00721895"/>
    <w:rsid w:val="00721E24"/>
    <w:rsid w:val="00721E57"/>
    <w:rsid w:val="007223E2"/>
    <w:rsid w:val="007231D4"/>
    <w:rsid w:val="00723DFB"/>
    <w:rsid w:val="007242AA"/>
    <w:rsid w:val="0072439D"/>
    <w:rsid w:val="00725460"/>
    <w:rsid w:val="007255CC"/>
    <w:rsid w:val="00725FCA"/>
    <w:rsid w:val="00726053"/>
    <w:rsid w:val="0072628F"/>
    <w:rsid w:val="00726788"/>
    <w:rsid w:val="00726918"/>
    <w:rsid w:val="00727732"/>
    <w:rsid w:val="00727AEC"/>
    <w:rsid w:val="00727D0B"/>
    <w:rsid w:val="00730027"/>
    <w:rsid w:val="0073082C"/>
    <w:rsid w:val="00731208"/>
    <w:rsid w:val="0073132C"/>
    <w:rsid w:val="007320B3"/>
    <w:rsid w:val="00732A83"/>
    <w:rsid w:val="00732AF3"/>
    <w:rsid w:val="00732C21"/>
    <w:rsid w:val="00732E71"/>
    <w:rsid w:val="00733150"/>
    <w:rsid w:val="007331B5"/>
    <w:rsid w:val="00733623"/>
    <w:rsid w:val="00733E82"/>
    <w:rsid w:val="00734D30"/>
    <w:rsid w:val="00734FCF"/>
    <w:rsid w:val="007353C1"/>
    <w:rsid w:val="00735A26"/>
    <w:rsid w:val="00735CCB"/>
    <w:rsid w:val="00735D69"/>
    <w:rsid w:val="00736245"/>
    <w:rsid w:val="00736597"/>
    <w:rsid w:val="007368A4"/>
    <w:rsid w:val="00736BC7"/>
    <w:rsid w:val="00741723"/>
    <w:rsid w:val="00741772"/>
    <w:rsid w:val="00741991"/>
    <w:rsid w:val="00741C0C"/>
    <w:rsid w:val="00741EE9"/>
    <w:rsid w:val="007425E5"/>
    <w:rsid w:val="0074297F"/>
    <w:rsid w:val="00742D03"/>
    <w:rsid w:val="00742E36"/>
    <w:rsid w:val="007434C8"/>
    <w:rsid w:val="00743DC6"/>
    <w:rsid w:val="007441ED"/>
    <w:rsid w:val="00744248"/>
    <w:rsid w:val="0074449B"/>
    <w:rsid w:val="007445A0"/>
    <w:rsid w:val="0074473E"/>
    <w:rsid w:val="00745019"/>
    <w:rsid w:val="007455E8"/>
    <w:rsid w:val="007458F0"/>
    <w:rsid w:val="0074616F"/>
    <w:rsid w:val="007463CA"/>
    <w:rsid w:val="00746413"/>
    <w:rsid w:val="00746650"/>
    <w:rsid w:val="00746652"/>
    <w:rsid w:val="00746664"/>
    <w:rsid w:val="00746C48"/>
    <w:rsid w:val="00746FA6"/>
    <w:rsid w:val="00747782"/>
    <w:rsid w:val="00747ED6"/>
    <w:rsid w:val="007505D2"/>
    <w:rsid w:val="0075208B"/>
    <w:rsid w:val="00753390"/>
    <w:rsid w:val="0075363A"/>
    <w:rsid w:val="0075371B"/>
    <w:rsid w:val="00753F00"/>
    <w:rsid w:val="00754228"/>
    <w:rsid w:val="00754314"/>
    <w:rsid w:val="00754359"/>
    <w:rsid w:val="0075453D"/>
    <w:rsid w:val="007545B3"/>
    <w:rsid w:val="00754AF1"/>
    <w:rsid w:val="0075527C"/>
    <w:rsid w:val="007552CB"/>
    <w:rsid w:val="00755866"/>
    <w:rsid w:val="00755A36"/>
    <w:rsid w:val="00755CB2"/>
    <w:rsid w:val="00755D43"/>
    <w:rsid w:val="0075710D"/>
    <w:rsid w:val="00757640"/>
    <w:rsid w:val="007576FD"/>
    <w:rsid w:val="00757947"/>
    <w:rsid w:val="007579B2"/>
    <w:rsid w:val="007602A4"/>
    <w:rsid w:val="0076055B"/>
    <w:rsid w:val="007610B6"/>
    <w:rsid w:val="0076152A"/>
    <w:rsid w:val="0076164A"/>
    <w:rsid w:val="00761B03"/>
    <w:rsid w:val="00762034"/>
    <w:rsid w:val="00762B8C"/>
    <w:rsid w:val="00763349"/>
    <w:rsid w:val="00763AA6"/>
    <w:rsid w:val="00764503"/>
    <w:rsid w:val="00764D46"/>
    <w:rsid w:val="00764FDE"/>
    <w:rsid w:val="0076516B"/>
    <w:rsid w:val="007651B0"/>
    <w:rsid w:val="007656DD"/>
    <w:rsid w:val="00766DBC"/>
    <w:rsid w:val="007671C1"/>
    <w:rsid w:val="00767544"/>
    <w:rsid w:val="00767BDA"/>
    <w:rsid w:val="00767FE4"/>
    <w:rsid w:val="007702D9"/>
    <w:rsid w:val="0077088E"/>
    <w:rsid w:val="0077095D"/>
    <w:rsid w:val="00770F90"/>
    <w:rsid w:val="00771485"/>
    <w:rsid w:val="00771FE6"/>
    <w:rsid w:val="00772954"/>
    <w:rsid w:val="00772C21"/>
    <w:rsid w:val="00772C72"/>
    <w:rsid w:val="00772EEB"/>
    <w:rsid w:val="007739B9"/>
    <w:rsid w:val="007739E6"/>
    <w:rsid w:val="00773A97"/>
    <w:rsid w:val="00774DB8"/>
    <w:rsid w:val="0077544D"/>
    <w:rsid w:val="00776279"/>
    <w:rsid w:val="00776BC3"/>
    <w:rsid w:val="00776D03"/>
    <w:rsid w:val="00777378"/>
    <w:rsid w:val="007774F8"/>
    <w:rsid w:val="00777633"/>
    <w:rsid w:val="0077775E"/>
    <w:rsid w:val="00777ED9"/>
    <w:rsid w:val="007810BF"/>
    <w:rsid w:val="007817FD"/>
    <w:rsid w:val="00781AC7"/>
    <w:rsid w:val="00781FC0"/>
    <w:rsid w:val="007821E8"/>
    <w:rsid w:val="007828DC"/>
    <w:rsid w:val="00782B0A"/>
    <w:rsid w:val="00782D22"/>
    <w:rsid w:val="00782F51"/>
    <w:rsid w:val="00783555"/>
    <w:rsid w:val="00783D06"/>
    <w:rsid w:val="007841F7"/>
    <w:rsid w:val="007855DD"/>
    <w:rsid w:val="0078560A"/>
    <w:rsid w:val="00785E20"/>
    <w:rsid w:val="00785EC8"/>
    <w:rsid w:val="00786077"/>
    <w:rsid w:val="00786096"/>
    <w:rsid w:val="00786AC6"/>
    <w:rsid w:val="00786DB8"/>
    <w:rsid w:val="00786E32"/>
    <w:rsid w:val="007871E2"/>
    <w:rsid w:val="00787E44"/>
    <w:rsid w:val="00790783"/>
    <w:rsid w:val="00791163"/>
    <w:rsid w:val="00791252"/>
    <w:rsid w:val="00791904"/>
    <w:rsid w:val="00791AA9"/>
    <w:rsid w:val="00791FE4"/>
    <w:rsid w:val="00792F12"/>
    <w:rsid w:val="0079309E"/>
    <w:rsid w:val="007931D3"/>
    <w:rsid w:val="007934EE"/>
    <w:rsid w:val="007934F1"/>
    <w:rsid w:val="007939D9"/>
    <w:rsid w:val="00793B6E"/>
    <w:rsid w:val="00794026"/>
    <w:rsid w:val="007944EE"/>
    <w:rsid w:val="0079467E"/>
    <w:rsid w:val="00794D72"/>
    <w:rsid w:val="00794F32"/>
    <w:rsid w:val="00795220"/>
    <w:rsid w:val="007952D9"/>
    <w:rsid w:val="007953DC"/>
    <w:rsid w:val="0079544C"/>
    <w:rsid w:val="00795822"/>
    <w:rsid w:val="00795828"/>
    <w:rsid w:val="00795BCC"/>
    <w:rsid w:val="00795D6C"/>
    <w:rsid w:val="00795E68"/>
    <w:rsid w:val="007966EE"/>
    <w:rsid w:val="007967E5"/>
    <w:rsid w:val="00796A6D"/>
    <w:rsid w:val="007970BA"/>
    <w:rsid w:val="0079757B"/>
    <w:rsid w:val="00797A1D"/>
    <w:rsid w:val="007A00C1"/>
    <w:rsid w:val="007A03BA"/>
    <w:rsid w:val="007A1512"/>
    <w:rsid w:val="007A1AC1"/>
    <w:rsid w:val="007A1F16"/>
    <w:rsid w:val="007A2140"/>
    <w:rsid w:val="007A25D5"/>
    <w:rsid w:val="007A279F"/>
    <w:rsid w:val="007A282D"/>
    <w:rsid w:val="007A2985"/>
    <w:rsid w:val="007A2BCD"/>
    <w:rsid w:val="007A2DE0"/>
    <w:rsid w:val="007A352A"/>
    <w:rsid w:val="007A35FF"/>
    <w:rsid w:val="007A3745"/>
    <w:rsid w:val="007A3D27"/>
    <w:rsid w:val="007A4572"/>
    <w:rsid w:val="007A4807"/>
    <w:rsid w:val="007A5BB1"/>
    <w:rsid w:val="007A673B"/>
    <w:rsid w:val="007A6919"/>
    <w:rsid w:val="007A6A6F"/>
    <w:rsid w:val="007A6B8C"/>
    <w:rsid w:val="007A7281"/>
    <w:rsid w:val="007A755B"/>
    <w:rsid w:val="007A7D60"/>
    <w:rsid w:val="007B0164"/>
    <w:rsid w:val="007B0429"/>
    <w:rsid w:val="007B11AE"/>
    <w:rsid w:val="007B1384"/>
    <w:rsid w:val="007B16B0"/>
    <w:rsid w:val="007B2670"/>
    <w:rsid w:val="007B2985"/>
    <w:rsid w:val="007B2CAE"/>
    <w:rsid w:val="007B2E6C"/>
    <w:rsid w:val="007B3415"/>
    <w:rsid w:val="007B39A2"/>
    <w:rsid w:val="007B4E20"/>
    <w:rsid w:val="007B5546"/>
    <w:rsid w:val="007B56D9"/>
    <w:rsid w:val="007B58E2"/>
    <w:rsid w:val="007B5A33"/>
    <w:rsid w:val="007B5D2E"/>
    <w:rsid w:val="007B61C8"/>
    <w:rsid w:val="007B64F9"/>
    <w:rsid w:val="007B6CAD"/>
    <w:rsid w:val="007B75A1"/>
    <w:rsid w:val="007C0925"/>
    <w:rsid w:val="007C09A4"/>
    <w:rsid w:val="007C1453"/>
    <w:rsid w:val="007C180C"/>
    <w:rsid w:val="007C2625"/>
    <w:rsid w:val="007C2659"/>
    <w:rsid w:val="007C2FE8"/>
    <w:rsid w:val="007C306D"/>
    <w:rsid w:val="007C32AE"/>
    <w:rsid w:val="007C35BB"/>
    <w:rsid w:val="007C3C7E"/>
    <w:rsid w:val="007C489D"/>
    <w:rsid w:val="007C49A2"/>
    <w:rsid w:val="007C4BA0"/>
    <w:rsid w:val="007C4E06"/>
    <w:rsid w:val="007C4EE6"/>
    <w:rsid w:val="007C5940"/>
    <w:rsid w:val="007C5E64"/>
    <w:rsid w:val="007C64C0"/>
    <w:rsid w:val="007C6745"/>
    <w:rsid w:val="007C7B80"/>
    <w:rsid w:val="007D15A0"/>
    <w:rsid w:val="007D2255"/>
    <w:rsid w:val="007D22FD"/>
    <w:rsid w:val="007D2E70"/>
    <w:rsid w:val="007D2E9D"/>
    <w:rsid w:val="007D2F06"/>
    <w:rsid w:val="007D3970"/>
    <w:rsid w:val="007D4253"/>
    <w:rsid w:val="007D465D"/>
    <w:rsid w:val="007D4ECB"/>
    <w:rsid w:val="007D516A"/>
    <w:rsid w:val="007D5ABB"/>
    <w:rsid w:val="007D6A5D"/>
    <w:rsid w:val="007D6E70"/>
    <w:rsid w:val="007D6E83"/>
    <w:rsid w:val="007D6F44"/>
    <w:rsid w:val="007D7225"/>
    <w:rsid w:val="007D7ED1"/>
    <w:rsid w:val="007E0217"/>
    <w:rsid w:val="007E03E2"/>
    <w:rsid w:val="007E05A1"/>
    <w:rsid w:val="007E0663"/>
    <w:rsid w:val="007E0828"/>
    <w:rsid w:val="007E095B"/>
    <w:rsid w:val="007E09B2"/>
    <w:rsid w:val="007E0D70"/>
    <w:rsid w:val="007E0F67"/>
    <w:rsid w:val="007E1492"/>
    <w:rsid w:val="007E17DA"/>
    <w:rsid w:val="007E19D1"/>
    <w:rsid w:val="007E1C97"/>
    <w:rsid w:val="007E2136"/>
    <w:rsid w:val="007E2485"/>
    <w:rsid w:val="007E3074"/>
    <w:rsid w:val="007E38B3"/>
    <w:rsid w:val="007E39D7"/>
    <w:rsid w:val="007E3C7D"/>
    <w:rsid w:val="007E3CE5"/>
    <w:rsid w:val="007E4A88"/>
    <w:rsid w:val="007E5DD5"/>
    <w:rsid w:val="007E61AE"/>
    <w:rsid w:val="007E62C0"/>
    <w:rsid w:val="007E6620"/>
    <w:rsid w:val="007E6C44"/>
    <w:rsid w:val="007E7324"/>
    <w:rsid w:val="007E7C6E"/>
    <w:rsid w:val="007E7ED7"/>
    <w:rsid w:val="007F022B"/>
    <w:rsid w:val="007F0A83"/>
    <w:rsid w:val="007F0FC6"/>
    <w:rsid w:val="007F16AC"/>
    <w:rsid w:val="007F1B91"/>
    <w:rsid w:val="007F1C8D"/>
    <w:rsid w:val="007F2982"/>
    <w:rsid w:val="007F29BD"/>
    <w:rsid w:val="007F393D"/>
    <w:rsid w:val="007F4333"/>
    <w:rsid w:val="007F471C"/>
    <w:rsid w:val="007F4C10"/>
    <w:rsid w:val="007F52C9"/>
    <w:rsid w:val="007F67C7"/>
    <w:rsid w:val="007F7482"/>
    <w:rsid w:val="007F74E5"/>
    <w:rsid w:val="008001B0"/>
    <w:rsid w:val="008007F6"/>
    <w:rsid w:val="00800A4F"/>
    <w:rsid w:val="00800E90"/>
    <w:rsid w:val="00801429"/>
    <w:rsid w:val="008019DE"/>
    <w:rsid w:val="00801B89"/>
    <w:rsid w:val="00801F9B"/>
    <w:rsid w:val="00802043"/>
    <w:rsid w:val="00802429"/>
    <w:rsid w:val="00802570"/>
    <w:rsid w:val="00804987"/>
    <w:rsid w:val="00804F79"/>
    <w:rsid w:val="00805022"/>
    <w:rsid w:val="008050C3"/>
    <w:rsid w:val="00805161"/>
    <w:rsid w:val="008055D4"/>
    <w:rsid w:val="008058CA"/>
    <w:rsid w:val="00806178"/>
    <w:rsid w:val="00806298"/>
    <w:rsid w:val="008066EC"/>
    <w:rsid w:val="00806959"/>
    <w:rsid w:val="008073A7"/>
    <w:rsid w:val="00807B2A"/>
    <w:rsid w:val="00810A13"/>
    <w:rsid w:val="00810A99"/>
    <w:rsid w:val="00810D8C"/>
    <w:rsid w:val="00811582"/>
    <w:rsid w:val="00811651"/>
    <w:rsid w:val="0081166D"/>
    <w:rsid w:val="00811F69"/>
    <w:rsid w:val="00812024"/>
    <w:rsid w:val="00812086"/>
    <w:rsid w:val="008124E1"/>
    <w:rsid w:val="00812F2E"/>
    <w:rsid w:val="00814055"/>
    <w:rsid w:val="008143A1"/>
    <w:rsid w:val="0081465C"/>
    <w:rsid w:val="0081515A"/>
    <w:rsid w:val="008151D8"/>
    <w:rsid w:val="00815420"/>
    <w:rsid w:val="00815D08"/>
    <w:rsid w:val="00815F0A"/>
    <w:rsid w:val="008160D6"/>
    <w:rsid w:val="00816128"/>
    <w:rsid w:val="00816E2B"/>
    <w:rsid w:val="00816E53"/>
    <w:rsid w:val="00816FFC"/>
    <w:rsid w:val="008179D0"/>
    <w:rsid w:val="00817A56"/>
    <w:rsid w:val="0082069A"/>
    <w:rsid w:val="008211A8"/>
    <w:rsid w:val="00821A50"/>
    <w:rsid w:val="00821A77"/>
    <w:rsid w:val="00822B99"/>
    <w:rsid w:val="00823782"/>
    <w:rsid w:val="00823D24"/>
    <w:rsid w:val="0082487E"/>
    <w:rsid w:val="008248B4"/>
    <w:rsid w:val="00824B18"/>
    <w:rsid w:val="00825C93"/>
    <w:rsid w:val="00826239"/>
    <w:rsid w:val="0082634D"/>
    <w:rsid w:val="008268DA"/>
    <w:rsid w:val="0082697F"/>
    <w:rsid w:val="00826C02"/>
    <w:rsid w:val="0082760A"/>
    <w:rsid w:val="0082779D"/>
    <w:rsid w:val="00827C1E"/>
    <w:rsid w:val="00827F46"/>
    <w:rsid w:val="0083004A"/>
    <w:rsid w:val="00830097"/>
    <w:rsid w:val="00830542"/>
    <w:rsid w:val="008306D7"/>
    <w:rsid w:val="008307F3"/>
    <w:rsid w:val="00830809"/>
    <w:rsid w:val="00830D98"/>
    <w:rsid w:val="00830EB1"/>
    <w:rsid w:val="00831271"/>
    <w:rsid w:val="00831572"/>
    <w:rsid w:val="00831960"/>
    <w:rsid w:val="00831B52"/>
    <w:rsid w:val="00832219"/>
    <w:rsid w:val="008324E4"/>
    <w:rsid w:val="00832510"/>
    <w:rsid w:val="00832804"/>
    <w:rsid w:val="00832869"/>
    <w:rsid w:val="00833096"/>
    <w:rsid w:val="008335BF"/>
    <w:rsid w:val="0083412C"/>
    <w:rsid w:val="00834232"/>
    <w:rsid w:val="00834A56"/>
    <w:rsid w:val="00834C4D"/>
    <w:rsid w:val="00834FAD"/>
    <w:rsid w:val="00835287"/>
    <w:rsid w:val="0083550A"/>
    <w:rsid w:val="00835632"/>
    <w:rsid w:val="00835942"/>
    <w:rsid w:val="00835E32"/>
    <w:rsid w:val="0083617C"/>
    <w:rsid w:val="008361E7"/>
    <w:rsid w:val="00836BF7"/>
    <w:rsid w:val="00836DFC"/>
    <w:rsid w:val="00837434"/>
    <w:rsid w:val="0083758B"/>
    <w:rsid w:val="00837695"/>
    <w:rsid w:val="008377C7"/>
    <w:rsid w:val="00837944"/>
    <w:rsid w:val="00837C6F"/>
    <w:rsid w:val="00837C71"/>
    <w:rsid w:val="008404C2"/>
    <w:rsid w:val="00840827"/>
    <w:rsid w:val="00841269"/>
    <w:rsid w:val="00841451"/>
    <w:rsid w:val="008415CD"/>
    <w:rsid w:val="00841ABE"/>
    <w:rsid w:val="008422AA"/>
    <w:rsid w:val="008423E3"/>
    <w:rsid w:val="00842CEF"/>
    <w:rsid w:val="008432F8"/>
    <w:rsid w:val="00843694"/>
    <w:rsid w:val="0084396E"/>
    <w:rsid w:val="00844233"/>
    <w:rsid w:val="00844420"/>
    <w:rsid w:val="00844A4A"/>
    <w:rsid w:val="008451BC"/>
    <w:rsid w:val="00845664"/>
    <w:rsid w:val="00845718"/>
    <w:rsid w:val="008467FD"/>
    <w:rsid w:val="008470D4"/>
    <w:rsid w:val="008501AA"/>
    <w:rsid w:val="008504C1"/>
    <w:rsid w:val="008507C5"/>
    <w:rsid w:val="00850DA9"/>
    <w:rsid w:val="0085169D"/>
    <w:rsid w:val="008517F8"/>
    <w:rsid w:val="0085184A"/>
    <w:rsid w:val="00852227"/>
    <w:rsid w:val="0085243D"/>
    <w:rsid w:val="008525F8"/>
    <w:rsid w:val="00852D03"/>
    <w:rsid w:val="00852DE9"/>
    <w:rsid w:val="00852FAB"/>
    <w:rsid w:val="0085344A"/>
    <w:rsid w:val="00853604"/>
    <w:rsid w:val="00853BCE"/>
    <w:rsid w:val="00853CA9"/>
    <w:rsid w:val="00853D3D"/>
    <w:rsid w:val="0085453D"/>
    <w:rsid w:val="00854AD1"/>
    <w:rsid w:val="00855389"/>
    <w:rsid w:val="00855E5C"/>
    <w:rsid w:val="008567F1"/>
    <w:rsid w:val="00856837"/>
    <w:rsid w:val="00856887"/>
    <w:rsid w:val="00856A30"/>
    <w:rsid w:val="00856B9C"/>
    <w:rsid w:val="00856DFA"/>
    <w:rsid w:val="00856FA9"/>
    <w:rsid w:val="00860809"/>
    <w:rsid w:val="00860911"/>
    <w:rsid w:val="00861B49"/>
    <w:rsid w:val="00861BF1"/>
    <w:rsid w:val="00861C67"/>
    <w:rsid w:val="0086290A"/>
    <w:rsid w:val="00862AFE"/>
    <w:rsid w:val="00862E65"/>
    <w:rsid w:val="00863D20"/>
    <w:rsid w:val="00864FDF"/>
    <w:rsid w:val="008650A7"/>
    <w:rsid w:val="0086526D"/>
    <w:rsid w:val="00865E27"/>
    <w:rsid w:val="00866BEC"/>
    <w:rsid w:val="008674ED"/>
    <w:rsid w:val="00867BD2"/>
    <w:rsid w:val="00870C19"/>
    <w:rsid w:val="00871244"/>
    <w:rsid w:val="00871347"/>
    <w:rsid w:val="00871384"/>
    <w:rsid w:val="00871AE8"/>
    <w:rsid w:val="00871F9F"/>
    <w:rsid w:val="0087272E"/>
    <w:rsid w:val="0087334E"/>
    <w:rsid w:val="00873C72"/>
    <w:rsid w:val="00875C40"/>
    <w:rsid w:val="00875E60"/>
    <w:rsid w:val="00875EB8"/>
    <w:rsid w:val="0087668D"/>
    <w:rsid w:val="00876C94"/>
    <w:rsid w:val="0087710B"/>
    <w:rsid w:val="00877BC7"/>
    <w:rsid w:val="008803FF"/>
    <w:rsid w:val="00880CB9"/>
    <w:rsid w:val="008813EF"/>
    <w:rsid w:val="0088173E"/>
    <w:rsid w:val="00881DFD"/>
    <w:rsid w:val="00882279"/>
    <w:rsid w:val="00882377"/>
    <w:rsid w:val="008823C2"/>
    <w:rsid w:val="00882419"/>
    <w:rsid w:val="008825F7"/>
    <w:rsid w:val="00882DAB"/>
    <w:rsid w:val="00882E51"/>
    <w:rsid w:val="00883A9C"/>
    <w:rsid w:val="00883B37"/>
    <w:rsid w:val="00884222"/>
    <w:rsid w:val="00884ADD"/>
    <w:rsid w:val="00884CB0"/>
    <w:rsid w:val="00884E94"/>
    <w:rsid w:val="008855FA"/>
    <w:rsid w:val="00885AD3"/>
    <w:rsid w:val="00885ADB"/>
    <w:rsid w:val="00885AFC"/>
    <w:rsid w:val="0088686B"/>
    <w:rsid w:val="00886ADA"/>
    <w:rsid w:val="00886E48"/>
    <w:rsid w:val="008873FF"/>
    <w:rsid w:val="00887665"/>
    <w:rsid w:val="00887A61"/>
    <w:rsid w:val="00887CC4"/>
    <w:rsid w:val="008901C3"/>
    <w:rsid w:val="008908A5"/>
    <w:rsid w:val="00890D3E"/>
    <w:rsid w:val="00890F8C"/>
    <w:rsid w:val="008915A3"/>
    <w:rsid w:val="00891714"/>
    <w:rsid w:val="0089176E"/>
    <w:rsid w:val="00891D72"/>
    <w:rsid w:val="008924D3"/>
    <w:rsid w:val="0089279A"/>
    <w:rsid w:val="008933C9"/>
    <w:rsid w:val="008937F4"/>
    <w:rsid w:val="00893C6F"/>
    <w:rsid w:val="00894111"/>
    <w:rsid w:val="00894295"/>
    <w:rsid w:val="0089454C"/>
    <w:rsid w:val="00894D07"/>
    <w:rsid w:val="00894E56"/>
    <w:rsid w:val="00895259"/>
    <w:rsid w:val="0089562A"/>
    <w:rsid w:val="0089565D"/>
    <w:rsid w:val="0089581B"/>
    <w:rsid w:val="00895EAF"/>
    <w:rsid w:val="008964AB"/>
    <w:rsid w:val="0089683A"/>
    <w:rsid w:val="008969BD"/>
    <w:rsid w:val="00896A13"/>
    <w:rsid w:val="00896BE0"/>
    <w:rsid w:val="00896D74"/>
    <w:rsid w:val="00896FB0"/>
    <w:rsid w:val="008973D3"/>
    <w:rsid w:val="00897500"/>
    <w:rsid w:val="008A031F"/>
    <w:rsid w:val="008A073B"/>
    <w:rsid w:val="008A0DB3"/>
    <w:rsid w:val="008A0F5A"/>
    <w:rsid w:val="008A0F78"/>
    <w:rsid w:val="008A10B1"/>
    <w:rsid w:val="008A1295"/>
    <w:rsid w:val="008A1897"/>
    <w:rsid w:val="008A199B"/>
    <w:rsid w:val="008A20C4"/>
    <w:rsid w:val="008A20ED"/>
    <w:rsid w:val="008A290E"/>
    <w:rsid w:val="008A2C83"/>
    <w:rsid w:val="008A2F00"/>
    <w:rsid w:val="008A340E"/>
    <w:rsid w:val="008A3AEC"/>
    <w:rsid w:val="008A3F3A"/>
    <w:rsid w:val="008A48A9"/>
    <w:rsid w:val="008A507F"/>
    <w:rsid w:val="008A5240"/>
    <w:rsid w:val="008A52AE"/>
    <w:rsid w:val="008A54E7"/>
    <w:rsid w:val="008A555E"/>
    <w:rsid w:val="008A5645"/>
    <w:rsid w:val="008A5938"/>
    <w:rsid w:val="008A6019"/>
    <w:rsid w:val="008A6735"/>
    <w:rsid w:val="008A748A"/>
    <w:rsid w:val="008A776B"/>
    <w:rsid w:val="008A794C"/>
    <w:rsid w:val="008A7D65"/>
    <w:rsid w:val="008B1AC3"/>
    <w:rsid w:val="008B237B"/>
    <w:rsid w:val="008B244D"/>
    <w:rsid w:val="008B2688"/>
    <w:rsid w:val="008B40E1"/>
    <w:rsid w:val="008B4A4B"/>
    <w:rsid w:val="008B50BF"/>
    <w:rsid w:val="008B64C5"/>
    <w:rsid w:val="008B7874"/>
    <w:rsid w:val="008B7984"/>
    <w:rsid w:val="008C08EE"/>
    <w:rsid w:val="008C0ABE"/>
    <w:rsid w:val="008C0CEB"/>
    <w:rsid w:val="008C0F48"/>
    <w:rsid w:val="008C1554"/>
    <w:rsid w:val="008C16C7"/>
    <w:rsid w:val="008C1C9D"/>
    <w:rsid w:val="008C1DC7"/>
    <w:rsid w:val="008C1E14"/>
    <w:rsid w:val="008C216D"/>
    <w:rsid w:val="008C2215"/>
    <w:rsid w:val="008C2A3F"/>
    <w:rsid w:val="008C339E"/>
    <w:rsid w:val="008C437F"/>
    <w:rsid w:val="008C4CBA"/>
    <w:rsid w:val="008C4E66"/>
    <w:rsid w:val="008C596F"/>
    <w:rsid w:val="008C5D2F"/>
    <w:rsid w:val="008C6310"/>
    <w:rsid w:val="008C67B2"/>
    <w:rsid w:val="008C6B98"/>
    <w:rsid w:val="008C722C"/>
    <w:rsid w:val="008C754D"/>
    <w:rsid w:val="008C7E78"/>
    <w:rsid w:val="008D056F"/>
    <w:rsid w:val="008D0D61"/>
    <w:rsid w:val="008D14C6"/>
    <w:rsid w:val="008D2362"/>
    <w:rsid w:val="008D2F50"/>
    <w:rsid w:val="008D40CC"/>
    <w:rsid w:val="008D491D"/>
    <w:rsid w:val="008D4BB3"/>
    <w:rsid w:val="008D4D5E"/>
    <w:rsid w:val="008D5506"/>
    <w:rsid w:val="008D5B36"/>
    <w:rsid w:val="008D6E1B"/>
    <w:rsid w:val="008D769D"/>
    <w:rsid w:val="008D77A5"/>
    <w:rsid w:val="008D77D4"/>
    <w:rsid w:val="008D7E1B"/>
    <w:rsid w:val="008D7FAB"/>
    <w:rsid w:val="008D7FDE"/>
    <w:rsid w:val="008E0ABC"/>
    <w:rsid w:val="008E0C5F"/>
    <w:rsid w:val="008E0E59"/>
    <w:rsid w:val="008E12CF"/>
    <w:rsid w:val="008E1AB2"/>
    <w:rsid w:val="008E1EC6"/>
    <w:rsid w:val="008E2011"/>
    <w:rsid w:val="008E2AC3"/>
    <w:rsid w:val="008E411F"/>
    <w:rsid w:val="008E4763"/>
    <w:rsid w:val="008E4AA6"/>
    <w:rsid w:val="008E4B71"/>
    <w:rsid w:val="008E4BD1"/>
    <w:rsid w:val="008E4F4A"/>
    <w:rsid w:val="008E52C5"/>
    <w:rsid w:val="008E5969"/>
    <w:rsid w:val="008E6423"/>
    <w:rsid w:val="008E67B9"/>
    <w:rsid w:val="008E6AD9"/>
    <w:rsid w:val="008E6E54"/>
    <w:rsid w:val="008E71CE"/>
    <w:rsid w:val="008E759F"/>
    <w:rsid w:val="008F02BB"/>
    <w:rsid w:val="008F0408"/>
    <w:rsid w:val="008F08EB"/>
    <w:rsid w:val="008F0B50"/>
    <w:rsid w:val="008F0F8C"/>
    <w:rsid w:val="008F132B"/>
    <w:rsid w:val="008F15A5"/>
    <w:rsid w:val="008F1D20"/>
    <w:rsid w:val="008F217B"/>
    <w:rsid w:val="008F21D3"/>
    <w:rsid w:val="008F221F"/>
    <w:rsid w:val="008F23A6"/>
    <w:rsid w:val="008F2711"/>
    <w:rsid w:val="008F2719"/>
    <w:rsid w:val="008F2738"/>
    <w:rsid w:val="008F3112"/>
    <w:rsid w:val="008F3379"/>
    <w:rsid w:val="008F39CD"/>
    <w:rsid w:val="008F3D6A"/>
    <w:rsid w:val="008F418C"/>
    <w:rsid w:val="008F4AB8"/>
    <w:rsid w:val="008F4E95"/>
    <w:rsid w:val="008F4F32"/>
    <w:rsid w:val="008F53C1"/>
    <w:rsid w:val="008F5541"/>
    <w:rsid w:val="008F6152"/>
    <w:rsid w:val="008F6F87"/>
    <w:rsid w:val="008F719E"/>
    <w:rsid w:val="008F720A"/>
    <w:rsid w:val="008F7255"/>
    <w:rsid w:val="008F73FA"/>
    <w:rsid w:val="008F767E"/>
    <w:rsid w:val="008F7744"/>
    <w:rsid w:val="00900398"/>
    <w:rsid w:val="009004FE"/>
    <w:rsid w:val="00900941"/>
    <w:rsid w:val="00901284"/>
    <w:rsid w:val="0090143F"/>
    <w:rsid w:val="009015BE"/>
    <w:rsid w:val="0090183D"/>
    <w:rsid w:val="00901A8E"/>
    <w:rsid w:val="00901D6A"/>
    <w:rsid w:val="00901FD4"/>
    <w:rsid w:val="009023F8"/>
    <w:rsid w:val="0090262E"/>
    <w:rsid w:val="0090309F"/>
    <w:rsid w:val="009047E8"/>
    <w:rsid w:val="00904D38"/>
    <w:rsid w:val="00904D51"/>
    <w:rsid w:val="0090536E"/>
    <w:rsid w:val="00905884"/>
    <w:rsid w:val="00905C4D"/>
    <w:rsid w:val="0090674E"/>
    <w:rsid w:val="009070F5"/>
    <w:rsid w:val="00907321"/>
    <w:rsid w:val="0090741A"/>
    <w:rsid w:val="00907752"/>
    <w:rsid w:val="009078D8"/>
    <w:rsid w:val="009079FD"/>
    <w:rsid w:val="00907BFE"/>
    <w:rsid w:val="0091014A"/>
    <w:rsid w:val="00910764"/>
    <w:rsid w:val="00910A9E"/>
    <w:rsid w:val="00911A7D"/>
    <w:rsid w:val="00911AE2"/>
    <w:rsid w:val="00912540"/>
    <w:rsid w:val="009126C4"/>
    <w:rsid w:val="00912820"/>
    <w:rsid w:val="00912851"/>
    <w:rsid w:val="009134EC"/>
    <w:rsid w:val="009136FF"/>
    <w:rsid w:val="00913C7E"/>
    <w:rsid w:val="009141FA"/>
    <w:rsid w:val="0091440F"/>
    <w:rsid w:val="00914474"/>
    <w:rsid w:val="00914999"/>
    <w:rsid w:val="00914F1B"/>
    <w:rsid w:val="00915256"/>
    <w:rsid w:val="00915288"/>
    <w:rsid w:val="009152BF"/>
    <w:rsid w:val="00915339"/>
    <w:rsid w:val="0091591C"/>
    <w:rsid w:val="00915DC7"/>
    <w:rsid w:val="009161D9"/>
    <w:rsid w:val="009161F5"/>
    <w:rsid w:val="0091672E"/>
    <w:rsid w:val="00916B39"/>
    <w:rsid w:val="0091719F"/>
    <w:rsid w:val="009175A7"/>
    <w:rsid w:val="00917B39"/>
    <w:rsid w:val="00917EE3"/>
    <w:rsid w:val="00920623"/>
    <w:rsid w:val="0092153A"/>
    <w:rsid w:val="00921696"/>
    <w:rsid w:val="0092187A"/>
    <w:rsid w:val="0092201A"/>
    <w:rsid w:val="00922160"/>
    <w:rsid w:val="00922828"/>
    <w:rsid w:val="00922F30"/>
    <w:rsid w:val="009238F5"/>
    <w:rsid w:val="0092448D"/>
    <w:rsid w:val="00924AEF"/>
    <w:rsid w:val="009254AA"/>
    <w:rsid w:val="00925872"/>
    <w:rsid w:val="00925998"/>
    <w:rsid w:val="009259D2"/>
    <w:rsid w:val="00925A30"/>
    <w:rsid w:val="009262D2"/>
    <w:rsid w:val="00926BC2"/>
    <w:rsid w:val="0092744B"/>
    <w:rsid w:val="009275D9"/>
    <w:rsid w:val="00927893"/>
    <w:rsid w:val="00927BAC"/>
    <w:rsid w:val="00930234"/>
    <w:rsid w:val="0093089D"/>
    <w:rsid w:val="00930BBB"/>
    <w:rsid w:val="00930D43"/>
    <w:rsid w:val="00931723"/>
    <w:rsid w:val="00931775"/>
    <w:rsid w:val="009317BE"/>
    <w:rsid w:val="00931ABB"/>
    <w:rsid w:val="0093234C"/>
    <w:rsid w:val="00932364"/>
    <w:rsid w:val="0093237B"/>
    <w:rsid w:val="00932E97"/>
    <w:rsid w:val="00932FB7"/>
    <w:rsid w:val="00933B12"/>
    <w:rsid w:val="00933B17"/>
    <w:rsid w:val="00933D2A"/>
    <w:rsid w:val="00934126"/>
    <w:rsid w:val="009349EC"/>
    <w:rsid w:val="00934B99"/>
    <w:rsid w:val="00934E4A"/>
    <w:rsid w:val="00936238"/>
    <w:rsid w:val="0093629F"/>
    <w:rsid w:val="009364A2"/>
    <w:rsid w:val="009365A0"/>
    <w:rsid w:val="00936A78"/>
    <w:rsid w:val="00936F01"/>
    <w:rsid w:val="00937288"/>
    <w:rsid w:val="00937817"/>
    <w:rsid w:val="00937B98"/>
    <w:rsid w:val="00937F3A"/>
    <w:rsid w:val="00940390"/>
    <w:rsid w:val="0094047A"/>
    <w:rsid w:val="00940B14"/>
    <w:rsid w:val="00941019"/>
    <w:rsid w:val="00941091"/>
    <w:rsid w:val="00941575"/>
    <w:rsid w:val="0094158D"/>
    <w:rsid w:val="009419EB"/>
    <w:rsid w:val="00942A9F"/>
    <w:rsid w:val="00942BAD"/>
    <w:rsid w:val="009432DA"/>
    <w:rsid w:val="00943797"/>
    <w:rsid w:val="00943F21"/>
    <w:rsid w:val="00944135"/>
    <w:rsid w:val="00944197"/>
    <w:rsid w:val="0094427D"/>
    <w:rsid w:val="00944325"/>
    <w:rsid w:val="00944681"/>
    <w:rsid w:val="00944987"/>
    <w:rsid w:val="00944AEB"/>
    <w:rsid w:val="00944B41"/>
    <w:rsid w:val="009450DA"/>
    <w:rsid w:val="0094516C"/>
    <w:rsid w:val="00945535"/>
    <w:rsid w:val="009458B5"/>
    <w:rsid w:val="00946EFE"/>
    <w:rsid w:val="00947881"/>
    <w:rsid w:val="009478A7"/>
    <w:rsid w:val="0095000D"/>
    <w:rsid w:val="009500C4"/>
    <w:rsid w:val="00950AC8"/>
    <w:rsid w:val="00951464"/>
    <w:rsid w:val="00951948"/>
    <w:rsid w:val="009520E8"/>
    <w:rsid w:val="00953225"/>
    <w:rsid w:val="0095336A"/>
    <w:rsid w:val="009534F9"/>
    <w:rsid w:val="00953612"/>
    <w:rsid w:val="0095405B"/>
    <w:rsid w:val="00954195"/>
    <w:rsid w:val="009541DC"/>
    <w:rsid w:val="009542E9"/>
    <w:rsid w:val="009543CF"/>
    <w:rsid w:val="009545CD"/>
    <w:rsid w:val="00954FB7"/>
    <w:rsid w:val="00955120"/>
    <w:rsid w:val="00955305"/>
    <w:rsid w:val="00955D1B"/>
    <w:rsid w:val="00956B5E"/>
    <w:rsid w:val="009600CA"/>
    <w:rsid w:val="00960164"/>
    <w:rsid w:val="009605C5"/>
    <w:rsid w:val="00960766"/>
    <w:rsid w:val="00960F29"/>
    <w:rsid w:val="00961194"/>
    <w:rsid w:val="0096135C"/>
    <w:rsid w:val="009623ED"/>
    <w:rsid w:val="00963D8C"/>
    <w:rsid w:val="00963EAF"/>
    <w:rsid w:val="00964128"/>
    <w:rsid w:val="009648B4"/>
    <w:rsid w:val="00964E8A"/>
    <w:rsid w:val="009656AF"/>
    <w:rsid w:val="00965927"/>
    <w:rsid w:val="00966608"/>
    <w:rsid w:val="00966651"/>
    <w:rsid w:val="0096723F"/>
    <w:rsid w:val="00967C9E"/>
    <w:rsid w:val="00970D81"/>
    <w:rsid w:val="00970EED"/>
    <w:rsid w:val="00970FCF"/>
    <w:rsid w:val="00971039"/>
    <w:rsid w:val="00971B38"/>
    <w:rsid w:val="00971CEB"/>
    <w:rsid w:val="00972294"/>
    <w:rsid w:val="00972BCA"/>
    <w:rsid w:val="00972D85"/>
    <w:rsid w:val="009737C1"/>
    <w:rsid w:val="009743AF"/>
    <w:rsid w:val="00974AB1"/>
    <w:rsid w:val="00974CD5"/>
    <w:rsid w:val="00974D49"/>
    <w:rsid w:val="0097564C"/>
    <w:rsid w:val="00975826"/>
    <w:rsid w:val="00975B7F"/>
    <w:rsid w:val="00976559"/>
    <w:rsid w:val="00976AF8"/>
    <w:rsid w:val="00977413"/>
    <w:rsid w:val="00977D94"/>
    <w:rsid w:val="00977EE9"/>
    <w:rsid w:val="0098046E"/>
    <w:rsid w:val="00981862"/>
    <w:rsid w:val="00981ADC"/>
    <w:rsid w:val="00981ED2"/>
    <w:rsid w:val="009823FE"/>
    <w:rsid w:val="0098243D"/>
    <w:rsid w:val="00982483"/>
    <w:rsid w:val="009825F9"/>
    <w:rsid w:val="009826DC"/>
    <w:rsid w:val="0098361B"/>
    <w:rsid w:val="00983C8F"/>
    <w:rsid w:val="0098415E"/>
    <w:rsid w:val="009842E5"/>
    <w:rsid w:val="00985041"/>
    <w:rsid w:val="00985185"/>
    <w:rsid w:val="0098582E"/>
    <w:rsid w:val="00985A26"/>
    <w:rsid w:val="009862CA"/>
    <w:rsid w:val="00986820"/>
    <w:rsid w:val="00987696"/>
    <w:rsid w:val="0098786E"/>
    <w:rsid w:val="009879C7"/>
    <w:rsid w:val="00987A5B"/>
    <w:rsid w:val="00990157"/>
    <w:rsid w:val="0099017F"/>
    <w:rsid w:val="00990522"/>
    <w:rsid w:val="009905B3"/>
    <w:rsid w:val="00990D7D"/>
    <w:rsid w:val="00991ABD"/>
    <w:rsid w:val="00991C08"/>
    <w:rsid w:val="0099291B"/>
    <w:rsid w:val="00992BB5"/>
    <w:rsid w:val="0099347D"/>
    <w:rsid w:val="0099395B"/>
    <w:rsid w:val="00994107"/>
    <w:rsid w:val="009944A6"/>
    <w:rsid w:val="0099470E"/>
    <w:rsid w:val="00997A4A"/>
    <w:rsid w:val="00997CFC"/>
    <w:rsid w:val="00997FB1"/>
    <w:rsid w:val="009A0062"/>
    <w:rsid w:val="009A0F77"/>
    <w:rsid w:val="009A1083"/>
    <w:rsid w:val="009A1327"/>
    <w:rsid w:val="009A1349"/>
    <w:rsid w:val="009A1CCA"/>
    <w:rsid w:val="009A1FC8"/>
    <w:rsid w:val="009A299F"/>
    <w:rsid w:val="009A2A0C"/>
    <w:rsid w:val="009A2C69"/>
    <w:rsid w:val="009A31EB"/>
    <w:rsid w:val="009A3326"/>
    <w:rsid w:val="009A36A6"/>
    <w:rsid w:val="009A3B04"/>
    <w:rsid w:val="009A4105"/>
    <w:rsid w:val="009A45EF"/>
    <w:rsid w:val="009A4D2D"/>
    <w:rsid w:val="009A4DD2"/>
    <w:rsid w:val="009A4E3A"/>
    <w:rsid w:val="009A60C8"/>
    <w:rsid w:val="009A62B7"/>
    <w:rsid w:val="009A6517"/>
    <w:rsid w:val="009A769C"/>
    <w:rsid w:val="009A7FE7"/>
    <w:rsid w:val="009B0D2E"/>
    <w:rsid w:val="009B106E"/>
    <w:rsid w:val="009B162C"/>
    <w:rsid w:val="009B176C"/>
    <w:rsid w:val="009B1C61"/>
    <w:rsid w:val="009B1D67"/>
    <w:rsid w:val="009B2034"/>
    <w:rsid w:val="009B223A"/>
    <w:rsid w:val="009B2250"/>
    <w:rsid w:val="009B2904"/>
    <w:rsid w:val="009B2B2D"/>
    <w:rsid w:val="009B2C4B"/>
    <w:rsid w:val="009B31F9"/>
    <w:rsid w:val="009B3408"/>
    <w:rsid w:val="009B3EEE"/>
    <w:rsid w:val="009B3FD2"/>
    <w:rsid w:val="009B3FEC"/>
    <w:rsid w:val="009B435E"/>
    <w:rsid w:val="009B4C99"/>
    <w:rsid w:val="009B5379"/>
    <w:rsid w:val="009B656C"/>
    <w:rsid w:val="009B6939"/>
    <w:rsid w:val="009B70DB"/>
    <w:rsid w:val="009B7124"/>
    <w:rsid w:val="009B712D"/>
    <w:rsid w:val="009B77A5"/>
    <w:rsid w:val="009C061C"/>
    <w:rsid w:val="009C0682"/>
    <w:rsid w:val="009C083F"/>
    <w:rsid w:val="009C15D8"/>
    <w:rsid w:val="009C16FC"/>
    <w:rsid w:val="009C1A73"/>
    <w:rsid w:val="009C1E4F"/>
    <w:rsid w:val="009C22F2"/>
    <w:rsid w:val="009C235B"/>
    <w:rsid w:val="009C238D"/>
    <w:rsid w:val="009C2853"/>
    <w:rsid w:val="009C2D97"/>
    <w:rsid w:val="009C2DFF"/>
    <w:rsid w:val="009C38D3"/>
    <w:rsid w:val="009C3B1A"/>
    <w:rsid w:val="009C3FF5"/>
    <w:rsid w:val="009C45C7"/>
    <w:rsid w:val="009C4612"/>
    <w:rsid w:val="009C4658"/>
    <w:rsid w:val="009C46A8"/>
    <w:rsid w:val="009C4859"/>
    <w:rsid w:val="009C4BA7"/>
    <w:rsid w:val="009C4BE6"/>
    <w:rsid w:val="009C4C85"/>
    <w:rsid w:val="009C4EB6"/>
    <w:rsid w:val="009C4F1F"/>
    <w:rsid w:val="009C5A64"/>
    <w:rsid w:val="009C63CE"/>
    <w:rsid w:val="009C68E0"/>
    <w:rsid w:val="009C6DF1"/>
    <w:rsid w:val="009C76D9"/>
    <w:rsid w:val="009C78B4"/>
    <w:rsid w:val="009D01CC"/>
    <w:rsid w:val="009D040D"/>
    <w:rsid w:val="009D061F"/>
    <w:rsid w:val="009D0E33"/>
    <w:rsid w:val="009D107B"/>
    <w:rsid w:val="009D13F1"/>
    <w:rsid w:val="009D16F8"/>
    <w:rsid w:val="009D1AC3"/>
    <w:rsid w:val="009D2CB3"/>
    <w:rsid w:val="009D356A"/>
    <w:rsid w:val="009D3C64"/>
    <w:rsid w:val="009D3D6A"/>
    <w:rsid w:val="009D3DFA"/>
    <w:rsid w:val="009D4120"/>
    <w:rsid w:val="009D4F6A"/>
    <w:rsid w:val="009D4FBB"/>
    <w:rsid w:val="009D565D"/>
    <w:rsid w:val="009D6530"/>
    <w:rsid w:val="009D6AF4"/>
    <w:rsid w:val="009D706F"/>
    <w:rsid w:val="009D7C6F"/>
    <w:rsid w:val="009D7E77"/>
    <w:rsid w:val="009E038A"/>
    <w:rsid w:val="009E0C4C"/>
    <w:rsid w:val="009E0C5D"/>
    <w:rsid w:val="009E0CCE"/>
    <w:rsid w:val="009E0EEA"/>
    <w:rsid w:val="009E0F77"/>
    <w:rsid w:val="009E115D"/>
    <w:rsid w:val="009E11C8"/>
    <w:rsid w:val="009E120E"/>
    <w:rsid w:val="009E1A17"/>
    <w:rsid w:val="009E23F1"/>
    <w:rsid w:val="009E2822"/>
    <w:rsid w:val="009E2860"/>
    <w:rsid w:val="009E2995"/>
    <w:rsid w:val="009E3896"/>
    <w:rsid w:val="009E3FD4"/>
    <w:rsid w:val="009E4041"/>
    <w:rsid w:val="009E429B"/>
    <w:rsid w:val="009E42FA"/>
    <w:rsid w:val="009E4490"/>
    <w:rsid w:val="009E4558"/>
    <w:rsid w:val="009E4C0A"/>
    <w:rsid w:val="009E4D9D"/>
    <w:rsid w:val="009E4F6C"/>
    <w:rsid w:val="009E5029"/>
    <w:rsid w:val="009E53E3"/>
    <w:rsid w:val="009E5715"/>
    <w:rsid w:val="009E6239"/>
    <w:rsid w:val="009E6728"/>
    <w:rsid w:val="009E687F"/>
    <w:rsid w:val="009E6A71"/>
    <w:rsid w:val="009E6DA4"/>
    <w:rsid w:val="009E7CF8"/>
    <w:rsid w:val="009F0578"/>
    <w:rsid w:val="009F0727"/>
    <w:rsid w:val="009F0FDB"/>
    <w:rsid w:val="009F2085"/>
    <w:rsid w:val="009F2B71"/>
    <w:rsid w:val="009F307B"/>
    <w:rsid w:val="009F33B3"/>
    <w:rsid w:val="009F3414"/>
    <w:rsid w:val="009F3A59"/>
    <w:rsid w:val="009F3EA5"/>
    <w:rsid w:val="009F42B8"/>
    <w:rsid w:val="009F443F"/>
    <w:rsid w:val="009F4B19"/>
    <w:rsid w:val="009F4DAB"/>
    <w:rsid w:val="009F5BB4"/>
    <w:rsid w:val="009F62A1"/>
    <w:rsid w:val="009F687D"/>
    <w:rsid w:val="009F6ECA"/>
    <w:rsid w:val="00A00266"/>
    <w:rsid w:val="00A00434"/>
    <w:rsid w:val="00A0069C"/>
    <w:rsid w:val="00A0089A"/>
    <w:rsid w:val="00A00B2F"/>
    <w:rsid w:val="00A012A6"/>
    <w:rsid w:val="00A021B1"/>
    <w:rsid w:val="00A024C0"/>
    <w:rsid w:val="00A02C6D"/>
    <w:rsid w:val="00A02EDB"/>
    <w:rsid w:val="00A02F70"/>
    <w:rsid w:val="00A034CC"/>
    <w:rsid w:val="00A03B7C"/>
    <w:rsid w:val="00A04632"/>
    <w:rsid w:val="00A05027"/>
    <w:rsid w:val="00A057E1"/>
    <w:rsid w:val="00A05C21"/>
    <w:rsid w:val="00A06114"/>
    <w:rsid w:val="00A062C5"/>
    <w:rsid w:val="00A07362"/>
    <w:rsid w:val="00A077B0"/>
    <w:rsid w:val="00A07E68"/>
    <w:rsid w:val="00A07FD9"/>
    <w:rsid w:val="00A100A9"/>
    <w:rsid w:val="00A1055C"/>
    <w:rsid w:val="00A10FA2"/>
    <w:rsid w:val="00A11A1C"/>
    <w:rsid w:val="00A11A71"/>
    <w:rsid w:val="00A11B78"/>
    <w:rsid w:val="00A11C26"/>
    <w:rsid w:val="00A120A7"/>
    <w:rsid w:val="00A1275E"/>
    <w:rsid w:val="00A12C96"/>
    <w:rsid w:val="00A12FE1"/>
    <w:rsid w:val="00A13213"/>
    <w:rsid w:val="00A14372"/>
    <w:rsid w:val="00A143DA"/>
    <w:rsid w:val="00A14778"/>
    <w:rsid w:val="00A1489A"/>
    <w:rsid w:val="00A14A6D"/>
    <w:rsid w:val="00A14E62"/>
    <w:rsid w:val="00A15468"/>
    <w:rsid w:val="00A15A8D"/>
    <w:rsid w:val="00A161C9"/>
    <w:rsid w:val="00A1642F"/>
    <w:rsid w:val="00A164A3"/>
    <w:rsid w:val="00A1655B"/>
    <w:rsid w:val="00A16FDE"/>
    <w:rsid w:val="00A173D0"/>
    <w:rsid w:val="00A17DB3"/>
    <w:rsid w:val="00A203F6"/>
    <w:rsid w:val="00A20841"/>
    <w:rsid w:val="00A208E1"/>
    <w:rsid w:val="00A20C17"/>
    <w:rsid w:val="00A2119A"/>
    <w:rsid w:val="00A22273"/>
    <w:rsid w:val="00A22600"/>
    <w:rsid w:val="00A22B80"/>
    <w:rsid w:val="00A239C9"/>
    <w:rsid w:val="00A23CAA"/>
    <w:rsid w:val="00A24E31"/>
    <w:rsid w:val="00A25103"/>
    <w:rsid w:val="00A254CD"/>
    <w:rsid w:val="00A25D17"/>
    <w:rsid w:val="00A25ED1"/>
    <w:rsid w:val="00A269F9"/>
    <w:rsid w:val="00A2745A"/>
    <w:rsid w:val="00A274D7"/>
    <w:rsid w:val="00A27EF8"/>
    <w:rsid w:val="00A3029B"/>
    <w:rsid w:val="00A30957"/>
    <w:rsid w:val="00A317A5"/>
    <w:rsid w:val="00A31851"/>
    <w:rsid w:val="00A31F34"/>
    <w:rsid w:val="00A331E6"/>
    <w:rsid w:val="00A33767"/>
    <w:rsid w:val="00A33B76"/>
    <w:rsid w:val="00A33BF6"/>
    <w:rsid w:val="00A341E3"/>
    <w:rsid w:val="00A344AB"/>
    <w:rsid w:val="00A3475B"/>
    <w:rsid w:val="00A34B0D"/>
    <w:rsid w:val="00A34BDE"/>
    <w:rsid w:val="00A34CAD"/>
    <w:rsid w:val="00A34D1B"/>
    <w:rsid w:val="00A3608D"/>
    <w:rsid w:val="00A36366"/>
    <w:rsid w:val="00A369DD"/>
    <w:rsid w:val="00A371EB"/>
    <w:rsid w:val="00A374CB"/>
    <w:rsid w:val="00A3776A"/>
    <w:rsid w:val="00A40FB5"/>
    <w:rsid w:val="00A41072"/>
    <w:rsid w:val="00A4142C"/>
    <w:rsid w:val="00A41485"/>
    <w:rsid w:val="00A41A84"/>
    <w:rsid w:val="00A41ADD"/>
    <w:rsid w:val="00A41AE7"/>
    <w:rsid w:val="00A4203D"/>
    <w:rsid w:val="00A42427"/>
    <w:rsid w:val="00A425E6"/>
    <w:rsid w:val="00A42B7E"/>
    <w:rsid w:val="00A42FA4"/>
    <w:rsid w:val="00A437DD"/>
    <w:rsid w:val="00A43B47"/>
    <w:rsid w:val="00A445B1"/>
    <w:rsid w:val="00A446E6"/>
    <w:rsid w:val="00A44C8C"/>
    <w:rsid w:val="00A45090"/>
    <w:rsid w:val="00A456B3"/>
    <w:rsid w:val="00A45CCD"/>
    <w:rsid w:val="00A45F0B"/>
    <w:rsid w:val="00A45F82"/>
    <w:rsid w:val="00A46505"/>
    <w:rsid w:val="00A46657"/>
    <w:rsid w:val="00A46C65"/>
    <w:rsid w:val="00A46CEE"/>
    <w:rsid w:val="00A4710A"/>
    <w:rsid w:val="00A47147"/>
    <w:rsid w:val="00A50B67"/>
    <w:rsid w:val="00A50CEB"/>
    <w:rsid w:val="00A50D87"/>
    <w:rsid w:val="00A51699"/>
    <w:rsid w:val="00A521B2"/>
    <w:rsid w:val="00A5279F"/>
    <w:rsid w:val="00A527A0"/>
    <w:rsid w:val="00A52943"/>
    <w:rsid w:val="00A532CD"/>
    <w:rsid w:val="00A5368B"/>
    <w:rsid w:val="00A53882"/>
    <w:rsid w:val="00A53BE8"/>
    <w:rsid w:val="00A541E8"/>
    <w:rsid w:val="00A545A7"/>
    <w:rsid w:val="00A54A7C"/>
    <w:rsid w:val="00A54BDD"/>
    <w:rsid w:val="00A54F25"/>
    <w:rsid w:val="00A54F3B"/>
    <w:rsid w:val="00A5508F"/>
    <w:rsid w:val="00A55706"/>
    <w:rsid w:val="00A55890"/>
    <w:rsid w:val="00A55DB1"/>
    <w:rsid w:val="00A56475"/>
    <w:rsid w:val="00A57023"/>
    <w:rsid w:val="00A603BD"/>
    <w:rsid w:val="00A605B0"/>
    <w:rsid w:val="00A60717"/>
    <w:rsid w:val="00A60879"/>
    <w:rsid w:val="00A6092B"/>
    <w:rsid w:val="00A60A74"/>
    <w:rsid w:val="00A60CA0"/>
    <w:rsid w:val="00A60EA1"/>
    <w:rsid w:val="00A60F14"/>
    <w:rsid w:val="00A61062"/>
    <w:rsid w:val="00A61B3E"/>
    <w:rsid w:val="00A61B90"/>
    <w:rsid w:val="00A6205B"/>
    <w:rsid w:val="00A62247"/>
    <w:rsid w:val="00A62509"/>
    <w:rsid w:val="00A626B1"/>
    <w:rsid w:val="00A626BC"/>
    <w:rsid w:val="00A63039"/>
    <w:rsid w:val="00A64235"/>
    <w:rsid w:val="00A6487D"/>
    <w:rsid w:val="00A6684E"/>
    <w:rsid w:val="00A66C56"/>
    <w:rsid w:val="00A66D67"/>
    <w:rsid w:val="00A66E2B"/>
    <w:rsid w:val="00A6764B"/>
    <w:rsid w:val="00A67AFE"/>
    <w:rsid w:val="00A67CDA"/>
    <w:rsid w:val="00A70B93"/>
    <w:rsid w:val="00A70E04"/>
    <w:rsid w:val="00A713F5"/>
    <w:rsid w:val="00A7201A"/>
    <w:rsid w:val="00A72100"/>
    <w:rsid w:val="00A72451"/>
    <w:rsid w:val="00A727A1"/>
    <w:rsid w:val="00A72DF8"/>
    <w:rsid w:val="00A72EFB"/>
    <w:rsid w:val="00A73F62"/>
    <w:rsid w:val="00A7426D"/>
    <w:rsid w:val="00A745DA"/>
    <w:rsid w:val="00A74876"/>
    <w:rsid w:val="00A74D3F"/>
    <w:rsid w:val="00A74E07"/>
    <w:rsid w:val="00A74FDB"/>
    <w:rsid w:val="00A756BB"/>
    <w:rsid w:val="00A76071"/>
    <w:rsid w:val="00A761CB"/>
    <w:rsid w:val="00A76203"/>
    <w:rsid w:val="00A765E3"/>
    <w:rsid w:val="00A7696D"/>
    <w:rsid w:val="00A76A04"/>
    <w:rsid w:val="00A76E65"/>
    <w:rsid w:val="00A7701A"/>
    <w:rsid w:val="00A7731D"/>
    <w:rsid w:val="00A77D38"/>
    <w:rsid w:val="00A8003F"/>
    <w:rsid w:val="00A8073C"/>
    <w:rsid w:val="00A80A9B"/>
    <w:rsid w:val="00A80D8F"/>
    <w:rsid w:val="00A80D93"/>
    <w:rsid w:val="00A82432"/>
    <w:rsid w:val="00A82BA8"/>
    <w:rsid w:val="00A83747"/>
    <w:rsid w:val="00A838F5"/>
    <w:rsid w:val="00A83971"/>
    <w:rsid w:val="00A83A94"/>
    <w:rsid w:val="00A83C00"/>
    <w:rsid w:val="00A84387"/>
    <w:rsid w:val="00A843F3"/>
    <w:rsid w:val="00A84A19"/>
    <w:rsid w:val="00A84DA1"/>
    <w:rsid w:val="00A84E20"/>
    <w:rsid w:val="00A84EFC"/>
    <w:rsid w:val="00A84F11"/>
    <w:rsid w:val="00A85127"/>
    <w:rsid w:val="00A86142"/>
    <w:rsid w:val="00A861F6"/>
    <w:rsid w:val="00A86269"/>
    <w:rsid w:val="00A862F0"/>
    <w:rsid w:val="00A869BF"/>
    <w:rsid w:val="00A86C6E"/>
    <w:rsid w:val="00A872D7"/>
    <w:rsid w:val="00A876D6"/>
    <w:rsid w:val="00A87EB5"/>
    <w:rsid w:val="00A91254"/>
    <w:rsid w:val="00A9194D"/>
    <w:rsid w:val="00A9201B"/>
    <w:rsid w:val="00A92883"/>
    <w:rsid w:val="00A941E7"/>
    <w:rsid w:val="00A94286"/>
    <w:rsid w:val="00A944C1"/>
    <w:rsid w:val="00A94642"/>
    <w:rsid w:val="00A94F6B"/>
    <w:rsid w:val="00A95542"/>
    <w:rsid w:val="00A95A69"/>
    <w:rsid w:val="00A95A7A"/>
    <w:rsid w:val="00A961A1"/>
    <w:rsid w:val="00A963CB"/>
    <w:rsid w:val="00A964C9"/>
    <w:rsid w:val="00A96EA0"/>
    <w:rsid w:val="00A97049"/>
    <w:rsid w:val="00A973A3"/>
    <w:rsid w:val="00A9760C"/>
    <w:rsid w:val="00A97844"/>
    <w:rsid w:val="00AA0CC1"/>
    <w:rsid w:val="00AA145B"/>
    <w:rsid w:val="00AA14D4"/>
    <w:rsid w:val="00AA156B"/>
    <w:rsid w:val="00AA1780"/>
    <w:rsid w:val="00AA1C35"/>
    <w:rsid w:val="00AA2172"/>
    <w:rsid w:val="00AA29C0"/>
    <w:rsid w:val="00AA35EF"/>
    <w:rsid w:val="00AA362C"/>
    <w:rsid w:val="00AA3724"/>
    <w:rsid w:val="00AA3B9D"/>
    <w:rsid w:val="00AA3C24"/>
    <w:rsid w:val="00AA447F"/>
    <w:rsid w:val="00AA5C6B"/>
    <w:rsid w:val="00AA5D9C"/>
    <w:rsid w:val="00AA6E2E"/>
    <w:rsid w:val="00AA6EE2"/>
    <w:rsid w:val="00AA751D"/>
    <w:rsid w:val="00AA783C"/>
    <w:rsid w:val="00AA7918"/>
    <w:rsid w:val="00AB07AC"/>
    <w:rsid w:val="00AB0976"/>
    <w:rsid w:val="00AB1059"/>
    <w:rsid w:val="00AB1168"/>
    <w:rsid w:val="00AB124B"/>
    <w:rsid w:val="00AB15C2"/>
    <w:rsid w:val="00AB1933"/>
    <w:rsid w:val="00AB242E"/>
    <w:rsid w:val="00AB262F"/>
    <w:rsid w:val="00AB27F3"/>
    <w:rsid w:val="00AB2A0B"/>
    <w:rsid w:val="00AB2EE3"/>
    <w:rsid w:val="00AB3136"/>
    <w:rsid w:val="00AB34D9"/>
    <w:rsid w:val="00AB3C87"/>
    <w:rsid w:val="00AB3FAD"/>
    <w:rsid w:val="00AB42DC"/>
    <w:rsid w:val="00AB4DDD"/>
    <w:rsid w:val="00AB50AE"/>
    <w:rsid w:val="00AB50C7"/>
    <w:rsid w:val="00AB6E77"/>
    <w:rsid w:val="00AB74AE"/>
    <w:rsid w:val="00AC0961"/>
    <w:rsid w:val="00AC129F"/>
    <w:rsid w:val="00AC1814"/>
    <w:rsid w:val="00AC18E1"/>
    <w:rsid w:val="00AC1D2D"/>
    <w:rsid w:val="00AC22CC"/>
    <w:rsid w:val="00AC2785"/>
    <w:rsid w:val="00AC311B"/>
    <w:rsid w:val="00AC33BD"/>
    <w:rsid w:val="00AC3B86"/>
    <w:rsid w:val="00AC3C4F"/>
    <w:rsid w:val="00AC442B"/>
    <w:rsid w:val="00AC45D1"/>
    <w:rsid w:val="00AC4757"/>
    <w:rsid w:val="00AC4794"/>
    <w:rsid w:val="00AC4CDC"/>
    <w:rsid w:val="00AC532B"/>
    <w:rsid w:val="00AC5A1C"/>
    <w:rsid w:val="00AC5C1D"/>
    <w:rsid w:val="00AC7D3A"/>
    <w:rsid w:val="00AC7D41"/>
    <w:rsid w:val="00AC7D93"/>
    <w:rsid w:val="00AC7F87"/>
    <w:rsid w:val="00AD09B0"/>
    <w:rsid w:val="00AD0C5D"/>
    <w:rsid w:val="00AD0F29"/>
    <w:rsid w:val="00AD1200"/>
    <w:rsid w:val="00AD144B"/>
    <w:rsid w:val="00AD1608"/>
    <w:rsid w:val="00AD1CB7"/>
    <w:rsid w:val="00AD1E27"/>
    <w:rsid w:val="00AD20C7"/>
    <w:rsid w:val="00AD2556"/>
    <w:rsid w:val="00AD26B6"/>
    <w:rsid w:val="00AD2805"/>
    <w:rsid w:val="00AD3505"/>
    <w:rsid w:val="00AD4426"/>
    <w:rsid w:val="00AD4E1C"/>
    <w:rsid w:val="00AD4F44"/>
    <w:rsid w:val="00AD5A7F"/>
    <w:rsid w:val="00AD5D0D"/>
    <w:rsid w:val="00AD5F6C"/>
    <w:rsid w:val="00AD6E46"/>
    <w:rsid w:val="00AD762F"/>
    <w:rsid w:val="00AD7A3C"/>
    <w:rsid w:val="00AD7CC9"/>
    <w:rsid w:val="00AE07B3"/>
    <w:rsid w:val="00AE083A"/>
    <w:rsid w:val="00AE19F7"/>
    <w:rsid w:val="00AE1C14"/>
    <w:rsid w:val="00AE1CEB"/>
    <w:rsid w:val="00AE2197"/>
    <w:rsid w:val="00AE2470"/>
    <w:rsid w:val="00AE3107"/>
    <w:rsid w:val="00AE3AC7"/>
    <w:rsid w:val="00AE3DBB"/>
    <w:rsid w:val="00AE3E7E"/>
    <w:rsid w:val="00AE493F"/>
    <w:rsid w:val="00AE4B28"/>
    <w:rsid w:val="00AE4E1A"/>
    <w:rsid w:val="00AE58EC"/>
    <w:rsid w:val="00AE5E0D"/>
    <w:rsid w:val="00AE61BF"/>
    <w:rsid w:val="00AE6346"/>
    <w:rsid w:val="00AE65CE"/>
    <w:rsid w:val="00AE677C"/>
    <w:rsid w:val="00AE6849"/>
    <w:rsid w:val="00AE69F7"/>
    <w:rsid w:val="00AE6BD1"/>
    <w:rsid w:val="00AE6D89"/>
    <w:rsid w:val="00AE7657"/>
    <w:rsid w:val="00AE7883"/>
    <w:rsid w:val="00AE7C81"/>
    <w:rsid w:val="00AE7DE9"/>
    <w:rsid w:val="00AF11A9"/>
    <w:rsid w:val="00AF12C9"/>
    <w:rsid w:val="00AF19B7"/>
    <w:rsid w:val="00AF27FE"/>
    <w:rsid w:val="00AF2A83"/>
    <w:rsid w:val="00AF2FB9"/>
    <w:rsid w:val="00AF2FE4"/>
    <w:rsid w:val="00AF33A2"/>
    <w:rsid w:val="00AF3572"/>
    <w:rsid w:val="00AF3AA6"/>
    <w:rsid w:val="00AF5C22"/>
    <w:rsid w:val="00AF5DED"/>
    <w:rsid w:val="00AF62A5"/>
    <w:rsid w:val="00AF6995"/>
    <w:rsid w:val="00AF6A4E"/>
    <w:rsid w:val="00AF6DE2"/>
    <w:rsid w:val="00AF6EA1"/>
    <w:rsid w:val="00AF721A"/>
    <w:rsid w:val="00AF73EB"/>
    <w:rsid w:val="00AF767D"/>
    <w:rsid w:val="00B000DE"/>
    <w:rsid w:val="00B0054F"/>
    <w:rsid w:val="00B0059F"/>
    <w:rsid w:val="00B00E32"/>
    <w:rsid w:val="00B00FED"/>
    <w:rsid w:val="00B01CBC"/>
    <w:rsid w:val="00B0214C"/>
    <w:rsid w:val="00B023E9"/>
    <w:rsid w:val="00B02581"/>
    <w:rsid w:val="00B02972"/>
    <w:rsid w:val="00B02F90"/>
    <w:rsid w:val="00B03010"/>
    <w:rsid w:val="00B03025"/>
    <w:rsid w:val="00B03744"/>
    <w:rsid w:val="00B03A81"/>
    <w:rsid w:val="00B04636"/>
    <w:rsid w:val="00B04A0B"/>
    <w:rsid w:val="00B04B31"/>
    <w:rsid w:val="00B04DBC"/>
    <w:rsid w:val="00B05114"/>
    <w:rsid w:val="00B05844"/>
    <w:rsid w:val="00B063DA"/>
    <w:rsid w:val="00B0672B"/>
    <w:rsid w:val="00B06E1C"/>
    <w:rsid w:val="00B07042"/>
    <w:rsid w:val="00B07406"/>
    <w:rsid w:val="00B07768"/>
    <w:rsid w:val="00B079CC"/>
    <w:rsid w:val="00B10077"/>
    <w:rsid w:val="00B101E0"/>
    <w:rsid w:val="00B1086C"/>
    <w:rsid w:val="00B10A88"/>
    <w:rsid w:val="00B10CD5"/>
    <w:rsid w:val="00B111A4"/>
    <w:rsid w:val="00B11AD6"/>
    <w:rsid w:val="00B11B4D"/>
    <w:rsid w:val="00B12C21"/>
    <w:rsid w:val="00B12EDC"/>
    <w:rsid w:val="00B12FA5"/>
    <w:rsid w:val="00B12FF4"/>
    <w:rsid w:val="00B13326"/>
    <w:rsid w:val="00B13820"/>
    <w:rsid w:val="00B13B12"/>
    <w:rsid w:val="00B1413D"/>
    <w:rsid w:val="00B155A4"/>
    <w:rsid w:val="00B15DB5"/>
    <w:rsid w:val="00B1640E"/>
    <w:rsid w:val="00B164BD"/>
    <w:rsid w:val="00B16FA7"/>
    <w:rsid w:val="00B17491"/>
    <w:rsid w:val="00B200D9"/>
    <w:rsid w:val="00B209F4"/>
    <w:rsid w:val="00B21123"/>
    <w:rsid w:val="00B2141C"/>
    <w:rsid w:val="00B21980"/>
    <w:rsid w:val="00B219F1"/>
    <w:rsid w:val="00B21C4C"/>
    <w:rsid w:val="00B21CA1"/>
    <w:rsid w:val="00B23158"/>
    <w:rsid w:val="00B235C1"/>
    <w:rsid w:val="00B23666"/>
    <w:rsid w:val="00B23D89"/>
    <w:rsid w:val="00B240E0"/>
    <w:rsid w:val="00B24BBB"/>
    <w:rsid w:val="00B25152"/>
    <w:rsid w:val="00B25219"/>
    <w:rsid w:val="00B2557A"/>
    <w:rsid w:val="00B25582"/>
    <w:rsid w:val="00B25765"/>
    <w:rsid w:val="00B26D0B"/>
    <w:rsid w:val="00B26F8D"/>
    <w:rsid w:val="00B27075"/>
    <w:rsid w:val="00B2722A"/>
    <w:rsid w:val="00B27A15"/>
    <w:rsid w:val="00B304F7"/>
    <w:rsid w:val="00B3171E"/>
    <w:rsid w:val="00B31BA4"/>
    <w:rsid w:val="00B32B67"/>
    <w:rsid w:val="00B33002"/>
    <w:rsid w:val="00B33266"/>
    <w:rsid w:val="00B332DB"/>
    <w:rsid w:val="00B33D5A"/>
    <w:rsid w:val="00B34039"/>
    <w:rsid w:val="00B3456C"/>
    <w:rsid w:val="00B34BAE"/>
    <w:rsid w:val="00B35588"/>
    <w:rsid w:val="00B3573C"/>
    <w:rsid w:val="00B3626E"/>
    <w:rsid w:val="00B36335"/>
    <w:rsid w:val="00B366D1"/>
    <w:rsid w:val="00B3692D"/>
    <w:rsid w:val="00B36DF6"/>
    <w:rsid w:val="00B36E09"/>
    <w:rsid w:val="00B371C7"/>
    <w:rsid w:val="00B3766E"/>
    <w:rsid w:val="00B37E94"/>
    <w:rsid w:val="00B37EE8"/>
    <w:rsid w:val="00B37F24"/>
    <w:rsid w:val="00B40396"/>
    <w:rsid w:val="00B40B42"/>
    <w:rsid w:val="00B40BEA"/>
    <w:rsid w:val="00B411FE"/>
    <w:rsid w:val="00B412B5"/>
    <w:rsid w:val="00B416FD"/>
    <w:rsid w:val="00B41875"/>
    <w:rsid w:val="00B41B41"/>
    <w:rsid w:val="00B4225F"/>
    <w:rsid w:val="00B42846"/>
    <w:rsid w:val="00B429B9"/>
    <w:rsid w:val="00B429BB"/>
    <w:rsid w:val="00B42D0F"/>
    <w:rsid w:val="00B42E77"/>
    <w:rsid w:val="00B43182"/>
    <w:rsid w:val="00B435CE"/>
    <w:rsid w:val="00B43757"/>
    <w:rsid w:val="00B43B54"/>
    <w:rsid w:val="00B4431C"/>
    <w:rsid w:val="00B459E4"/>
    <w:rsid w:val="00B45A80"/>
    <w:rsid w:val="00B45F64"/>
    <w:rsid w:val="00B4686E"/>
    <w:rsid w:val="00B46927"/>
    <w:rsid w:val="00B46D13"/>
    <w:rsid w:val="00B47568"/>
    <w:rsid w:val="00B475C6"/>
    <w:rsid w:val="00B506AE"/>
    <w:rsid w:val="00B50D4F"/>
    <w:rsid w:val="00B512D5"/>
    <w:rsid w:val="00B518B5"/>
    <w:rsid w:val="00B519D8"/>
    <w:rsid w:val="00B51C72"/>
    <w:rsid w:val="00B52310"/>
    <w:rsid w:val="00B52425"/>
    <w:rsid w:val="00B52E61"/>
    <w:rsid w:val="00B53148"/>
    <w:rsid w:val="00B535D7"/>
    <w:rsid w:val="00B53754"/>
    <w:rsid w:val="00B5385A"/>
    <w:rsid w:val="00B53C1F"/>
    <w:rsid w:val="00B5425E"/>
    <w:rsid w:val="00B54328"/>
    <w:rsid w:val="00B543CC"/>
    <w:rsid w:val="00B543FB"/>
    <w:rsid w:val="00B5470A"/>
    <w:rsid w:val="00B5523F"/>
    <w:rsid w:val="00B55379"/>
    <w:rsid w:val="00B55BC9"/>
    <w:rsid w:val="00B55DCA"/>
    <w:rsid w:val="00B567ED"/>
    <w:rsid w:val="00B56AC9"/>
    <w:rsid w:val="00B57580"/>
    <w:rsid w:val="00B60624"/>
    <w:rsid w:val="00B60A86"/>
    <w:rsid w:val="00B60E65"/>
    <w:rsid w:val="00B61323"/>
    <w:rsid w:val="00B613FF"/>
    <w:rsid w:val="00B61596"/>
    <w:rsid w:val="00B61B1F"/>
    <w:rsid w:val="00B6213F"/>
    <w:rsid w:val="00B62783"/>
    <w:rsid w:val="00B62DEE"/>
    <w:rsid w:val="00B631F9"/>
    <w:rsid w:val="00B63395"/>
    <w:rsid w:val="00B6346C"/>
    <w:rsid w:val="00B63A06"/>
    <w:rsid w:val="00B644F2"/>
    <w:rsid w:val="00B64638"/>
    <w:rsid w:val="00B64783"/>
    <w:rsid w:val="00B64E73"/>
    <w:rsid w:val="00B6516E"/>
    <w:rsid w:val="00B65BAB"/>
    <w:rsid w:val="00B65D0C"/>
    <w:rsid w:val="00B678A2"/>
    <w:rsid w:val="00B70741"/>
    <w:rsid w:val="00B7077C"/>
    <w:rsid w:val="00B707F7"/>
    <w:rsid w:val="00B7082E"/>
    <w:rsid w:val="00B70B77"/>
    <w:rsid w:val="00B721F1"/>
    <w:rsid w:val="00B7246C"/>
    <w:rsid w:val="00B725BE"/>
    <w:rsid w:val="00B72A3A"/>
    <w:rsid w:val="00B72AC3"/>
    <w:rsid w:val="00B72F25"/>
    <w:rsid w:val="00B7325A"/>
    <w:rsid w:val="00B7328F"/>
    <w:rsid w:val="00B73625"/>
    <w:rsid w:val="00B73978"/>
    <w:rsid w:val="00B73EC8"/>
    <w:rsid w:val="00B748E3"/>
    <w:rsid w:val="00B75353"/>
    <w:rsid w:val="00B753E7"/>
    <w:rsid w:val="00B75654"/>
    <w:rsid w:val="00B75827"/>
    <w:rsid w:val="00B75F9D"/>
    <w:rsid w:val="00B767D9"/>
    <w:rsid w:val="00B76A55"/>
    <w:rsid w:val="00B76C6E"/>
    <w:rsid w:val="00B770F1"/>
    <w:rsid w:val="00B7744F"/>
    <w:rsid w:val="00B77F2C"/>
    <w:rsid w:val="00B77FDF"/>
    <w:rsid w:val="00B80B36"/>
    <w:rsid w:val="00B817CF"/>
    <w:rsid w:val="00B81B28"/>
    <w:rsid w:val="00B8235A"/>
    <w:rsid w:val="00B824AC"/>
    <w:rsid w:val="00B82906"/>
    <w:rsid w:val="00B8304F"/>
    <w:rsid w:val="00B832AB"/>
    <w:rsid w:val="00B839BF"/>
    <w:rsid w:val="00B83CBD"/>
    <w:rsid w:val="00B8436C"/>
    <w:rsid w:val="00B8467E"/>
    <w:rsid w:val="00B848D9"/>
    <w:rsid w:val="00B84CA7"/>
    <w:rsid w:val="00B85588"/>
    <w:rsid w:val="00B8569B"/>
    <w:rsid w:val="00B8598C"/>
    <w:rsid w:val="00B85F0D"/>
    <w:rsid w:val="00B867E3"/>
    <w:rsid w:val="00B86938"/>
    <w:rsid w:val="00B86C10"/>
    <w:rsid w:val="00B87C3E"/>
    <w:rsid w:val="00B90B4A"/>
    <w:rsid w:val="00B90B6D"/>
    <w:rsid w:val="00B9175E"/>
    <w:rsid w:val="00B91992"/>
    <w:rsid w:val="00B919A7"/>
    <w:rsid w:val="00B919DC"/>
    <w:rsid w:val="00B929F9"/>
    <w:rsid w:val="00B92B2E"/>
    <w:rsid w:val="00B9304F"/>
    <w:rsid w:val="00B9323A"/>
    <w:rsid w:val="00B9354E"/>
    <w:rsid w:val="00B939AE"/>
    <w:rsid w:val="00B942D9"/>
    <w:rsid w:val="00B9431E"/>
    <w:rsid w:val="00B94BE6"/>
    <w:rsid w:val="00B955B8"/>
    <w:rsid w:val="00B955F5"/>
    <w:rsid w:val="00B95861"/>
    <w:rsid w:val="00B95956"/>
    <w:rsid w:val="00B95E5B"/>
    <w:rsid w:val="00B95E90"/>
    <w:rsid w:val="00B95FCE"/>
    <w:rsid w:val="00B968D9"/>
    <w:rsid w:val="00B96CD8"/>
    <w:rsid w:val="00B973BC"/>
    <w:rsid w:val="00B97A78"/>
    <w:rsid w:val="00B97E10"/>
    <w:rsid w:val="00B97FE3"/>
    <w:rsid w:val="00BA1357"/>
    <w:rsid w:val="00BA1C74"/>
    <w:rsid w:val="00BA1F7E"/>
    <w:rsid w:val="00BA2279"/>
    <w:rsid w:val="00BA2377"/>
    <w:rsid w:val="00BA39CF"/>
    <w:rsid w:val="00BA472F"/>
    <w:rsid w:val="00BA476A"/>
    <w:rsid w:val="00BA47E8"/>
    <w:rsid w:val="00BA4872"/>
    <w:rsid w:val="00BA4B8A"/>
    <w:rsid w:val="00BA5A28"/>
    <w:rsid w:val="00BA5D0E"/>
    <w:rsid w:val="00BA6BB6"/>
    <w:rsid w:val="00BA7471"/>
    <w:rsid w:val="00BA77C4"/>
    <w:rsid w:val="00BB002A"/>
    <w:rsid w:val="00BB08CE"/>
    <w:rsid w:val="00BB08F6"/>
    <w:rsid w:val="00BB0C8F"/>
    <w:rsid w:val="00BB0E44"/>
    <w:rsid w:val="00BB1ACA"/>
    <w:rsid w:val="00BB1F67"/>
    <w:rsid w:val="00BB21F2"/>
    <w:rsid w:val="00BB2231"/>
    <w:rsid w:val="00BB22A2"/>
    <w:rsid w:val="00BB246F"/>
    <w:rsid w:val="00BB28FC"/>
    <w:rsid w:val="00BB298D"/>
    <w:rsid w:val="00BB2D27"/>
    <w:rsid w:val="00BB3C12"/>
    <w:rsid w:val="00BB535B"/>
    <w:rsid w:val="00BB5866"/>
    <w:rsid w:val="00BB63E5"/>
    <w:rsid w:val="00BB6919"/>
    <w:rsid w:val="00BB6AA3"/>
    <w:rsid w:val="00BB7A7C"/>
    <w:rsid w:val="00BB7C38"/>
    <w:rsid w:val="00BC0D53"/>
    <w:rsid w:val="00BC0F89"/>
    <w:rsid w:val="00BC1376"/>
    <w:rsid w:val="00BC1484"/>
    <w:rsid w:val="00BC16E6"/>
    <w:rsid w:val="00BC21ED"/>
    <w:rsid w:val="00BC2A6F"/>
    <w:rsid w:val="00BC3472"/>
    <w:rsid w:val="00BC3652"/>
    <w:rsid w:val="00BC37A9"/>
    <w:rsid w:val="00BC447A"/>
    <w:rsid w:val="00BC45EB"/>
    <w:rsid w:val="00BC4808"/>
    <w:rsid w:val="00BC5457"/>
    <w:rsid w:val="00BC55CE"/>
    <w:rsid w:val="00BC6D0F"/>
    <w:rsid w:val="00BC6F35"/>
    <w:rsid w:val="00BC6FEF"/>
    <w:rsid w:val="00BC71B9"/>
    <w:rsid w:val="00BD03B9"/>
    <w:rsid w:val="00BD087C"/>
    <w:rsid w:val="00BD0CE8"/>
    <w:rsid w:val="00BD0EAF"/>
    <w:rsid w:val="00BD1058"/>
    <w:rsid w:val="00BD15BD"/>
    <w:rsid w:val="00BD217E"/>
    <w:rsid w:val="00BD25B6"/>
    <w:rsid w:val="00BD2EFF"/>
    <w:rsid w:val="00BD32C7"/>
    <w:rsid w:val="00BD33E5"/>
    <w:rsid w:val="00BD34F5"/>
    <w:rsid w:val="00BD3C26"/>
    <w:rsid w:val="00BD3E87"/>
    <w:rsid w:val="00BD61B0"/>
    <w:rsid w:val="00BD6826"/>
    <w:rsid w:val="00BD6947"/>
    <w:rsid w:val="00BD6B11"/>
    <w:rsid w:val="00BD6DC5"/>
    <w:rsid w:val="00BD7F7D"/>
    <w:rsid w:val="00BE017E"/>
    <w:rsid w:val="00BE0433"/>
    <w:rsid w:val="00BE0473"/>
    <w:rsid w:val="00BE0CAE"/>
    <w:rsid w:val="00BE0E94"/>
    <w:rsid w:val="00BE112B"/>
    <w:rsid w:val="00BE12C4"/>
    <w:rsid w:val="00BE149B"/>
    <w:rsid w:val="00BE1BF6"/>
    <w:rsid w:val="00BE1EB0"/>
    <w:rsid w:val="00BE21B5"/>
    <w:rsid w:val="00BE21CE"/>
    <w:rsid w:val="00BE25D6"/>
    <w:rsid w:val="00BE26C7"/>
    <w:rsid w:val="00BE2859"/>
    <w:rsid w:val="00BE2AB9"/>
    <w:rsid w:val="00BE2F5C"/>
    <w:rsid w:val="00BE391E"/>
    <w:rsid w:val="00BE39B7"/>
    <w:rsid w:val="00BE4378"/>
    <w:rsid w:val="00BE4D51"/>
    <w:rsid w:val="00BE4F22"/>
    <w:rsid w:val="00BE522D"/>
    <w:rsid w:val="00BE558E"/>
    <w:rsid w:val="00BE664D"/>
    <w:rsid w:val="00BE66E7"/>
    <w:rsid w:val="00BE6909"/>
    <w:rsid w:val="00BE7A59"/>
    <w:rsid w:val="00BF0327"/>
    <w:rsid w:val="00BF09DA"/>
    <w:rsid w:val="00BF1299"/>
    <w:rsid w:val="00BF16EC"/>
    <w:rsid w:val="00BF1E73"/>
    <w:rsid w:val="00BF20B7"/>
    <w:rsid w:val="00BF20E4"/>
    <w:rsid w:val="00BF2191"/>
    <w:rsid w:val="00BF23EE"/>
    <w:rsid w:val="00BF2DAD"/>
    <w:rsid w:val="00BF2E0D"/>
    <w:rsid w:val="00BF36B7"/>
    <w:rsid w:val="00BF3949"/>
    <w:rsid w:val="00BF3A6E"/>
    <w:rsid w:val="00BF4722"/>
    <w:rsid w:val="00BF4C8E"/>
    <w:rsid w:val="00BF5018"/>
    <w:rsid w:val="00BF7372"/>
    <w:rsid w:val="00BF7736"/>
    <w:rsid w:val="00BF7ADE"/>
    <w:rsid w:val="00BF7FF5"/>
    <w:rsid w:val="00C0087D"/>
    <w:rsid w:val="00C0092C"/>
    <w:rsid w:val="00C009C1"/>
    <w:rsid w:val="00C00F28"/>
    <w:rsid w:val="00C01E7B"/>
    <w:rsid w:val="00C020D2"/>
    <w:rsid w:val="00C02100"/>
    <w:rsid w:val="00C022FF"/>
    <w:rsid w:val="00C02B6D"/>
    <w:rsid w:val="00C02ECA"/>
    <w:rsid w:val="00C03603"/>
    <w:rsid w:val="00C039C1"/>
    <w:rsid w:val="00C03A77"/>
    <w:rsid w:val="00C04598"/>
    <w:rsid w:val="00C04A62"/>
    <w:rsid w:val="00C05000"/>
    <w:rsid w:val="00C055D7"/>
    <w:rsid w:val="00C05CD7"/>
    <w:rsid w:val="00C06761"/>
    <w:rsid w:val="00C06A4F"/>
    <w:rsid w:val="00C06AAB"/>
    <w:rsid w:val="00C06CFA"/>
    <w:rsid w:val="00C06DD3"/>
    <w:rsid w:val="00C06F7D"/>
    <w:rsid w:val="00C0783D"/>
    <w:rsid w:val="00C07ACE"/>
    <w:rsid w:val="00C07D8F"/>
    <w:rsid w:val="00C100BB"/>
    <w:rsid w:val="00C100C9"/>
    <w:rsid w:val="00C1075A"/>
    <w:rsid w:val="00C11816"/>
    <w:rsid w:val="00C11963"/>
    <w:rsid w:val="00C11A6C"/>
    <w:rsid w:val="00C1216B"/>
    <w:rsid w:val="00C12A3E"/>
    <w:rsid w:val="00C12B59"/>
    <w:rsid w:val="00C12C41"/>
    <w:rsid w:val="00C12C99"/>
    <w:rsid w:val="00C12D4E"/>
    <w:rsid w:val="00C1306A"/>
    <w:rsid w:val="00C13B81"/>
    <w:rsid w:val="00C13BE9"/>
    <w:rsid w:val="00C13E5C"/>
    <w:rsid w:val="00C14053"/>
    <w:rsid w:val="00C14740"/>
    <w:rsid w:val="00C14F17"/>
    <w:rsid w:val="00C15068"/>
    <w:rsid w:val="00C159A5"/>
    <w:rsid w:val="00C15FA2"/>
    <w:rsid w:val="00C16570"/>
    <w:rsid w:val="00C167AC"/>
    <w:rsid w:val="00C16CD1"/>
    <w:rsid w:val="00C174A3"/>
    <w:rsid w:val="00C17658"/>
    <w:rsid w:val="00C17A84"/>
    <w:rsid w:val="00C17DB0"/>
    <w:rsid w:val="00C17DD2"/>
    <w:rsid w:val="00C17DEC"/>
    <w:rsid w:val="00C17FA7"/>
    <w:rsid w:val="00C20136"/>
    <w:rsid w:val="00C20258"/>
    <w:rsid w:val="00C2049A"/>
    <w:rsid w:val="00C205C0"/>
    <w:rsid w:val="00C20C78"/>
    <w:rsid w:val="00C20C9E"/>
    <w:rsid w:val="00C212EB"/>
    <w:rsid w:val="00C215AD"/>
    <w:rsid w:val="00C216E5"/>
    <w:rsid w:val="00C217A7"/>
    <w:rsid w:val="00C21840"/>
    <w:rsid w:val="00C21DF1"/>
    <w:rsid w:val="00C21F3A"/>
    <w:rsid w:val="00C226FC"/>
    <w:rsid w:val="00C22FAA"/>
    <w:rsid w:val="00C23166"/>
    <w:rsid w:val="00C233B9"/>
    <w:rsid w:val="00C237BA"/>
    <w:rsid w:val="00C23A1E"/>
    <w:rsid w:val="00C24423"/>
    <w:rsid w:val="00C24836"/>
    <w:rsid w:val="00C2498F"/>
    <w:rsid w:val="00C2511E"/>
    <w:rsid w:val="00C25252"/>
    <w:rsid w:val="00C25ECC"/>
    <w:rsid w:val="00C26392"/>
    <w:rsid w:val="00C273D8"/>
    <w:rsid w:val="00C313C8"/>
    <w:rsid w:val="00C31CBE"/>
    <w:rsid w:val="00C31FD3"/>
    <w:rsid w:val="00C320A4"/>
    <w:rsid w:val="00C32309"/>
    <w:rsid w:val="00C32D43"/>
    <w:rsid w:val="00C32E85"/>
    <w:rsid w:val="00C33795"/>
    <w:rsid w:val="00C33F50"/>
    <w:rsid w:val="00C340A1"/>
    <w:rsid w:val="00C341E8"/>
    <w:rsid w:val="00C34292"/>
    <w:rsid w:val="00C346C9"/>
    <w:rsid w:val="00C34865"/>
    <w:rsid w:val="00C34E4C"/>
    <w:rsid w:val="00C34EB6"/>
    <w:rsid w:val="00C359CB"/>
    <w:rsid w:val="00C35A61"/>
    <w:rsid w:val="00C35B73"/>
    <w:rsid w:val="00C35D6E"/>
    <w:rsid w:val="00C36478"/>
    <w:rsid w:val="00C36CF9"/>
    <w:rsid w:val="00C36D22"/>
    <w:rsid w:val="00C37713"/>
    <w:rsid w:val="00C37AA6"/>
    <w:rsid w:val="00C37B77"/>
    <w:rsid w:val="00C37BEB"/>
    <w:rsid w:val="00C37DD4"/>
    <w:rsid w:val="00C37E0C"/>
    <w:rsid w:val="00C4088D"/>
    <w:rsid w:val="00C41458"/>
    <w:rsid w:val="00C4165C"/>
    <w:rsid w:val="00C419FA"/>
    <w:rsid w:val="00C41F78"/>
    <w:rsid w:val="00C42196"/>
    <w:rsid w:val="00C421C0"/>
    <w:rsid w:val="00C421E0"/>
    <w:rsid w:val="00C4355C"/>
    <w:rsid w:val="00C4360F"/>
    <w:rsid w:val="00C44C7F"/>
    <w:rsid w:val="00C44D5B"/>
    <w:rsid w:val="00C4561A"/>
    <w:rsid w:val="00C458CF"/>
    <w:rsid w:val="00C45F28"/>
    <w:rsid w:val="00C463A0"/>
    <w:rsid w:val="00C46770"/>
    <w:rsid w:val="00C468A9"/>
    <w:rsid w:val="00C469DA"/>
    <w:rsid w:val="00C46FF7"/>
    <w:rsid w:val="00C4742B"/>
    <w:rsid w:val="00C502EE"/>
    <w:rsid w:val="00C506C4"/>
    <w:rsid w:val="00C50712"/>
    <w:rsid w:val="00C50E8D"/>
    <w:rsid w:val="00C511D9"/>
    <w:rsid w:val="00C513ED"/>
    <w:rsid w:val="00C5152F"/>
    <w:rsid w:val="00C51A28"/>
    <w:rsid w:val="00C51B12"/>
    <w:rsid w:val="00C528DF"/>
    <w:rsid w:val="00C52BDD"/>
    <w:rsid w:val="00C52DB9"/>
    <w:rsid w:val="00C531AD"/>
    <w:rsid w:val="00C53301"/>
    <w:rsid w:val="00C53A20"/>
    <w:rsid w:val="00C543B4"/>
    <w:rsid w:val="00C54613"/>
    <w:rsid w:val="00C54AB5"/>
    <w:rsid w:val="00C550C6"/>
    <w:rsid w:val="00C5525B"/>
    <w:rsid w:val="00C55AE1"/>
    <w:rsid w:val="00C5625A"/>
    <w:rsid w:val="00C566F2"/>
    <w:rsid w:val="00C567F2"/>
    <w:rsid w:val="00C56EBC"/>
    <w:rsid w:val="00C56FF2"/>
    <w:rsid w:val="00C5745A"/>
    <w:rsid w:val="00C5787D"/>
    <w:rsid w:val="00C57902"/>
    <w:rsid w:val="00C60268"/>
    <w:rsid w:val="00C603E4"/>
    <w:rsid w:val="00C60C98"/>
    <w:rsid w:val="00C60E37"/>
    <w:rsid w:val="00C6217C"/>
    <w:rsid w:val="00C62330"/>
    <w:rsid w:val="00C6268D"/>
    <w:rsid w:val="00C62695"/>
    <w:rsid w:val="00C626E9"/>
    <w:rsid w:val="00C6299D"/>
    <w:rsid w:val="00C62E36"/>
    <w:rsid w:val="00C64554"/>
    <w:rsid w:val="00C64DD0"/>
    <w:rsid w:val="00C652A3"/>
    <w:rsid w:val="00C654BC"/>
    <w:rsid w:val="00C6561B"/>
    <w:rsid w:val="00C65B5D"/>
    <w:rsid w:val="00C6641F"/>
    <w:rsid w:val="00C66A4F"/>
    <w:rsid w:val="00C66B8C"/>
    <w:rsid w:val="00C66DA1"/>
    <w:rsid w:val="00C6750F"/>
    <w:rsid w:val="00C676EE"/>
    <w:rsid w:val="00C67D8A"/>
    <w:rsid w:val="00C7047D"/>
    <w:rsid w:val="00C70573"/>
    <w:rsid w:val="00C70D40"/>
    <w:rsid w:val="00C710FE"/>
    <w:rsid w:val="00C71208"/>
    <w:rsid w:val="00C71926"/>
    <w:rsid w:val="00C719A3"/>
    <w:rsid w:val="00C71F16"/>
    <w:rsid w:val="00C72319"/>
    <w:rsid w:val="00C72784"/>
    <w:rsid w:val="00C72EBD"/>
    <w:rsid w:val="00C73599"/>
    <w:rsid w:val="00C73ECE"/>
    <w:rsid w:val="00C74626"/>
    <w:rsid w:val="00C747D1"/>
    <w:rsid w:val="00C74BFA"/>
    <w:rsid w:val="00C74FB7"/>
    <w:rsid w:val="00C75062"/>
    <w:rsid w:val="00C7517B"/>
    <w:rsid w:val="00C758DC"/>
    <w:rsid w:val="00C75996"/>
    <w:rsid w:val="00C76261"/>
    <w:rsid w:val="00C763D2"/>
    <w:rsid w:val="00C76487"/>
    <w:rsid w:val="00C77135"/>
    <w:rsid w:val="00C77C8E"/>
    <w:rsid w:val="00C80989"/>
    <w:rsid w:val="00C8108D"/>
    <w:rsid w:val="00C8128F"/>
    <w:rsid w:val="00C81631"/>
    <w:rsid w:val="00C8179C"/>
    <w:rsid w:val="00C81B69"/>
    <w:rsid w:val="00C81F0A"/>
    <w:rsid w:val="00C823DB"/>
    <w:rsid w:val="00C826B2"/>
    <w:rsid w:val="00C83207"/>
    <w:rsid w:val="00C83AE5"/>
    <w:rsid w:val="00C83BBF"/>
    <w:rsid w:val="00C843A5"/>
    <w:rsid w:val="00C849FF"/>
    <w:rsid w:val="00C854EF"/>
    <w:rsid w:val="00C858FA"/>
    <w:rsid w:val="00C85980"/>
    <w:rsid w:val="00C86209"/>
    <w:rsid w:val="00C867C9"/>
    <w:rsid w:val="00C86A1A"/>
    <w:rsid w:val="00C86E78"/>
    <w:rsid w:val="00C86E81"/>
    <w:rsid w:val="00C87089"/>
    <w:rsid w:val="00C878FE"/>
    <w:rsid w:val="00C87BA1"/>
    <w:rsid w:val="00C9019C"/>
    <w:rsid w:val="00C905AF"/>
    <w:rsid w:val="00C90661"/>
    <w:rsid w:val="00C91630"/>
    <w:rsid w:val="00C92468"/>
    <w:rsid w:val="00C928C9"/>
    <w:rsid w:val="00C92DDA"/>
    <w:rsid w:val="00C93681"/>
    <w:rsid w:val="00C9383D"/>
    <w:rsid w:val="00C93896"/>
    <w:rsid w:val="00C93EA3"/>
    <w:rsid w:val="00C9403A"/>
    <w:rsid w:val="00C94270"/>
    <w:rsid w:val="00C9448C"/>
    <w:rsid w:val="00C956CA"/>
    <w:rsid w:val="00C95BD4"/>
    <w:rsid w:val="00C95C34"/>
    <w:rsid w:val="00C961E2"/>
    <w:rsid w:val="00C96387"/>
    <w:rsid w:val="00C96816"/>
    <w:rsid w:val="00C969B6"/>
    <w:rsid w:val="00C96E62"/>
    <w:rsid w:val="00C9756A"/>
    <w:rsid w:val="00C97F62"/>
    <w:rsid w:val="00CA059D"/>
    <w:rsid w:val="00CA072D"/>
    <w:rsid w:val="00CA083F"/>
    <w:rsid w:val="00CA0AD9"/>
    <w:rsid w:val="00CA0C88"/>
    <w:rsid w:val="00CA0D10"/>
    <w:rsid w:val="00CA10D0"/>
    <w:rsid w:val="00CA1494"/>
    <w:rsid w:val="00CA240E"/>
    <w:rsid w:val="00CA252C"/>
    <w:rsid w:val="00CA27CD"/>
    <w:rsid w:val="00CA34A4"/>
    <w:rsid w:val="00CA358D"/>
    <w:rsid w:val="00CA3A8A"/>
    <w:rsid w:val="00CA42E4"/>
    <w:rsid w:val="00CA436F"/>
    <w:rsid w:val="00CA47C8"/>
    <w:rsid w:val="00CA48B3"/>
    <w:rsid w:val="00CA4FA0"/>
    <w:rsid w:val="00CA5529"/>
    <w:rsid w:val="00CA573E"/>
    <w:rsid w:val="00CA5803"/>
    <w:rsid w:val="00CA5DCC"/>
    <w:rsid w:val="00CA64B4"/>
    <w:rsid w:val="00CA7784"/>
    <w:rsid w:val="00CA778A"/>
    <w:rsid w:val="00CA79BF"/>
    <w:rsid w:val="00CA7C6F"/>
    <w:rsid w:val="00CB0332"/>
    <w:rsid w:val="00CB0485"/>
    <w:rsid w:val="00CB1323"/>
    <w:rsid w:val="00CB1A99"/>
    <w:rsid w:val="00CB25ED"/>
    <w:rsid w:val="00CB27D9"/>
    <w:rsid w:val="00CB29AE"/>
    <w:rsid w:val="00CB2DD8"/>
    <w:rsid w:val="00CB3A44"/>
    <w:rsid w:val="00CB4450"/>
    <w:rsid w:val="00CB468B"/>
    <w:rsid w:val="00CB4EBF"/>
    <w:rsid w:val="00CB4FCE"/>
    <w:rsid w:val="00CB5712"/>
    <w:rsid w:val="00CB5C94"/>
    <w:rsid w:val="00CB5E9E"/>
    <w:rsid w:val="00CB5EC1"/>
    <w:rsid w:val="00CB619F"/>
    <w:rsid w:val="00CB6F9E"/>
    <w:rsid w:val="00CB76C2"/>
    <w:rsid w:val="00CB7C1E"/>
    <w:rsid w:val="00CB7E50"/>
    <w:rsid w:val="00CC083A"/>
    <w:rsid w:val="00CC0CC7"/>
    <w:rsid w:val="00CC1A5A"/>
    <w:rsid w:val="00CC2455"/>
    <w:rsid w:val="00CC3655"/>
    <w:rsid w:val="00CC3859"/>
    <w:rsid w:val="00CC3D9F"/>
    <w:rsid w:val="00CC416C"/>
    <w:rsid w:val="00CC4430"/>
    <w:rsid w:val="00CC62C3"/>
    <w:rsid w:val="00CC6669"/>
    <w:rsid w:val="00CC6702"/>
    <w:rsid w:val="00CC6929"/>
    <w:rsid w:val="00CC7238"/>
    <w:rsid w:val="00CC77AD"/>
    <w:rsid w:val="00CC7B06"/>
    <w:rsid w:val="00CC7D48"/>
    <w:rsid w:val="00CC7DDD"/>
    <w:rsid w:val="00CC7EBB"/>
    <w:rsid w:val="00CD0DC9"/>
    <w:rsid w:val="00CD0E9C"/>
    <w:rsid w:val="00CD1003"/>
    <w:rsid w:val="00CD1872"/>
    <w:rsid w:val="00CD1BDE"/>
    <w:rsid w:val="00CD23F5"/>
    <w:rsid w:val="00CD2AEC"/>
    <w:rsid w:val="00CD33F6"/>
    <w:rsid w:val="00CD3BEC"/>
    <w:rsid w:val="00CD3F8C"/>
    <w:rsid w:val="00CD4432"/>
    <w:rsid w:val="00CD4583"/>
    <w:rsid w:val="00CD45A8"/>
    <w:rsid w:val="00CD4BF6"/>
    <w:rsid w:val="00CD4CE0"/>
    <w:rsid w:val="00CD4D75"/>
    <w:rsid w:val="00CD4E2E"/>
    <w:rsid w:val="00CD5B46"/>
    <w:rsid w:val="00CD6025"/>
    <w:rsid w:val="00CD60A0"/>
    <w:rsid w:val="00CD6AEE"/>
    <w:rsid w:val="00CD6B45"/>
    <w:rsid w:val="00CD75E6"/>
    <w:rsid w:val="00CD7B2C"/>
    <w:rsid w:val="00CE07EB"/>
    <w:rsid w:val="00CE08AD"/>
    <w:rsid w:val="00CE18FB"/>
    <w:rsid w:val="00CE1B13"/>
    <w:rsid w:val="00CE1CCE"/>
    <w:rsid w:val="00CE1D03"/>
    <w:rsid w:val="00CE209A"/>
    <w:rsid w:val="00CE2480"/>
    <w:rsid w:val="00CE2FA9"/>
    <w:rsid w:val="00CE311B"/>
    <w:rsid w:val="00CE3A01"/>
    <w:rsid w:val="00CE3A0F"/>
    <w:rsid w:val="00CE40A4"/>
    <w:rsid w:val="00CE444C"/>
    <w:rsid w:val="00CE4928"/>
    <w:rsid w:val="00CE4C8A"/>
    <w:rsid w:val="00CE4D22"/>
    <w:rsid w:val="00CE4D25"/>
    <w:rsid w:val="00CE5132"/>
    <w:rsid w:val="00CE5167"/>
    <w:rsid w:val="00CE5550"/>
    <w:rsid w:val="00CE55D3"/>
    <w:rsid w:val="00CE5D9E"/>
    <w:rsid w:val="00CE5FDD"/>
    <w:rsid w:val="00CE61A5"/>
    <w:rsid w:val="00CE61E9"/>
    <w:rsid w:val="00CE642C"/>
    <w:rsid w:val="00CE6AE5"/>
    <w:rsid w:val="00CE6DD5"/>
    <w:rsid w:val="00CE73F1"/>
    <w:rsid w:val="00CE7720"/>
    <w:rsid w:val="00CE7870"/>
    <w:rsid w:val="00CE7CDD"/>
    <w:rsid w:val="00CF0703"/>
    <w:rsid w:val="00CF08FD"/>
    <w:rsid w:val="00CF0A95"/>
    <w:rsid w:val="00CF1080"/>
    <w:rsid w:val="00CF13F4"/>
    <w:rsid w:val="00CF1502"/>
    <w:rsid w:val="00CF196C"/>
    <w:rsid w:val="00CF21F8"/>
    <w:rsid w:val="00CF266E"/>
    <w:rsid w:val="00CF2C81"/>
    <w:rsid w:val="00CF2D06"/>
    <w:rsid w:val="00CF2EE1"/>
    <w:rsid w:val="00CF34CB"/>
    <w:rsid w:val="00CF436A"/>
    <w:rsid w:val="00CF46EF"/>
    <w:rsid w:val="00CF5BE9"/>
    <w:rsid w:val="00CF61AE"/>
    <w:rsid w:val="00CF6350"/>
    <w:rsid w:val="00CF64EA"/>
    <w:rsid w:val="00CF6C71"/>
    <w:rsid w:val="00CF70D1"/>
    <w:rsid w:val="00CF779B"/>
    <w:rsid w:val="00CF7BBF"/>
    <w:rsid w:val="00CF7E25"/>
    <w:rsid w:val="00CF7FD1"/>
    <w:rsid w:val="00D00291"/>
    <w:rsid w:val="00D011AD"/>
    <w:rsid w:val="00D01242"/>
    <w:rsid w:val="00D0125C"/>
    <w:rsid w:val="00D013EB"/>
    <w:rsid w:val="00D01997"/>
    <w:rsid w:val="00D01CAB"/>
    <w:rsid w:val="00D01D10"/>
    <w:rsid w:val="00D028DA"/>
    <w:rsid w:val="00D02AB6"/>
    <w:rsid w:val="00D0338A"/>
    <w:rsid w:val="00D033C5"/>
    <w:rsid w:val="00D03433"/>
    <w:rsid w:val="00D03A04"/>
    <w:rsid w:val="00D03ABF"/>
    <w:rsid w:val="00D04E78"/>
    <w:rsid w:val="00D05747"/>
    <w:rsid w:val="00D05A13"/>
    <w:rsid w:val="00D06345"/>
    <w:rsid w:val="00D06AC7"/>
    <w:rsid w:val="00D06EA0"/>
    <w:rsid w:val="00D0722A"/>
    <w:rsid w:val="00D07704"/>
    <w:rsid w:val="00D07977"/>
    <w:rsid w:val="00D07F0A"/>
    <w:rsid w:val="00D07FDF"/>
    <w:rsid w:val="00D10071"/>
    <w:rsid w:val="00D103AF"/>
    <w:rsid w:val="00D11101"/>
    <w:rsid w:val="00D111EF"/>
    <w:rsid w:val="00D1124F"/>
    <w:rsid w:val="00D13BE5"/>
    <w:rsid w:val="00D13D74"/>
    <w:rsid w:val="00D13E9F"/>
    <w:rsid w:val="00D14217"/>
    <w:rsid w:val="00D1472F"/>
    <w:rsid w:val="00D149D0"/>
    <w:rsid w:val="00D14B37"/>
    <w:rsid w:val="00D14BB1"/>
    <w:rsid w:val="00D15247"/>
    <w:rsid w:val="00D1527A"/>
    <w:rsid w:val="00D15BE0"/>
    <w:rsid w:val="00D15CEF"/>
    <w:rsid w:val="00D16037"/>
    <w:rsid w:val="00D1608C"/>
    <w:rsid w:val="00D16611"/>
    <w:rsid w:val="00D16642"/>
    <w:rsid w:val="00D1688A"/>
    <w:rsid w:val="00D17828"/>
    <w:rsid w:val="00D17EA7"/>
    <w:rsid w:val="00D200C0"/>
    <w:rsid w:val="00D2034A"/>
    <w:rsid w:val="00D203AC"/>
    <w:rsid w:val="00D206E0"/>
    <w:rsid w:val="00D20F82"/>
    <w:rsid w:val="00D21E05"/>
    <w:rsid w:val="00D21E07"/>
    <w:rsid w:val="00D21E41"/>
    <w:rsid w:val="00D22827"/>
    <w:rsid w:val="00D22A60"/>
    <w:rsid w:val="00D23245"/>
    <w:rsid w:val="00D23ECE"/>
    <w:rsid w:val="00D2402D"/>
    <w:rsid w:val="00D247AD"/>
    <w:rsid w:val="00D24E6E"/>
    <w:rsid w:val="00D24E76"/>
    <w:rsid w:val="00D2529F"/>
    <w:rsid w:val="00D25344"/>
    <w:rsid w:val="00D253A7"/>
    <w:rsid w:val="00D2553A"/>
    <w:rsid w:val="00D25671"/>
    <w:rsid w:val="00D25D31"/>
    <w:rsid w:val="00D26279"/>
    <w:rsid w:val="00D266E2"/>
    <w:rsid w:val="00D267E0"/>
    <w:rsid w:val="00D26818"/>
    <w:rsid w:val="00D26CA0"/>
    <w:rsid w:val="00D27023"/>
    <w:rsid w:val="00D27623"/>
    <w:rsid w:val="00D277CC"/>
    <w:rsid w:val="00D278C3"/>
    <w:rsid w:val="00D27937"/>
    <w:rsid w:val="00D27A35"/>
    <w:rsid w:val="00D27ADF"/>
    <w:rsid w:val="00D27C78"/>
    <w:rsid w:val="00D30E20"/>
    <w:rsid w:val="00D30EDA"/>
    <w:rsid w:val="00D316C0"/>
    <w:rsid w:val="00D31BBF"/>
    <w:rsid w:val="00D31E6B"/>
    <w:rsid w:val="00D326B0"/>
    <w:rsid w:val="00D33137"/>
    <w:rsid w:val="00D3336A"/>
    <w:rsid w:val="00D33744"/>
    <w:rsid w:val="00D337DF"/>
    <w:rsid w:val="00D3467F"/>
    <w:rsid w:val="00D34E3F"/>
    <w:rsid w:val="00D34F2A"/>
    <w:rsid w:val="00D34FB6"/>
    <w:rsid w:val="00D36D01"/>
    <w:rsid w:val="00D36D88"/>
    <w:rsid w:val="00D403FE"/>
    <w:rsid w:val="00D40ABE"/>
    <w:rsid w:val="00D413B2"/>
    <w:rsid w:val="00D4169E"/>
    <w:rsid w:val="00D41A0C"/>
    <w:rsid w:val="00D42CCB"/>
    <w:rsid w:val="00D42FEA"/>
    <w:rsid w:val="00D43057"/>
    <w:rsid w:val="00D4346E"/>
    <w:rsid w:val="00D443F6"/>
    <w:rsid w:val="00D446D8"/>
    <w:rsid w:val="00D44937"/>
    <w:rsid w:val="00D44ED1"/>
    <w:rsid w:val="00D456FE"/>
    <w:rsid w:val="00D45CA0"/>
    <w:rsid w:val="00D45FAA"/>
    <w:rsid w:val="00D46A6D"/>
    <w:rsid w:val="00D46B9E"/>
    <w:rsid w:val="00D46C28"/>
    <w:rsid w:val="00D47794"/>
    <w:rsid w:val="00D50262"/>
    <w:rsid w:val="00D50EBC"/>
    <w:rsid w:val="00D51267"/>
    <w:rsid w:val="00D515B6"/>
    <w:rsid w:val="00D51981"/>
    <w:rsid w:val="00D51C61"/>
    <w:rsid w:val="00D52542"/>
    <w:rsid w:val="00D53C22"/>
    <w:rsid w:val="00D53E79"/>
    <w:rsid w:val="00D542C3"/>
    <w:rsid w:val="00D54E72"/>
    <w:rsid w:val="00D54FF6"/>
    <w:rsid w:val="00D55F5D"/>
    <w:rsid w:val="00D560B8"/>
    <w:rsid w:val="00D56320"/>
    <w:rsid w:val="00D56441"/>
    <w:rsid w:val="00D56539"/>
    <w:rsid w:val="00D5696C"/>
    <w:rsid w:val="00D56FC7"/>
    <w:rsid w:val="00D57937"/>
    <w:rsid w:val="00D57A54"/>
    <w:rsid w:val="00D57B4F"/>
    <w:rsid w:val="00D57FB3"/>
    <w:rsid w:val="00D600EB"/>
    <w:rsid w:val="00D6038C"/>
    <w:rsid w:val="00D605D7"/>
    <w:rsid w:val="00D6127B"/>
    <w:rsid w:val="00D62111"/>
    <w:rsid w:val="00D6211F"/>
    <w:rsid w:val="00D626AF"/>
    <w:rsid w:val="00D62A7B"/>
    <w:rsid w:val="00D6316B"/>
    <w:rsid w:val="00D63792"/>
    <w:rsid w:val="00D63941"/>
    <w:rsid w:val="00D63D5E"/>
    <w:rsid w:val="00D64060"/>
    <w:rsid w:val="00D6451B"/>
    <w:rsid w:val="00D64919"/>
    <w:rsid w:val="00D64A28"/>
    <w:rsid w:val="00D650B1"/>
    <w:rsid w:val="00D65182"/>
    <w:rsid w:val="00D65AE1"/>
    <w:rsid w:val="00D66359"/>
    <w:rsid w:val="00D66494"/>
    <w:rsid w:val="00D66593"/>
    <w:rsid w:val="00D66EDA"/>
    <w:rsid w:val="00D671C9"/>
    <w:rsid w:val="00D673CD"/>
    <w:rsid w:val="00D67489"/>
    <w:rsid w:val="00D674D5"/>
    <w:rsid w:val="00D7244B"/>
    <w:rsid w:val="00D728A9"/>
    <w:rsid w:val="00D72A36"/>
    <w:rsid w:val="00D73058"/>
    <w:rsid w:val="00D73126"/>
    <w:rsid w:val="00D7333A"/>
    <w:rsid w:val="00D73EF9"/>
    <w:rsid w:val="00D73F79"/>
    <w:rsid w:val="00D7453B"/>
    <w:rsid w:val="00D7456A"/>
    <w:rsid w:val="00D748B6"/>
    <w:rsid w:val="00D74AA8"/>
    <w:rsid w:val="00D74D17"/>
    <w:rsid w:val="00D75819"/>
    <w:rsid w:val="00D75A3F"/>
    <w:rsid w:val="00D75C98"/>
    <w:rsid w:val="00D76225"/>
    <w:rsid w:val="00D7630D"/>
    <w:rsid w:val="00D7647D"/>
    <w:rsid w:val="00D76B67"/>
    <w:rsid w:val="00D76FC4"/>
    <w:rsid w:val="00D770AA"/>
    <w:rsid w:val="00D7726B"/>
    <w:rsid w:val="00D77575"/>
    <w:rsid w:val="00D777A4"/>
    <w:rsid w:val="00D77B66"/>
    <w:rsid w:val="00D77E63"/>
    <w:rsid w:val="00D8063E"/>
    <w:rsid w:val="00D808F9"/>
    <w:rsid w:val="00D8182E"/>
    <w:rsid w:val="00D81DEB"/>
    <w:rsid w:val="00D8201F"/>
    <w:rsid w:val="00D82191"/>
    <w:rsid w:val="00D822FA"/>
    <w:rsid w:val="00D82BCE"/>
    <w:rsid w:val="00D82CD1"/>
    <w:rsid w:val="00D832D6"/>
    <w:rsid w:val="00D8359A"/>
    <w:rsid w:val="00D835C1"/>
    <w:rsid w:val="00D8398B"/>
    <w:rsid w:val="00D84184"/>
    <w:rsid w:val="00D8455D"/>
    <w:rsid w:val="00D8506C"/>
    <w:rsid w:val="00D85136"/>
    <w:rsid w:val="00D85185"/>
    <w:rsid w:val="00D8563F"/>
    <w:rsid w:val="00D859DB"/>
    <w:rsid w:val="00D86201"/>
    <w:rsid w:val="00D8661F"/>
    <w:rsid w:val="00D86BFC"/>
    <w:rsid w:val="00D87D21"/>
    <w:rsid w:val="00D915CC"/>
    <w:rsid w:val="00D91914"/>
    <w:rsid w:val="00D91AE4"/>
    <w:rsid w:val="00D91CE0"/>
    <w:rsid w:val="00D91E23"/>
    <w:rsid w:val="00D92037"/>
    <w:rsid w:val="00D92B1E"/>
    <w:rsid w:val="00D92B57"/>
    <w:rsid w:val="00D92D58"/>
    <w:rsid w:val="00D93539"/>
    <w:rsid w:val="00D935DA"/>
    <w:rsid w:val="00D93CD1"/>
    <w:rsid w:val="00D93D64"/>
    <w:rsid w:val="00D94397"/>
    <w:rsid w:val="00D95209"/>
    <w:rsid w:val="00D95274"/>
    <w:rsid w:val="00D958D9"/>
    <w:rsid w:val="00D959B2"/>
    <w:rsid w:val="00D95D78"/>
    <w:rsid w:val="00D967D2"/>
    <w:rsid w:val="00D96B58"/>
    <w:rsid w:val="00D96FAF"/>
    <w:rsid w:val="00D97F4F"/>
    <w:rsid w:val="00D97FA4"/>
    <w:rsid w:val="00DA0200"/>
    <w:rsid w:val="00DA05D2"/>
    <w:rsid w:val="00DA0930"/>
    <w:rsid w:val="00DA0F13"/>
    <w:rsid w:val="00DA119B"/>
    <w:rsid w:val="00DA1369"/>
    <w:rsid w:val="00DA1716"/>
    <w:rsid w:val="00DA19EB"/>
    <w:rsid w:val="00DA2561"/>
    <w:rsid w:val="00DA25F2"/>
    <w:rsid w:val="00DA2C80"/>
    <w:rsid w:val="00DA2EA9"/>
    <w:rsid w:val="00DA3284"/>
    <w:rsid w:val="00DA3440"/>
    <w:rsid w:val="00DA3698"/>
    <w:rsid w:val="00DA38DF"/>
    <w:rsid w:val="00DA5822"/>
    <w:rsid w:val="00DA5C19"/>
    <w:rsid w:val="00DA5D9E"/>
    <w:rsid w:val="00DA640D"/>
    <w:rsid w:val="00DA6C09"/>
    <w:rsid w:val="00DA777D"/>
    <w:rsid w:val="00DA7937"/>
    <w:rsid w:val="00DA7BCD"/>
    <w:rsid w:val="00DB02BB"/>
    <w:rsid w:val="00DB0944"/>
    <w:rsid w:val="00DB0B0A"/>
    <w:rsid w:val="00DB0CAF"/>
    <w:rsid w:val="00DB181B"/>
    <w:rsid w:val="00DB1910"/>
    <w:rsid w:val="00DB1D00"/>
    <w:rsid w:val="00DB202D"/>
    <w:rsid w:val="00DB20A2"/>
    <w:rsid w:val="00DB22CC"/>
    <w:rsid w:val="00DB25DA"/>
    <w:rsid w:val="00DB2E1C"/>
    <w:rsid w:val="00DB323A"/>
    <w:rsid w:val="00DB370A"/>
    <w:rsid w:val="00DB3BDB"/>
    <w:rsid w:val="00DB3F0F"/>
    <w:rsid w:val="00DB498B"/>
    <w:rsid w:val="00DB6794"/>
    <w:rsid w:val="00DB71CD"/>
    <w:rsid w:val="00DB7B9F"/>
    <w:rsid w:val="00DC0094"/>
    <w:rsid w:val="00DC0223"/>
    <w:rsid w:val="00DC047B"/>
    <w:rsid w:val="00DC07BA"/>
    <w:rsid w:val="00DC1000"/>
    <w:rsid w:val="00DC1247"/>
    <w:rsid w:val="00DC140F"/>
    <w:rsid w:val="00DC1716"/>
    <w:rsid w:val="00DC18C9"/>
    <w:rsid w:val="00DC2028"/>
    <w:rsid w:val="00DC2A3C"/>
    <w:rsid w:val="00DC2A41"/>
    <w:rsid w:val="00DC2E25"/>
    <w:rsid w:val="00DC32CA"/>
    <w:rsid w:val="00DC386C"/>
    <w:rsid w:val="00DC3C44"/>
    <w:rsid w:val="00DC406C"/>
    <w:rsid w:val="00DC40C8"/>
    <w:rsid w:val="00DC5B00"/>
    <w:rsid w:val="00DC5FF4"/>
    <w:rsid w:val="00DC67ED"/>
    <w:rsid w:val="00DC69C6"/>
    <w:rsid w:val="00DC72EE"/>
    <w:rsid w:val="00DC769A"/>
    <w:rsid w:val="00DC776F"/>
    <w:rsid w:val="00DC7800"/>
    <w:rsid w:val="00DC7834"/>
    <w:rsid w:val="00DC78E9"/>
    <w:rsid w:val="00DC7CCB"/>
    <w:rsid w:val="00DC7CD7"/>
    <w:rsid w:val="00DD0142"/>
    <w:rsid w:val="00DD0262"/>
    <w:rsid w:val="00DD043E"/>
    <w:rsid w:val="00DD0782"/>
    <w:rsid w:val="00DD08D1"/>
    <w:rsid w:val="00DD097E"/>
    <w:rsid w:val="00DD0D14"/>
    <w:rsid w:val="00DD0DB6"/>
    <w:rsid w:val="00DD147A"/>
    <w:rsid w:val="00DD18E7"/>
    <w:rsid w:val="00DD1A91"/>
    <w:rsid w:val="00DD2241"/>
    <w:rsid w:val="00DD25E7"/>
    <w:rsid w:val="00DD2783"/>
    <w:rsid w:val="00DD3191"/>
    <w:rsid w:val="00DD36ED"/>
    <w:rsid w:val="00DD412A"/>
    <w:rsid w:val="00DD4226"/>
    <w:rsid w:val="00DD46D4"/>
    <w:rsid w:val="00DD562E"/>
    <w:rsid w:val="00DD570D"/>
    <w:rsid w:val="00DD5992"/>
    <w:rsid w:val="00DD5D68"/>
    <w:rsid w:val="00DD6031"/>
    <w:rsid w:val="00DD6447"/>
    <w:rsid w:val="00DD6F73"/>
    <w:rsid w:val="00DE10C4"/>
    <w:rsid w:val="00DE11E8"/>
    <w:rsid w:val="00DE14E1"/>
    <w:rsid w:val="00DE1C99"/>
    <w:rsid w:val="00DE239C"/>
    <w:rsid w:val="00DE2867"/>
    <w:rsid w:val="00DE28BC"/>
    <w:rsid w:val="00DE2C10"/>
    <w:rsid w:val="00DE2D5E"/>
    <w:rsid w:val="00DE2E67"/>
    <w:rsid w:val="00DE35AB"/>
    <w:rsid w:val="00DE3C50"/>
    <w:rsid w:val="00DE3CB3"/>
    <w:rsid w:val="00DE41F4"/>
    <w:rsid w:val="00DE4753"/>
    <w:rsid w:val="00DE5026"/>
    <w:rsid w:val="00DE5273"/>
    <w:rsid w:val="00DE532A"/>
    <w:rsid w:val="00DE57E6"/>
    <w:rsid w:val="00DE5B84"/>
    <w:rsid w:val="00DE61C6"/>
    <w:rsid w:val="00DE638F"/>
    <w:rsid w:val="00DE66DF"/>
    <w:rsid w:val="00DE6EDD"/>
    <w:rsid w:val="00DE7265"/>
    <w:rsid w:val="00DE7CFA"/>
    <w:rsid w:val="00DF0196"/>
    <w:rsid w:val="00DF0962"/>
    <w:rsid w:val="00DF0BEC"/>
    <w:rsid w:val="00DF1D01"/>
    <w:rsid w:val="00DF22F0"/>
    <w:rsid w:val="00DF2CE9"/>
    <w:rsid w:val="00DF303E"/>
    <w:rsid w:val="00DF347C"/>
    <w:rsid w:val="00DF3C3B"/>
    <w:rsid w:val="00DF3EF7"/>
    <w:rsid w:val="00DF4ACC"/>
    <w:rsid w:val="00DF4BD0"/>
    <w:rsid w:val="00DF4F5A"/>
    <w:rsid w:val="00DF506C"/>
    <w:rsid w:val="00DF578A"/>
    <w:rsid w:val="00DF5840"/>
    <w:rsid w:val="00DF59AC"/>
    <w:rsid w:val="00DF61D1"/>
    <w:rsid w:val="00DF635E"/>
    <w:rsid w:val="00DF63A3"/>
    <w:rsid w:val="00DF653E"/>
    <w:rsid w:val="00DF675E"/>
    <w:rsid w:val="00DF69E9"/>
    <w:rsid w:val="00DF72A7"/>
    <w:rsid w:val="00DF7BB6"/>
    <w:rsid w:val="00DF7F48"/>
    <w:rsid w:val="00DF7FB0"/>
    <w:rsid w:val="00E00052"/>
    <w:rsid w:val="00E00FE0"/>
    <w:rsid w:val="00E01446"/>
    <w:rsid w:val="00E018FB"/>
    <w:rsid w:val="00E01A35"/>
    <w:rsid w:val="00E01DBE"/>
    <w:rsid w:val="00E022FB"/>
    <w:rsid w:val="00E02493"/>
    <w:rsid w:val="00E02811"/>
    <w:rsid w:val="00E02921"/>
    <w:rsid w:val="00E02AA0"/>
    <w:rsid w:val="00E042A4"/>
    <w:rsid w:val="00E04651"/>
    <w:rsid w:val="00E04913"/>
    <w:rsid w:val="00E04AFF"/>
    <w:rsid w:val="00E04DF2"/>
    <w:rsid w:val="00E04EA6"/>
    <w:rsid w:val="00E053E7"/>
    <w:rsid w:val="00E0607C"/>
    <w:rsid w:val="00E06581"/>
    <w:rsid w:val="00E06899"/>
    <w:rsid w:val="00E06D51"/>
    <w:rsid w:val="00E070EC"/>
    <w:rsid w:val="00E0781E"/>
    <w:rsid w:val="00E07D59"/>
    <w:rsid w:val="00E07EF9"/>
    <w:rsid w:val="00E10B8A"/>
    <w:rsid w:val="00E10BB0"/>
    <w:rsid w:val="00E10C29"/>
    <w:rsid w:val="00E11A10"/>
    <w:rsid w:val="00E120D9"/>
    <w:rsid w:val="00E120F3"/>
    <w:rsid w:val="00E1237F"/>
    <w:rsid w:val="00E12C24"/>
    <w:rsid w:val="00E1350B"/>
    <w:rsid w:val="00E149F0"/>
    <w:rsid w:val="00E14C6C"/>
    <w:rsid w:val="00E14E2F"/>
    <w:rsid w:val="00E14E4B"/>
    <w:rsid w:val="00E1546E"/>
    <w:rsid w:val="00E15794"/>
    <w:rsid w:val="00E166A3"/>
    <w:rsid w:val="00E16DE0"/>
    <w:rsid w:val="00E173C4"/>
    <w:rsid w:val="00E1744A"/>
    <w:rsid w:val="00E17573"/>
    <w:rsid w:val="00E17655"/>
    <w:rsid w:val="00E20573"/>
    <w:rsid w:val="00E20784"/>
    <w:rsid w:val="00E207C5"/>
    <w:rsid w:val="00E207DA"/>
    <w:rsid w:val="00E20859"/>
    <w:rsid w:val="00E20A3A"/>
    <w:rsid w:val="00E20CA8"/>
    <w:rsid w:val="00E21521"/>
    <w:rsid w:val="00E216FD"/>
    <w:rsid w:val="00E21A1E"/>
    <w:rsid w:val="00E21DCD"/>
    <w:rsid w:val="00E22579"/>
    <w:rsid w:val="00E22A44"/>
    <w:rsid w:val="00E23690"/>
    <w:rsid w:val="00E23B0C"/>
    <w:rsid w:val="00E240FE"/>
    <w:rsid w:val="00E2414F"/>
    <w:rsid w:val="00E25274"/>
    <w:rsid w:val="00E25CF6"/>
    <w:rsid w:val="00E26864"/>
    <w:rsid w:val="00E26A52"/>
    <w:rsid w:val="00E26F9A"/>
    <w:rsid w:val="00E273B0"/>
    <w:rsid w:val="00E277C5"/>
    <w:rsid w:val="00E30997"/>
    <w:rsid w:val="00E30B2C"/>
    <w:rsid w:val="00E30C5B"/>
    <w:rsid w:val="00E30DDD"/>
    <w:rsid w:val="00E30EA9"/>
    <w:rsid w:val="00E30F87"/>
    <w:rsid w:val="00E31300"/>
    <w:rsid w:val="00E315C5"/>
    <w:rsid w:val="00E31AC3"/>
    <w:rsid w:val="00E31D03"/>
    <w:rsid w:val="00E31DC5"/>
    <w:rsid w:val="00E322BF"/>
    <w:rsid w:val="00E32C60"/>
    <w:rsid w:val="00E33556"/>
    <w:rsid w:val="00E33998"/>
    <w:rsid w:val="00E33C5B"/>
    <w:rsid w:val="00E346AA"/>
    <w:rsid w:val="00E347E0"/>
    <w:rsid w:val="00E34A50"/>
    <w:rsid w:val="00E35235"/>
    <w:rsid w:val="00E35339"/>
    <w:rsid w:val="00E35C54"/>
    <w:rsid w:val="00E367F7"/>
    <w:rsid w:val="00E37474"/>
    <w:rsid w:val="00E407CF"/>
    <w:rsid w:val="00E40A48"/>
    <w:rsid w:val="00E41404"/>
    <w:rsid w:val="00E41479"/>
    <w:rsid w:val="00E4164F"/>
    <w:rsid w:val="00E41710"/>
    <w:rsid w:val="00E418B6"/>
    <w:rsid w:val="00E41FE4"/>
    <w:rsid w:val="00E426BD"/>
    <w:rsid w:val="00E42727"/>
    <w:rsid w:val="00E42D73"/>
    <w:rsid w:val="00E431F1"/>
    <w:rsid w:val="00E4324C"/>
    <w:rsid w:val="00E4345C"/>
    <w:rsid w:val="00E436AE"/>
    <w:rsid w:val="00E43BFD"/>
    <w:rsid w:val="00E43EA3"/>
    <w:rsid w:val="00E445D3"/>
    <w:rsid w:val="00E44710"/>
    <w:rsid w:val="00E44798"/>
    <w:rsid w:val="00E449DF"/>
    <w:rsid w:val="00E456E5"/>
    <w:rsid w:val="00E45853"/>
    <w:rsid w:val="00E458E4"/>
    <w:rsid w:val="00E45929"/>
    <w:rsid w:val="00E46240"/>
    <w:rsid w:val="00E46BD4"/>
    <w:rsid w:val="00E476CE"/>
    <w:rsid w:val="00E5041F"/>
    <w:rsid w:val="00E50C52"/>
    <w:rsid w:val="00E51402"/>
    <w:rsid w:val="00E52084"/>
    <w:rsid w:val="00E5224E"/>
    <w:rsid w:val="00E527F3"/>
    <w:rsid w:val="00E530B4"/>
    <w:rsid w:val="00E53202"/>
    <w:rsid w:val="00E54AB5"/>
    <w:rsid w:val="00E54F97"/>
    <w:rsid w:val="00E55060"/>
    <w:rsid w:val="00E55291"/>
    <w:rsid w:val="00E55450"/>
    <w:rsid w:val="00E55875"/>
    <w:rsid w:val="00E55BED"/>
    <w:rsid w:val="00E5635C"/>
    <w:rsid w:val="00E56C0E"/>
    <w:rsid w:val="00E56E42"/>
    <w:rsid w:val="00E57316"/>
    <w:rsid w:val="00E57605"/>
    <w:rsid w:val="00E579DA"/>
    <w:rsid w:val="00E57E78"/>
    <w:rsid w:val="00E60282"/>
    <w:rsid w:val="00E60BAD"/>
    <w:rsid w:val="00E6258B"/>
    <w:rsid w:val="00E628AF"/>
    <w:rsid w:val="00E62FF6"/>
    <w:rsid w:val="00E632BE"/>
    <w:rsid w:val="00E6444E"/>
    <w:rsid w:val="00E64CB0"/>
    <w:rsid w:val="00E6517C"/>
    <w:rsid w:val="00E6525A"/>
    <w:rsid w:val="00E65A0C"/>
    <w:rsid w:val="00E6600B"/>
    <w:rsid w:val="00E661DD"/>
    <w:rsid w:val="00E66AD9"/>
    <w:rsid w:val="00E66FF1"/>
    <w:rsid w:val="00E67248"/>
    <w:rsid w:val="00E6728D"/>
    <w:rsid w:val="00E67296"/>
    <w:rsid w:val="00E67647"/>
    <w:rsid w:val="00E70078"/>
    <w:rsid w:val="00E7081C"/>
    <w:rsid w:val="00E70BE5"/>
    <w:rsid w:val="00E70F24"/>
    <w:rsid w:val="00E71C7D"/>
    <w:rsid w:val="00E724C1"/>
    <w:rsid w:val="00E724D3"/>
    <w:rsid w:val="00E725C6"/>
    <w:rsid w:val="00E72717"/>
    <w:rsid w:val="00E72ED3"/>
    <w:rsid w:val="00E731E8"/>
    <w:rsid w:val="00E7370E"/>
    <w:rsid w:val="00E73D3F"/>
    <w:rsid w:val="00E73D4B"/>
    <w:rsid w:val="00E7415B"/>
    <w:rsid w:val="00E744AB"/>
    <w:rsid w:val="00E75343"/>
    <w:rsid w:val="00E765BC"/>
    <w:rsid w:val="00E77017"/>
    <w:rsid w:val="00E77099"/>
    <w:rsid w:val="00E7741F"/>
    <w:rsid w:val="00E7798E"/>
    <w:rsid w:val="00E80066"/>
    <w:rsid w:val="00E80576"/>
    <w:rsid w:val="00E80B40"/>
    <w:rsid w:val="00E80EDE"/>
    <w:rsid w:val="00E81BB3"/>
    <w:rsid w:val="00E82618"/>
    <w:rsid w:val="00E829AA"/>
    <w:rsid w:val="00E82A40"/>
    <w:rsid w:val="00E82DDB"/>
    <w:rsid w:val="00E82E03"/>
    <w:rsid w:val="00E836C0"/>
    <w:rsid w:val="00E83C64"/>
    <w:rsid w:val="00E8423C"/>
    <w:rsid w:val="00E8454B"/>
    <w:rsid w:val="00E84703"/>
    <w:rsid w:val="00E84945"/>
    <w:rsid w:val="00E8517D"/>
    <w:rsid w:val="00E85410"/>
    <w:rsid w:val="00E86CEE"/>
    <w:rsid w:val="00E86EE8"/>
    <w:rsid w:val="00E871D5"/>
    <w:rsid w:val="00E874C5"/>
    <w:rsid w:val="00E877A3"/>
    <w:rsid w:val="00E87EA4"/>
    <w:rsid w:val="00E906D9"/>
    <w:rsid w:val="00E908E0"/>
    <w:rsid w:val="00E90B5F"/>
    <w:rsid w:val="00E9109B"/>
    <w:rsid w:val="00E9124C"/>
    <w:rsid w:val="00E91317"/>
    <w:rsid w:val="00E913BF"/>
    <w:rsid w:val="00E91654"/>
    <w:rsid w:val="00E91834"/>
    <w:rsid w:val="00E91A39"/>
    <w:rsid w:val="00E9218D"/>
    <w:rsid w:val="00E92367"/>
    <w:rsid w:val="00E927F7"/>
    <w:rsid w:val="00E93491"/>
    <w:rsid w:val="00E93B33"/>
    <w:rsid w:val="00E947F9"/>
    <w:rsid w:val="00E94C8F"/>
    <w:rsid w:val="00E950BC"/>
    <w:rsid w:val="00E955E9"/>
    <w:rsid w:val="00E956E4"/>
    <w:rsid w:val="00E958BD"/>
    <w:rsid w:val="00E95FE4"/>
    <w:rsid w:val="00E9770B"/>
    <w:rsid w:val="00E977B3"/>
    <w:rsid w:val="00E97E03"/>
    <w:rsid w:val="00EA0064"/>
    <w:rsid w:val="00EA058E"/>
    <w:rsid w:val="00EA0673"/>
    <w:rsid w:val="00EA0BA1"/>
    <w:rsid w:val="00EA0BCB"/>
    <w:rsid w:val="00EA13BF"/>
    <w:rsid w:val="00EA2A4C"/>
    <w:rsid w:val="00EA2F88"/>
    <w:rsid w:val="00EA2FD5"/>
    <w:rsid w:val="00EA31C1"/>
    <w:rsid w:val="00EA3635"/>
    <w:rsid w:val="00EA3A4C"/>
    <w:rsid w:val="00EA40B7"/>
    <w:rsid w:val="00EA40EE"/>
    <w:rsid w:val="00EA42C2"/>
    <w:rsid w:val="00EA4325"/>
    <w:rsid w:val="00EA4E79"/>
    <w:rsid w:val="00EA520D"/>
    <w:rsid w:val="00EA537A"/>
    <w:rsid w:val="00EA5CE1"/>
    <w:rsid w:val="00EA5D3C"/>
    <w:rsid w:val="00EA6AD8"/>
    <w:rsid w:val="00EA6C0C"/>
    <w:rsid w:val="00EA6FB1"/>
    <w:rsid w:val="00EA7ACC"/>
    <w:rsid w:val="00EA7BCD"/>
    <w:rsid w:val="00EA7F58"/>
    <w:rsid w:val="00EB0270"/>
    <w:rsid w:val="00EB03FE"/>
    <w:rsid w:val="00EB063E"/>
    <w:rsid w:val="00EB0BE7"/>
    <w:rsid w:val="00EB0EF3"/>
    <w:rsid w:val="00EB1213"/>
    <w:rsid w:val="00EB1596"/>
    <w:rsid w:val="00EB20F2"/>
    <w:rsid w:val="00EB249D"/>
    <w:rsid w:val="00EB28A4"/>
    <w:rsid w:val="00EB2BF6"/>
    <w:rsid w:val="00EB2FCB"/>
    <w:rsid w:val="00EB300D"/>
    <w:rsid w:val="00EB3646"/>
    <w:rsid w:val="00EB3EFB"/>
    <w:rsid w:val="00EB402E"/>
    <w:rsid w:val="00EB44F1"/>
    <w:rsid w:val="00EB4590"/>
    <w:rsid w:val="00EB4725"/>
    <w:rsid w:val="00EB5300"/>
    <w:rsid w:val="00EB565C"/>
    <w:rsid w:val="00EB5E9E"/>
    <w:rsid w:val="00EB616D"/>
    <w:rsid w:val="00EB6FD5"/>
    <w:rsid w:val="00EB7813"/>
    <w:rsid w:val="00EC002A"/>
    <w:rsid w:val="00EC00DB"/>
    <w:rsid w:val="00EC02BB"/>
    <w:rsid w:val="00EC0320"/>
    <w:rsid w:val="00EC0379"/>
    <w:rsid w:val="00EC0D8A"/>
    <w:rsid w:val="00EC28D3"/>
    <w:rsid w:val="00EC2BA1"/>
    <w:rsid w:val="00EC2D9B"/>
    <w:rsid w:val="00EC3139"/>
    <w:rsid w:val="00EC33CE"/>
    <w:rsid w:val="00EC346C"/>
    <w:rsid w:val="00EC41D3"/>
    <w:rsid w:val="00EC426A"/>
    <w:rsid w:val="00EC4A2D"/>
    <w:rsid w:val="00EC4D52"/>
    <w:rsid w:val="00EC4F7E"/>
    <w:rsid w:val="00EC5A26"/>
    <w:rsid w:val="00EC5DEB"/>
    <w:rsid w:val="00EC69A7"/>
    <w:rsid w:val="00EC7D54"/>
    <w:rsid w:val="00ED0370"/>
    <w:rsid w:val="00ED0F3C"/>
    <w:rsid w:val="00ED1700"/>
    <w:rsid w:val="00ED1DAA"/>
    <w:rsid w:val="00ED273B"/>
    <w:rsid w:val="00ED2790"/>
    <w:rsid w:val="00ED2AEC"/>
    <w:rsid w:val="00ED2F84"/>
    <w:rsid w:val="00ED3513"/>
    <w:rsid w:val="00ED426E"/>
    <w:rsid w:val="00ED4414"/>
    <w:rsid w:val="00ED46BB"/>
    <w:rsid w:val="00ED562E"/>
    <w:rsid w:val="00ED58F4"/>
    <w:rsid w:val="00ED5969"/>
    <w:rsid w:val="00ED5AE0"/>
    <w:rsid w:val="00ED5C92"/>
    <w:rsid w:val="00ED710F"/>
    <w:rsid w:val="00ED7EB9"/>
    <w:rsid w:val="00EE0A4D"/>
    <w:rsid w:val="00EE0AA4"/>
    <w:rsid w:val="00EE100E"/>
    <w:rsid w:val="00EE160F"/>
    <w:rsid w:val="00EE1B01"/>
    <w:rsid w:val="00EE1BF3"/>
    <w:rsid w:val="00EE1E0D"/>
    <w:rsid w:val="00EE1FA8"/>
    <w:rsid w:val="00EE2170"/>
    <w:rsid w:val="00EE23CB"/>
    <w:rsid w:val="00EE26B5"/>
    <w:rsid w:val="00EE3207"/>
    <w:rsid w:val="00EE427C"/>
    <w:rsid w:val="00EE44B8"/>
    <w:rsid w:val="00EE4607"/>
    <w:rsid w:val="00EE4C36"/>
    <w:rsid w:val="00EE4FDE"/>
    <w:rsid w:val="00EE51B3"/>
    <w:rsid w:val="00EE5308"/>
    <w:rsid w:val="00EE586E"/>
    <w:rsid w:val="00EE6259"/>
    <w:rsid w:val="00EE6639"/>
    <w:rsid w:val="00EE6ABE"/>
    <w:rsid w:val="00EE75B6"/>
    <w:rsid w:val="00EE7E13"/>
    <w:rsid w:val="00EF0EAD"/>
    <w:rsid w:val="00EF0EB6"/>
    <w:rsid w:val="00EF1297"/>
    <w:rsid w:val="00EF18DD"/>
    <w:rsid w:val="00EF1A1B"/>
    <w:rsid w:val="00EF2957"/>
    <w:rsid w:val="00EF3272"/>
    <w:rsid w:val="00EF32AA"/>
    <w:rsid w:val="00EF33A7"/>
    <w:rsid w:val="00EF418B"/>
    <w:rsid w:val="00EF43B1"/>
    <w:rsid w:val="00EF4917"/>
    <w:rsid w:val="00EF4B48"/>
    <w:rsid w:val="00EF4BB9"/>
    <w:rsid w:val="00EF4E1C"/>
    <w:rsid w:val="00EF557C"/>
    <w:rsid w:val="00EF55CF"/>
    <w:rsid w:val="00EF56F3"/>
    <w:rsid w:val="00EF5C05"/>
    <w:rsid w:val="00EF7319"/>
    <w:rsid w:val="00EF764E"/>
    <w:rsid w:val="00EF7D61"/>
    <w:rsid w:val="00EF7DA5"/>
    <w:rsid w:val="00F00BAE"/>
    <w:rsid w:val="00F027A0"/>
    <w:rsid w:val="00F02890"/>
    <w:rsid w:val="00F03385"/>
    <w:rsid w:val="00F036C7"/>
    <w:rsid w:val="00F03B11"/>
    <w:rsid w:val="00F044F8"/>
    <w:rsid w:val="00F04EE3"/>
    <w:rsid w:val="00F053E6"/>
    <w:rsid w:val="00F0558C"/>
    <w:rsid w:val="00F055FD"/>
    <w:rsid w:val="00F0580F"/>
    <w:rsid w:val="00F06DE1"/>
    <w:rsid w:val="00F0716F"/>
    <w:rsid w:val="00F0730F"/>
    <w:rsid w:val="00F07854"/>
    <w:rsid w:val="00F10436"/>
    <w:rsid w:val="00F1046A"/>
    <w:rsid w:val="00F10AF1"/>
    <w:rsid w:val="00F10C74"/>
    <w:rsid w:val="00F10C95"/>
    <w:rsid w:val="00F11210"/>
    <w:rsid w:val="00F1194D"/>
    <w:rsid w:val="00F123F5"/>
    <w:rsid w:val="00F1285F"/>
    <w:rsid w:val="00F12B14"/>
    <w:rsid w:val="00F133CB"/>
    <w:rsid w:val="00F13555"/>
    <w:rsid w:val="00F1429A"/>
    <w:rsid w:val="00F14A37"/>
    <w:rsid w:val="00F153F6"/>
    <w:rsid w:val="00F158EC"/>
    <w:rsid w:val="00F15AE7"/>
    <w:rsid w:val="00F16BD6"/>
    <w:rsid w:val="00F17277"/>
    <w:rsid w:val="00F172FC"/>
    <w:rsid w:val="00F17477"/>
    <w:rsid w:val="00F17698"/>
    <w:rsid w:val="00F17C2A"/>
    <w:rsid w:val="00F17C6D"/>
    <w:rsid w:val="00F200D2"/>
    <w:rsid w:val="00F20E98"/>
    <w:rsid w:val="00F20EFB"/>
    <w:rsid w:val="00F21057"/>
    <w:rsid w:val="00F22B7D"/>
    <w:rsid w:val="00F22EED"/>
    <w:rsid w:val="00F23006"/>
    <w:rsid w:val="00F2348A"/>
    <w:rsid w:val="00F2386A"/>
    <w:rsid w:val="00F23C2C"/>
    <w:rsid w:val="00F24EDE"/>
    <w:rsid w:val="00F253CE"/>
    <w:rsid w:val="00F254C5"/>
    <w:rsid w:val="00F25B9C"/>
    <w:rsid w:val="00F25EE8"/>
    <w:rsid w:val="00F25F68"/>
    <w:rsid w:val="00F27A7E"/>
    <w:rsid w:val="00F27CEF"/>
    <w:rsid w:val="00F30363"/>
    <w:rsid w:val="00F30514"/>
    <w:rsid w:val="00F30747"/>
    <w:rsid w:val="00F3088D"/>
    <w:rsid w:val="00F310A2"/>
    <w:rsid w:val="00F31181"/>
    <w:rsid w:val="00F31CBD"/>
    <w:rsid w:val="00F326DA"/>
    <w:rsid w:val="00F32CD8"/>
    <w:rsid w:val="00F3343E"/>
    <w:rsid w:val="00F33979"/>
    <w:rsid w:val="00F34301"/>
    <w:rsid w:val="00F34352"/>
    <w:rsid w:val="00F343F2"/>
    <w:rsid w:val="00F34A39"/>
    <w:rsid w:val="00F34D32"/>
    <w:rsid w:val="00F34E74"/>
    <w:rsid w:val="00F3554A"/>
    <w:rsid w:val="00F3563C"/>
    <w:rsid w:val="00F359E4"/>
    <w:rsid w:val="00F35B43"/>
    <w:rsid w:val="00F35E8D"/>
    <w:rsid w:val="00F370FA"/>
    <w:rsid w:val="00F37389"/>
    <w:rsid w:val="00F4057F"/>
    <w:rsid w:val="00F40CAA"/>
    <w:rsid w:val="00F41211"/>
    <w:rsid w:val="00F41884"/>
    <w:rsid w:val="00F41BE3"/>
    <w:rsid w:val="00F4240D"/>
    <w:rsid w:val="00F429EC"/>
    <w:rsid w:val="00F43032"/>
    <w:rsid w:val="00F4308D"/>
    <w:rsid w:val="00F43095"/>
    <w:rsid w:val="00F4319E"/>
    <w:rsid w:val="00F43B73"/>
    <w:rsid w:val="00F43D47"/>
    <w:rsid w:val="00F43FAA"/>
    <w:rsid w:val="00F44328"/>
    <w:rsid w:val="00F44435"/>
    <w:rsid w:val="00F44643"/>
    <w:rsid w:val="00F447DC"/>
    <w:rsid w:val="00F454A6"/>
    <w:rsid w:val="00F45A0C"/>
    <w:rsid w:val="00F46920"/>
    <w:rsid w:val="00F46CB7"/>
    <w:rsid w:val="00F46CDC"/>
    <w:rsid w:val="00F47953"/>
    <w:rsid w:val="00F47C8F"/>
    <w:rsid w:val="00F47EF1"/>
    <w:rsid w:val="00F47FEF"/>
    <w:rsid w:val="00F50DE9"/>
    <w:rsid w:val="00F515E8"/>
    <w:rsid w:val="00F51EC7"/>
    <w:rsid w:val="00F527DB"/>
    <w:rsid w:val="00F529C5"/>
    <w:rsid w:val="00F537D1"/>
    <w:rsid w:val="00F53F13"/>
    <w:rsid w:val="00F53F1E"/>
    <w:rsid w:val="00F5453F"/>
    <w:rsid w:val="00F546FD"/>
    <w:rsid w:val="00F55F35"/>
    <w:rsid w:val="00F56583"/>
    <w:rsid w:val="00F56B94"/>
    <w:rsid w:val="00F56C05"/>
    <w:rsid w:val="00F56C71"/>
    <w:rsid w:val="00F56EB6"/>
    <w:rsid w:val="00F5764E"/>
    <w:rsid w:val="00F57EA2"/>
    <w:rsid w:val="00F60170"/>
    <w:rsid w:val="00F607D0"/>
    <w:rsid w:val="00F6133C"/>
    <w:rsid w:val="00F61D5C"/>
    <w:rsid w:val="00F61D6F"/>
    <w:rsid w:val="00F61DB8"/>
    <w:rsid w:val="00F622C8"/>
    <w:rsid w:val="00F625F3"/>
    <w:rsid w:val="00F62948"/>
    <w:rsid w:val="00F62B7D"/>
    <w:rsid w:val="00F64972"/>
    <w:rsid w:val="00F6508C"/>
    <w:rsid w:val="00F6556C"/>
    <w:rsid w:val="00F657C1"/>
    <w:rsid w:val="00F66341"/>
    <w:rsid w:val="00F66DBE"/>
    <w:rsid w:val="00F6795B"/>
    <w:rsid w:val="00F67A88"/>
    <w:rsid w:val="00F67FD4"/>
    <w:rsid w:val="00F7059D"/>
    <w:rsid w:val="00F70B73"/>
    <w:rsid w:val="00F70E45"/>
    <w:rsid w:val="00F70FF6"/>
    <w:rsid w:val="00F7137B"/>
    <w:rsid w:val="00F713C9"/>
    <w:rsid w:val="00F71724"/>
    <w:rsid w:val="00F71813"/>
    <w:rsid w:val="00F71BF4"/>
    <w:rsid w:val="00F72101"/>
    <w:rsid w:val="00F725D9"/>
    <w:rsid w:val="00F729BA"/>
    <w:rsid w:val="00F7310F"/>
    <w:rsid w:val="00F73BB1"/>
    <w:rsid w:val="00F73CF8"/>
    <w:rsid w:val="00F742A7"/>
    <w:rsid w:val="00F74F32"/>
    <w:rsid w:val="00F750FC"/>
    <w:rsid w:val="00F75810"/>
    <w:rsid w:val="00F75DDD"/>
    <w:rsid w:val="00F76136"/>
    <w:rsid w:val="00F76C8C"/>
    <w:rsid w:val="00F76ED1"/>
    <w:rsid w:val="00F77114"/>
    <w:rsid w:val="00F7761A"/>
    <w:rsid w:val="00F77BB5"/>
    <w:rsid w:val="00F8012D"/>
    <w:rsid w:val="00F801D5"/>
    <w:rsid w:val="00F802E1"/>
    <w:rsid w:val="00F80604"/>
    <w:rsid w:val="00F80831"/>
    <w:rsid w:val="00F81AE5"/>
    <w:rsid w:val="00F81C5E"/>
    <w:rsid w:val="00F826C0"/>
    <w:rsid w:val="00F828BB"/>
    <w:rsid w:val="00F831B0"/>
    <w:rsid w:val="00F835C0"/>
    <w:rsid w:val="00F8363E"/>
    <w:rsid w:val="00F83757"/>
    <w:rsid w:val="00F83761"/>
    <w:rsid w:val="00F83BB9"/>
    <w:rsid w:val="00F840E8"/>
    <w:rsid w:val="00F84F29"/>
    <w:rsid w:val="00F85075"/>
    <w:rsid w:val="00F85CFE"/>
    <w:rsid w:val="00F86855"/>
    <w:rsid w:val="00F86C37"/>
    <w:rsid w:val="00F878CA"/>
    <w:rsid w:val="00F90052"/>
    <w:rsid w:val="00F9033F"/>
    <w:rsid w:val="00F9097F"/>
    <w:rsid w:val="00F90B6E"/>
    <w:rsid w:val="00F90D30"/>
    <w:rsid w:val="00F90E87"/>
    <w:rsid w:val="00F90F7C"/>
    <w:rsid w:val="00F9111B"/>
    <w:rsid w:val="00F91D08"/>
    <w:rsid w:val="00F91DEA"/>
    <w:rsid w:val="00F924B4"/>
    <w:rsid w:val="00F927D3"/>
    <w:rsid w:val="00F92FC2"/>
    <w:rsid w:val="00F930A0"/>
    <w:rsid w:val="00F930D9"/>
    <w:rsid w:val="00F93555"/>
    <w:rsid w:val="00F93ACA"/>
    <w:rsid w:val="00F94F3E"/>
    <w:rsid w:val="00F950B8"/>
    <w:rsid w:val="00F9513D"/>
    <w:rsid w:val="00F95461"/>
    <w:rsid w:val="00F958B2"/>
    <w:rsid w:val="00F958DE"/>
    <w:rsid w:val="00F95E64"/>
    <w:rsid w:val="00F95FDD"/>
    <w:rsid w:val="00F96013"/>
    <w:rsid w:val="00F96370"/>
    <w:rsid w:val="00F96B86"/>
    <w:rsid w:val="00F96C80"/>
    <w:rsid w:val="00F97509"/>
    <w:rsid w:val="00F97642"/>
    <w:rsid w:val="00F979D9"/>
    <w:rsid w:val="00F97D00"/>
    <w:rsid w:val="00FA0250"/>
    <w:rsid w:val="00FA0E2E"/>
    <w:rsid w:val="00FA24CF"/>
    <w:rsid w:val="00FA2AB4"/>
    <w:rsid w:val="00FA3B6C"/>
    <w:rsid w:val="00FA3B76"/>
    <w:rsid w:val="00FA3BBF"/>
    <w:rsid w:val="00FA3C2D"/>
    <w:rsid w:val="00FA3D3E"/>
    <w:rsid w:val="00FA5638"/>
    <w:rsid w:val="00FA5B74"/>
    <w:rsid w:val="00FA5E55"/>
    <w:rsid w:val="00FA69FE"/>
    <w:rsid w:val="00FA6C2B"/>
    <w:rsid w:val="00FA70E5"/>
    <w:rsid w:val="00FA74AE"/>
    <w:rsid w:val="00FA78E6"/>
    <w:rsid w:val="00FA7E9B"/>
    <w:rsid w:val="00FB0454"/>
    <w:rsid w:val="00FB0EBB"/>
    <w:rsid w:val="00FB0FAA"/>
    <w:rsid w:val="00FB10DF"/>
    <w:rsid w:val="00FB1952"/>
    <w:rsid w:val="00FB1BBD"/>
    <w:rsid w:val="00FB20AE"/>
    <w:rsid w:val="00FB3499"/>
    <w:rsid w:val="00FB3531"/>
    <w:rsid w:val="00FB4873"/>
    <w:rsid w:val="00FB5899"/>
    <w:rsid w:val="00FB5F5C"/>
    <w:rsid w:val="00FB623A"/>
    <w:rsid w:val="00FB63A2"/>
    <w:rsid w:val="00FB6848"/>
    <w:rsid w:val="00FB6DDD"/>
    <w:rsid w:val="00FB7886"/>
    <w:rsid w:val="00FB7F23"/>
    <w:rsid w:val="00FB7FA0"/>
    <w:rsid w:val="00FC02FA"/>
    <w:rsid w:val="00FC0879"/>
    <w:rsid w:val="00FC0A7F"/>
    <w:rsid w:val="00FC13C9"/>
    <w:rsid w:val="00FC16CA"/>
    <w:rsid w:val="00FC1D84"/>
    <w:rsid w:val="00FC1F7B"/>
    <w:rsid w:val="00FC28FD"/>
    <w:rsid w:val="00FC2EF3"/>
    <w:rsid w:val="00FC3205"/>
    <w:rsid w:val="00FC3469"/>
    <w:rsid w:val="00FC381B"/>
    <w:rsid w:val="00FC4265"/>
    <w:rsid w:val="00FC44E0"/>
    <w:rsid w:val="00FC470D"/>
    <w:rsid w:val="00FC4E46"/>
    <w:rsid w:val="00FC4F5D"/>
    <w:rsid w:val="00FC5404"/>
    <w:rsid w:val="00FC540F"/>
    <w:rsid w:val="00FC5D9E"/>
    <w:rsid w:val="00FC5E95"/>
    <w:rsid w:val="00FC638F"/>
    <w:rsid w:val="00FC69D6"/>
    <w:rsid w:val="00FC6A11"/>
    <w:rsid w:val="00FC6B6A"/>
    <w:rsid w:val="00FC7792"/>
    <w:rsid w:val="00FD07DA"/>
    <w:rsid w:val="00FD1690"/>
    <w:rsid w:val="00FD1772"/>
    <w:rsid w:val="00FD2E17"/>
    <w:rsid w:val="00FD301E"/>
    <w:rsid w:val="00FD30D7"/>
    <w:rsid w:val="00FD32AB"/>
    <w:rsid w:val="00FD346E"/>
    <w:rsid w:val="00FD3F93"/>
    <w:rsid w:val="00FD48C0"/>
    <w:rsid w:val="00FD5EDF"/>
    <w:rsid w:val="00FD63A9"/>
    <w:rsid w:val="00FD64A2"/>
    <w:rsid w:val="00FD6547"/>
    <w:rsid w:val="00FD66B7"/>
    <w:rsid w:val="00FD66F9"/>
    <w:rsid w:val="00FD6A48"/>
    <w:rsid w:val="00FD70B8"/>
    <w:rsid w:val="00FD7311"/>
    <w:rsid w:val="00FD79CE"/>
    <w:rsid w:val="00FD7E20"/>
    <w:rsid w:val="00FE01C4"/>
    <w:rsid w:val="00FE0562"/>
    <w:rsid w:val="00FE085A"/>
    <w:rsid w:val="00FE08BC"/>
    <w:rsid w:val="00FE09D2"/>
    <w:rsid w:val="00FE0A63"/>
    <w:rsid w:val="00FE0EA6"/>
    <w:rsid w:val="00FE0FE4"/>
    <w:rsid w:val="00FE1678"/>
    <w:rsid w:val="00FE227D"/>
    <w:rsid w:val="00FE26E8"/>
    <w:rsid w:val="00FE2C42"/>
    <w:rsid w:val="00FE3614"/>
    <w:rsid w:val="00FE3653"/>
    <w:rsid w:val="00FE40EF"/>
    <w:rsid w:val="00FE4EAF"/>
    <w:rsid w:val="00FE5B6B"/>
    <w:rsid w:val="00FE66CC"/>
    <w:rsid w:val="00FE6F8F"/>
    <w:rsid w:val="00FE72B5"/>
    <w:rsid w:val="00FE7703"/>
    <w:rsid w:val="00FE7CE6"/>
    <w:rsid w:val="00FF0005"/>
    <w:rsid w:val="00FF051C"/>
    <w:rsid w:val="00FF0A40"/>
    <w:rsid w:val="00FF10A8"/>
    <w:rsid w:val="00FF1891"/>
    <w:rsid w:val="00FF200F"/>
    <w:rsid w:val="00FF250D"/>
    <w:rsid w:val="00FF2AF7"/>
    <w:rsid w:val="00FF3B98"/>
    <w:rsid w:val="00FF41A7"/>
    <w:rsid w:val="00FF51DE"/>
    <w:rsid w:val="00FF5808"/>
    <w:rsid w:val="00FF5E87"/>
    <w:rsid w:val="00FF63A0"/>
    <w:rsid w:val="00FF63DB"/>
    <w:rsid w:val="00FF6BFC"/>
    <w:rsid w:val="00FF6CFE"/>
    <w:rsid w:val="00FF6D9C"/>
    <w:rsid w:val="00FF712E"/>
    <w:rsid w:val="00FF7195"/>
    <w:rsid w:val="00FF72BE"/>
    <w:rsid w:val="00FF7688"/>
    <w:rsid w:val="00FF76EA"/>
    <w:rsid w:val="00FF7B25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8D74442"/>
  <w15:chartTrackingRefBased/>
  <w15:docId w15:val="{62A6A425-4986-4F72-910E-F14A1F18F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7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pPr>
      <w:ind w:firstLine="284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pPr>
      <w:ind w:left="284" w:firstLine="284"/>
    </w:p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7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pPr>
      <w:jc w:val="both"/>
    </w:pPr>
    <w:rPr>
      <w:rFonts w:ascii="Angsana New" w:hAnsi="Angsana New"/>
      <w:sz w:val="30"/>
      <w:szCs w:val="30"/>
      <w:lang w:val="x-none" w:eastAsia="x-none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F25EE8"/>
    <w:rPr>
      <w:rFonts w:ascii="Tahoma" w:hAnsi="Tahoma"/>
      <w:sz w:val="16"/>
      <w:lang w:val="x-none" w:eastAsia="x-none"/>
    </w:rPr>
  </w:style>
  <w:style w:type="paragraph" w:styleId="HTMLPreformatted">
    <w:name w:val="HTML Preformatted"/>
    <w:basedOn w:val="Normal"/>
    <w:link w:val="HTMLPreformattedChar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szCs w:val="20"/>
      <w:lang w:val="x-none" w:eastAsia="x-none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semiHidden/>
    <w:rsid w:val="00CD3B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BEC"/>
    <w:rPr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3BEC"/>
    <w:rPr>
      <w:b/>
      <w:bCs/>
    </w:rPr>
  </w:style>
  <w:style w:type="paragraph" w:styleId="BodyTextIndent2">
    <w:name w:val="Body Text Indent 2"/>
    <w:basedOn w:val="Normal"/>
    <w:link w:val="BodyTextIndent2Char"/>
    <w:rsid w:val="00080735"/>
    <w:pPr>
      <w:spacing w:after="120" w:line="480" w:lineRule="auto"/>
      <w:ind w:left="283"/>
    </w:pPr>
    <w:rPr>
      <w:szCs w:val="21"/>
      <w:lang w:val="x-none" w:eastAsia="x-none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gm">
    <w:name w:val="gm"/>
    <w:semiHidden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 w:eastAsia="x-none"/>
    </w:rPr>
  </w:style>
  <w:style w:type="paragraph" w:styleId="Title">
    <w:name w:val="Title"/>
    <w:basedOn w:val="Normal"/>
    <w:link w:val="TitleChar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6E7D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6E7D3A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rsid w:val="00237A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 อักขระ อักขระ"/>
    <w:basedOn w:val="Normal"/>
    <w:rsid w:val="0024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 Char"/>
    <w:basedOn w:val="Normal"/>
    <w:rsid w:val="00F515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C35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acctfourfigures">
    <w:name w:val="acct four figures"/>
    <w:aliases w:val="a4"/>
    <w:basedOn w:val="Normal"/>
    <w:rsid w:val="00D6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A48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rsid w:val="00246EB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246EB4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link w:val="Heading3"/>
    <w:rsid w:val="00246EB4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link w:val="Heading4"/>
    <w:rsid w:val="00246EB4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link w:val="Heading5"/>
    <w:rsid w:val="00246EB4"/>
    <w:rPr>
      <w:b/>
      <w:bCs/>
      <w:sz w:val="32"/>
      <w:szCs w:val="32"/>
    </w:rPr>
  </w:style>
  <w:style w:type="character" w:customStyle="1" w:styleId="Heading6Char">
    <w:name w:val="Heading 6 Char"/>
    <w:link w:val="Heading6"/>
    <w:rsid w:val="00246EB4"/>
    <w:rPr>
      <w:b/>
      <w:bCs/>
      <w:sz w:val="30"/>
      <w:szCs w:val="30"/>
    </w:rPr>
  </w:style>
  <w:style w:type="character" w:customStyle="1" w:styleId="Heading7Char">
    <w:name w:val="Heading 7 Char"/>
    <w:link w:val="Heading7"/>
    <w:rsid w:val="00246EB4"/>
    <w:rPr>
      <w:b/>
      <w:bCs/>
      <w:sz w:val="30"/>
      <w:szCs w:val="30"/>
    </w:rPr>
  </w:style>
  <w:style w:type="character" w:customStyle="1" w:styleId="Heading8Char">
    <w:name w:val="Heading 8 Char"/>
    <w:link w:val="Heading8"/>
    <w:rsid w:val="00246EB4"/>
    <w:rPr>
      <w:b/>
      <w:bCs/>
      <w:sz w:val="28"/>
      <w:szCs w:val="28"/>
    </w:rPr>
  </w:style>
  <w:style w:type="character" w:customStyle="1" w:styleId="Heading9Char">
    <w:name w:val="Heading 9 Char"/>
    <w:link w:val="Heading9"/>
    <w:rsid w:val="00246EB4"/>
    <w:rPr>
      <w:sz w:val="28"/>
      <w:szCs w:val="28"/>
      <w:lang w:val="th-TH"/>
    </w:rPr>
  </w:style>
  <w:style w:type="character" w:customStyle="1" w:styleId="HeaderChar">
    <w:name w:val="Header Char"/>
    <w:link w:val="Header"/>
    <w:rsid w:val="00246EB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246EB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246EB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link w:val="BodyTextIndent"/>
    <w:rsid w:val="00246EB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246EB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246EB4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246EB4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246EB4"/>
    <w:rPr>
      <w:rFonts w:ascii="Tahoma" w:hAnsi="Tahoma"/>
      <w:sz w:val="16"/>
      <w:szCs w:val="18"/>
    </w:rPr>
  </w:style>
  <w:style w:type="character" w:customStyle="1" w:styleId="HTMLPreformattedChar">
    <w:name w:val="HTML Preformatted Char"/>
    <w:link w:val="HTMLPreformatted"/>
    <w:rsid w:val="00246EB4"/>
    <w:rPr>
      <w:rFonts w:ascii="Tahoma" w:hAnsi="Tahoma" w:cs="Tahoma"/>
    </w:rPr>
  </w:style>
  <w:style w:type="character" w:customStyle="1" w:styleId="CommentTextChar">
    <w:name w:val="Comment Text Char"/>
    <w:link w:val="CommentText"/>
    <w:semiHidden/>
    <w:rsid w:val="00246EB4"/>
    <w:rPr>
      <w:rFonts w:ascii="Arial" w:hAnsi="Arial"/>
    </w:rPr>
  </w:style>
  <w:style w:type="character" w:customStyle="1" w:styleId="CommentSubjectChar">
    <w:name w:val="Comment Subject Char"/>
    <w:link w:val="CommentSubject"/>
    <w:semiHidden/>
    <w:rsid w:val="00246EB4"/>
    <w:rPr>
      <w:rFonts w:ascii="Arial" w:hAnsi="Arial"/>
      <w:b/>
      <w:bCs/>
    </w:rPr>
  </w:style>
  <w:style w:type="character" w:customStyle="1" w:styleId="BodyTextIndent2Char">
    <w:name w:val="Body Text Indent 2 Char"/>
    <w:link w:val="BodyTextIndent2"/>
    <w:rsid w:val="00246EB4"/>
    <w:rPr>
      <w:rFonts w:ascii="Arial" w:hAnsi="Arial" w:cs="Cordia New"/>
      <w:sz w:val="18"/>
      <w:szCs w:val="21"/>
    </w:rPr>
  </w:style>
  <w:style w:type="character" w:customStyle="1" w:styleId="BodyTextIndent3Char">
    <w:name w:val="Body Text Indent 3 Char"/>
    <w:link w:val="BodyTextIndent3"/>
    <w:rsid w:val="00246EB4"/>
    <w:rPr>
      <w:color w:val="0000FF"/>
      <w:sz w:val="32"/>
      <w:szCs w:val="32"/>
      <w:lang w:val="th-TH"/>
    </w:rPr>
  </w:style>
  <w:style w:type="character" w:customStyle="1" w:styleId="TitleChar">
    <w:name w:val="Title Char"/>
    <w:link w:val="Title"/>
    <w:rsid w:val="00246EB4"/>
    <w:rPr>
      <w:b/>
      <w:bCs/>
      <w:color w:val="0000FF"/>
      <w:sz w:val="36"/>
      <w:szCs w:val="36"/>
      <w:lang w:val="th-TH"/>
    </w:rPr>
  </w:style>
  <w:style w:type="character" w:customStyle="1" w:styleId="apple-converted-space">
    <w:name w:val="apple-converted-space"/>
    <w:basedOn w:val="DefaultParagraphFont"/>
    <w:rsid w:val="00246EB4"/>
  </w:style>
  <w:style w:type="paragraph" w:styleId="DocumentMap">
    <w:name w:val="Document Map"/>
    <w:basedOn w:val="Normal"/>
    <w:link w:val="DocumentMapChar"/>
    <w:rsid w:val="00C00F28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C00F28"/>
    <w:rPr>
      <w:rFonts w:ascii="Tahoma" w:hAnsi="Tahoma"/>
      <w:sz w:val="16"/>
    </w:rPr>
  </w:style>
  <w:style w:type="paragraph" w:customStyle="1" w:styleId="accttwolines">
    <w:name w:val="acct two lines"/>
    <w:aliases w:val="a2l"/>
    <w:basedOn w:val="Normal"/>
    <w:rsid w:val="005406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E063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32804"/>
    <w:pPr>
      <w:ind w:left="720"/>
    </w:pPr>
    <w:rPr>
      <w:szCs w:val="22"/>
    </w:rPr>
  </w:style>
  <w:style w:type="paragraph" w:customStyle="1" w:styleId="E0">
    <w:name w:val="?????????? E"/>
    <w:basedOn w:val="Normal"/>
    <w:rsid w:val="00EE53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SimSun" w:hAnsi="Book Antiqua"/>
      <w:b/>
      <w:bCs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E18F9-5A3D-413C-B48E-F7501B9D8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12</Pages>
  <Words>2156</Words>
  <Characters>12295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บางกอกโพลีเอททีลีน จำกัด (มหาชน)</vt:lpstr>
      <vt:lpstr>บริษัท บางกอกโพลีเอททีลีน จำกัด (มหาชน)</vt:lpstr>
    </vt:vector>
  </TitlesOfParts>
  <Company/>
  <LinksUpToDate>false</LinksUpToDate>
  <CharactersWithSpaces>14423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cp:lastModifiedBy>nittaya_cfarm@hotmail.com</cp:lastModifiedBy>
  <cp:revision>2</cp:revision>
  <cp:lastPrinted>2025-04-21T12:21:00Z</cp:lastPrinted>
  <dcterms:created xsi:type="dcterms:W3CDTF">2025-05-13T09:06:00Z</dcterms:created>
  <dcterms:modified xsi:type="dcterms:W3CDTF">2025-05-13T09:06:00Z</dcterms:modified>
</cp:coreProperties>
</file>