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9CAAD" w14:textId="77777777" w:rsidR="00515299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  <w:bookmarkStart w:id="0" w:name="_Hlk161693744"/>
    </w:p>
    <w:p w14:paraId="05413BB9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29CD8D6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46375F29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</w:p>
    <w:p w14:paraId="554A846E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E71227C" w14:textId="77777777" w:rsidR="008C57D1" w:rsidRDefault="008C57D1" w:rsidP="008C57D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92EE37A" w14:textId="77777777" w:rsidR="00515299" w:rsidRDefault="00515299" w:rsidP="008C57D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743F360" w14:textId="141D45F3" w:rsidR="00505283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61222C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ไอ</w:t>
      </w:r>
      <w:r w:rsidRPr="0061222C">
        <w:rPr>
          <w:rFonts w:ascii="Angsana New" w:hAnsi="Angsana New" w:cs="Angsana New"/>
          <w:sz w:val="52"/>
          <w:szCs w:val="52"/>
          <w:cs/>
        </w:rPr>
        <w:t>-</w:t>
      </w:r>
      <w:r w:rsidRPr="0061222C">
        <w:rPr>
          <w:rFonts w:ascii="Angsana New" w:hAnsi="Angsana New" w:cs="Angsana New" w:hint="cs"/>
          <w:sz w:val="52"/>
          <w:szCs w:val="52"/>
          <w:cs/>
        </w:rPr>
        <w:t>เทล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คอร์ปอเรชั่น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(</w:t>
      </w:r>
      <w:r w:rsidRPr="0061222C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61222C">
        <w:rPr>
          <w:rFonts w:ascii="Angsana New" w:hAnsi="Angsana New" w:cs="Angsana New"/>
          <w:sz w:val="52"/>
          <w:szCs w:val="52"/>
          <w:cs/>
        </w:rPr>
        <w:t>)</w:t>
      </w:r>
      <w:bookmarkEnd w:id="0"/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D9D3EB9" w14:textId="77777777" w:rsidR="00515299" w:rsidRPr="00225D4D" w:rsidRDefault="00515299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4DC594E" w14:textId="0D2E0F38" w:rsidR="00505283" w:rsidRPr="00A4230F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45ADE5A" w14:textId="1D006741" w:rsidR="00505283" w:rsidRPr="003F6F38" w:rsidRDefault="004D237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23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C25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4D23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4D237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016F5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C25E4C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4D237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25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5052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0528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4D10F471" w14:textId="77777777" w:rsidR="00505283" w:rsidRPr="003F6F38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7E7369" w14:textId="77777777" w:rsidR="00505283" w:rsidRPr="00745AAA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41E4D3F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9865C60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292BDB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28421F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216F0F1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52637F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63D3C6B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643B84E" w14:textId="77777777" w:rsidR="00505283" w:rsidRPr="00D36ED5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505283" w:rsidRPr="00D36ED5" w:rsidSect="00732CB9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9" w:h="16834" w:code="9"/>
          <w:pgMar w:top="691" w:right="1109" w:bottom="576" w:left="1260" w:header="720" w:footer="720" w:gutter="0"/>
          <w:pgNumType w:start="18"/>
          <w:cols w:space="720"/>
          <w:docGrid w:linePitch="360"/>
        </w:sectPr>
      </w:pPr>
    </w:p>
    <w:p w14:paraId="0B0FBA64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756E396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209D5BFF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FDEFA03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82A1DA8" w14:textId="1CFFF41D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รายงานการสอบทาน</w:t>
      </w:r>
      <w:r w:rsidR="00C505FA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ข้อมูลทาง</w:t>
      </w: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2C08455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EA18399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ไอ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เทล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คอร์ปอเรชั่น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454272CD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13B03CF" w14:textId="6ABF176E" w:rsidR="00505283" w:rsidRPr="00975625" w:rsidRDefault="00505283" w:rsidP="00F05D09">
      <w:pPr>
        <w:spacing w:line="240" w:lineRule="auto"/>
        <w:ind w:right="-43"/>
        <w:jc w:val="thaiDistribute"/>
        <w:rPr>
          <w:rFonts w:ascii="Angsana New" w:hAnsi="Angsana New" w:cs="Angsana New"/>
          <w:spacing w:val="-2"/>
          <w:sz w:val="30"/>
          <w:szCs w:val="30"/>
          <w:lang w:val="th-TH"/>
        </w:rPr>
      </w:pP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ข้าพเจ้าได้</w:t>
      </w:r>
      <w:r w:rsidRPr="007A51C2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</w:t>
      </w:r>
      <w:r w:rsidRPr="007A51C2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รวม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และงบฐานะการเงินเฉพาะกิจการ</w:t>
      </w:r>
      <w:r w:rsidRPr="007A51C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ณ วันที่</w:t>
      </w:r>
      <w:r w:rsidRPr="007A51C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37A40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E37A4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มิถุนายน </w:t>
      </w:r>
      <w:r w:rsidRPr="007A51C2">
        <w:rPr>
          <w:rFonts w:ascii="Angsana New" w:hAnsi="Angsana New" w:cs="Angsana New"/>
          <w:spacing w:val="-2"/>
          <w:sz w:val="30"/>
          <w:szCs w:val="30"/>
        </w:rPr>
        <w:t>256</w:t>
      </w:r>
      <w:r w:rsidR="004D2373" w:rsidRPr="007A51C2">
        <w:rPr>
          <w:rFonts w:ascii="Angsana New" w:hAnsi="Angsana New" w:cs="Angsana New"/>
          <w:spacing w:val="-2"/>
          <w:sz w:val="30"/>
          <w:szCs w:val="30"/>
        </w:rPr>
        <w:t>8</w:t>
      </w:r>
      <w:r w:rsidRPr="007A51C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</w:t>
      </w:r>
      <w:r w:rsidR="00F05D09" w:rsidRPr="007A51C2">
        <w:rPr>
          <w:rFonts w:ascii="Angsana New" w:hAnsi="Angsana New" w:cs="Angsana New"/>
          <w:spacing w:val="-2"/>
          <w:sz w:val="30"/>
          <w:szCs w:val="30"/>
          <w:cs/>
        </w:rPr>
        <w:t>รวม</w:t>
      </w:r>
      <w:r w:rsidR="002A34C7">
        <w:rPr>
          <w:rFonts w:ascii="Angsana New" w:hAnsi="Angsana New" w:cs="Angsana New"/>
          <w:spacing w:val="-2"/>
          <w:sz w:val="30"/>
          <w:szCs w:val="30"/>
        </w:rPr>
        <w:br/>
      </w:r>
      <w:r w:rsidRPr="00AA5D70">
        <w:rPr>
          <w:rFonts w:ascii="Angsana New" w:hAnsi="Angsana New" w:cs="Angsana New"/>
          <w:spacing w:val="-4"/>
          <w:sz w:val="30"/>
          <w:szCs w:val="30"/>
          <w:cs/>
        </w:rPr>
        <w:t>และงบ</w:t>
      </w:r>
      <w:r w:rsidR="00F05D09" w:rsidRPr="00AA5D70">
        <w:rPr>
          <w:rFonts w:ascii="Angsana New" w:hAnsi="Angsana New" w:cs="Angsana New" w:hint="cs"/>
          <w:spacing w:val="-4"/>
          <w:sz w:val="30"/>
          <w:szCs w:val="30"/>
          <w:cs/>
        </w:rPr>
        <w:t>กำไร</w:t>
      </w:r>
      <w:r w:rsidRPr="00AA5D70">
        <w:rPr>
          <w:rFonts w:ascii="Angsana New" w:hAnsi="Angsana New" w:cs="Angsana New"/>
          <w:spacing w:val="-4"/>
          <w:sz w:val="30"/>
          <w:szCs w:val="30"/>
          <w:cs/>
        </w:rPr>
        <w:t>ขาดทุนเฉพาะกิจการ</w:t>
      </w:r>
      <w:r w:rsidR="00E73E77" w:rsidRPr="00AA5D7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351B6B">
        <w:rPr>
          <w:rFonts w:ascii="Angsana New" w:hAnsi="Angsana New" w:cs="Angsana New" w:hint="cs"/>
          <w:spacing w:val="-4"/>
          <w:sz w:val="30"/>
          <w:szCs w:val="30"/>
          <w:cs/>
        </w:rPr>
        <w:t>สำหรับงวด</w:t>
      </w:r>
      <w:r w:rsidR="00351B6B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351B6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สามเดือนและหกเดือนสิ้นสุดวันที่ </w:t>
      </w:r>
      <w:r w:rsidR="00351B6B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351B6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="00351B6B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Pr="00AA5D70">
        <w:rPr>
          <w:rFonts w:ascii="Angsana New" w:hAnsi="Angsana New" w:cs="Angsana New"/>
          <w:spacing w:val="-4"/>
          <w:sz w:val="30"/>
          <w:szCs w:val="30"/>
          <w:cs/>
        </w:rPr>
        <w:t>งบการเปลี่ยนแปลง</w:t>
      </w:r>
      <w:r w:rsidRPr="000F26D2">
        <w:rPr>
          <w:rFonts w:ascii="Angsana New" w:hAnsi="Angsana New" w:cs="Angsana New"/>
          <w:sz w:val="30"/>
          <w:szCs w:val="30"/>
          <w:cs/>
        </w:rPr>
        <w:t>ส่วนของผู้ถือหุ้นรวมและงบการเปลี่ยนแปลง</w:t>
      </w:r>
      <w:r w:rsidR="00351B6B">
        <w:rPr>
          <w:rFonts w:ascii="Angsana New" w:hAnsi="Angsana New" w:cs="Angsana New"/>
          <w:sz w:val="30"/>
          <w:szCs w:val="30"/>
        </w:rPr>
        <w:br/>
      </w:r>
      <w:r w:rsidRPr="000F26D2">
        <w:rPr>
          <w:rFonts w:ascii="Angsana New" w:hAnsi="Angsana New" w:cs="Angsana New"/>
          <w:sz w:val="30"/>
          <w:szCs w:val="30"/>
          <w:cs/>
        </w:rPr>
        <w:t>ส่วน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</w:t>
      </w:r>
      <w:r w:rsidRPr="007158BD">
        <w:rPr>
          <w:rFonts w:ascii="Angsana New" w:hAnsi="Angsana New" w:cs="Angsana New"/>
          <w:spacing w:val="-8"/>
          <w:sz w:val="30"/>
          <w:szCs w:val="30"/>
          <w:cs/>
        </w:rPr>
        <w:t>เฉพาะกิจการสำหรับ</w:t>
      </w:r>
      <w:r w:rsidR="005342A0" w:rsidRPr="007158BD">
        <w:rPr>
          <w:rFonts w:ascii="Angsana New" w:hAnsi="Angsana New" w:cs="Angsana New" w:hint="cs"/>
          <w:spacing w:val="-8"/>
          <w:sz w:val="30"/>
          <w:szCs w:val="30"/>
          <w:cs/>
        </w:rPr>
        <w:t>งวด</w:t>
      </w:r>
      <w:r w:rsidR="00786EBB" w:rsidRPr="007158BD">
        <w:rPr>
          <w:rFonts w:ascii="Angsana New" w:hAnsi="Angsana New" w:cs="Angsana New" w:hint="cs"/>
          <w:spacing w:val="-8"/>
          <w:sz w:val="30"/>
          <w:szCs w:val="30"/>
          <w:cs/>
        </w:rPr>
        <w:t>หกเดือน</w:t>
      </w:r>
      <w:r w:rsidRPr="007158BD">
        <w:rPr>
          <w:rFonts w:ascii="Angsana New" w:hAnsi="Angsana New" w:cs="Angsana New"/>
          <w:spacing w:val="-8"/>
          <w:sz w:val="30"/>
          <w:szCs w:val="30"/>
          <w:cs/>
        </w:rPr>
        <w:t>สิ้นสุดวันที่</w:t>
      </w:r>
      <w:r w:rsidR="00F05D09" w:rsidRPr="007158BD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C5225D">
        <w:rPr>
          <w:rFonts w:ascii="Angsana New" w:hAnsi="Angsana New" w:cs="Angsana New"/>
          <w:spacing w:val="-8"/>
          <w:sz w:val="30"/>
          <w:szCs w:val="30"/>
        </w:rPr>
        <w:br/>
      </w:r>
      <w:r w:rsidR="00FF509F" w:rsidRPr="007158BD">
        <w:rPr>
          <w:rFonts w:ascii="Angsana New" w:hAnsi="Angsana New" w:cs="Angsana New"/>
          <w:spacing w:val="-8"/>
          <w:sz w:val="30"/>
          <w:szCs w:val="30"/>
        </w:rPr>
        <w:t>30</w:t>
      </w:r>
      <w:r w:rsidR="00C44FF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FF509F" w:rsidRPr="007158BD">
        <w:rPr>
          <w:rFonts w:ascii="Angsana New" w:hAnsi="Angsana New" w:cs="Angsana New" w:hint="cs"/>
          <w:spacing w:val="-8"/>
          <w:sz w:val="30"/>
          <w:szCs w:val="30"/>
          <w:cs/>
        </w:rPr>
        <w:t>มิถุนายน</w:t>
      </w:r>
      <w:r w:rsidR="00C44FF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FF509F" w:rsidRPr="007158BD">
        <w:rPr>
          <w:rFonts w:ascii="Angsana New" w:hAnsi="Angsana New" w:cs="Angsana New"/>
          <w:spacing w:val="-8"/>
          <w:sz w:val="30"/>
          <w:szCs w:val="30"/>
        </w:rPr>
        <w:t xml:space="preserve">2568 </w:t>
      </w:r>
      <w:r w:rsidRPr="007158BD">
        <w:rPr>
          <w:rFonts w:ascii="Angsana New" w:hAnsi="Angsana New" w:cs="Angsana New"/>
          <w:spacing w:val="-8"/>
          <w:sz w:val="30"/>
          <w:szCs w:val="30"/>
          <w:cs/>
        </w:rPr>
        <w:t xml:space="preserve">และหมายเหตุประกอบงบการเงินแบบย่อ </w:t>
      </w:r>
      <w:r w:rsidRPr="007158BD">
        <w:rPr>
          <w:rFonts w:ascii="Angsana New" w:hAnsi="Angsana New" w:cs="Angsana New"/>
          <w:spacing w:val="-8"/>
          <w:sz w:val="30"/>
          <w:szCs w:val="30"/>
        </w:rPr>
        <w:t>(</w:t>
      </w:r>
      <w:r w:rsidR="00320FA4" w:rsidRPr="007158BD">
        <w:rPr>
          <w:rFonts w:ascii="Angsana New" w:hAnsi="Angsana New" w:cs="Angsana New"/>
          <w:spacing w:val="-8"/>
          <w:sz w:val="30"/>
          <w:szCs w:val="30"/>
        </w:rPr>
        <w:t>“</w:t>
      </w:r>
      <w:r w:rsidR="00723FAC" w:rsidRPr="007158BD">
        <w:rPr>
          <w:rFonts w:ascii="Angsana New" w:hAnsi="Angsana New" w:cs="Angsana New"/>
          <w:spacing w:val="-8"/>
          <w:sz w:val="30"/>
          <w:szCs w:val="30"/>
          <w:cs/>
        </w:rPr>
        <w:t>ข้อมูลทาง</w:t>
      </w:r>
      <w:r w:rsidRPr="007158BD">
        <w:rPr>
          <w:rFonts w:ascii="Angsana New" w:hAnsi="Angsana New" w:cs="Angsana New"/>
          <w:spacing w:val="-8"/>
          <w:sz w:val="30"/>
          <w:szCs w:val="30"/>
          <w:cs/>
        </w:rPr>
        <w:t>การ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เงินระหว่างกาล</w:t>
      </w:r>
      <w:r w:rsidR="00320FA4">
        <w:rPr>
          <w:rFonts w:ascii="Angsana New" w:hAnsi="Angsana New" w:cs="Angsana New"/>
          <w:spacing w:val="-4"/>
          <w:sz w:val="30"/>
          <w:szCs w:val="30"/>
        </w:rPr>
        <w:t>”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ของ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8A436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เทล</w:t>
      </w:r>
      <w:r w:rsidR="006C29D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5225D">
        <w:rPr>
          <w:rFonts w:ascii="Angsana New" w:hAnsi="Angsana New" w:cs="Angsana New"/>
          <w:spacing w:val="-2"/>
          <w:sz w:val="30"/>
          <w:szCs w:val="30"/>
        </w:rPr>
        <w:br/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คอร์ปอเรชั่น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และบริษัทย่อ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ย</w:t>
      </w:r>
      <w:r w:rsidR="00C1486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และของเฉพาะ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เทล</w:t>
      </w:r>
      <w:r w:rsidR="00351B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คอร์ปอเรชั่น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E54E0">
        <w:rPr>
          <w:rFonts w:ascii="Angsana New" w:hAnsi="Angsana New" w:cs="Angsana New" w:hint="cs"/>
          <w:spacing w:val="-6"/>
          <w:sz w:val="30"/>
          <w:szCs w:val="30"/>
          <w:cs/>
        </w:rPr>
        <w:t>จำกัด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 xml:space="preserve"> (</w:t>
      </w:r>
      <w:r w:rsidRPr="00CE54E0">
        <w:rPr>
          <w:rFonts w:ascii="Angsana New" w:hAnsi="Angsana New" w:cs="Angsana New" w:hint="cs"/>
          <w:spacing w:val="-6"/>
          <w:sz w:val="30"/>
          <w:szCs w:val="30"/>
          <w:cs/>
        </w:rPr>
        <w:t>มหาชน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>)</w:t>
      </w:r>
      <w:r w:rsidRPr="00CE54E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CE54E0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ตามลำดับ</w:t>
      </w:r>
      <w:r w:rsidRPr="00CE54E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5225D">
        <w:rPr>
          <w:rFonts w:ascii="Angsana New" w:hAnsi="Angsana New" w:cs="Angsana New"/>
          <w:spacing w:val="-6"/>
          <w:sz w:val="30"/>
          <w:szCs w:val="30"/>
        </w:rPr>
        <w:br/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C505FA" w:rsidRPr="00CE54E0">
        <w:rPr>
          <w:rFonts w:ascii="Angsana New" w:hAnsi="Angsana New" w:cs="Angsana New"/>
          <w:spacing w:val="-6"/>
          <w:sz w:val="30"/>
          <w:szCs w:val="30"/>
          <w:cs/>
        </w:rPr>
        <w:t>ข้อมูลทาง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>การเงินระหว่างกาลเหล่านี้</w:t>
      </w:r>
      <w:r w:rsidRPr="000F26D2">
        <w:rPr>
          <w:rFonts w:ascii="Angsana New" w:hAnsi="Angsana New" w:cs="Angsana New"/>
          <w:sz w:val="30"/>
          <w:szCs w:val="30"/>
          <w:cs/>
        </w:rPr>
        <w:t>ตามมาตรฐาน</w:t>
      </w:r>
      <w:r w:rsidR="008231C2">
        <w:rPr>
          <w:rFonts w:ascii="Angsana New" w:hAnsi="Angsana New" w:cs="Angsana New"/>
          <w:sz w:val="30"/>
          <w:szCs w:val="30"/>
        </w:rPr>
        <w:br/>
      </w:r>
      <w:r w:rsidRPr="000F26D2">
        <w:rPr>
          <w:rFonts w:ascii="Angsana New" w:hAnsi="Angsana New" w:cs="Angsana New"/>
          <w:sz w:val="30"/>
          <w:szCs w:val="30"/>
          <w:cs/>
        </w:rPr>
        <w:t xml:space="preserve">การบัญชีฉบับที่ </w:t>
      </w:r>
      <w:r w:rsidRPr="000F26D2">
        <w:rPr>
          <w:rFonts w:ascii="Angsana New" w:hAnsi="Angsana New" w:cs="Angsana New"/>
          <w:sz w:val="30"/>
          <w:szCs w:val="30"/>
        </w:rPr>
        <w:t xml:space="preserve">34 </w:t>
      </w:r>
      <w:r w:rsidRPr="000F26D2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0F26D2">
        <w:rPr>
          <w:rFonts w:ascii="Angsana New" w:hAnsi="Angsana New" w:cs="Angsana New"/>
          <w:sz w:val="30"/>
          <w:szCs w:val="30"/>
        </w:rPr>
        <w:t xml:space="preserve"> </w:t>
      </w:r>
      <w:r w:rsidRPr="000F26D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3FAC" w:rsidRPr="000F26D2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0F26D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</w:t>
      </w:r>
      <w:r w:rsidRPr="000F26D2">
        <w:rPr>
          <w:rFonts w:ascii="Angsana New" w:hAnsi="Angsana New" w:cs="Angsana New"/>
          <w:sz w:val="30"/>
          <w:szCs w:val="30"/>
          <w:cs/>
          <w:lang w:val="th-TH"/>
        </w:rPr>
        <w:t>สอบทาน</w:t>
      </w:r>
      <w:r w:rsidRPr="000F26D2">
        <w:rPr>
          <w:rFonts w:ascii="Angsana New" w:hAnsi="Angsana New" w:cs="Angsana New"/>
          <w:sz w:val="30"/>
          <w:szCs w:val="30"/>
          <w:cs/>
        </w:rPr>
        <w:t>ของข้าพเจ้า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700DCDCD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9D14C0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131FD84" w14:textId="77777777" w:rsidR="00505283" w:rsidRPr="0023459B" w:rsidRDefault="00505283" w:rsidP="005B4E4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5D77CC8" w14:textId="78863C1C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3459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2410 “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การสอบทาน</w:t>
      </w:r>
      <w:r w:rsidR="000A6C8B">
        <w:rPr>
          <w:rFonts w:ascii="Angsana New" w:eastAsia="Calibri" w:hAnsi="Angsana New" w:cs="Angsana New" w:hint="cs"/>
          <w:sz w:val="30"/>
          <w:szCs w:val="30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ระหว่างกาล</w:t>
      </w:r>
      <w:r w:rsidRPr="0023459B">
        <w:rPr>
          <w:rFonts w:ascii="Angsana New" w:eastAsia="Calibri" w:hAnsi="Angsana New" w:cs="Angsana New"/>
          <w:sz w:val="30"/>
          <w:szCs w:val="30"/>
        </w:rPr>
        <w:br/>
      </w:r>
      <w:r w:rsidRPr="0023459B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3459B">
        <w:rPr>
          <w:rFonts w:ascii="Angsana New" w:eastAsia="Calibri" w:hAnsi="Angsana New" w:cs="Angsana New"/>
          <w:sz w:val="30"/>
          <w:szCs w:val="30"/>
        </w:rPr>
        <w:t>”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="000A6C8B">
        <w:rPr>
          <w:rFonts w:ascii="Angsana New" w:eastAsia="Calibri" w:hAnsi="Angsana New" w:cs="Angsana New" w:hint="cs"/>
          <w:sz w:val="30"/>
          <w:szCs w:val="30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ระหว่างกาลที่สอบทาน</w:t>
      </w:r>
    </w:p>
    <w:p w14:paraId="76DAD799" w14:textId="368B2D05" w:rsidR="00882F8F" w:rsidRDefault="00882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C2BA07F" w14:textId="77777777" w:rsidR="00551C8F" w:rsidRDefault="00551C8F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30C76D2" w14:textId="77777777" w:rsidR="00551C8F" w:rsidRDefault="00551C8F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2719A51" w14:textId="77777777" w:rsidR="00551C8F" w:rsidRDefault="00551C8F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1826899" w14:textId="70373ED0" w:rsidR="00380D2B" w:rsidRPr="0023459B" w:rsidRDefault="00380D2B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48E0BB5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B1CEAF6" w14:textId="0FC0C820" w:rsidR="00380D2B" w:rsidRPr="0023459B" w:rsidRDefault="00380D2B" w:rsidP="00380D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การเงิ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754126">
        <w:rPr>
          <w:rFonts w:ascii="Angsana New" w:hAnsi="Angsana New" w:cs="Angsana New" w:hint="cs"/>
          <w:spacing w:val="-2"/>
          <w:sz w:val="30"/>
          <w:szCs w:val="30"/>
          <w:cs/>
        </w:rPr>
        <w:t>ระหว่างกาล</w:t>
      </w:r>
      <w:r w:rsidR="00175BC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175BC2">
        <w:rPr>
          <w:rFonts w:ascii="Angsana New" w:hAnsi="Angsana New" w:cs="Angsana New"/>
          <w:spacing w:val="-2"/>
          <w:sz w:val="30"/>
          <w:szCs w:val="30"/>
        </w:rPr>
        <w:t>34</w:t>
      </w:r>
      <w:r w:rsidR="00357E73">
        <w:rPr>
          <w:rFonts w:ascii="Angsana New" w:hAnsi="Angsana New" w:cs="Angsana New"/>
          <w:spacing w:val="-2"/>
          <w:sz w:val="30"/>
          <w:szCs w:val="30"/>
        </w:rPr>
        <w:br/>
      </w:r>
      <w:r w:rsidR="00CB3A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</w:t>
      </w:r>
      <w:r w:rsidR="00A2474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ะหว่างกาล</w:t>
      </w:r>
      <w:r w:rsidR="003C4F34">
        <w:rPr>
          <w:rFonts w:cstheme="minorBidi" w:hint="cs"/>
          <w:cs/>
        </w:rPr>
        <w:t xml:space="preserve">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1863F3CD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8EDB230" w14:textId="079754CA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1D98DDD" w14:textId="77777777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2E4BA23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C57356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E65A9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02D89F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133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(นางสาวสุจิตรา มะเสนา)</w:t>
      </w:r>
    </w:p>
    <w:p w14:paraId="6678AF9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EF5EED1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7BD7A2B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A8B0C32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5FA46B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73376EF" w14:textId="39971D2E" w:rsidR="008B5C86" w:rsidRPr="0057336A" w:rsidRDefault="001A61BE" w:rsidP="0057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 w:cs="Angsana New"/>
          <w:sz w:val="30"/>
          <w:szCs w:val="30"/>
        </w:rPr>
        <w:t>2568</w:t>
      </w:r>
    </w:p>
    <w:p w14:paraId="2AA87B37" w14:textId="0DDAB040" w:rsidR="00876CF2" w:rsidRPr="00876CF2" w:rsidRDefault="00876CF2" w:rsidP="00876CF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876CF2" w:rsidRPr="00876CF2" w:rsidSect="00DD286C">
          <w:footerReference w:type="defaul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24CBC0F4" w14:textId="77777777" w:rsidR="00DD286C" w:rsidRPr="00DD286C" w:rsidRDefault="00DD286C" w:rsidP="00DD286C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Theme="majorBidi" w:hAnsiTheme="majorBidi" w:cs="Angsana New"/>
          <w:sz w:val="30"/>
          <w:szCs w:val="30"/>
        </w:rPr>
      </w:pPr>
    </w:p>
    <w:sectPr w:rsidR="00DD286C" w:rsidRPr="00DD286C" w:rsidSect="002D4803">
      <w:footerReference w:type="default" r:id="rId18"/>
      <w:type w:val="continuous"/>
      <w:pgSz w:w="11909" w:h="16834" w:code="9"/>
      <w:pgMar w:top="691" w:right="1109" w:bottom="576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5EF9B" w14:textId="77777777" w:rsidR="00A218DA" w:rsidRDefault="00A218DA">
      <w:r>
        <w:separator/>
      </w:r>
    </w:p>
  </w:endnote>
  <w:endnote w:type="continuationSeparator" w:id="0">
    <w:p w14:paraId="3127C775" w14:textId="77777777" w:rsidR="00A218DA" w:rsidRDefault="00A218DA">
      <w:r>
        <w:continuationSeparator/>
      </w:r>
    </w:p>
  </w:endnote>
  <w:endnote w:type="continuationNotice" w:id="1">
    <w:p w14:paraId="63ED5C22" w14:textId="77777777" w:rsidR="00A218DA" w:rsidRDefault="00A218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2501" w14:textId="77777777" w:rsidR="00505283" w:rsidRDefault="0050528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3843F4D" w14:textId="77777777" w:rsidR="00505283" w:rsidRDefault="005052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03228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B4D28A" w14:textId="471BC2F5" w:rsidR="00505283" w:rsidRPr="00DD286C" w:rsidRDefault="00DD286C" w:rsidP="00DD28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28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28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28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39D6A" w14:textId="77777777" w:rsidR="00D62103" w:rsidRPr="00975625" w:rsidRDefault="00D62103" w:rsidP="009756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theme="minorBidi"/>
        <w:sz w:val="28"/>
        <w:szCs w:val="28"/>
      </w:rPr>
    </w:pPr>
    <w:r>
      <w:rPr>
        <w:rFonts w:ascii="Angsana New" w:hAnsi="Angsana New" w:cstheme="minorBidi"/>
        <w:sz w:val="28"/>
        <w:szCs w:val="28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FB0F4" w14:textId="111B9B7D" w:rsidR="00DD286C" w:rsidRPr="00DD286C" w:rsidRDefault="00DD286C" w:rsidP="00DD286C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B9EC9" w14:textId="33E20FB1" w:rsidR="00613609" w:rsidRPr="005E58C3" w:rsidRDefault="00613609" w:rsidP="0097562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8B2D5" w14:textId="77777777" w:rsidR="00A218DA" w:rsidRDefault="00A218DA">
      <w:r>
        <w:separator/>
      </w:r>
    </w:p>
  </w:footnote>
  <w:footnote w:type="continuationSeparator" w:id="0">
    <w:p w14:paraId="3FC27224" w14:textId="77777777" w:rsidR="00A218DA" w:rsidRDefault="00A218DA">
      <w:r>
        <w:continuationSeparator/>
      </w:r>
    </w:p>
  </w:footnote>
  <w:footnote w:type="continuationNotice" w:id="1">
    <w:p w14:paraId="52B48737" w14:textId="77777777" w:rsidR="00A218DA" w:rsidRDefault="00A218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CC2AD" w14:textId="77777777" w:rsidR="00505283" w:rsidRDefault="00000000" w:rsidP="00713C50">
    <w:pPr>
      <w:pStyle w:val="Header"/>
    </w:pPr>
    <w:r>
      <w:rPr>
        <w:noProof/>
      </w:rPr>
      <w:pict w14:anchorId="42DC5A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95CBF" w14:textId="77777777" w:rsidR="00505283" w:rsidRDefault="00505283" w:rsidP="00713C50">
    <w:pPr>
      <w:pStyle w:val="Header"/>
    </w:pPr>
  </w:p>
  <w:p w14:paraId="1177F497" w14:textId="3F00A173" w:rsidR="00505283" w:rsidRDefault="00505283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8E275" w14:textId="77777777" w:rsidR="00505283" w:rsidRPr="00526E2F" w:rsidRDefault="00505283" w:rsidP="00526E2F">
    <w:pPr>
      <w:pStyle w:val="Header"/>
      <w:jc w:val="right"/>
      <w:rPr>
        <w:rFonts w:ascii="Times New Roman" w:hAnsi="Times New Roman"/>
        <w:b/>
        <w:bCs/>
        <w:sz w:val="24"/>
        <w:szCs w:val="24"/>
      </w:rPr>
    </w:pPr>
  </w:p>
  <w:p w14:paraId="4BC46F74" w14:textId="77777777" w:rsidR="00505283" w:rsidRDefault="00505283" w:rsidP="00713C50">
    <w:pPr>
      <w:pStyle w:val="Header"/>
    </w:pPr>
  </w:p>
  <w:p w14:paraId="49F4A3E2" w14:textId="77777777" w:rsidR="00505283" w:rsidRDefault="00505283" w:rsidP="00713C50">
    <w:pPr>
      <w:pStyle w:val="Header"/>
    </w:pPr>
  </w:p>
  <w:p w14:paraId="494000C6" w14:textId="77777777" w:rsidR="00505283" w:rsidRDefault="00505283" w:rsidP="00713C50">
    <w:pPr>
      <w:pStyle w:val="Header"/>
    </w:pPr>
  </w:p>
  <w:p w14:paraId="376A8672" w14:textId="77777777" w:rsidR="00505283" w:rsidRDefault="00505283" w:rsidP="00713C50">
    <w:pPr>
      <w:pStyle w:val="Header"/>
    </w:pPr>
  </w:p>
  <w:p w14:paraId="0CB48714" w14:textId="77777777" w:rsidR="00505283" w:rsidRDefault="00505283" w:rsidP="00713C50">
    <w:pPr>
      <w:pStyle w:val="Header"/>
    </w:pPr>
  </w:p>
  <w:p w14:paraId="04AEBE92" w14:textId="77777777" w:rsidR="00505283" w:rsidRPr="00005ACB" w:rsidRDefault="00505283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A3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B2B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0B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C8B"/>
    <w:rsid w:val="000A6D5A"/>
    <w:rsid w:val="000A6E57"/>
    <w:rsid w:val="000A6F12"/>
    <w:rsid w:val="000A706D"/>
    <w:rsid w:val="000A72DF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CAB"/>
    <w:rsid w:val="000B0D32"/>
    <w:rsid w:val="000B1006"/>
    <w:rsid w:val="000B132A"/>
    <w:rsid w:val="000B142E"/>
    <w:rsid w:val="000B14A1"/>
    <w:rsid w:val="000B1666"/>
    <w:rsid w:val="000B195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6D2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BEE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3EC5"/>
    <w:rsid w:val="001240FA"/>
    <w:rsid w:val="001246CB"/>
    <w:rsid w:val="00124898"/>
    <w:rsid w:val="001248DA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22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B2F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B94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1D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1BE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0E2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41B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336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82A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E05"/>
    <w:rsid w:val="00284FE0"/>
    <w:rsid w:val="002853AE"/>
    <w:rsid w:val="00285442"/>
    <w:rsid w:val="0028559F"/>
    <w:rsid w:val="0028572B"/>
    <w:rsid w:val="002858DA"/>
    <w:rsid w:val="002859C7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4C7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49F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1B0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9CC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803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793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0FA4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D62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B6B"/>
    <w:rsid w:val="00351D9F"/>
    <w:rsid w:val="00351E44"/>
    <w:rsid w:val="0035226E"/>
    <w:rsid w:val="00352377"/>
    <w:rsid w:val="003526DB"/>
    <w:rsid w:val="0035281F"/>
    <w:rsid w:val="00352D2C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68F"/>
    <w:rsid w:val="0035585D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57E73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205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1D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4F34"/>
    <w:rsid w:val="003C5931"/>
    <w:rsid w:val="003C5F0F"/>
    <w:rsid w:val="003C5F7F"/>
    <w:rsid w:val="003C617E"/>
    <w:rsid w:val="003C62CC"/>
    <w:rsid w:val="003C631F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E00F9"/>
    <w:rsid w:val="003E06D8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57C"/>
    <w:rsid w:val="00480615"/>
    <w:rsid w:val="00480DC5"/>
    <w:rsid w:val="00480F35"/>
    <w:rsid w:val="0048104D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AD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67A"/>
    <w:rsid w:val="00493862"/>
    <w:rsid w:val="004938CD"/>
    <w:rsid w:val="00493EEC"/>
    <w:rsid w:val="00493FE9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0AA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373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3A"/>
    <w:rsid w:val="0050129F"/>
    <w:rsid w:val="00501565"/>
    <w:rsid w:val="005015EB"/>
    <w:rsid w:val="005016F5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9B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2A0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C8F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3D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05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8C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043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1D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44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086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D1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9D8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D24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6E39"/>
    <w:rsid w:val="006E7736"/>
    <w:rsid w:val="006E7756"/>
    <w:rsid w:val="006E7928"/>
    <w:rsid w:val="006E7AA7"/>
    <w:rsid w:val="006E7B8A"/>
    <w:rsid w:val="006F03F0"/>
    <w:rsid w:val="006F0D2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2E20"/>
    <w:rsid w:val="006F30BF"/>
    <w:rsid w:val="006F32EC"/>
    <w:rsid w:val="006F347C"/>
    <w:rsid w:val="006F39CF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2F65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8BD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03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CB9"/>
    <w:rsid w:val="00732D63"/>
    <w:rsid w:val="007330ED"/>
    <w:rsid w:val="0073350B"/>
    <w:rsid w:val="007336E7"/>
    <w:rsid w:val="00733C2E"/>
    <w:rsid w:val="00733E04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A75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126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6EBB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63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1058"/>
    <w:rsid w:val="007A111D"/>
    <w:rsid w:val="007A157F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1C2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A7E87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C66"/>
    <w:rsid w:val="007D4E03"/>
    <w:rsid w:val="007D4F86"/>
    <w:rsid w:val="007D544B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922"/>
    <w:rsid w:val="007E4A65"/>
    <w:rsid w:val="007E5029"/>
    <w:rsid w:val="007E5061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1C2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6C2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6D"/>
    <w:rsid w:val="0086479B"/>
    <w:rsid w:val="0086481B"/>
    <w:rsid w:val="00864A67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CF2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603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2F8F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0EF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411C"/>
    <w:rsid w:val="008E43F9"/>
    <w:rsid w:val="008E443A"/>
    <w:rsid w:val="008E4794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B74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8C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19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ABF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757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25"/>
    <w:rsid w:val="009756C4"/>
    <w:rsid w:val="00975769"/>
    <w:rsid w:val="00975890"/>
    <w:rsid w:val="009763EA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3F03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DE9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4CC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21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0F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8DA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74B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A03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3E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D70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2D3B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635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1BD5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D21"/>
    <w:rsid w:val="00B14FAE"/>
    <w:rsid w:val="00B14FD9"/>
    <w:rsid w:val="00B15053"/>
    <w:rsid w:val="00B1515C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228"/>
    <w:rsid w:val="00B54678"/>
    <w:rsid w:val="00B5470F"/>
    <w:rsid w:val="00B547F5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323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4A4B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0CD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608"/>
    <w:rsid w:val="00BE08DD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376D"/>
    <w:rsid w:val="00BF416F"/>
    <w:rsid w:val="00BF433A"/>
    <w:rsid w:val="00BF4C4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AD2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86B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5E4C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4FF4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99"/>
    <w:rsid w:val="00C47BA5"/>
    <w:rsid w:val="00C47CE7"/>
    <w:rsid w:val="00C5026C"/>
    <w:rsid w:val="00C505FA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25D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768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830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8BA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418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16D"/>
    <w:rsid w:val="00CE51BC"/>
    <w:rsid w:val="00CE54E0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6F3A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A67"/>
    <w:rsid w:val="00D33BAC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03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483C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86C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56B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7EF"/>
    <w:rsid w:val="00E148A6"/>
    <w:rsid w:val="00E14C3C"/>
    <w:rsid w:val="00E14C63"/>
    <w:rsid w:val="00E150B6"/>
    <w:rsid w:val="00E15864"/>
    <w:rsid w:val="00E15F0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A40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3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3F"/>
    <w:rsid w:val="00E63060"/>
    <w:rsid w:val="00E630C2"/>
    <w:rsid w:val="00E6357F"/>
    <w:rsid w:val="00E63D75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73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8D8"/>
    <w:rsid w:val="00EA0C4C"/>
    <w:rsid w:val="00EA0D41"/>
    <w:rsid w:val="00EA1112"/>
    <w:rsid w:val="00EA142C"/>
    <w:rsid w:val="00EA1499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4E0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37A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2DA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09F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5" ma:contentTypeDescription="Create a new document." ma:contentTypeScope="" ma:versionID="ffab24dc62741fcf08c3bf73a0ebdc74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adb2d85ad8967354579e744bab48f5de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ffc68-b07f-4126-89ab-85c9f0f6e092">
      <Terms xmlns="http://schemas.microsoft.com/office/infopath/2007/PartnerControls"/>
    </lcf76f155ced4ddcb4097134ff3c332f>
    <TaxCatchAll xmlns="5a1a7073-a35f-4f55-806f-62b888815c34" xsi:nil="true"/>
  </documentManagement>
</p:properties>
</file>

<file path=customXml/itemProps1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1CF312-739A-4CE6-A0FE-7CD7715E20AC}"/>
</file>

<file path=customXml/itemProps3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135</TotalTime>
  <Pages>3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Pitchakorn, Kuljittianurak</cp:lastModifiedBy>
  <cp:revision>50</cp:revision>
  <cp:lastPrinted>2025-04-21T07:29:00Z</cp:lastPrinted>
  <dcterms:created xsi:type="dcterms:W3CDTF">2024-07-23T06:15:00Z</dcterms:created>
  <dcterms:modified xsi:type="dcterms:W3CDTF">2025-07-30T13:23:00Z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0x01010077744CEDA6559345890CC9272FF0289D</vt:lpwstr>
  </property>
  <property fmtid="{D5CDD505-2E9C-101B-9397-08002B2CF9AE}" pid="5" name="MediaServiceImageTags">
    <vt:lpwstr/>
  </property>
</Properties>
</file>