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16E368FE" w:rsidR="00614448" w:rsidRDefault="00614448" w:rsidP="00006358">
            <w:pPr>
              <w:pStyle w:val="IndexHeading1"/>
              <w:spacing w:after="0" w:line="240" w:lineRule="auto"/>
              <w:ind w:left="0" w:firstLine="0"/>
              <w:outlineLvl w:val="0"/>
              <w:rPr>
                <w:szCs w:val="22"/>
              </w:rPr>
            </w:pPr>
            <w:r w:rsidRPr="00614448">
              <w:rPr>
                <w:szCs w:val="22"/>
              </w:rPr>
              <w:t>Not</w:t>
            </w:r>
            <w:r w:rsidR="004C6DF6">
              <w:rPr>
                <w:szCs w:val="22"/>
              </w:rPr>
              <w:t>e</w:t>
            </w:r>
          </w:p>
        </w:tc>
        <w:tc>
          <w:tcPr>
            <w:tcW w:w="7798" w:type="dxa"/>
          </w:tcPr>
          <w:p w14:paraId="1A302BB7" w14:textId="03B5F763" w:rsidR="00614448" w:rsidRPr="0029551F" w:rsidRDefault="00614448" w:rsidP="00006358">
            <w:pPr>
              <w:pStyle w:val="IndexHeading1"/>
              <w:spacing w:after="0" w:line="240" w:lineRule="auto"/>
              <w:ind w:left="0" w:firstLine="0"/>
              <w:outlineLvl w:val="0"/>
              <w:rPr>
                <w:szCs w:val="22"/>
                <w:lang w:val="en-US"/>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487771" w:rsidRDefault="00614448" w:rsidP="00006358">
            <w:pPr>
              <w:pStyle w:val="IndexHeading1"/>
              <w:spacing w:after="0" w:line="240" w:lineRule="auto"/>
              <w:ind w:left="0" w:firstLine="0"/>
              <w:outlineLvl w:val="0"/>
              <w:rPr>
                <w:szCs w:val="28"/>
                <w:lang w:val="en-US" w:bidi="th-TH"/>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3A2CD6AE"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614448" w14:paraId="10469B7B" w14:textId="77777777" w:rsidTr="00A371C6">
        <w:tc>
          <w:tcPr>
            <w:tcW w:w="1255" w:type="dxa"/>
          </w:tcPr>
          <w:p w14:paraId="54577DA2" w14:textId="31F86830" w:rsidR="00614448" w:rsidRPr="00325CD9" w:rsidRDefault="00614448" w:rsidP="00006358">
            <w:pPr>
              <w:pStyle w:val="IndexHeading1"/>
              <w:spacing w:after="0" w:line="240" w:lineRule="auto"/>
              <w:ind w:left="0" w:firstLine="0"/>
              <w:outlineLvl w:val="0"/>
              <w:rPr>
                <w:b w:val="0"/>
                <w:bCs/>
                <w:szCs w:val="22"/>
              </w:rPr>
            </w:pPr>
            <w:r>
              <w:rPr>
                <w:b w:val="0"/>
                <w:bCs/>
                <w:szCs w:val="22"/>
              </w:rPr>
              <w:t>3</w:t>
            </w:r>
          </w:p>
        </w:tc>
        <w:tc>
          <w:tcPr>
            <w:tcW w:w="7798" w:type="dxa"/>
          </w:tcPr>
          <w:p w14:paraId="3B7B9D19" w14:textId="709E8335" w:rsidR="00614448" w:rsidRPr="00325CD9" w:rsidRDefault="004C3E42" w:rsidP="00325CD9">
            <w:pPr>
              <w:pStyle w:val="index"/>
              <w:numPr>
                <w:ilvl w:val="0"/>
                <w:numId w:val="0"/>
              </w:numPr>
              <w:tabs>
                <w:tab w:val="num" w:pos="1170"/>
              </w:tabs>
              <w:spacing w:after="0" w:line="240" w:lineRule="auto"/>
              <w:outlineLvl w:val="0"/>
              <w:rPr>
                <w:bCs/>
                <w:szCs w:val="22"/>
              </w:rPr>
            </w:pPr>
            <w:r>
              <w:rPr>
                <w:szCs w:val="22"/>
                <w:lang w:val="en-US"/>
              </w:rPr>
              <w:t>Material</w:t>
            </w:r>
            <w:r>
              <w:rPr>
                <w:szCs w:val="22"/>
              </w:rPr>
              <w:t xml:space="preserve"> </w:t>
            </w:r>
            <w:r w:rsidR="00614448">
              <w:rPr>
                <w:szCs w:val="22"/>
              </w:rPr>
              <w:t>a</w:t>
            </w:r>
            <w:r w:rsidR="00614448" w:rsidRPr="00472874">
              <w:rPr>
                <w:szCs w:val="22"/>
              </w:rPr>
              <w:t>ccounting policies</w:t>
            </w:r>
          </w:p>
        </w:tc>
      </w:tr>
      <w:tr w:rsidR="00614448" w14:paraId="3FEFD3D9" w14:textId="77777777" w:rsidTr="00A371C6">
        <w:tc>
          <w:tcPr>
            <w:tcW w:w="1255" w:type="dxa"/>
          </w:tcPr>
          <w:p w14:paraId="7FC77786" w14:textId="2B546A97" w:rsidR="00614448" w:rsidRPr="00325CD9" w:rsidRDefault="00614448" w:rsidP="00006358">
            <w:pPr>
              <w:pStyle w:val="IndexHeading1"/>
              <w:spacing w:after="0" w:line="240" w:lineRule="auto"/>
              <w:ind w:left="0" w:firstLine="0"/>
              <w:outlineLvl w:val="0"/>
              <w:rPr>
                <w:b w:val="0"/>
                <w:bCs/>
                <w:szCs w:val="22"/>
              </w:rPr>
            </w:pPr>
            <w:r>
              <w:rPr>
                <w:b w:val="0"/>
                <w:bCs/>
                <w:szCs w:val="22"/>
              </w:rPr>
              <w:t>4</w:t>
            </w:r>
          </w:p>
        </w:tc>
        <w:tc>
          <w:tcPr>
            <w:tcW w:w="7798" w:type="dxa"/>
          </w:tcPr>
          <w:p w14:paraId="22415893" w14:textId="42E8D4A7"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Critical accounting estimates, assumptions and judgments</w:t>
            </w:r>
          </w:p>
        </w:tc>
      </w:tr>
      <w:tr w:rsidR="00614448" w14:paraId="00385B4B" w14:textId="77777777" w:rsidTr="00A371C6">
        <w:tc>
          <w:tcPr>
            <w:tcW w:w="1255" w:type="dxa"/>
          </w:tcPr>
          <w:p w14:paraId="6E9EFA81" w14:textId="4E11E197" w:rsidR="00614448" w:rsidRPr="00325CD9" w:rsidRDefault="00614448" w:rsidP="00006358">
            <w:pPr>
              <w:pStyle w:val="IndexHeading1"/>
              <w:spacing w:after="0" w:line="240" w:lineRule="auto"/>
              <w:ind w:left="0" w:firstLine="0"/>
              <w:outlineLvl w:val="0"/>
              <w:rPr>
                <w:b w:val="0"/>
                <w:bCs/>
                <w:szCs w:val="22"/>
              </w:rPr>
            </w:pPr>
            <w:r>
              <w:rPr>
                <w:b w:val="0"/>
                <w:bCs/>
                <w:szCs w:val="22"/>
              </w:rPr>
              <w:t>5</w:t>
            </w:r>
          </w:p>
        </w:tc>
        <w:tc>
          <w:tcPr>
            <w:tcW w:w="7798" w:type="dxa"/>
          </w:tcPr>
          <w:p w14:paraId="63FD1C6D" w14:textId="5038C59A"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614448" w14:paraId="756DF2C2" w14:textId="77777777" w:rsidTr="00A371C6">
        <w:tc>
          <w:tcPr>
            <w:tcW w:w="1255" w:type="dxa"/>
          </w:tcPr>
          <w:p w14:paraId="0D12E99F" w14:textId="41FC048B" w:rsidR="00614448" w:rsidRPr="00325CD9" w:rsidRDefault="00614448" w:rsidP="00006358">
            <w:pPr>
              <w:pStyle w:val="IndexHeading1"/>
              <w:spacing w:after="0" w:line="240" w:lineRule="auto"/>
              <w:ind w:left="0" w:firstLine="0"/>
              <w:outlineLvl w:val="0"/>
              <w:rPr>
                <w:b w:val="0"/>
                <w:bCs/>
                <w:szCs w:val="22"/>
              </w:rPr>
            </w:pPr>
            <w:r>
              <w:rPr>
                <w:b w:val="0"/>
                <w:bCs/>
                <w:szCs w:val="22"/>
              </w:rPr>
              <w:t>6</w:t>
            </w:r>
          </w:p>
        </w:tc>
        <w:tc>
          <w:tcPr>
            <w:tcW w:w="7798" w:type="dxa"/>
          </w:tcPr>
          <w:p w14:paraId="29993408" w14:textId="631793A0"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Financial instruments</w:t>
            </w:r>
          </w:p>
        </w:tc>
      </w:tr>
      <w:tr w:rsidR="00614448" w14:paraId="7D424FF3" w14:textId="77777777" w:rsidTr="00A371C6">
        <w:tc>
          <w:tcPr>
            <w:tcW w:w="1255" w:type="dxa"/>
          </w:tcPr>
          <w:p w14:paraId="1606E198" w14:textId="58FA2AC2" w:rsidR="00614448" w:rsidRPr="00325CD9" w:rsidRDefault="00614448" w:rsidP="00006358">
            <w:pPr>
              <w:pStyle w:val="IndexHeading1"/>
              <w:spacing w:after="0" w:line="240" w:lineRule="auto"/>
              <w:ind w:left="0" w:firstLine="0"/>
              <w:outlineLvl w:val="0"/>
              <w:rPr>
                <w:b w:val="0"/>
                <w:bCs/>
                <w:szCs w:val="22"/>
              </w:rPr>
            </w:pPr>
            <w:r>
              <w:rPr>
                <w:b w:val="0"/>
                <w:bCs/>
                <w:szCs w:val="22"/>
              </w:rPr>
              <w:t>7</w:t>
            </w:r>
          </w:p>
        </w:tc>
        <w:tc>
          <w:tcPr>
            <w:tcW w:w="7798" w:type="dxa"/>
          </w:tcPr>
          <w:p w14:paraId="21094FAC" w14:textId="4798D132" w:rsidR="00614448" w:rsidRPr="00325CD9" w:rsidRDefault="00614448" w:rsidP="00006358">
            <w:pPr>
              <w:pStyle w:val="IndexHeading1"/>
              <w:spacing w:after="0" w:line="240" w:lineRule="auto"/>
              <w:ind w:left="0" w:firstLine="0"/>
              <w:outlineLvl w:val="0"/>
              <w:rPr>
                <w:b w:val="0"/>
                <w:bCs/>
                <w:szCs w:val="22"/>
              </w:rPr>
            </w:pPr>
            <w:r>
              <w:rPr>
                <w:b w:val="0"/>
                <w:bCs/>
                <w:szCs w:val="22"/>
              </w:rPr>
              <w:t>Cash and cash equivalents</w:t>
            </w:r>
          </w:p>
        </w:tc>
      </w:tr>
      <w:tr w:rsidR="00EA0DF5" w14:paraId="705BCD32" w14:textId="77777777" w:rsidTr="00A371C6">
        <w:tc>
          <w:tcPr>
            <w:tcW w:w="1255" w:type="dxa"/>
          </w:tcPr>
          <w:p w14:paraId="1AC4D21B" w14:textId="085631CC" w:rsidR="00EA0DF5" w:rsidRDefault="00EA0DF5" w:rsidP="00EA0DF5">
            <w:pPr>
              <w:pStyle w:val="IndexHeading1"/>
              <w:spacing w:after="0" w:line="240" w:lineRule="auto"/>
              <w:ind w:left="0" w:firstLine="0"/>
              <w:outlineLvl w:val="0"/>
              <w:rPr>
                <w:b w:val="0"/>
                <w:bCs/>
                <w:szCs w:val="22"/>
              </w:rPr>
            </w:pPr>
            <w:r>
              <w:rPr>
                <w:b w:val="0"/>
                <w:bCs/>
                <w:szCs w:val="22"/>
              </w:rPr>
              <w:t>8</w:t>
            </w:r>
          </w:p>
        </w:tc>
        <w:tc>
          <w:tcPr>
            <w:tcW w:w="7798" w:type="dxa"/>
          </w:tcPr>
          <w:p w14:paraId="0BBD1859" w14:textId="24705634" w:rsidR="00EA0DF5" w:rsidRDefault="00EA0DF5" w:rsidP="00EA0DF5">
            <w:pPr>
              <w:pStyle w:val="IndexHeading1"/>
              <w:spacing w:after="0" w:line="240" w:lineRule="auto"/>
              <w:ind w:left="0" w:firstLine="0"/>
              <w:outlineLvl w:val="0"/>
              <w:rPr>
                <w:b w:val="0"/>
                <w:bCs/>
                <w:szCs w:val="22"/>
              </w:rPr>
            </w:pPr>
            <w:r>
              <w:rPr>
                <w:b w:val="0"/>
                <w:bCs/>
                <w:szCs w:val="22"/>
              </w:rPr>
              <w:t>Short-term investments</w:t>
            </w:r>
          </w:p>
        </w:tc>
      </w:tr>
      <w:tr w:rsidR="00EA0DF5" w14:paraId="012EF771" w14:textId="77777777" w:rsidTr="00A371C6">
        <w:tc>
          <w:tcPr>
            <w:tcW w:w="1255" w:type="dxa"/>
          </w:tcPr>
          <w:p w14:paraId="33FC4BB8" w14:textId="22B0B924" w:rsidR="00EA0DF5" w:rsidRDefault="00EA0DF5" w:rsidP="00EA0DF5">
            <w:pPr>
              <w:pStyle w:val="IndexHeading1"/>
              <w:spacing w:after="0" w:line="240" w:lineRule="auto"/>
              <w:ind w:left="0" w:firstLine="0"/>
              <w:outlineLvl w:val="0"/>
              <w:rPr>
                <w:b w:val="0"/>
                <w:bCs/>
                <w:szCs w:val="22"/>
              </w:rPr>
            </w:pPr>
            <w:r>
              <w:rPr>
                <w:b w:val="0"/>
                <w:bCs/>
                <w:szCs w:val="22"/>
              </w:rPr>
              <w:t>9</w:t>
            </w:r>
          </w:p>
        </w:tc>
        <w:tc>
          <w:tcPr>
            <w:tcW w:w="7798" w:type="dxa"/>
          </w:tcPr>
          <w:p w14:paraId="70F1A40A" w14:textId="6DEB1AE9"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Trade and other receivables, net</w:t>
            </w:r>
          </w:p>
        </w:tc>
      </w:tr>
      <w:tr w:rsidR="00EA0DF5" w14:paraId="6ABC9C85" w14:textId="77777777" w:rsidTr="00A371C6">
        <w:tc>
          <w:tcPr>
            <w:tcW w:w="1255" w:type="dxa"/>
          </w:tcPr>
          <w:p w14:paraId="0A31006C" w14:textId="5F4173BC" w:rsidR="00EA0DF5" w:rsidRDefault="00EA0DF5" w:rsidP="00EA0DF5">
            <w:pPr>
              <w:pStyle w:val="IndexHeading1"/>
              <w:spacing w:after="0" w:line="240" w:lineRule="auto"/>
              <w:ind w:left="0" w:firstLine="0"/>
              <w:outlineLvl w:val="0"/>
              <w:rPr>
                <w:b w:val="0"/>
                <w:bCs/>
                <w:szCs w:val="22"/>
              </w:rPr>
            </w:pPr>
            <w:r>
              <w:rPr>
                <w:rFonts w:cs="Angsana New"/>
                <w:b w:val="0"/>
                <w:bCs/>
                <w:szCs w:val="28"/>
                <w:lang w:val="en-US" w:bidi="th-TH"/>
              </w:rPr>
              <w:t>10</w:t>
            </w:r>
          </w:p>
        </w:tc>
        <w:tc>
          <w:tcPr>
            <w:tcW w:w="7798" w:type="dxa"/>
          </w:tcPr>
          <w:p w14:paraId="14E9DC7E" w14:textId="6F7446D1"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Inventories, net</w:t>
            </w:r>
          </w:p>
        </w:tc>
      </w:tr>
      <w:tr w:rsidR="00EA0DF5" w14:paraId="6F0FA8DF" w14:textId="77777777" w:rsidTr="00A371C6">
        <w:tc>
          <w:tcPr>
            <w:tcW w:w="1255" w:type="dxa"/>
          </w:tcPr>
          <w:p w14:paraId="3D5C6A1B" w14:textId="165FE0CB" w:rsidR="00EA0DF5" w:rsidRDefault="00EA0DF5" w:rsidP="00EA0DF5">
            <w:pPr>
              <w:pStyle w:val="IndexHeading1"/>
              <w:spacing w:after="0" w:line="240" w:lineRule="auto"/>
              <w:ind w:left="0" w:firstLine="0"/>
              <w:outlineLvl w:val="0"/>
              <w:rPr>
                <w:rFonts w:cs="Angsana New"/>
                <w:b w:val="0"/>
                <w:bCs/>
                <w:szCs w:val="28"/>
                <w:lang w:val="en-US" w:bidi="th-TH"/>
              </w:rPr>
            </w:pPr>
            <w:r>
              <w:rPr>
                <w:b w:val="0"/>
                <w:bCs/>
                <w:szCs w:val="22"/>
              </w:rPr>
              <w:t>11</w:t>
            </w:r>
          </w:p>
        </w:tc>
        <w:tc>
          <w:tcPr>
            <w:tcW w:w="7798" w:type="dxa"/>
          </w:tcPr>
          <w:p w14:paraId="1D5F60C2" w14:textId="76592136"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217294" w14:paraId="309912EA" w14:textId="77777777" w:rsidTr="00A371C6">
        <w:tc>
          <w:tcPr>
            <w:tcW w:w="1255" w:type="dxa"/>
          </w:tcPr>
          <w:p w14:paraId="25BFDD8E" w14:textId="24B8BD4F" w:rsidR="00217294" w:rsidRPr="00A371C6" w:rsidRDefault="00217294" w:rsidP="00EA0DF5">
            <w:pPr>
              <w:pStyle w:val="IndexHeading1"/>
              <w:spacing w:after="0" w:line="240" w:lineRule="auto"/>
              <w:ind w:left="0" w:firstLine="0"/>
              <w:outlineLvl w:val="0"/>
              <w:rPr>
                <w:rFonts w:cs="Angsana New"/>
                <w:b w:val="0"/>
                <w:bCs/>
                <w:szCs w:val="28"/>
                <w:lang w:val="en-US" w:bidi="th-TH"/>
              </w:rPr>
            </w:pPr>
            <w:r>
              <w:rPr>
                <w:b w:val="0"/>
                <w:bCs/>
                <w:szCs w:val="22"/>
              </w:rPr>
              <w:t>12</w:t>
            </w:r>
          </w:p>
        </w:tc>
        <w:tc>
          <w:tcPr>
            <w:tcW w:w="7798" w:type="dxa"/>
          </w:tcPr>
          <w:p w14:paraId="4CA3524C" w14:textId="188C9CAC" w:rsidR="00217294" w:rsidRPr="00217294" w:rsidRDefault="00217294" w:rsidP="00EA0DF5">
            <w:pPr>
              <w:pStyle w:val="IndexHeading1"/>
              <w:spacing w:after="0" w:line="240" w:lineRule="auto"/>
              <w:ind w:left="0" w:firstLine="0"/>
              <w:outlineLvl w:val="0"/>
              <w:rPr>
                <w:b w:val="0"/>
                <w:bCs/>
                <w:szCs w:val="22"/>
                <w:lang w:val="en-US"/>
              </w:rPr>
            </w:pPr>
            <w:r w:rsidRPr="00614448">
              <w:rPr>
                <w:b w:val="0"/>
                <w:bCs/>
                <w:szCs w:val="22"/>
              </w:rPr>
              <w:t>Property, plant and equipment</w:t>
            </w:r>
            <w:r>
              <w:rPr>
                <w:b w:val="0"/>
                <w:bCs/>
                <w:szCs w:val="22"/>
                <w:lang w:val="en-US"/>
              </w:rPr>
              <w:t>, net</w:t>
            </w:r>
          </w:p>
        </w:tc>
      </w:tr>
      <w:tr w:rsidR="00217294" w14:paraId="245ACC87" w14:textId="77777777" w:rsidTr="00A371C6">
        <w:tc>
          <w:tcPr>
            <w:tcW w:w="1255" w:type="dxa"/>
          </w:tcPr>
          <w:p w14:paraId="06FC9499" w14:textId="554DFD27" w:rsidR="00217294" w:rsidRDefault="00217294" w:rsidP="00EA0DF5">
            <w:pPr>
              <w:pStyle w:val="IndexHeading1"/>
              <w:spacing w:after="0" w:line="240" w:lineRule="auto"/>
              <w:ind w:left="0" w:firstLine="0"/>
              <w:outlineLvl w:val="0"/>
              <w:rPr>
                <w:b w:val="0"/>
                <w:bCs/>
                <w:szCs w:val="22"/>
              </w:rPr>
            </w:pPr>
            <w:r>
              <w:rPr>
                <w:b w:val="0"/>
                <w:bCs/>
                <w:szCs w:val="22"/>
              </w:rPr>
              <w:t>13</w:t>
            </w:r>
          </w:p>
        </w:tc>
        <w:tc>
          <w:tcPr>
            <w:tcW w:w="7798" w:type="dxa"/>
          </w:tcPr>
          <w:p w14:paraId="22DD7193" w14:textId="4D20F3FC"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Other gains (losses), net</w:t>
            </w:r>
          </w:p>
        </w:tc>
      </w:tr>
      <w:tr w:rsidR="00217294" w14:paraId="0EA6B0DD" w14:textId="77777777" w:rsidTr="00A371C6">
        <w:tc>
          <w:tcPr>
            <w:tcW w:w="1255" w:type="dxa"/>
          </w:tcPr>
          <w:p w14:paraId="4E4EE106" w14:textId="0B2E0C09" w:rsidR="00217294" w:rsidRDefault="00217294" w:rsidP="00EA0DF5">
            <w:pPr>
              <w:pStyle w:val="IndexHeading1"/>
              <w:spacing w:after="0" w:line="240" w:lineRule="auto"/>
              <w:ind w:left="0" w:firstLine="0"/>
              <w:outlineLvl w:val="0"/>
              <w:rPr>
                <w:b w:val="0"/>
                <w:bCs/>
                <w:szCs w:val="22"/>
              </w:rPr>
            </w:pPr>
            <w:r>
              <w:rPr>
                <w:b w:val="0"/>
                <w:bCs/>
                <w:szCs w:val="22"/>
              </w:rPr>
              <w:t>14</w:t>
            </w:r>
          </w:p>
        </w:tc>
        <w:tc>
          <w:tcPr>
            <w:tcW w:w="7798" w:type="dxa"/>
          </w:tcPr>
          <w:p w14:paraId="431B700E" w14:textId="4999EEAA"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Income tax</w:t>
            </w:r>
            <w:r w:rsidR="00AA3E52">
              <w:rPr>
                <w:b w:val="0"/>
                <w:bCs/>
                <w:szCs w:val="22"/>
              </w:rPr>
              <w:t>es</w:t>
            </w:r>
          </w:p>
        </w:tc>
      </w:tr>
      <w:tr w:rsidR="00217294" w14:paraId="04A261F3" w14:textId="77777777" w:rsidTr="00A371C6">
        <w:tc>
          <w:tcPr>
            <w:tcW w:w="1255" w:type="dxa"/>
          </w:tcPr>
          <w:p w14:paraId="3B09504F" w14:textId="40A1A6F4" w:rsidR="00217294" w:rsidRDefault="00217294" w:rsidP="00EA0DF5">
            <w:pPr>
              <w:pStyle w:val="IndexHeading1"/>
              <w:spacing w:after="0" w:line="240" w:lineRule="auto"/>
              <w:ind w:left="0" w:firstLine="0"/>
              <w:outlineLvl w:val="0"/>
              <w:rPr>
                <w:b w:val="0"/>
                <w:bCs/>
                <w:szCs w:val="22"/>
              </w:rPr>
            </w:pPr>
            <w:r>
              <w:rPr>
                <w:b w:val="0"/>
                <w:bCs/>
                <w:szCs w:val="22"/>
              </w:rPr>
              <w:t>15</w:t>
            </w:r>
          </w:p>
        </w:tc>
        <w:tc>
          <w:tcPr>
            <w:tcW w:w="7798" w:type="dxa"/>
          </w:tcPr>
          <w:p w14:paraId="6F5AACC1" w14:textId="670E6688"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901B88" w14:paraId="673D4841" w14:textId="77777777" w:rsidTr="00A371C6">
        <w:tc>
          <w:tcPr>
            <w:tcW w:w="1255" w:type="dxa"/>
          </w:tcPr>
          <w:p w14:paraId="1A4FDDE2" w14:textId="71F8B803" w:rsidR="00901B88" w:rsidRDefault="00901B88" w:rsidP="00901B88">
            <w:pPr>
              <w:pStyle w:val="IndexHeading1"/>
              <w:spacing w:after="0" w:line="240" w:lineRule="auto"/>
              <w:ind w:left="0" w:firstLine="0"/>
              <w:outlineLvl w:val="0"/>
              <w:rPr>
                <w:b w:val="0"/>
                <w:bCs/>
                <w:szCs w:val="22"/>
              </w:rPr>
            </w:pPr>
            <w:r>
              <w:rPr>
                <w:b w:val="0"/>
                <w:bCs/>
                <w:szCs w:val="22"/>
              </w:rPr>
              <w:t>16</w:t>
            </w:r>
          </w:p>
        </w:tc>
        <w:tc>
          <w:tcPr>
            <w:tcW w:w="7798" w:type="dxa"/>
          </w:tcPr>
          <w:p w14:paraId="04FFDFE7" w14:textId="2DB94D08" w:rsidR="00901B88" w:rsidRPr="00614448" w:rsidRDefault="00901B88" w:rsidP="00901B88">
            <w:pPr>
              <w:pStyle w:val="IndexHeading1"/>
              <w:spacing w:after="0" w:line="240" w:lineRule="auto"/>
              <w:ind w:left="0" w:firstLine="0"/>
              <w:outlineLvl w:val="0"/>
              <w:rPr>
                <w:b w:val="0"/>
                <w:bCs/>
                <w:szCs w:val="22"/>
              </w:rPr>
            </w:pPr>
            <w:r>
              <w:rPr>
                <w:b w:val="0"/>
                <w:bCs/>
                <w:szCs w:val="22"/>
              </w:rPr>
              <w:t>Di</w:t>
            </w:r>
            <w:r w:rsidR="00DD1956">
              <w:rPr>
                <w:b w:val="0"/>
                <w:bCs/>
                <w:szCs w:val="22"/>
              </w:rPr>
              <w:t>vidends</w:t>
            </w:r>
          </w:p>
        </w:tc>
      </w:tr>
      <w:tr w:rsidR="00901B88" w14:paraId="4D51C624" w14:textId="77777777" w:rsidTr="00A371C6">
        <w:tc>
          <w:tcPr>
            <w:tcW w:w="1255" w:type="dxa"/>
          </w:tcPr>
          <w:p w14:paraId="7B339CBC" w14:textId="4BD2C786" w:rsidR="00901B88" w:rsidRDefault="00901B88" w:rsidP="00901B88">
            <w:pPr>
              <w:pStyle w:val="IndexHeading1"/>
              <w:spacing w:after="0" w:line="240" w:lineRule="auto"/>
              <w:ind w:left="0" w:firstLine="0"/>
              <w:outlineLvl w:val="0"/>
              <w:rPr>
                <w:b w:val="0"/>
                <w:bCs/>
                <w:szCs w:val="22"/>
              </w:rPr>
            </w:pPr>
            <w:r>
              <w:rPr>
                <w:b w:val="0"/>
                <w:bCs/>
                <w:szCs w:val="22"/>
              </w:rPr>
              <w:t>17</w:t>
            </w:r>
          </w:p>
        </w:tc>
        <w:tc>
          <w:tcPr>
            <w:tcW w:w="7798" w:type="dxa"/>
          </w:tcPr>
          <w:p w14:paraId="0610CB3E" w14:textId="17504E68" w:rsidR="00901B88" w:rsidRPr="00614448" w:rsidRDefault="00901B88" w:rsidP="00901B88">
            <w:pPr>
              <w:pStyle w:val="IndexHeading1"/>
              <w:spacing w:after="0" w:line="240" w:lineRule="auto"/>
              <w:ind w:left="0" w:firstLine="0"/>
              <w:outlineLvl w:val="0"/>
              <w:rPr>
                <w:b w:val="0"/>
                <w:bCs/>
                <w:szCs w:val="22"/>
              </w:rPr>
            </w:pPr>
            <w:r w:rsidRPr="00614448">
              <w:rPr>
                <w:b w:val="0"/>
                <w:bCs/>
                <w:szCs w:val="22"/>
              </w:rPr>
              <w:t>Related parties</w:t>
            </w:r>
          </w:p>
        </w:tc>
      </w:tr>
      <w:tr w:rsidR="00901B88" w14:paraId="2F80AF47" w14:textId="77777777" w:rsidTr="00A371C6">
        <w:tc>
          <w:tcPr>
            <w:tcW w:w="1255" w:type="dxa"/>
          </w:tcPr>
          <w:p w14:paraId="03973CA2" w14:textId="703D4667" w:rsidR="00901B88" w:rsidRDefault="00901B88" w:rsidP="00901B88">
            <w:pPr>
              <w:pStyle w:val="IndexHeading1"/>
              <w:spacing w:after="0" w:line="240" w:lineRule="auto"/>
              <w:ind w:left="0" w:firstLine="0"/>
              <w:outlineLvl w:val="0"/>
              <w:rPr>
                <w:b w:val="0"/>
                <w:bCs/>
                <w:szCs w:val="22"/>
              </w:rPr>
            </w:pPr>
            <w:r>
              <w:rPr>
                <w:b w:val="0"/>
                <w:bCs/>
                <w:szCs w:val="22"/>
              </w:rPr>
              <w:t>18</w:t>
            </w:r>
          </w:p>
        </w:tc>
        <w:tc>
          <w:tcPr>
            <w:tcW w:w="7798" w:type="dxa"/>
          </w:tcPr>
          <w:p w14:paraId="5BFDB7CA" w14:textId="255C81E2" w:rsidR="00901B88" w:rsidRPr="00217294" w:rsidRDefault="00901B88" w:rsidP="00901B88">
            <w:pPr>
              <w:pStyle w:val="IndexHeading1"/>
              <w:spacing w:after="0" w:line="240" w:lineRule="auto"/>
              <w:ind w:left="0" w:firstLine="0"/>
              <w:outlineLvl w:val="0"/>
              <w:rPr>
                <w:rFonts w:cstheme="minorBidi"/>
                <w:b w:val="0"/>
                <w:bCs/>
                <w:szCs w:val="28"/>
                <w:cs/>
                <w:lang w:val="en-US" w:bidi="th-TH"/>
              </w:rPr>
            </w:pPr>
            <w:r w:rsidRPr="00614448">
              <w:rPr>
                <w:b w:val="0"/>
                <w:bCs/>
                <w:szCs w:val="22"/>
              </w:rPr>
              <w:t>Cash flows information</w:t>
            </w:r>
          </w:p>
        </w:tc>
      </w:tr>
      <w:tr w:rsidR="00901B88" w14:paraId="08E8FD9E" w14:textId="77777777" w:rsidTr="00A371C6">
        <w:tc>
          <w:tcPr>
            <w:tcW w:w="1255" w:type="dxa"/>
          </w:tcPr>
          <w:p w14:paraId="68BAA466" w14:textId="79C2DEBE" w:rsidR="00901B88" w:rsidRDefault="00901B88" w:rsidP="00901B88">
            <w:pPr>
              <w:pStyle w:val="IndexHeading1"/>
              <w:spacing w:after="0" w:line="240" w:lineRule="auto"/>
              <w:ind w:left="0" w:firstLine="0"/>
              <w:outlineLvl w:val="0"/>
              <w:rPr>
                <w:b w:val="0"/>
                <w:bCs/>
                <w:szCs w:val="22"/>
              </w:rPr>
            </w:pPr>
            <w:r>
              <w:rPr>
                <w:b w:val="0"/>
                <w:bCs/>
                <w:szCs w:val="22"/>
              </w:rPr>
              <w:t>19</w:t>
            </w:r>
          </w:p>
        </w:tc>
        <w:tc>
          <w:tcPr>
            <w:tcW w:w="7798" w:type="dxa"/>
          </w:tcPr>
          <w:p w14:paraId="5B41DDDB" w14:textId="4C6FACE2" w:rsidR="00901B88" w:rsidRPr="00614448" w:rsidRDefault="00901B88" w:rsidP="00901B88">
            <w:pPr>
              <w:pStyle w:val="IndexHeading1"/>
              <w:spacing w:after="0" w:line="240" w:lineRule="auto"/>
              <w:ind w:left="0" w:firstLine="0"/>
              <w:outlineLvl w:val="0"/>
              <w:rPr>
                <w:b w:val="0"/>
                <w:bCs/>
                <w:szCs w:val="22"/>
              </w:rPr>
            </w:pPr>
            <w:r w:rsidRPr="00614448">
              <w:rPr>
                <w:b w:val="0"/>
                <w:bCs/>
                <w:szCs w:val="22"/>
              </w:rPr>
              <w:t>Commitments</w:t>
            </w:r>
          </w:p>
        </w:tc>
      </w:tr>
      <w:tr w:rsidR="00217294" w14:paraId="2FA2E452" w14:textId="77777777" w:rsidTr="00A371C6">
        <w:tc>
          <w:tcPr>
            <w:tcW w:w="1255" w:type="dxa"/>
          </w:tcPr>
          <w:p w14:paraId="048E5B0D" w14:textId="43E80CA5" w:rsidR="00217294" w:rsidRDefault="00901B88" w:rsidP="00EA0DF5">
            <w:pPr>
              <w:pStyle w:val="IndexHeading1"/>
              <w:spacing w:after="0" w:line="240" w:lineRule="auto"/>
              <w:ind w:left="0" w:firstLine="0"/>
              <w:outlineLvl w:val="0"/>
              <w:rPr>
                <w:b w:val="0"/>
                <w:bCs/>
                <w:szCs w:val="22"/>
              </w:rPr>
            </w:pPr>
            <w:r>
              <w:rPr>
                <w:b w:val="0"/>
                <w:bCs/>
                <w:szCs w:val="22"/>
              </w:rPr>
              <w:t>20</w:t>
            </w:r>
          </w:p>
        </w:tc>
        <w:tc>
          <w:tcPr>
            <w:tcW w:w="7798" w:type="dxa"/>
          </w:tcPr>
          <w:p w14:paraId="6447C023" w14:textId="3839E5E4" w:rsidR="00217294" w:rsidRPr="00614448" w:rsidRDefault="00217294" w:rsidP="00EA0DF5">
            <w:pPr>
              <w:pStyle w:val="IndexHeading1"/>
              <w:spacing w:after="0" w:line="240" w:lineRule="auto"/>
              <w:ind w:left="0" w:firstLine="0"/>
              <w:outlineLvl w:val="0"/>
              <w:rPr>
                <w:b w:val="0"/>
                <w:bCs/>
                <w:szCs w:val="22"/>
              </w:rPr>
            </w:pPr>
            <w:r w:rsidRPr="00413B91">
              <w:rPr>
                <w:b w:val="0"/>
                <w:bCs/>
                <w:szCs w:val="22"/>
              </w:rPr>
              <w:t>Event</w:t>
            </w:r>
            <w:r w:rsidR="00B75E9E">
              <w:rPr>
                <w:b w:val="0"/>
                <w:bCs/>
                <w:szCs w:val="22"/>
              </w:rPr>
              <w:t>s</w:t>
            </w:r>
            <w:r w:rsidR="00B75E9E">
              <w:rPr>
                <w:rFonts w:cstheme="minorBidi" w:hint="cs"/>
                <w:b w:val="0"/>
                <w:bCs/>
                <w:szCs w:val="28"/>
                <w:cs/>
                <w:lang w:bidi="th-TH"/>
              </w:rPr>
              <w:t xml:space="preserve"> </w:t>
            </w:r>
            <w:r w:rsidRPr="00413B91">
              <w:rPr>
                <w:b w:val="0"/>
                <w:bCs/>
                <w:szCs w:val="22"/>
              </w:rPr>
              <w:t>after the reporting period</w:t>
            </w:r>
          </w:p>
        </w:tc>
      </w:tr>
      <w:tr w:rsidR="00217294" w14:paraId="78F2A645" w14:textId="77777777" w:rsidTr="00A371C6">
        <w:tc>
          <w:tcPr>
            <w:tcW w:w="1255" w:type="dxa"/>
          </w:tcPr>
          <w:p w14:paraId="2C38656C" w14:textId="04C5C611" w:rsidR="00217294" w:rsidRPr="00E14951" w:rsidRDefault="00217294" w:rsidP="00EA0DF5">
            <w:pPr>
              <w:pStyle w:val="IndexHeading1"/>
              <w:spacing w:after="0" w:line="240" w:lineRule="auto"/>
              <w:ind w:left="0" w:firstLine="0"/>
              <w:outlineLvl w:val="0"/>
              <w:rPr>
                <w:b w:val="0"/>
                <w:bCs/>
                <w:szCs w:val="22"/>
                <w:highlight w:val="yellow"/>
              </w:rPr>
            </w:pPr>
          </w:p>
        </w:tc>
        <w:tc>
          <w:tcPr>
            <w:tcW w:w="7798" w:type="dxa"/>
          </w:tcPr>
          <w:p w14:paraId="0A97B475" w14:textId="324C3538" w:rsidR="00217294" w:rsidRPr="00614448" w:rsidRDefault="00217294" w:rsidP="00EA0DF5">
            <w:pPr>
              <w:pStyle w:val="IndexHeading1"/>
              <w:spacing w:after="0" w:line="240" w:lineRule="auto"/>
              <w:ind w:left="0" w:firstLine="0"/>
              <w:outlineLvl w:val="0"/>
              <w:rPr>
                <w:b w:val="0"/>
                <w:bCs/>
                <w:szCs w:val="22"/>
              </w:rPr>
            </w:pPr>
          </w:p>
        </w:tc>
      </w:tr>
      <w:tr w:rsidR="00217294" w14:paraId="1A8E8A2B" w14:textId="77777777" w:rsidTr="00A371C6">
        <w:tc>
          <w:tcPr>
            <w:tcW w:w="1255" w:type="dxa"/>
          </w:tcPr>
          <w:p w14:paraId="4D246384"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80A9F51" w14:textId="77777777" w:rsidR="00217294" w:rsidRPr="00614448" w:rsidRDefault="00217294" w:rsidP="00EA0DF5">
            <w:pPr>
              <w:pStyle w:val="IndexHeading1"/>
              <w:spacing w:after="0" w:line="240" w:lineRule="auto"/>
              <w:ind w:left="0" w:firstLine="0"/>
              <w:outlineLvl w:val="0"/>
              <w:rPr>
                <w:b w:val="0"/>
                <w:bCs/>
                <w:szCs w:val="22"/>
              </w:rPr>
            </w:pPr>
          </w:p>
        </w:tc>
      </w:tr>
      <w:tr w:rsidR="00217294" w14:paraId="3E3700E3" w14:textId="77777777" w:rsidTr="00A371C6">
        <w:tc>
          <w:tcPr>
            <w:tcW w:w="1255" w:type="dxa"/>
          </w:tcPr>
          <w:p w14:paraId="5CF3AB40"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AFD9B2F" w14:textId="77777777" w:rsidR="00217294" w:rsidRPr="00614448" w:rsidRDefault="00217294" w:rsidP="00EA0DF5">
            <w:pPr>
              <w:pStyle w:val="IndexHeading1"/>
              <w:spacing w:after="0" w:line="240" w:lineRule="auto"/>
              <w:ind w:left="0" w:firstLine="0"/>
              <w:outlineLvl w:val="0"/>
              <w:rPr>
                <w:b w:val="0"/>
                <w:bCs/>
                <w:szCs w:val="22"/>
              </w:rPr>
            </w:pPr>
          </w:p>
        </w:tc>
      </w:tr>
    </w:tbl>
    <w:p w14:paraId="280162CD" w14:textId="77777777" w:rsidR="00A81DDE" w:rsidRPr="005C10BB" w:rsidRDefault="00A81DDE" w:rsidP="00A81DDE">
      <w:pPr>
        <w:pStyle w:val="BodyText"/>
        <w:rPr>
          <w:rFonts w:cstheme="minorBidi"/>
          <w:lang w:val="en-US" w:bidi="th-TH"/>
        </w:rPr>
        <w:sectPr w:rsidR="00A81DDE" w:rsidRPr="005C10BB" w:rsidSect="00796776">
          <w:headerReference w:type="default" r:id="rId11"/>
          <w:footerReference w:type="default" r:id="rId12"/>
          <w:footerReference w:type="first" r:id="rId13"/>
          <w:pgSz w:w="11907" w:h="16840" w:code="9"/>
          <w:pgMar w:top="691" w:right="1152" w:bottom="576" w:left="1152" w:header="720" w:footer="720" w:gutter="0"/>
          <w:pgNumType w:start="12"/>
          <w:cols w:space="720"/>
          <w:docGrid w:linePitch="360"/>
        </w:sectPr>
      </w:pPr>
    </w:p>
    <w:p w14:paraId="01291345" w14:textId="520F1832" w:rsidR="005B665E" w:rsidRPr="0087330A" w:rsidRDefault="001E06CD" w:rsidP="00FD0BD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3B7621F5" w:rsidR="00553733" w:rsidRPr="00325CD9" w:rsidRDefault="00553733" w:rsidP="00A371C6">
      <w:pPr>
        <w:pStyle w:val="BodyText"/>
        <w:ind w:left="540"/>
        <w:jc w:val="thaiDistribute"/>
        <w:rPr>
          <w:rFonts w:cs="Angsana New"/>
          <w:szCs w:val="28"/>
          <w:lang w:val="en-US" w:bidi="th-TH"/>
        </w:rPr>
      </w:pPr>
      <w:r w:rsidRPr="0087330A">
        <w:rPr>
          <w:szCs w:val="22"/>
          <w:lang w:bidi="th-TH"/>
        </w:rPr>
        <w:t xml:space="preserve">i-Tail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r w:rsidR="007F1B00" w:rsidRPr="00A371C6">
        <w:rPr>
          <w:rFonts w:cs="Angsana New"/>
          <w:szCs w:val="28"/>
          <w:vertAlign w:val="superscript"/>
          <w:lang w:val="en-US" w:bidi="th-TH"/>
        </w:rPr>
        <w:t>th</w:t>
      </w:r>
      <w:r w:rsidRPr="0087330A">
        <w:rPr>
          <w:szCs w:val="22"/>
          <w:lang w:bidi="th-TH"/>
        </w:rPr>
        <w:t xml:space="preserve"> Floor, S.M. Tower, Phaholyothin Road, </w:t>
      </w:r>
      <w:r w:rsidR="007F1B00">
        <w:rPr>
          <w:szCs w:val="22"/>
          <w:lang w:bidi="th-TH"/>
        </w:rPr>
        <w:t xml:space="preserve">Kwang </w:t>
      </w:r>
      <w:r w:rsidRPr="0087330A">
        <w:rPr>
          <w:szCs w:val="22"/>
          <w:lang w:bidi="th-TH"/>
        </w:rPr>
        <w:t>Phayathai,</w:t>
      </w:r>
      <w:r w:rsidR="007F1B00">
        <w:rPr>
          <w:szCs w:val="22"/>
          <w:lang w:bidi="th-TH"/>
        </w:rPr>
        <w:t xml:space="preserve"> Khet</w:t>
      </w:r>
      <w:r w:rsidRPr="0087330A">
        <w:rPr>
          <w:szCs w:val="22"/>
          <w:lang w:bidi="th-TH"/>
        </w:rPr>
        <w:t xml:space="preserve"> Phayathai,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xml:space="preserve">. The Company has one branch in Songkhla and two 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3341DF57"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r w:rsidR="00B413BC">
        <w:rPr>
          <w:szCs w:val="22"/>
          <w:lang w:bidi="th-TH"/>
        </w:rPr>
        <w:t>ompany</w:t>
      </w:r>
      <w:r w:rsidRPr="0087330A">
        <w:rPr>
          <w:szCs w:val="22"/>
          <w:lang w:bidi="th-TH"/>
        </w:rPr>
        <w:t xml:space="preserve">”), which </w:t>
      </w:r>
      <w:r w:rsidRPr="00992B9D">
        <w:rPr>
          <w:szCs w:val="22"/>
          <w:lang w:bidi="th-TH"/>
        </w:rPr>
        <w:t xml:space="preserve">owns </w:t>
      </w:r>
      <w:r w:rsidR="00E44AAE" w:rsidRPr="00382601">
        <w:rPr>
          <w:szCs w:val="22"/>
          <w:lang w:bidi="th-TH"/>
        </w:rPr>
        <w:t>7</w:t>
      </w:r>
      <w:r w:rsidR="002541B5" w:rsidRPr="00382601">
        <w:rPr>
          <w:rFonts w:cstheme="minorBidi"/>
          <w:szCs w:val="22"/>
          <w:lang w:val="en-US" w:bidi="th-TH"/>
        </w:rPr>
        <w:t>9</w:t>
      </w:r>
      <w:r w:rsidR="00E44AAE" w:rsidRPr="00382601">
        <w:rPr>
          <w:szCs w:val="22"/>
          <w:lang w:bidi="th-TH"/>
        </w:rPr>
        <w:t>.</w:t>
      </w:r>
      <w:r w:rsidR="002541B5" w:rsidRPr="00382601">
        <w:rPr>
          <w:szCs w:val="22"/>
          <w:lang w:bidi="th-TH"/>
        </w:rPr>
        <w:t>45</w:t>
      </w:r>
      <w:r w:rsidR="00E44AAE" w:rsidRPr="00382601">
        <w:rPr>
          <w:szCs w:val="22"/>
          <w:lang w:bidi="th-TH"/>
        </w:rPr>
        <w:t>%</w:t>
      </w:r>
      <w:r w:rsidRPr="0087330A">
        <w:rPr>
          <w:szCs w:val="22"/>
          <w:lang w:bidi="th-TH"/>
        </w:rPr>
        <w:t xml:space="preserve"> of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1153A327"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were authorised for issue by the Board of Directors on </w:t>
      </w:r>
      <w:r w:rsidR="00DD1956">
        <w:rPr>
          <w:szCs w:val="22"/>
          <w:lang w:bidi="th-TH"/>
        </w:rPr>
        <w:t>31 July 2025</w:t>
      </w:r>
      <w:r w:rsidRPr="0087330A">
        <w:rPr>
          <w:szCs w:val="22"/>
          <w:lang w:bidi="th-TH"/>
        </w:rPr>
        <w:t>. </w:t>
      </w:r>
    </w:p>
    <w:p w14:paraId="13965F33" w14:textId="40838020" w:rsidR="00A06FA1" w:rsidRPr="00EC22C1" w:rsidRDefault="005D0801" w:rsidP="00FD0BD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0F3F11C2"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E5127">
        <w:rPr>
          <w:szCs w:val="22"/>
        </w:rPr>
        <w:t>4</w:t>
      </w:r>
      <w:r w:rsidRPr="00434677">
        <w:rPr>
          <w:szCs w:val="22"/>
        </w:rPr>
        <w:t>.</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2E73ED75" w14:textId="77777777" w:rsidR="00C17B33" w:rsidRPr="00EC22C1" w:rsidRDefault="00C17B33" w:rsidP="00EC22C1">
      <w:pPr>
        <w:pStyle w:val="BodyText"/>
        <w:spacing w:after="0" w:line="240" w:lineRule="auto"/>
        <w:ind w:left="450"/>
        <w:jc w:val="both"/>
        <w:rPr>
          <w:szCs w:val="22"/>
        </w:rPr>
      </w:pPr>
    </w:p>
    <w:p w14:paraId="169A0755" w14:textId="6C5C24E7" w:rsidR="00D176C2" w:rsidRPr="001225EB" w:rsidRDefault="00804331" w:rsidP="00FD0BD0">
      <w:pPr>
        <w:pStyle w:val="Heading1"/>
      </w:pPr>
      <w:r>
        <w:t xml:space="preserve">Material </w:t>
      </w:r>
      <w:r w:rsidR="00EC22C1">
        <w:t>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7D3965F3" w14:textId="65A7358D" w:rsidR="006F0013" w:rsidRDefault="006F0013" w:rsidP="00F31584">
      <w:pPr>
        <w:pStyle w:val="BodyText"/>
        <w:spacing w:after="0" w:line="240" w:lineRule="auto"/>
        <w:ind w:left="540"/>
        <w:jc w:val="both"/>
        <w:rPr>
          <w:rFonts w:cstheme="minorBidi"/>
          <w:szCs w:val="28"/>
          <w:lang w:bidi="th-TH"/>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w:t>
      </w:r>
      <w:r w:rsidR="001E5127">
        <w:rPr>
          <w:szCs w:val="22"/>
        </w:rPr>
        <w:t>4</w:t>
      </w:r>
      <w:r w:rsidRPr="00EC22C1">
        <w:rPr>
          <w:szCs w:val="22"/>
        </w:rPr>
        <w:t xml:space="preserve">. </w:t>
      </w:r>
    </w:p>
    <w:p w14:paraId="1B9BCD3D" w14:textId="77777777" w:rsidR="00D00889" w:rsidRDefault="00D00889" w:rsidP="00F31584">
      <w:pPr>
        <w:pStyle w:val="BodyText"/>
        <w:spacing w:after="0" w:line="240" w:lineRule="auto"/>
        <w:ind w:left="540"/>
        <w:jc w:val="both"/>
        <w:rPr>
          <w:rFonts w:cstheme="minorBidi"/>
          <w:szCs w:val="28"/>
          <w:lang w:bidi="th-TH"/>
        </w:rPr>
      </w:pPr>
    </w:p>
    <w:p w14:paraId="108EE640" w14:textId="36645D9A" w:rsidR="00D00889" w:rsidRDefault="00D00889" w:rsidP="00D00889">
      <w:pPr>
        <w:pStyle w:val="BodyText"/>
        <w:spacing w:after="0" w:line="240" w:lineRule="auto"/>
        <w:ind w:left="540"/>
        <w:jc w:val="both"/>
        <w:rPr>
          <w:rFonts w:cstheme="minorBidi"/>
          <w:szCs w:val="28"/>
          <w:lang w:bidi="th-TH"/>
        </w:rPr>
      </w:pPr>
      <w:r w:rsidRPr="00217294">
        <w:rPr>
          <w:szCs w:val="22"/>
        </w:rPr>
        <w:t xml:space="preserve">Additionally, </w:t>
      </w:r>
      <w:r w:rsidR="0056228F">
        <w:rPr>
          <w:szCs w:val="22"/>
        </w:rPr>
        <w:t>t</w:t>
      </w:r>
      <w:r w:rsidRPr="00217294">
        <w:rPr>
          <w:szCs w:val="22"/>
        </w:rPr>
        <w:t xml:space="preserve">he Group has adopted </w:t>
      </w:r>
      <w:r w:rsidRPr="005C10BB">
        <w:rPr>
          <w:i/>
          <w:iCs/>
          <w:szCs w:val="22"/>
        </w:rPr>
        <w:t>Supplier Finance Arrangements</w:t>
      </w:r>
      <w:r w:rsidRPr="00217294">
        <w:rPr>
          <w:szCs w:val="22"/>
        </w:rPr>
        <w:t xml:space="preserve"> - Amendments to TAS 7 and TFRS 7 since 1 January 2025. The amendments introduce new disclosures relating to supplier finance arrangements that assist users of the financial statements to assess the effects of these arrangements on the Group’s liabilities and cash flows, and the entity’s exposure to liquidity risk. The key impact for the Group relates to disclosure of the supplier finance arrangements - this disclosure will be provided in the annual financial statements.</w:t>
      </w:r>
    </w:p>
    <w:p w14:paraId="528AF569" w14:textId="77777777" w:rsidR="00D00889" w:rsidRDefault="00D00889" w:rsidP="00D00889">
      <w:pPr>
        <w:pStyle w:val="BodyText"/>
        <w:spacing w:after="0" w:line="240" w:lineRule="auto"/>
        <w:ind w:left="540"/>
        <w:jc w:val="both"/>
        <w:rPr>
          <w:rFonts w:cstheme="minorBidi"/>
          <w:szCs w:val="28"/>
          <w:lang w:bidi="th-TH"/>
        </w:rPr>
      </w:pPr>
    </w:p>
    <w:p w14:paraId="37F59077" w14:textId="77777777" w:rsidR="00D00889" w:rsidRPr="00D00889" w:rsidRDefault="00D00889" w:rsidP="00D00889">
      <w:pPr>
        <w:pStyle w:val="BodyText"/>
        <w:spacing w:after="0" w:line="240" w:lineRule="auto"/>
        <w:ind w:left="540"/>
        <w:jc w:val="both"/>
        <w:rPr>
          <w:rFonts w:cstheme="minorBidi"/>
          <w:szCs w:val="28"/>
          <w:cs/>
          <w:lang w:bidi="th-TH"/>
        </w:rPr>
      </w:pPr>
    </w:p>
    <w:p w14:paraId="63B9A8FD" w14:textId="77777777" w:rsidR="00D00889" w:rsidRPr="00D00889" w:rsidRDefault="00D00889" w:rsidP="00D00889">
      <w:pPr>
        <w:pStyle w:val="BodyText"/>
        <w:spacing w:after="0" w:line="240" w:lineRule="auto"/>
        <w:ind w:left="540"/>
        <w:jc w:val="both"/>
        <w:rPr>
          <w:rFonts w:cstheme="minorBidi"/>
          <w:szCs w:val="28"/>
          <w:cs/>
          <w:lang w:bidi="th-TH"/>
        </w:rPr>
      </w:pPr>
    </w:p>
    <w:p w14:paraId="151A0855" w14:textId="77777777" w:rsidR="006F0013" w:rsidRPr="001225EB" w:rsidRDefault="006F0013" w:rsidP="006F0013">
      <w:pPr>
        <w:pStyle w:val="BodyText"/>
        <w:spacing w:after="0" w:line="240" w:lineRule="auto"/>
        <w:ind w:left="540"/>
        <w:jc w:val="both"/>
        <w:rPr>
          <w:sz w:val="20"/>
        </w:rPr>
      </w:pPr>
    </w:p>
    <w:p w14:paraId="7F5E1E0A" w14:textId="39FEA401" w:rsidR="006F0013" w:rsidRPr="001225EB" w:rsidRDefault="005170D4" w:rsidP="00FD0BD0">
      <w:pPr>
        <w:pStyle w:val="Heading1"/>
      </w:pPr>
      <w:r w:rsidRPr="001225EB">
        <w:lastRenderedPageBreak/>
        <w:t>Critical accounting estimates</w:t>
      </w:r>
      <w:r w:rsidR="005C5A58">
        <w:t>, assumptions</w:t>
      </w:r>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Estimates, assumptions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4F8BC984"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sidR="001E5127">
        <w:rPr>
          <w:szCs w:val="22"/>
        </w:rPr>
        <w:t>4</w:t>
      </w:r>
      <w:r w:rsidRPr="009034DA">
        <w:rPr>
          <w:szCs w:val="22"/>
        </w:rPr>
        <w:t>.</w:t>
      </w:r>
    </w:p>
    <w:p w14:paraId="39179BC1" w14:textId="3E0193B0" w:rsidR="00EC22C1" w:rsidRPr="002F3306" w:rsidRDefault="00EC22C1">
      <w:pPr>
        <w:spacing w:line="240" w:lineRule="auto"/>
        <w:rPr>
          <w:rFonts w:cstheme="minorBidi"/>
          <w:sz w:val="20"/>
          <w:szCs w:val="25"/>
          <w:lang w:bidi="th-TH"/>
        </w:rPr>
      </w:pPr>
    </w:p>
    <w:p w14:paraId="3FCCEA98" w14:textId="50A6C20B" w:rsidR="00852805" w:rsidRPr="002C1728" w:rsidRDefault="00852805" w:rsidP="00FD0BD0">
      <w:pPr>
        <w:pStyle w:val="Heading1"/>
      </w:pPr>
      <w:r w:rsidRPr="002C1728">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Default="00383699" w:rsidP="00A371C6">
      <w:pPr>
        <w:pStyle w:val="BodyText"/>
        <w:spacing w:after="0" w:line="240" w:lineRule="auto"/>
        <w:ind w:left="540"/>
        <w:jc w:val="both"/>
        <w:rPr>
          <w:rFonts w:cstheme="minorBidi"/>
          <w:szCs w:val="28"/>
          <w:lang w:bidi="th-TH"/>
        </w:rPr>
      </w:pPr>
      <w:r w:rsidRPr="00CA477C">
        <w:rPr>
          <w:szCs w:val="22"/>
        </w:rPr>
        <w:t>For management purposes, the Group organises business units based on its products and services and has two reportable segments as follows:</w:t>
      </w:r>
    </w:p>
    <w:p w14:paraId="2E36283F" w14:textId="77777777" w:rsidR="00D00889" w:rsidRPr="00D00889" w:rsidRDefault="00D00889" w:rsidP="00A371C6">
      <w:pPr>
        <w:pStyle w:val="BodyText"/>
        <w:spacing w:after="0" w:line="240" w:lineRule="auto"/>
        <w:ind w:left="540"/>
        <w:jc w:val="both"/>
        <w:rPr>
          <w:rFonts w:cstheme="minorBidi"/>
          <w:szCs w:val="28"/>
          <w:lang w:bidi="th-TH"/>
        </w:rPr>
      </w:pP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367A507"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 xml:space="preserve">Other </w:t>
      </w:r>
      <w:r w:rsidR="004A1701">
        <w:rPr>
          <w:szCs w:val="22"/>
        </w:rPr>
        <w:t xml:space="preserve">businesses </w:t>
      </w:r>
    </w:p>
    <w:p w14:paraId="166B41B9" w14:textId="77777777" w:rsidR="00383699" w:rsidRPr="00CA477C" w:rsidRDefault="00383699" w:rsidP="00CA477C">
      <w:pPr>
        <w:pStyle w:val="BodyText"/>
        <w:spacing w:after="0" w:line="240" w:lineRule="auto"/>
        <w:ind w:left="450"/>
        <w:jc w:val="both"/>
        <w:rPr>
          <w:szCs w:val="22"/>
        </w:rPr>
      </w:pPr>
    </w:p>
    <w:p w14:paraId="2BC51A3E" w14:textId="38EF48AD"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286F06A6" w:rsidR="003F6239" w:rsidRPr="005C10BB" w:rsidRDefault="00383699" w:rsidP="005C10BB">
      <w:pPr>
        <w:pStyle w:val="BodyText"/>
        <w:spacing w:after="0" w:line="240" w:lineRule="auto"/>
        <w:ind w:left="549" w:right="-27"/>
        <w:jc w:val="thaiDistribute"/>
        <w:rPr>
          <w:szCs w:val="22"/>
        </w:rPr>
      </w:pPr>
      <w:r w:rsidRPr="005C10BB">
        <w:rPr>
          <w:szCs w:val="22"/>
        </w:rPr>
        <w:t>Details of revenue disaggregation are similar</w:t>
      </w:r>
      <w:r w:rsidR="00D421A4">
        <w:rPr>
          <w:szCs w:val="22"/>
        </w:rPr>
        <w:t xml:space="preserve"> </w:t>
      </w:r>
      <w:r w:rsidRPr="005C10BB">
        <w:rPr>
          <w:szCs w:val="22"/>
        </w:rPr>
        <w:t>to revenue information that is disclosed in segment information.</w:t>
      </w:r>
    </w:p>
    <w:p w14:paraId="28B560D5" w14:textId="1344478D" w:rsidR="005C69C9" w:rsidRDefault="005C69C9">
      <w:pPr>
        <w:spacing w:line="240" w:lineRule="auto"/>
        <w:rPr>
          <w:szCs w:val="22"/>
        </w:rPr>
      </w:pPr>
      <w:r>
        <w:rPr>
          <w:szCs w:val="22"/>
        </w:rPr>
        <w:br w:type="page"/>
      </w:r>
    </w:p>
    <w:p w14:paraId="4B7C1DB8" w14:textId="77777777" w:rsidR="00852805" w:rsidRPr="00A371C6" w:rsidRDefault="00383699" w:rsidP="00A371C6">
      <w:pPr>
        <w:pStyle w:val="BodyText"/>
        <w:spacing w:after="0" w:line="240" w:lineRule="auto"/>
        <w:ind w:left="540" w:right="-27"/>
        <w:jc w:val="both"/>
        <w:rPr>
          <w:spacing w:val="-4"/>
          <w:szCs w:val="22"/>
        </w:rPr>
      </w:pPr>
      <w:r w:rsidRPr="00A371C6">
        <w:rPr>
          <w:spacing w:val="-4"/>
          <w:szCs w:val="22"/>
        </w:rPr>
        <w:lastRenderedPageBreak/>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4961"/>
        <w:gridCol w:w="1216"/>
        <w:gridCol w:w="258"/>
        <w:gridCol w:w="1125"/>
        <w:gridCol w:w="289"/>
        <w:gridCol w:w="1341"/>
      </w:tblGrid>
      <w:tr w:rsidR="00CA477C" w:rsidRPr="00CA477C" w14:paraId="66544F4B" w14:textId="77777777" w:rsidTr="00A371C6">
        <w:trPr>
          <w:trHeight w:val="20"/>
        </w:trPr>
        <w:tc>
          <w:tcPr>
            <w:tcW w:w="4961" w:type="dxa"/>
            <w:shd w:val="clear" w:color="auto" w:fill="auto"/>
            <w:vAlign w:val="bottom"/>
          </w:tcPr>
          <w:p w14:paraId="37FAEB2E" w14:textId="77777777" w:rsidR="00CA477C" w:rsidRPr="00A371C6" w:rsidRDefault="00CA477C" w:rsidP="00CA477C">
            <w:pPr>
              <w:ind w:left="-86" w:firstLine="9"/>
              <w:rPr>
                <w:rFonts w:eastAsia="Arial"/>
                <w:szCs w:val="22"/>
                <w:lang w:val="en-US" w:eastAsia="en-GB"/>
              </w:rPr>
            </w:pPr>
          </w:p>
        </w:tc>
        <w:tc>
          <w:tcPr>
            <w:tcW w:w="4229" w:type="dxa"/>
            <w:gridSpan w:val="5"/>
          </w:tcPr>
          <w:p w14:paraId="301D1250" w14:textId="2D84D7B4"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46E6AB36" w14:textId="77777777" w:rsidTr="00307042">
        <w:trPr>
          <w:trHeight w:val="20"/>
        </w:trPr>
        <w:tc>
          <w:tcPr>
            <w:tcW w:w="4961" w:type="dxa"/>
            <w:shd w:val="clear" w:color="auto" w:fill="auto"/>
            <w:vAlign w:val="bottom"/>
          </w:tcPr>
          <w:p w14:paraId="0E54F8F1" w14:textId="411C6F33" w:rsidR="001E5127" w:rsidRPr="00CA477C" w:rsidRDefault="001E5127" w:rsidP="001E5127">
            <w:pPr>
              <w:rPr>
                <w:rFonts w:eastAsia="Arial"/>
                <w:szCs w:val="22"/>
                <w:lang w:eastAsia="en-GB"/>
              </w:rPr>
            </w:pPr>
            <w:r w:rsidRPr="00CA477C">
              <w:rPr>
                <w:rFonts w:eastAsia="Arial"/>
                <w:b/>
                <w:i/>
                <w:iCs/>
                <w:szCs w:val="22"/>
                <w:lang w:eastAsia="en-GB"/>
              </w:rPr>
              <w:t xml:space="preserve">For the </w:t>
            </w:r>
            <w:r w:rsidR="004C6579">
              <w:rPr>
                <w:rFonts w:eastAsia="Arial"/>
                <w:b/>
                <w:i/>
                <w:iCs/>
                <w:szCs w:val="22"/>
                <w:lang w:eastAsia="en-GB"/>
              </w:rPr>
              <w:t>six</w:t>
            </w:r>
            <w:r w:rsidRPr="00CA477C">
              <w:rPr>
                <w:rFonts w:eastAsia="Arial"/>
                <w:b/>
                <w:i/>
                <w:iCs/>
                <w:szCs w:val="22"/>
                <w:lang w:eastAsia="en-GB"/>
              </w:rPr>
              <w:t>-month period ended</w:t>
            </w:r>
            <w:r>
              <w:rPr>
                <w:rFonts w:eastAsia="Arial"/>
                <w:b/>
                <w:i/>
                <w:iCs/>
                <w:szCs w:val="22"/>
                <w:lang w:eastAsia="en-GB"/>
              </w:rPr>
              <w:t xml:space="preserve"> </w:t>
            </w:r>
            <w:r w:rsidR="004C6579">
              <w:rPr>
                <w:rFonts w:eastAsia="Arial"/>
                <w:b/>
                <w:i/>
                <w:iCs/>
                <w:szCs w:val="22"/>
                <w:lang w:eastAsia="en-GB"/>
              </w:rPr>
              <w:t>30 June</w:t>
            </w:r>
            <w:r w:rsidRPr="00CA477C">
              <w:rPr>
                <w:rFonts w:eastAsia="Arial"/>
                <w:b/>
                <w:i/>
                <w:iCs/>
                <w:szCs w:val="22"/>
                <w:lang w:eastAsia="en-GB"/>
              </w:rPr>
              <w:t xml:space="preserve"> 20</w:t>
            </w:r>
            <w:r>
              <w:rPr>
                <w:rFonts w:eastAsia="Arial"/>
                <w:b/>
                <w:i/>
                <w:iCs/>
                <w:szCs w:val="22"/>
                <w:lang w:eastAsia="en-GB"/>
              </w:rPr>
              <w:t>25</w:t>
            </w:r>
          </w:p>
        </w:tc>
        <w:tc>
          <w:tcPr>
            <w:tcW w:w="1216" w:type="dxa"/>
            <w:tcBorders>
              <w:left w:val="nil"/>
              <w:right w:val="nil"/>
            </w:tcBorders>
            <w:shd w:val="clear" w:color="auto" w:fill="auto"/>
            <w:vAlign w:val="bottom"/>
          </w:tcPr>
          <w:p w14:paraId="6CDEF876" w14:textId="1249DC78"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58" w:type="dxa"/>
            <w:tcBorders>
              <w:left w:val="nil"/>
              <w:right w:val="nil"/>
            </w:tcBorders>
            <w:vAlign w:val="bottom"/>
          </w:tcPr>
          <w:p w14:paraId="5D7CFA5F" w14:textId="77777777" w:rsidR="001E5127" w:rsidRPr="00CA477C" w:rsidRDefault="001E5127" w:rsidP="001E5127">
            <w:pPr>
              <w:ind w:left="-171" w:right="-72"/>
              <w:jc w:val="center"/>
              <w:rPr>
                <w:rFonts w:eastAsia="Arial"/>
                <w:b/>
                <w:szCs w:val="22"/>
                <w:lang w:eastAsia="en-GB"/>
              </w:rPr>
            </w:pPr>
          </w:p>
        </w:tc>
        <w:tc>
          <w:tcPr>
            <w:tcW w:w="1125" w:type="dxa"/>
            <w:tcBorders>
              <w:left w:val="nil"/>
              <w:right w:val="nil"/>
            </w:tcBorders>
            <w:shd w:val="clear" w:color="auto" w:fill="auto"/>
            <w:vAlign w:val="bottom"/>
          </w:tcPr>
          <w:p w14:paraId="1EC5E3D9" w14:textId="5B22B4BF"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89" w:type="dxa"/>
            <w:tcBorders>
              <w:left w:val="nil"/>
              <w:right w:val="nil"/>
            </w:tcBorders>
            <w:vAlign w:val="bottom"/>
          </w:tcPr>
          <w:p w14:paraId="050EE028" w14:textId="77777777" w:rsidR="001E5127" w:rsidRPr="00CA477C" w:rsidRDefault="001E5127" w:rsidP="001E5127">
            <w:pPr>
              <w:ind w:left="25" w:right="-72"/>
              <w:jc w:val="center"/>
              <w:rPr>
                <w:rFonts w:eastAsia="Arial"/>
                <w:b/>
                <w:szCs w:val="22"/>
                <w:lang w:eastAsia="en-GB"/>
              </w:rPr>
            </w:pPr>
          </w:p>
        </w:tc>
        <w:tc>
          <w:tcPr>
            <w:tcW w:w="1341" w:type="dxa"/>
            <w:tcBorders>
              <w:left w:val="nil"/>
              <w:right w:val="nil"/>
            </w:tcBorders>
            <w:shd w:val="clear" w:color="auto" w:fill="auto"/>
            <w:vAlign w:val="bottom"/>
          </w:tcPr>
          <w:p w14:paraId="53DFAC6D" w14:textId="16639319"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A371C6">
        <w:trPr>
          <w:trHeight w:val="20"/>
        </w:trPr>
        <w:tc>
          <w:tcPr>
            <w:tcW w:w="4961" w:type="dxa"/>
            <w:shd w:val="clear" w:color="auto" w:fill="auto"/>
            <w:vAlign w:val="bottom"/>
          </w:tcPr>
          <w:p w14:paraId="1A4319C0" w14:textId="77777777" w:rsidR="00F7711E" w:rsidRPr="00CA477C" w:rsidRDefault="00F7711E" w:rsidP="00CA477C">
            <w:pPr>
              <w:ind w:hanging="8"/>
              <w:rPr>
                <w:rFonts w:eastAsia="Arial"/>
                <w:szCs w:val="22"/>
                <w:lang w:eastAsia="en-GB"/>
              </w:rPr>
            </w:pPr>
          </w:p>
        </w:tc>
        <w:tc>
          <w:tcPr>
            <w:tcW w:w="4229" w:type="dxa"/>
            <w:gridSpan w:val="5"/>
            <w:tcBorders>
              <w:left w:val="nil"/>
              <w:right w:val="nil"/>
            </w:tcBorders>
            <w:shd w:val="clear" w:color="auto" w:fill="auto"/>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(in thousand Baht)</w:t>
            </w:r>
          </w:p>
          <w:p w14:paraId="63BDCF07" w14:textId="377037DE" w:rsidR="00C4057E" w:rsidRPr="00F7711E" w:rsidRDefault="00C4057E" w:rsidP="00F7711E">
            <w:pPr>
              <w:ind w:left="25" w:right="-72"/>
              <w:jc w:val="center"/>
              <w:rPr>
                <w:i/>
                <w:iCs/>
                <w:szCs w:val="22"/>
                <w:lang w:eastAsia="en-GB"/>
              </w:rPr>
            </w:pPr>
          </w:p>
        </w:tc>
      </w:tr>
      <w:tr w:rsidR="0052710D" w:rsidRPr="00CA477C" w14:paraId="4AE0E0C1" w14:textId="77777777" w:rsidTr="007573FB">
        <w:trPr>
          <w:trHeight w:val="20"/>
        </w:trPr>
        <w:tc>
          <w:tcPr>
            <w:tcW w:w="4961" w:type="dxa"/>
            <w:shd w:val="clear" w:color="auto" w:fill="auto"/>
            <w:vAlign w:val="bottom"/>
          </w:tcPr>
          <w:p w14:paraId="639685B8" w14:textId="77777777" w:rsidR="0052710D" w:rsidRPr="00CA477C" w:rsidRDefault="0052710D" w:rsidP="0052710D">
            <w:pPr>
              <w:ind w:hanging="8"/>
              <w:rPr>
                <w:rFonts w:eastAsia="Arial"/>
                <w:szCs w:val="22"/>
                <w:lang w:eastAsia="en-GB"/>
              </w:rPr>
            </w:pPr>
            <w:r w:rsidRPr="00CA477C">
              <w:rPr>
                <w:rFonts w:eastAsia="Arial"/>
                <w:szCs w:val="22"/>
                <w:lang w:eastAsia="en-GB"/>
              </w:rPr>
              <w:t>The Company’s revenue</w:t>
            </w:r>
          </w:p>
        </w:tc>
        <w:tc>
          <w:tcPr>
            <w:tcW w:w="1216" w:type="dxa"/>
          </w:tcPr>
          <w:p w14:paraId="2094C6D4" w14:textId="7AE2DF73" w:rsidR="0052710D" w:rsidRPr="0052710D" w:rsidRDefault="002C72C7" w:rsidP="0052710D">
            <w:pPr>
              <w:ind w:left="-171" w:right="-18"/>
              <w:jc w:val="right"/>
              <w:rPr>
                <w:szCs w:val="22"/>
                <w:lang w:eastAsia="en-GB"/>
              </w:rPr>
            </w:pPr>
            <w:r w:rsidRPr="002C72C7">
              <w:rPr>
                <w:szCs w:val="22"/>
                <w:lang w:eastAsia="en-GB"/>
              </w:rPr>
              <w:t>8,197,239</w:t>
            </w:r>
          </w:p>
        </w:tc>
        <w:tc>
          <w:tcPr>
            <w:tcW w:w="258" w:type="dxa"/>
            <w:tcBorders>
              <w:left w:val="nil"/>
              <w:right w:val="nil"/>
            </w:tcBorders>
          </w:tcPr>
          <w:p w14:paraId="76EE8396" w14:textId="77777777" w:rsidR="0052710D" w:rsidRPr="0052710D" w:rsidRDefault="0052710D" w:rsidP="0052710D">
            <w:pPr>
              <w:ind w:left="-171" w:right="-18"/>
              <w:jc w:val="right"/>
              <w:rPr>
                <w:szCs w:val="22"/>
                <w:lang w:eastAsia="en-GB"/>
              </w:rPr>
            </w:pPr>
          </w:p>
        </w:tc>
        <w:tc>
          <w:tcPr>
            <w:tcW w:w="1125" w:type="dxa"/>
          </w:tcPr>
          <w:p w14:paraId="069C6479" w14:textId="6CA33C81" w:rsidR="0052710D" w:rsidRPr="0052710D" w:rsidRDefault="00D14A8A" w:rsidP="0052710D">
            <w:pPr>
              <w:ind w:left="-171" w:right="-18"/>
              <w:jc w:val="right"/>
              <w:rPr>
                <w:szCs w:val="22"/>
                <w:lang w:eastAsia="en-GB"/>
              </w:rPr>
            </w:pPr>
            <w:r w:rsidRPr="00D14A8A">
              <w:rPr>
                <w:szCs w:val="22"/>
                <w:lang w:eastAsia="en-GB"/>
              </w:rPr>
              <w:t>160,995</w:t>
            </w:r>
          </w:p>
        </w:tc>
        <w:tc>
          <w:tcPr>
            <w:tcW w:w="289" w:type="dxa"/>
            <w:tcBorders>
              <w:left w:val="nil"/>
              <w:right w:val="nil"/>
            </w:tcBorders>
          </w:tcPr>
          <w:p w14:paraId="63A67DEA" w14:textId="77777777" w:rsidR="0052710D" w:rsidRPr="00CA477C" w:rsidRDefault="0052710D" w:rsidP="0052710D">
            <w:pPr>
              <w:ind w:left="25" w:right="-72"/>
              <w:jc w:val="right"/>
              <w:rPr>
                <w:szCs w:val="22"/>
                <w:lang w:eastAsia="en-GB"/>
              </w:rPr>
            </w:pPr>
          </w:p>
        </w:tc>
        <w:tc>
          <w:tcPr>
            <w:tcW w:w="1341" w:type="dxa"/>
          </w:tcPr>
          <w:p w14:paraId="38C724F0" w14:textId="4D551946" w:rsidR="0052710D" w:rsidRPr="0052710D" w:rsidRDefault="0031790C" w:rsidP="0052710D">
            <w:pPr>
              <w:ind w:left="-171" w:right="-18"/>
              <w:jc w:val="right"/>
              <w:rPr>
                <w:szCs w:val="22"/>
                <w:lang w:eastAsia="en-GB"/>
              </w:rPr>
            </w:pPr>
            <w:r w:rsidRPr="0031790C">
              <w:rPr>
                <w:szCs w:val="22"/>
                <w:lang w:eastAsia="en-GB"/>
              </w:rPr>
              <w:t>8,358,234</w:t>
            </w:r>
          </w:p>
        </w:tc>
      </w:tr>
      <w:tr w:rsidR="00197ADC" w:rsidRPr="00CA477C" w14:paraId="2ABE3AD2" w14:textId="77777777" w:rsidTr="007422E5">
        <w:trPr>
          <w:trHeight w:val="20"/>
        </w:trPr>
        <w:tc>
          <w:tcPr>
            <w:tcW w:w="4961" w:type="dxa"/>
            <w:shd w:val="clear" w:color="auto" w:fill="auto"/>
            <w:vAlign w:val="bottom"/>
          </w:tcPr>
          <w:p w14:paraId="301B3696" w14:textId="77777777" w:rsidR="00197ADC" w:rsidRPr="00CA477C" w:rsidRDefault="00197ADC" w:rsidP="00197ADC">
            <w:pPr>
              <w:ind w:hanging="8"/>
              <w:rPr>
                <w:rFonts w:eastAsia="Arial"/>
                <w:szCs w:val="22"/>
                <w:lang w:eastAsia="en-GB"/>
              </w:rPr>
            </w:pPr>
            <w:r w:rsidRPr="00CA477C">
              <w:rPr>
                <w:rFonts w:eastAsia="Arial"/>
                <w:szCs w:val="22"/>
                <w:lang w:eastAsia="en-GB"/>
              </w:rPr>
              <w:t>Subsidiaries’ revenue included in the consolidation</w:t>
            </w:r>
          </w:p>
        </w:tc>
        <w:tc>
          <w:tcPr>
            <w:tcW w:w="1216" w:type="dxa"/>
          </w:tcPr>
          <w:p w14:paraId="1F09F69B" w14:textId="54B7685F" w:rsidR="00197ADC" w:rsidRPr="0052710D" w:rsidRDefault="00197ADC" w:rsidP="00197ADC">
            <w:pPr>
              <w:ind w:left="-171" w:right="-18"/>
              <w:jc w:val="right"/>
              <w:rPr>
                <w:szCs w:val="22"/>
                <w:lang w:eastAsia="en-GB"/>
              </w:rPr>
            </w:pPr>
            <w:r w:rsidRPr="007422E5">
              <w:rPr>
                <w:szCs w:val="22"/>
                <w:lang w:eastAsia="en-GB"/>
              </w:rPr>
              <w:t>2,829,856</w:t>
            </w:r>
          </w:p>
        </w:tc>
        <w:tc>
          <w:tcPr>
            <w:tcW w:w="258" w:type="dxa"/>
          </w:tcPr>
          <w:p w14:paraId="6E6DBF11" w14:textId="786777D6" w:rsidR="00197ADC" w:rsidRPr="0052710D" w:rsidRDefault="00197ADC" w:rsidP="00197ADC">
            <w:pPr>
              <w:ind w:left="-171" w:right="-18"/>
              <w:jc w:val="right"/>
              <w:rPr>
                <w:szCs w:val="22"/>
                <w:lang w:eastAsia="en-GB"/>
              </w:rPr>
            </w:pPr>
          </w:p>
        </w:tc>
        <w:tc>
          <w:tcPr>
            <w:tcW w:w="1125" w:type="dxa"/>
          </w:tcPr>
          <w:p w14:paraId="5C46512E" w14:textId="1B2BEB77" w:rsidR="00197ADC" w:rsidRPr="0052710D" w:rsidRDefault="00197ADC" w:rsidP="00197ADC">
            <w:pPr>
              <w:tabs>
                <w:tab w:val="left" w:pos="784"/>
              </w:tabs>
              <w:ind w:left="-171" w:right="-18"/>
              <w:jc w:val="right"/>
              <w:rPr>
                <w:szCs w:val="22"/>
                <w:lang w:eastAsia="en-GB"/>
              </w:rPr>
            </w:pPr>
            <w:r w:rsidRPr="007422E5">
              <w:rPr>
                <w:szCs w:val="22"/>
                <w:lang w:eastAsia="en-GB"/>
              </w:rPr>
              <w:t>-</w:t>
            </w:r>
          </w:p>
        </w:tc>
        <w:tc>
          <w:tcPr>
            <w:tcW w:w="289" w:type="dxa"/>
          </w:tcPr>
          <w:p w14:paraId="057784CE" w14:textId="77777777" w:rsidR="00197ADC" w:rsidRPr="00CA477C" w:rsidRDefault="00197ADC" w:rsidP="00197ADC">
            <w:pPr>
              <w:ind w:left="25" w:right="-72"/>
              <w:jc w:val="right"/>
              <w:rPr>
                <w:szCs w:val="22"/>
                <w:lang w:eastAsia="en-GB"/>
              </w:rPr>
            </w:pPr>
          </w:p>
        </w:tc>
        <w:tc>
          <w:tcPr>
            <w:tcW w:w="1341" w:type="dxa"/>
          </w:tcPr>
          <w:p w14:paraId="10A52662" w14:textId="7EF4FDBB" w:rsidR="00197ADC" w:rsidRPr="0052710D" w:rsidRDefault="00197ADC" w:rsidP="00197ADC">
            <w:pPr>
              <w:tabs>
                <w:tab w:val="left" w:pos="784"/>
              </w:tabs>
              <w:ind w:left="-171" w:right="-29"/>
              <w:jc w:val="right"/>
              <w:rPr>
                <w:szCs w:val="22"/>
                <w:lang w:eastAsia="en-GB"/>
              </w:rPr>
            </w:pPr>
            <w:r w:rsidRPr="007422E5">
              <w:rPr>
                <w:szCs w:val="22"/>
                <w:lang w:eastAsia="en-GB"/>
              </w:rPr>
              <w:t>2,829,856</w:t>
            </w:r>
          </w:p>
        </w:tc>
      </w:tr>
      <w:tr w:rsidR="00382601" w:rsidRPr="00CA477C" w14:paraId="4F000E5B" w14:textId="77777777" w:rsidTr="007422E5">
        <w:trPr>
          <w:trHeight w:val="20"/>
        </w:trPr>
        <w:tc>
          <w:tcPr>
            <w:tcW w:w="4961" w:type="dxa"/>
            <w:shd w:val="clear" w:color="auto" w:fill="auto"/>
            <w:vAlign w:val="bottom"/>
          </w:tcPr>
          <w:p w14:paraId="5EE34D20" w14:textId="77777777" w:rsidR="00382601" w:rsidRPr="00CA477C" w:rsidRDefault="00382601" w:rsidP="00382601">
            <w:pPr>
              <w:ind w:hanging="8"/>
              <w:rPr>
                <w:rFonts w:eastAsia="Arial"/>
                <w:szCs w:val="22"/>
                <w:lang w:eastAsia="en-GB"/>
              </w:rPr>
            </w:pPr>
            <w:r w:rsidRPr="00CA477C">
              <w:rPr>
                <w:rFonts w:eastAsia="Arial"/>
                <w:szCs w:val="22"/>
                <w:lang w:eastAsia="en-GB"/>
              </w:rPr>
              <w:t>Eliminated transactions</w:t>
            </w:r>
          </w:p>
        </w:tc>
        <w:tc>
          <w:tcPr>
            <w:tcW w:w="1216" w:type="dxa"/>
            <w:tcBorders>
              <w:bottom w:val="single" w:sz="4" w:space="0" w:color="auto"/>
            </w:tcBorders>
          </w:tcPr>
          <w:p w14:paraId="51129F5D" w14:textId="17B6F668" w:rsidR="00382601" w:rsidRPr="0052710D" w:rsidRDefault="00382601" w:rsidP="007422E5">
            <w:pPr>
              <w:ind w:left="-144" w:right="-288"/>
              <w:jc w:val="center"/>
              <w:rPr>
                <w:szCs w:val="22"/>
              </w:rPr>
            </w:pPr>
            <w:r w:rsidRPr="007422E5">
              <w:rPr>
                <w:szCs w:val="22"/>
              </w:rPr>
              <w:t>(2,465,990)</w:t>
            </w:r>
          </w:p>
        </w:tc>
        <w:tc>
          <w:tcPr>
            <w:tcW w:w="258" w:type="dxa"/>
          </w:tcPr>
          <w:p w14:paraId="76D46F4B" w14:textId="7A682952" w:rsidR="00382601" w:rsidRPr="0052710D" w:rsidRDefault="00382601" w:rsidP="00382601">
            <w:pPr>
              <w:ind w:left="-171" w:right="-18"/>
              <w:jc w:val="right"/>
              <w:rPr>
                <w:szCs w:val="22"/>
                <w:lang w:eastAsia="en-GB"/>
              </w:rPr>
            </w:pPr>
          </w:p>
        </w:tc>
        <w:tc>
          <w:tcPr>
            <w:tcW w:w="1125" w:type="dxa"/>
            <w:tcBorders>
              <w:bottom w:val="single" w:sz="4" w:space="0" w:color="auto"/>
            </w:tcBorders>
          </w:tcPr>
          <w:p w14:paraId="52788B59" w14:textId="6117B6D7" w:rsidR="00382601" w:rsidRPr="0052710D" w:rsidRDefault="00382601" w:rsidP="00382601">
            <w:pPr>
              <w:tabs>
                <w:tab w:val="left" w:pos="784"/>
              </w:tabs>
              <w:ind w:left="-171" w:right="-18"/>
              <w:jc w:val="right"/>
              <w:rPr>
                <w:szCs w:val="22"/>
                <w:lang w:eastAsia="en-GB"/>
              </w:rPr>
            </w:pPr>
            <w:r w:rsidRPr="007422E5">
              <w:rPr>
                <w:szCs w:val="22"/>
                <w:lang w:eastAsia="en-GB"/>
              </w:rPr>
              <w:t>-</w:t>
            </w:r>
          </w:p>
        </w:tc>
        <w:tc>
          <w:tcPr>
            <w:tcW w:w="289" w:type="dxa"/>
          </w:tcPr>
          <w:p w14:paraId="77983D90" w14:textId="77777777" w:rsidR="00382601" w:rsidRPr="00CA477C" w:rsidRDefault="00382601" w:rsidP="007422E5">
            <w:pPr>
              <w:ind w:left="-171" w:right="-18"/>
              <w:jc w:val="right"/>
              <w:rPr>
                <w:szCs w:val="22"/>
                <w:lang w:eastAsia="en-GB"/>
              </w:rPr>
            </w:pPr>
          </w:p>
        </w:tc>
        <w:tc>
          <w:tcPr>
            <w:tcW w:w="1341" w:type="dxa"/>
            <w:tcBorders>
              <w:bottom w:val="single" w:sz="4" w:space="0" w:color="auto"/>
            </w:tcBorders>
          </w:tcPr>
          <w:p w14:paraId="7586C9FE" w14:textId="3556A2F4" w:rsidR="00382601" w:rsidRPr="007422E5" w:rsidRDefault="00382601" w:rsidP="007422E5">
            <w:pPr>
              <w:ind w:left="-144" w:right="-418"/>
              <w:jc w:val="center"/>
            </w:pPr>
            <w:r w:rsidRPr="007422E5">
              <w:t>(2,465,990)</w:t>
            </w:r>
          </w:p>
        </w:tc>
      </w:tr>
      <w:tr w:rsidR="00197ADC" w:rsidRPr="00CA477C" w14:paraId="452E9AD7" w14:textId="77777777" w:rsidTr="00307042">
        <w:trPr>
          <w:trHeight w:val="20"/>
        </w:trPr>
        <w:tc>
          <w:tcPr>
            <w:tcW w:w="4961" w:type="dxa"/>
            <w:shd w:val="clear" w:color="auto" w:fill="auto"/>
            <w:vAlign w:val="bottom"/>
          </w:tcPr>
          <w:p w14:paraId="5033A747" w14:textId="77777777" w:rsidR="00197ADC" w:rsidRPr="00CA477C" w:rsidRDefault="00197ADC" w:rsidP="00197ADC">
            <w:pPr>
              <w:ind w:hanging="8"/>
              <w:rPr>
                <w:rFonts w:eastAsia="Arial"/>
                <w:szCs w:val="22"/>
                <w:lang w:eastAsia="en-GB"/>
              </w:rPr>
            </w:pPr>
          </w:p>
        </w:tc>
        <w:tc>
          <w:tcPr>
            <w:tcW w:w="1216" w:type="dxa"/>
            <w:tcBorders>
              <w:top w:val="single" w:sz="4" w:space="0" w:color="auto"/>
              <w:left w:val="nil"/>
              <w:right w:val="nil"/>
            </w:tcBorders>
            <w:shd w:val="clear" w:color="auto" w:fill="auto"/>
          </w:tcPr>
          <w:p w14:paraId="68A5300C" w14:textId="77777777" w:rsidR="00197ADC" w:rsidRPr="00CA477C" w:rsidRDefault="00197ADC" w:rsidP="00197ADC">
            <w:pPr>
              <w:ind w:left="-171" w:right="-72"/>
              <w:jc w:val="right"/>
              <w:rPr>
                <w:szCs w:val="22"/>
                <w:lang w:eastAsia="en-GB"/>
              </w:rPr>
            </w:pPr>
          </w:p>
        </w:tc>
        <w:tc>
          <w:tcPr>
            <w:tcW w:w="258" w:type="dxa"/>
            <w:tcBorders>
              <w:left w:val="nil"/>
              <w:right w:val="nil"/>
            </w:tcBorders>
          </w:tcPr>
          <w:p w14:paraId="7F7C173D" w14:textId="77777777" w:rsidR="00197ADC" w:rsidRPr="00CA477C" w:rsidRDefault="00197ADC" w:rsidP="00197ADC">
            <w:pPr>
              <w:ind w:left="-171" w:right="-72"/>
              <w:jc w:val="right"/>
              <w:rPr>
                <w:szCs w:val="22"/>
                <w:lang w:eastAsia="en-GB"/>
              </w:rPr>
            </w:pPr>
          </w:p>
        </w:tc>
        <w:tc>
          <w:tcPr>
            <w:tcW w:w="1125" w:type="dxa"/>
            <w:tcBorders>
              <w:top w:val="single" w:sz="4" w:space="0" w:color="auto"/>
              <w:left w:val="nil"/>
              <w:right w:val="nil"/>
            </w:tcBorders>
            <w:shd w:val="clear" w:color="auto" w:fill="auto"/>
          </w:tcPr>
          <w:p w14:paraId="243133B9" w14:textId="4EBE8EE0" w:rsidR="00197ADC" w:rsidRPr="00E14951" w:rsidRDefault="00197ADC" w:rsidP="00197ADC">
            <w:pPr>
              <w:tabs>
                <w:tab w:val="left" w:pos="784"/>
              </w:tabs>
              <w:ind w:left="-171" w:right="-18"/>
              <w:jc w:val="right"/>
            </w:pPr>
          </w:p>
        </w:tc>
        <w:tc>
          <w:tcPr>
            <w:tcW w:w="289" w:type="dxa"/>
            <w:tcBorders>
              <w:left w:val="nil"/>
              <w:right w:val="nil"/>
            </w:tcBorders>
          </w:tcPr>
          <w:p w14:paraId="67CBDC2D" w14:textId="77777777" w:rsidR="00197ADC" w:rsidRPr="00CA477C" w:rsidRDefault="00197ADC" w:rsidP="00197ADC">
            <w:pPr>
              <w:ind w:left="25" w:right="-72"/>
              <w:jc w:val="right"/>
              <w:rPr>
                <w:szCs w:val="22"/>
                <w:lang w:eastAsia="en-GB"/>
              </w:rPr>
            </w:pPr>
          </w:p>
        </w:tc>
        <w:tc>
          <w:tcPr>
            <w:tcW w:w="1341" w:type="dxa"/>
            <w:tcBorders>
              <w:top w:val="single" w:sz="4" w:space="0" w:color="auto"/>
              <w:left w:val="nil"/>
              <w:right w:val="nil"/>
            </w:tcBorders>
            <w:shd w:val="clear" w:color="auto" w:fill="auto"/>
          </w:tcPr>
          <w:p w14:paraId="0E9A0140" w14:textId="267EC157" w:rsidR="00197ADC" w:rsidRPr="00E14951" w:rsidRDefault="00197ADC" w:rsidP="00197ADC">
            <w:pPr>
              <w:tabs>
                <w:tab w:val="left" w:pos="784"/>
              </w:tabs>
              <w:ind w:left="-171" w:right="-18"/>
              <w:jc w:val="right"/>
            </w:pPr>
          </w:p>
        </w:tc>
      </w:tr>
      <w:tr w:rsidR="001F7682" w:rsidRPr="00CA477C" w14:paraId="4270E04B" w14:textId="77777777" w:rsidTr="008B25EE">
        <w:trPr>
          <w:trHeight w:val="20"/>
        </w:trPr>
        <w:tc>
          <w:tcPr>
            <w:tcW w:w="4961" w:type="dxa"/>
            <w:shd w:val="clear" w:color="auto" w:fill="auto"/>
            <w:vAlign w:val="bottom"/>
          </w:tcPr>
          <w:p w14:paraId="27F6F27D" w14:textId="77777777" w:rsidR="001F7682" w:rsidRPr="00325CD9" w:rsidRDefault="001F7682" w:rsidP="001F7682">
            <w:pPr>
              <w:ind w:hanging="8"/>
              <w:rPr>
                <w:rFonts w:eastAsia="Arial"/>
                <w:b/>
                <w:szCs w:val="22"/>
                <w:lang w:eastAsia="en-GB"/>
              </w:rPr>
            </w:pPr>
            <w:r w:rsidRPr="00325CD9">
              <w:rPr>
                <w:rFonts w:eastAsia="Arial"/>
                <w:b/>
                <w:szCs w:val="22"/>
                <w:lang w:eastAsia="en-GB"/>
              </w:rPr>
              <w:t>Total revenue from external customers</w:t>
            </w:r>
          </w:p>
        </w:tc>
        <w:tc>
          <w:tcPr>
            <w:tcW w:w="1216" w:type="dxa"/>
            <w:tcBorders>
              <w:bottom w:val="double" w:sz="4" w:space="0" w:color="auto"/>
            </w:tcBorders>
          </w:tcPr>
          <w:p w14:paraId="47C16AB8" w14:textId="57B63A10" w:rsidR="001F7682" w:rsidRPr="001F7682" w:rsidRDefault="001F7682" w:rsidP="001F7682">
            <w:pPr>
              <w:jc w:val="right"/>
              <w:rPr>
                <w:rFonts w:eastAsia="Arial"/>
                <w:b/>
                <w:szCs w:val="22"/>
                <w:lang w:eastAsia="en-GB"/>
              </w:rPr>
            </w:pPr>
            <w:r w:rsidRPr="007422E5">
              <w:rPr>
                <w:b/>
                <w:bCs/>
                <w:szCs w:val="22"/>
              </w:rPr>
              <w:t>8,561,105</w:t>
            </w:r>
          </w:p>
        </w:tc>
        <w:tc>
          <w:tcPr>
            <w:tcW w:w="258" w:type="dxa"/>
          </w:tcPr>
          <w:p w14:paraId="1AFDB7EA" w14:textId="77777777" w:rsidR="001F7682" w:rsidRPr="001F7682" w:rsidRDefault="001F7682" w:rsidP="001F7682">
            <w:pPr>
              <w:jc w:val="right"/>
              <w:rPr>
                <w:rFonts w:eastAsia="Arial"/>
                <w:b/>
                <w:szCs w:val="22"/>
                <w:lang w:eastAsia="en-GB"/>
              </w:rPr>
            </w:pPr>
          </w:p>
        </w:tc>
        <w:tc>
          <w:tcPr>
            <w:tcW w:w="1125" w:type="dxa"/>
            <w:tcBorders>
              <w:bottom w:val="double" w:sz="4" w:space="0" w:color="auto"/>
            </w:tcBorders>
          </w:tcPr>
          <w:p w14:paraId="6227EF5B" w14:textId="04DE6656" w:rsidR="001F7682" w:rsidRPr="001F7682" w:rsidRDefault="001F7682" w:rsidP="001F7682">
            <w:pPr>
              <w:tabs>
                <w:tab w:val="left" w:pos="840"/>
              </w:tabs>
              <w:ind w:left="-171"/>
              <w:jc w:val="right"/>
              <w:rPr>
                <w:rFonts w:eastAsia="Arial"/>
                <w:b/>
                <w:szCs w:val="22"/>
                <w:lang w:eastAsia="en-GB"/>
              </w:rPr>
            </w:pPr>
            <w:r w:rsidRPr="007422E5">
              <w:rPr>
                <w:b/>
                <w:bCs/>
                <w:szCs w:val="22"/>
              </w:rPr>
              <w:t>160,995</w:t>
            </w:r>
          </w:p>
        </w:tc>
        <w:tc>
          <w:tcPr>
            <w:tcW w:w="289" w:type="dxa"/>
          </w:tcPr>
          <w:p w14:paraId="0342DD4E" w14:textId="77777777" w:rsidR="001F7682" w:rsidRPr="001F7682" w:rsidRDefault="001F7682" w:rsidP="001F7682">
            <w:pPr>
              <w:jc w:val="right"/>
              <w:rPr>
                <w:rFonts w:eastAsia="Arial"/>
                <w:b/>
                <w:szCs w:val="22"/>
                <w:lang w:eastAsia="en-GB"/>
              </w:rPr>
            </w:pPr>
          </w:p>
        </w:tc>
        <w:tc>
          <w:tcPr>
            <w:tcW w:w="1341" w:type="dxa"/>
            <w:tcBorders>
              <w:bottom w:val="double" w:sz="4" w:space="0" w:color="auto"/>
            </w:tcBorders>
          </w:tcPr>
          <w:p w14:paraId="31166015" w14:textId="6308A1A5" w:rsidR="001F7682" w:rsidRPr="001F7682" w:rsidRDefault="001F7682" w:rsidP="001F7682">
            <w:pPr>
              <w:tabs>
                <w:tab w:val="left" w:pos="784"/>
              </w:tabs>
              <w:ind w:left="-171"/>
              <w:jc w:val="right"/>
              <w:rPr>
                <w:rFonts w:eastAsia="Arial"/>
                <w:b/>
                <w:szCs w:val="22"/>
                <w:lang w:eastAsia="en-GB"/>
              </w:rPr>
            </w:pPr>
            <w:r w:rsidRPr="007422E5">
              <w:rPr>
                <w:b/>
                <w:bCs/>
                <w:szCs w:val="22"/>
              </w:rPr>
              <w:t>8,722,100</w:t>
            </w:r>
          </w:p>
        </w:tc>
      </w:tr>
      <w:tr w:rsidR="001F7682" w:rsidRPr="00CA477C" w14:paraId="3BEBD712" w14:textId="77777777" w:rsidTr="00307042">
        <w:trPr>
          <w:trHeight w:val="20"/>
        </w:trPr>
        <w:tc>
          <w:tcPr>
            <w:tcW w:w="4961" w:type="dxa"/>
            <w:shd w:val="clear" w:color="auto" w:fill="auto"/>
            <w:vAlign w:val="bottom"/>
          </w:tcPr>
          <w:p w14:paraId="7F596ED7" w14:textId="77777777" w:rsidR="001F7682" w:rsidRPr="00CA477C" w:rsidRDefault="001F7682" w:rsidP="001F7682">
            <w:pPr>
              <w:ind w:hanging="8"/>
              <w:rPr>
                <w:rFonts w:eastAsia="Arial"/>
                <w:szCs w:val="22"/>
                <w:lang w:eastAsia="en-GB"/>
              </w:rPr>
            </w:pPr>
          </w:p>
        </w:tc>
        <w:tc>
          <w:tcPr>
            <w:tcW w:w="1216" w:type="dxa"/>
            <w:tcBorders>
              <w:top w:val="double" w:sz="4" w:space="0" w:color="auto"/>
            </w:tcBorders>
            <w:shd w:val="clear" w:color="auto" w:fill="auto"/>
            <w:vAlign w:val="bottom"/>
          </w:tcPr>
          <w:p w14:paraId="24FE26E4" w14:textId="77777777" w:rsidR="001F7682" w:rsidRPr="00CA477C" w:rsidRDefault="001F7682" w:rsidP="001F7682">
            <w:pPr>
              <w:ind w:right="-72"/>
              <w:jc w:val="right"/>
              <w:rPr>
                <w:rFonts w:eastAsia="Arial"/>
                <w:szCs w:val="22"/>
                <w:lang w:eastAsia="en-GB"/>
              </w:rPr>
            </w:pPr>
          </w:p>
        </w:tc>
        <w:tc>
          <w:tcPr>
            <w:tcW w:w="258" w:type="dxa"/>
          </w:tcPr>
          <w:p w14:paraId="2025C416" w14:textId="77777777" w:rsidR="001F7682" w:rsidRPr="00CA477C" w:rsidRDefault="001F7682" w:rsidP="001F7682">
            <w:pPr>
              <w:ind w:right="-72"/>
              <w:jc w:val="right"/>
              <w:rPr>
                <w:rFonts w:eastAsia="Arial"/>
                <w:szCs w:val="22"/>
                <w:lang w:eastAsia="en-GB"/>
              </w:rPr>
            </w:pPr>
          </w:p>
        </w:tc>
        <w:tc>
          <w:tcPr>
            <w:tcW w:w="1125" w:type="dxa"/>
            <w:tcBorders>
              <w:top w:val="double" w:sz="4" w:space="0" w:color="auto"/>
            </w:tcBorders>
            <w:shd w:val="clear" w:color="auto" w:fill="auto"/>
            <w:vAlign w:val="bottom"/>
          </w:tcPr>
          <w:p w14:paraId="4526CB2D" w14:textId="1285554A" w:rsidR="001F7682" w:rsidRPr="00E14951" w:rsidRDefault="001F7682" w:rsidP="001F7682">
            <w:pPr>
              <w:tabs>
                <w:tab w:val="left" w:pos="784"/>
              </w:tabs>
              <w:ind w:left="-171" w:right="-18"/>
              <w:jc w:val="right"/>
              <w:rPr>
                <w:rFonts w:eastAsia="Arial"/>
              </w:rPr>
            </w:pPr>
          </w:p>
        </w:tc>
        <w:tc>
          <w:tcPr>
            <w:tcW w:w="289" w:type="dxa"/>
          </w:tcPr>
          <w:p w14:paraId="61375B2D" w14:textId="77777777" w:rsidR="001F7682" w:rsidRPr="00CA477C" w:rsidRDefault="001F7682" w:rsidP="001F7682">
            <w:pPr>
              <w:ind w:right="-72"/>
              <w:jc w:val="right"/>
              <w:rPr>
                <w:rFonts w:eastAsia="Arial"/>
                <w:szCs w:val="22"/>
                <w:lang w:eastAsia="en-GB"/>
              </w:rPr>
            </w:pPr>
          </w:p>
        </w:tc>
        <w:tc>
          <w:tcPr>
            <w:tcW w:w="1341" w:type="dxa"/>
            <w:tcBorders>
              <w:top w:val="double" w:sz="4" w:space="0" w:color="auto"/>
            </w:tcBorders>
            <w:shd w:val="clear" w:color="auto" w:fill="auto"/>
            <w:vAlign w:val="bottom"/>
          </w:tcPr>
          <w:p w14:paraId="7C4D48B9" w14:textId="3730ABB0" w:rsidR="001F7682" w:rsidRPr="00E14951" w:rsidRDefault="001F7682" w:rsidP="001F7682">
            <w:pPr>
              <w:tabs>
                <w:tab w:val="left" w:pos="784"/>
              </w:tabs>
              <w:ind w:left="-171" w:right="-18"/>
              <w:jc w:val="right"/>
              <w:rPr>
                <w:rFonts w:eastAsia="Arial"/>
              </w:rPr>
            </w:pPr>
          </w:p>
        </w:tc>
      </w:tr>
      <w:tr w:rsidR="001F7682" w:rsidRPr="00CA477C" w14:paraId="6E23857D" w14:textId="77777777" w:rsidTr="00307042">
        <w:trPr>
          <w:trHeight w:val="20"/>
        </w:trPr>
        <w:tc>
          <w:tcPr>
            <w:tcW w:w="4961" w:type="dxa"/>
            <w:shd w:val="clear" w:color="auto" w:fill="auto"/>
            <w:vAlign w:val="bottom"/>
          </w:tcPr>
          <w:p w14:paraId="61A69CBD" w14:textId="77777777" w:rsidR="001F7682" w:rsidRPr="00CA477C" w:rsidRDefault="001F7682" w:rsidP="001F7682">
            <w:pPr>
              <w:ind w:hanging="8"/>
              <w:rPr>
                <w:rFonts w:eastAsia="Arial"/>
                <w:b/>
                <w:szCs w:val="22"/>
                <w:lang w:eastAsia="en-GB"/>
              </w:rPr>
            </w:pPr>
            <w:r w:rsidRPr="00CA477C">
              <w:rPr>
                <w:rFonts w:eastAsia="Arial"/>
                <w:b/>
                <w:szCs w:val="22"/>
                <w:lang w:eastAsia="en-GB"/>
              </w:rPr>
              <w:t>Result</w:t>
            </w:r>
          </w:p>
        </w:tc>
        <w:tc>
          <w:tcPr>
            <w:tcW w:w="1216" w:type="dxa"/>
            <w:shd w:val="clear" w:color="auto" w:fill="auto"/>
          </w:tcPr>
          <w:p w14:paraId="4FD7D846" w14:textId="77777777" w:rsidR="001F7682" w:rsidRPr="00CA477C" w:rsidRDefault="001F7682" w:rsidP="001F7682">
            <w:pPr>
              <w:ind w:right="-72"/>
              <w:jc w:val="right"/>
              <w:rPr>
                <w:rFonts w:eastAsia="Arial"/>
                <w:szCs w:val="22"/>
                <w:lang w:eastAsia="en-GB"/>
              </w:rPr>
            </w:pPr>
          </w:p>
        </w:tc>
        <w:tc>
          <w:tcPr>
            <w:tcW w:w="258" w:type="dxa"/>
          </w:tcPr>
          <w:p w14:paraId="2F538407" w14:textId="77777777" w:rsidR="001F7682" w:rsidRPr="00CA477C" w:rsidRDefault="001F7682" w:rsidP="001F7682">
            <w:pPr>
              <w:ind w:right="-72"/>
              <w:jc w:val="right"/>
              <w:rPr>
                <w:rFonts w:eastAsia="Arial"/>
                <w:szCs w:val="22"/>
                <w:lang w:eastAsia="en-GB"/>
              </w:rPr>
            </w:pPr>
          </w:p>
        </w:tc>
        <w:tc>
          <w:tcPr>
            <w:tcW w:w="1125" w:type="dxa"/>
            <w:shd w:val="clear" w:color="auto" w:fill="auto"/>
          </w:tcPr>
          <w:p w14:paraId="2690D890" w14:textId="63E04F6A" w:rsidR="001F7682" w:rsidRPr="00E14951" w:rsidRDefault="001F7682" w:rsidP="001F7682">
            <w:pPr>
              <w:tabs>
                <w:tab w:val="left" w:pos="784"/>
              </w:tabs>
              <w:ind w:left="-171" w:right="-18"/>
              <w:jc w:val="right"/>
              <w:rPr>
                <w:rFonts w:eastAsia="Arial"/>
              </w:rPr>
            </w:pPr>
          </w:p>
        </w:tc>
        <w:tc>
          <w:tcPr>
            <w:tcW w:w="289" w:type="dxa"/>
          </w:tcPr>
          <w:p w14:paraId="728CE0EA" w14:textId="77777777" w:rsidR="001F7682" w:rsidRPr="00CA477C" w:rsidRDefault="001F7682" w:rsidP="001F7682">
            <w:pPr>
              <w:ind w:right="-72"/>
              <w:jc w:val="right"/>
              <w:rPr>
                <w:rFonts w:eastAsia="Arial"/>
                <w:szCs w:val="22"/>
                <w:lang w:eastAsia="en-GB"/>
              </w:rPr>
            </w:pPr>
          </w:p>
        </w:tc>
        <w:tc>
          <w:tcPr>
            <w:tcW w:w="1341" w:type="dxa"/>
            <w:shd w:val="clear" w:color="auto" w:fill="auto"/>
          </w:tcPr>
          <w:p w14:paraId="1DD0CBB4" w14:textId="23B1AED5" w:rsidR="001F7682" w:rsidRPr="00E14951" w:rsidRDefault="001F7682" w:rsidP="001F7682">
            <w:pPr>
              <w:tabs>
                <w:tab w:val="left" w:pos="784"/>
              </w:tabs>
              <w:ind w:left="-171" w:right="-18"/>
              <w:jc w:val="right"/>
              <w:rPr>
                <w:rFonts w:eastAsia="Arial"/>
              </w:rPr>
            </w:pPr>
          </w:p>
        </w:tc>
      </w:tr>
      <w:tr w:rsidR="0001124E" w:rsidRPr="00CA477C" w14:paraId="3EDF3B88" w14:textId="77777777" w:rsidTr="00A725D2">
        <w:trPr>
          <w:trHeight w:val="20"/>
        </w:trPr>
        <w:tc>
          <w:tcPr>
            <w:tcW w:w="4961" w:type="dxa"/>
            <w:shd w:val="clear" w:color="auto" w:fill="auto"/>
            <w:vAlign w:val="bottom"/>
          </w:tcPr>
          <w:p w14:paraId="63C50917" w14:textId="3EBA3CA3" w:rsidR="0001124E" w:rsidRPr="00CA477C" w:rsidRDefault="0001124E" w:rsidP="0001124E">
            <w:pPr>
              <w:ind w:hanging="8"/>
              <w:rPr>
                <w:rFonts w:eastAsia="Arial"/>
                <w:b/>
                <w:szCs w:val="22"/>
                <w:lang w:eastAsia="en-GB"/>
              </w:rPr>
            </w:pPr>
            <w:r w:rsidRPr="00CA477C">
              <w:rPr>
                <w:rFonts w:eastAsia="Arial"/>
                <w:b/>
                <w:szCs w:val="22"/>
                <w:lang w:eastAsia="en-GB"/>
              </w:rPr>
              <w:t>Segment gross profit</w:t>
            </w:r>
            <w:r>
              <w:rPr>
                <w:rFonts w:eastAsia="Arial"/>
                <w:b/>
                <w:szCs w:val="22"/>
                <w:lang w:eastAsia="en-GB"/>
              </w:rPr>
              <w:t xml:space="preserve"> (loss)</w:t>
            </w:r>
          </w:p>
        </w:tc>
        <w:tc>
          <w:tcPr>
            <w:tcW w:w="1216" w:type="dxa"/>
            <w:tcBorders>
              <w:top w:val="nil"/>
              <w:left w:val="nil"/>
              <w:bottom w:val="nil"/>
              <w:right w:val="nil"/>
            </w:tcBorders>
          </w:tcPr>
          <w:p w14:paraId="18FA9ACA" w14:textId="5D2E1DD1" w:rsidR="0001124E" w:rsidRPr="00D421A4" w:rsidRDefault="0001124E" w:rsidP="0001124E">
            <w:pPr>
              <w:ind w:left="-171" w:right="-18"/>
              <w:jc w:val="right"/>
              <w:rPr>
                <w:szCs w:val="22"/>
                <w:lang w:eastAsia="en-GB"/>
              </w:rPr>
            </w:pPr>
            <w:r w:rsidRPr="007422E5">
              <w:rPr>
                <w:szCs w:val="22"/>
              </w:rPr>
              <w:t>2,145,080</w:t>
            </w:r>
          </w:p>
        </w:tc>
        <w:tc>
          <w:tcPr>
            <w:tcW w:w="258" w:type="dxa"/>
          </w:tcPr>
          <w:p w14:paraId="4BDCD893" w14:textId="77777777" w:rsidR="0001124E" w:rsidRPr="00D421A4" w:rsidRDefault="0001124E" w:rsidP="0001124E">
            <w:pPr>
              <w:ind w:left="-171" w:right="-18"/>
              <w:jc w:val="right"/>
              <w:rPr>
                <w:szCs w:val="22"/>
                <w:lang w:eastAsia="en-GB"/>
              </w:rPr>
            </w:pPr>
          </w:p>
        </w:tc>
        <w:tc>
          <w:tcPr>
            <w:tcW w:w="1125" w:type="dxa"/>
            <w:tcBorders>
              <w:top w:val="nil"/>
              <w:left w:val="nil"/>
              <w:bottom w:val="nil"/>
              <w:right w:val="nil"/>
            </w:tcBorders>
          </w:tcPr>
          <w:p w14:paraId="6110EC48" w14:textId="4D3AC3D3" w:rsidR="0001124E" w:rsidRPr="00D421A4" w:rsidRDefault="0001124E" w:rsidP="0001124E">
            <w:pPr>
              <w:tabs>
                <w:tab w:val="left" w:pos="453"/>
              </w:tabs>
              <w:ind w:left="-171" w:right="-86"/>
              <w:jc w:val="right"/>
              <w:rPr>
                <w:szCs w:val="22"/>
                <w:lang w:eastAsia="en-GB"/>
              </w:rPr>
            </w:pPr>
            <w:r w:rsidRPr="007422E5">
              <w:rPr>
                <w:szCs w:val="22"/>
              </w:rPr>
              <w:t>(3,641)</w:t>
            </w:r>
          </w:p>
        </w:tc>
        <w:tc>
          <w:tcPr>
            <w:tcW w:w="289" w:type="dxa"/>
          </w:tcPr>
          <w:p w14:paraId="303AF44C" w14:textId="77777777" w:rsidR="0001124E" w:rsidRPr="00D421A4" w:rsidRDefault="0001124E" w:rsidP="0001124E">
            <w:pPr>
              <w:ind w:left="-171" w:right="-18"/>
              <w:jc w:val="right"/>
              <w:rPr>
                <w:szCs w:val="22"/>
                <w:lang w:eastAsia="en-GB"/>
              </w:rPr>
            </w:pPr>
          </w:p>
        </w:tc>
        <w:tc>
          <w:tcPr>
            <w:tcW w:w="1341" w:type="dxa"/>
            <w:tcBorders>
              <w:top w:val="nil"/>
              <w:left w:val="nil"/>
              <w:right w:val="nil"/>
            </w:tcBorders>
          </w:tcPr>
          <w:p w14:paraId="61456923" w14:textId="62775AE1" w:rsidR="0001124E" w:rsidRPr="00D421A4" w:rsidRDefault="0001124E" w:rsidP="0001124E">
            <w:pPr>
              <w:tabs>
                <w:tab w:val="left" w:pos="784"/>
              </w:tabs>
              <w:ind w:left="-171" w:right="-18"/>
              <w:jc w:val="right"/>
              <w:rPr>
                <w:szCs w:val="22"/>
                <w:lang w:eastAsia="en-GB"/>
              </w:rPr>
            </w:pPr>
            <w:r w:rsidRPr="007422E5">
              <w:rPr>
                <w:szCs w:val="22"/>
              </w:rPr>
              <w:t>2,141,439</w:t>
            </w:r>
          </w:p>
        </w:tc>
      </w:tr>
      <w:tr w:rsidR="0001124E" w:rsidRPr="00CA477C" w14:paraId="44F72AFE" w14:textId="77777777" w:rsidTr="00307042">
        <w:trPr>
          <w:trHeight w:val="20"/>
        </w:trPr>
        <w:tc>
          <w:tcPr>
            <w:tcW w:w="4961" w:type="dxa"/>
            <w:shd w:val="clear" w:color="auto" w:fill="auto"/>
            <w:vAlign w:val="bottom"/>
          </w:tcPr>
          <w:p w14:paraId="50E4CB37" w14:textId="77777777" w:rsidR="0001124E" w:rsidRDefault="0001124E" w:rsidP="0001124E">
            <w:pPr>
              <w:ind w:hanging="8"/>
              <w:rPr>
                <w:rFonts w:eastAsia="Arial"/>
                <w:szCs w:val="22"/>
                <w:lang w:eastAsia="en-GB"/>
              </w:rPr>
            </w:pPr>
            <w:r w:rsidRPr="00CA477C">
              <w:rPr>
                <w:rFonts w:eastAsia="Arial"/>
                <w:szCs w:val="22"/>
                <w:lang w:eastAsia="en-GB"/>
              </w:rPr>
              <w:t>Selling and administrative expenses</w:t>
            </w:r>
          </w:p>
          <w:p w14:paraId="14FBA5C1" w14:textId="32A990BA" w:rsidR="0001124E" w:rsidRPr="00CA477C" w:rsidRDefault="0001124E" w:rsidP="0001124E">
            <w:pPr>
              <w:ind w:hanging="8"/>
              <w:rPr>
                <w:rFonts w:eastAsia="Arial"/>
                <w:szCs w:val="22"/>
                <w:lang w:eastAsia="en-GB"/>
              </w:rPr>
            </w:pPr>
            <w:r>
              <w:rPr>
                <w:rFonts w:eastAsia="Arial"/>
                <w:szCs w:val="22"/>
                <w:lang w:eastAsia="en-GB"/>
              </w:rPr>
              <w:t xml:space="preserve">    (</w:t>
            </w:r>
            <w:r w:rsidRPr="004029EB">
              <w:rPr>
                <w:rFonts w:eastAsia="Arial"/>
                <w:szCs w:val="22"/>
                <w:lang w:eastAsia="en-GB"/>
              </w:rPr>
              <w:t>including impairment of financial assets</w:t>
            </w:r>
            <w:r>
              <w:rPr>
                <w:rFonts w:eastAsia="Arial"/>
                <w:szCs w:val="22"/>
                <w:lang w:eastAsia="en-GB"/>
              </w:rPr>
              <w:t>)</w:t>
            </w:r>
          </w:p>
        </w:tc>
        <w:tc>
          <w:tcPr>
            <w:tcW w:w="1216" w:type="dxa"/>
            <w:shd w:val="clear" w:color="auto" w:fill="auto"/>
            <w:vAlign w:val="bottom"/>
          </w:tcPr>
          <w:p w14:paraId="15128C52" w14:textId="77777777" w:rsidR="0001124E" w:rsidRPr="002F135D" w:rsidRDefault="0001124E" w:rsidP="0001124E">
            <w:pPr>
              <w:ind w:right="-72"/>
              <w:jc w:val="right"/>
              <w:rPr>
                <w:rFonts w:eastAsia="Arial"/>
                <w:szCs w:val="22"/>
                <w:lang w:eastAsia="en-GB"/>
              </w:rPr>
            </w:pPr>
          </w:p>
        </w:tc>
        <w:tc>
          <w:tcPr>
            <w:tcW w:w="258" w:type="dxa"/>
          </w:tcPr>
          <w:p w14:paraId="6A473733" w14:textId="77777777" w:rsidR="0001124E" w:rsidRPr="002F135D" w:rsidRDefault="0001124E" w:rsidP="0001124E">
            <w:pPr>
              <w:ind w:right="-72"/>
              <w:jc w:val="right"/>
              <w:rPr>
                <w:rFonts w:eastAsia="Arial"/>
                <w:szCs w:val="22"/>
                <w:lang w:eastAsia="en-GB"/>
              </w:rPr>
            </w:pPr>
          </w:p>
        </w:tc>
        <w:tc>
          <w:tcPr>
            <w:tcW w:w="1125" w:type="dxa"/>
            <w:shd w:val="clear" w:color="auto" w:fill="auto"/>
            <w:vAlign w:val="bottom"/>
          </w:tcPr>
          <w:p w14:paraId="039DE9E7" w14:textId="726D684D" w:rsidR="0001124E" w:rsidRPr="002F135D" w:rsidRDefault="0001124E" w:rsidP="0001124E">
            <w:pPr>
              <w:ind w:right="-72"/>
              <w:jc w:val="right"/>
              <w:rPr>
                <w:rFonts w:eastAsia="Arial"/>
                <w:szCs w:val="22"/>
                <w:lang w:eastAsia="en-GB"/>
              </w:rPr>
            </w:pPr>
          </w:p>
        </w:tc>
        <w:tc>
          <w:tcPr>
            <w:tcW w:w="289" w:type="dxa"/>
          </w:tcPr>
          <w:p w14:paraId="79400EC9" w14:textId="77777777" w:rsidR="0001124E" w:rsidRPr="002F135D" w:rsidRDefault="0001124E" w:rsidP="0001124E">
            <w:pPr>
              <w:ind w:right="-72"/>
              <w:jc w:val="right"/>
              <w:rPr>
                <w:rFonts w:eastAsia="Arial"/>
                <w:szCs w:val="22"/>
                <w:lang w:eastAsia="en-GB"/>
              </w:rPr>
            </w:pPr>
          </w:p>
        </w:tc>
        <w:tc>
          <w:tcPr>
            <w:tcW w:w="1341" w:type="dxa"/>
            <w:tcBorders>
              <w:bottom w:val="single" w:sz="4" w:space="0" w:color="000000"/>
            </w:tcBorders>
            <w:shd w:val="clear" w:color="auto" w:fill="auto"/>
            <w:vAlign w:val="bottom"/>
          </w:tcPr>
          <w:p w14:paraId="5C22FAAA" w14:textId="17E652CA" w:rsidR="0001124E" w:rsidRPr="007422E5" w:rsidRDefault="00260290" w:rsidP="0001124E">
            <w:pPr>
              <w:tabs>
                <w:tab w:val="left" w:pos="784"/>
                <w:tab w:val="left" w:pos="1040"/>
              </w:tabs>
              <w:ind w:left="-171" w:right="-87"/>
              <w:jc w:val="right"/>
              <w:rPr>
                <w:rFonts w:eastAsia="Arial"/>
                <w:szCs w:val="22"/>
              </w:rPr>
            </w:pPr>
            <w:r w:rsidRPr="007422E5">
              <w:rPr>
                <w:rFonts w:eastAsia="Arial"/>
                <w:szCs w:val="22"/>
              </w:rPr>
              <w:t>(921,630)</w:t>
            </w:r>
            <w:r w:rsidRPr="007422E5" w:rsidDel="004C6579">
              <w:rPr>
                <w:rFonts w:eastAsia="Arial"/>
                <w:szCs w:val="22"/>
              </w:rPr>
              <w:t xml:space="preserve"> </w:t>
            </w:r>
          </w:p>
        </w:tc>
      </w:tr>
      <w:tr w:rsidR="0001124E" w:rsidRPr="00CA477C" w14:paraId="7986FC60" w14:textId="77777777" w:rsidTr="00307042">
        <w:trPr>
          <w:trHeight w:val="20"/>
        </w:trPr>
        <w:tc>
          <w:tcPr>
            <w:tcW w:w="4961" w:type="dxa"/>
            <w:shd w:val="clear" w:color="auto" w:fill="auto"/>
            <w:vAlign w:val="bottom"/>
          </w:tcPr>
          <w:p w14:paraId="593926F1" w14:textId="77777777" w:rsidR="0001124E" w:rsidRPr="00CA477C" w:rsidRDefault="0001124E" w:rsidP="0001124E">
            <w:pPr>
              <w:ind w:hanging="8"/>
              <w:rPr>
                <w:rFonts w:eastAsia="Arial"/>
                <w:szCs w:val="22"/>
                <w:lang w:eastAsia="en-GB"/>
              </w:rPr>
            </w:pPr>
          </w:p>
        </w:tc>
        <w:tc>
          <w:tcPr>
            <w:tcW w:w="1216" w:type="dxa"/>
            <w:shd w:val="clear" w:color="auto" w:fill="auto"/>
            <w:vAlign w:val="bottom"/>
          </w:tcPr>
          <w:p w14:paraId="0097CF22" w14:textId="77777777" w:rsidR="0001124E" w:rsidRPr="002F135D" w:rsidRDefault="0001124E" w:rsidP="0001124E">
            <w:pPr>
              <w:ind w:right="-72"/>
              <w:jc w:val="right"/>
              <w:rPr>
                <w:rFonts w:eastAsia="Arial"/>
                <w:szCs w:val="22"/>
                <w:lang w:eastAsia="en-GB"/>
              </w:rPr>
            </w:pPr>
          </w:p>
        </w:tc>
        <w:tc>
          <w:tcPr>
            <w:tcW w:w="258" w:type="dxa"/>
          </w:tcPr>
          <w:p w14:paraId="0D104271" w14:textId="77777777" w:rsidR="0001124E" w:rsidRPr="002F135D" w:rsidRDefault="0001124E" w:rsidP="0001124E">
            <w:pPr>
              <w:ind w:right="-72"/>
              <w:jc w:val="right"/>
              <w:rPr>
                <w:rFonts w:eastAsia="Arial"/>
                <w:szCs w:val="22"/>
                <w:lang w:eastAsia="en-GB"/>
              </w:rPr>
            </w:pPr>
          </w:p>
        </w:tc>
        <w:tc>
          <w:tcPr>
            <w:tcW w:w="1125" w:type="dxa"/>
            <w:shd w:val="clear" w:color="auto" w:fill="auto"/>
            <w:vAlign w:val="bottom"/>
          </w:tcPr>
          <w:p w14:paraId="5AF20E30" w14:textId="491D88A7" w:rsidR="0001124E" w:rsidRPr="002F135D" w:rsidRDefault="0001124E" w:rsidP="0001124E">
            <w:pPr>
              <w:ind w:right="-72"/>
              <w:jc w:val="right"/>
              <w:rPr>
                <w:rFonts w:eastAsia="Arial"/>
                <w:szCs w:val="22"/>
                <w:lang w:eastAsia="en-GB"/>
              </w:rPr>
            </w:pPr>
          </w:p>
        </w:tc>
        <w:tc>
          <w:tcPr>
            <w:tcW w:w="289" w:type="dxa"/>
          </w:tcPr>
          <w:p w14:paraId="50FA71DE" w14:textId="77777777" w:rsidR="0001124E" w:rsidRPr="002F135D" w:rsidRDefault="0001124E" w:rsidP="0001124E">
            <w:pPr>
              <w:ind w:right="-72"/>
              <w:jc w:val="right"/>
              <w:rPr>
                <w:rFonts w:eastAsia="Arial"/>
                <w:szCs w:val="22"/>
                <w:lang w:eastAsia="en-GB"/>
              </w:rPr>
            </w:pPr>
          </w:p>
        </w:tc>
        <w:tc>
          <w:tcPr>
            <w:tcW w:w="1341" w:type="dxa"/>
            <w:shd w:val="clear" w:color="auto" w:fill="auto"/>
            <w:vAlign w:val="bottom"/>
          </w:tcPr>
          <w:p w14:paraId="1317222E" w14:textId="29843BE4" w:rsidR="0001124E" w:rsidRPr="007422E5" w:rsidRDefault="0001124E" w:rsidP="0001124E">
            <w:pPr>
              <w:tabs>
                <w:tab w:val="left" w:pos="784"/>
              </w:tabs>
              <w:ind w:left="-171" w:right="-18"/>
              <w:jc w:val="right"/>
              <w:rPr>
                <w:rFonts w:eastAsia="Arial"/>
                <w:szCs w:val="22"/>
              </w:rPr>
            </w:pPr>
          </w:p>
        </w:tc>
      </w:tr>
      <w:tr w:rsidR="002F135D" w:rsidRPr="00CA477C" w14:paraId="42B19720" w14:textId="77777777" w:rsidTr="003F001D">
        <w:trPr>
          <w:trHeight w:val="20"/>
        </w:trPr>
        <w:tc>
          <w:tcPr>
            <w:tcW w:w="4961" w:type="dxa"/>
            <w:shd w:val="clear" w:color="auto" w:fill="auto"/>
            <w:vAlign w:val="bottom"/>
          </w:tcPr>
          <w:p w14:paraId="4A8CDB85" w14:textId="4D990A9F" w:rsidR="002F135D" w:rsidRPr="00CA477C" w:rsidRDefault="002F135D" w:rsidP="002F135D">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tc>
        <w:tc>
          <w:tcPr>
            <w:tcW w:w="1216" w:type="dxa"/>
            <w:shd w:val="clear" w:color="auto" w:fill="auto"/>
            <w:vAlign w:val="bottom"/>
          </w:tcPr>
          <w:p w14:paraId="18CE65D8" w14:textId="77777777" w:rsidR="002F135D" w:rsidRPr="002F135D" w:rsidRDefault="002F135D" w:rsidP="002F135D">
            <w:pPr>
              <w:ind w:right="-72"/>
              <w:jc w:val="right"/>
              <w:rPr>
                <w:rFonts w:eastAsia="Arial"/>
                <w:szCs w:val="22"/>
                <w:lang w:eastAsia="en-GB"/>
              </w:rPr>
            </w:pPr>
          </w:p>
        </w:tc>
        <w:tc>
          <w:tcPr>
            <w:tcW w:w="258" w:type="dxa"/>
          </w:tcPr>
          <w:p w14:paraId="5BDBF3CD" w14:textId="77777777" w:rsidR="002F135D" w:rsidRPr="002F135D" w:rsidRDefault="002F135D" w:rsidP="002F135D">
            <w:pPr>
              <w:ind w:right="-72"/>
              <w:jc w:val="right"/>
              <w:rPr>
                <w:rFonts w:eastAsia="Arial"/>
                <w:szCs w:val="22"/>
                <w:lang w:eastAsia="en-GB"/>
              </w:rPr>
            </w:pPr>
          </w:p>
        </w:tc>
        <w:tc>
          <w:tcPr>
            <w:tcW w:w="1125" w:type="dxa"/>
            <w:shd w:val="clear" w:color="auto" w:fill="auto"/>
            <w:vAlign w:val="bottom"/>
          </w:tcPr>
          <w:p w14:paraId="4125D1DB" w14:textId="43D19F60" w:rsidR="002F135D" w:rsidRPr="002F135D" w:rsidRDefault="002F135D" w:rsidP="002F135D">
            <w:pPr>
              <w:ind w:right="-72"/>
              <w:jc w:val="right"/>
              <w:rPr>
                <w:rFonts w:eastAsia="Arial"/>
                <w:szCs w:val="22"/>
                <w:lang w:eastAsia="en-GB"/>
              </w:rPr>
            </w:pPr>
          </w:p>
        </w:tc>
        <w:tc>
          <w:tcPr>
            <w:tcW w:w="289" w:type="dxa"/>
          </w:tcPr>
          <w:p w14:paraId="1ED9AFC3" w14:textId="77777777" w:rsidR="002F135D" w:rsidRPr="002F135D" w:rsidRDefault="002F135D" w:rsidP="002F135D">
            <w:pPr>
              <w:ind w:right="-72"/>
              <w:jc w:val="right"/>
              <w:rPr>
                <w:rFonts w:eastAsia="Arial"/>
                <w:szCs w:val="22"/>
                <w:lang w:eastAsia="en-GB"/>
              </w:rPr>
            </w:pPr>
          </w:p>
        </w:tc>
        <w:tc>
          <w:tcPr>
            <w:tcW w:w="1341" w:type="dxa"/>
            <w:tcBorders>
              <w:left w:val="nil"/>
              <w:right w:val="nil"/>
            </w:tcBorders>
          </w:tcPr>
          <w:p w14:paraId="62F095D9" w14:textId="7A02DC2E" w:rsidR="002F135D" w:rsidRPr="00D421A4" w:rsidRDefault="002F135D" w:rsidP="002F135D">
            <w:pPr>
              <w:ind w:left="-171" w:right="-18"/>
              <w:jc w:val="right"/>
              <w:rPr>
                <w:szCs w:val="22"/>
                <w:lang w:eastAsia="en-GB"/>
              </w:rPr>
            </w:pPr>
            <w:r w:rsidRPr="007422E5">
              <w:rPr>
                <w:szCs w:val="22"/>
              </w:rPr>
              <w:t>1,219,809</w:t>
            </w:r>
          </w:p>
        </w:tc>
      </w:tr>
      <w:tr w:rsidR="002F135D" w:rsidRPr="00CA477C" w14:paraId="0C4B077D" w14:textId="77777777" w:rsidTr="003F001D">
        <w:trPr>
          <w:trHeight w:val="20"/>
        </w:trPr>
        <w:tc>
          <w:tcPr>
            <w:tcW w:w="4961" w:type="dxa"/>
            <w:shd w:val="clear" w:color="auto" w:fill="auto"/>
            <w:vAlign w:val="bottom"/>
          </w:tcPr>
          <w:p w14:paraId="6049A221" w14:textId="7F350029" w:rsidR="002F135D" w:rsidRPr="00CA477C" w:rsidRDefault="002F135D" w:rsidP="002F135D">
            <w:pPr>
              <w:ind w:right="-72" w:hanging="8"/>
              <w:rPr>
                <w:rFonts w:eastAsia="Arial"/>
                <w:b/>
                <w:szCs w:val="22"/>
                <w:lang w:eastAsia="en-GB"/>
              </w:rPr>
            </w:pPr>
            <w:r w:rsidRPr="00CA477C">
              <w:rPr>
                <w:rFonts w:eastAsia="Arial"/>
                <w:szCs w:val="22"/>
                <w:lang w:eastAsia="en-GB"/>
              </w:rPr>
              <w:t>Other income</w:t>
            </w:r>
          </w:p>
        </w:tc>
        <w:tc>
          <w:tcPr>
            <w:tcW w:w="1216" w:type="dxa"/>
            <w:shd w:val="clear" w:color="auto" w:fill="auto"/>
            <w:vAlign w:val="bottom"/>
          </w:tcPr>
          <w:p w14:paraId="03DDC334" w14:textId="77777777" w:rsidR="002F135D" w:rsidRPr="002F135D" w:rsidRDefault="002F135D" w:rsidP="002F135D">
            <w:pPr>
              <w:ind w:right="-72"/>
              <w:jc w:val="right"/>
              <w:rPr>
                <w:rFonts w:eastAsia="Arial"/>
                <w:szCs w:val="22"/>
                <w:lang w:eastAsia="en-GB"/>
              </w:rPr>
            </w:pPr>
          </w:p>
        </w:tc>
        <w:tc>
          <w:tcPr>
            <w:tcW w:w="258" w:type="dxa"/>
          </w:tcPr>
          <w:p w14:paraId="6D9654FD" w14:textId="77777777" w:rsidR="002F135D" w:rsidRPr="002F135D" w:rsidRDefault="002F135D" w:rsidP="002F135D">
            <w:pPr>
              <w:ind w:right="-72"/>
              <w:jc w:val="right"/>
              <w:rPr>
                <w:rFonts w:eastAsia="Arial"/>
                <w:szCs w:val="22"/>
                <w:lang w:eastAsia="en-GB"/>
              </w:rPr>
            </w:pPr>
          </w:p>
        </w:tc>
        <w:tc>
          <w:tcPr>
            <w:tcW w:w="1125" w:type="dxa"/>
            <w:shd w:val="clear" w:color="auto" w:fill="auto"/>
            <w:vAlign w:val="bottom"/>
          </w:tcPr>
          <w:p w14:paraId="3B476978" w14:textId="77777777" w:rsidR="002F135D" w:rsidRPr="002F135D" w:rsidRDefault="002F135D" w:rsidP="002F135D">
            <w:pPr>
              <w:ind w:right="-72"/>
              <w:jc w:val="right"/>
              <w:rPr>
                <w:rFonts w:eastAsia="Arial"/>
                <w:szCs w:val="22"/>
                <w:lang w:eastAsia="en-GB"/>
              </w:rPr>
            </w:pPr>
          </w:p>
        </w:tc>
        <w:tc>
          <w:tcPr>
            <w:tcW w:w="289" w:type="dxa"/>
          </w:tcPr>
          <w:p w14:paraId="3DA5E84D" w14:textId="77777777" w:rsidR="002F135D" w:rsidRPr="002F135D" w:rsidRDefault="002F135D" w:rsidP="002F135D">
            <w:pPr>
              <w:ind w:right="-72"/>
              <w:jc w:val="right"/>
              <w:rPr>
                <w:rFonts w:eastAsia="Arial"/>
                <w:szCs w:val="22"/>
                <w:lang w:eastAsia="en-GB"/>
              </w:rPr>
            </w:pPr>
          </w:p>
        </w:tc>
        <w:tc>
          <w:tcPr>
            <w:tcW w:w="1341" w:type="dxa"/>
            <w:tcBorders>
              <w:left w:val="nil"/>
              <w:bottom w:val="nil"/>
              <w:right w:val="nil"/>
            </w:tcBorders>
          </w:tcPr>
          <w:p w14:paraId="20CDA54C" w14:textId="5AC5D7E1" w:rsidR="002F135D" w:rsidRPr="002F135D" w:rsidRDefault="002F135D" w:rsidP="002F135D">
            <w:pPr>
              <w:ind w:left="-171" w:right="-18"/>
              <w:jc w:val="right"/>
              <w:rPr>
                <w:szCs w:val="22"/>
                <w:lang w:eastAsia="en-GB"/>
              </w:rPr>
            </w:pPr>
            <w:r w:rsidRPr="007422E5">
              <w:rPr>
                <w:szCs w:val="22"/>
              </w:rPr>
              <w:t>267,128</w:t>
            </w:r>
          </w:p>
        </w:tc>
      </w:tr>
      <w:tr w:rsidR="002F135D" w:rsidRPr="00CA477C" w14:paraId="0BB300E2" w14:textId="77777777" w:rsidTr="003F001D">
        <w:trPr>
          <w:trHeight w:val="20"/>
        </w:trPr>
        <w:tc>
          <w:tcPr>
            <w:tcW w:w="4961" w:type="dxa"/>
            <w:shd w:val="clear" w:color="auto" w:fill="auto"/>
            <w:vAlign w:val="bottom"/>
          </w:tcPr>
          <w:p w14:paraId="39A071DE" w14:textId="0996324A" w:rsidR="002F135D" w:rsidRPr="00CA477C" w:rsidRDefault="002F135D" w:rsidP="002F135D">
            <w:pPr>
              <w:ind w:right="-72" w:hanging="8"/>
              <w:rPr>
                <w:rFonts w:eastAsia="Arial"/>
                <w:b/>
                <w:szCs w:val="22"/>
                <w:lang w:eastAsia="en-GB"/>
              </w:rPr>
            </w:pPr>
            <w:r>
              <w:rPr>
                <w:rFonts w:eastAsia="Arial"/>
                <w:szCs w:val="22"/>
                <w:lang w:eastAsia="en-GB"/>
              </w:rPr>
              <w:t>Other gains (losses), net</w:t>
            </w:r>
          </w:p>
        </w:tc>
        <w:tc>
          <w:tcPr>
            <w:tcW w:w="1216" w:type="dxa"/>
            <w:shd w:val="clear" w:color="auto" w:fill="auto"/>
            <w:vAlign w:val="bottom"/>
          </w:tcPr>
          <w:p w14:paraId="5B3D29C3" w14:textId="77777777" w:rsidR="002F135D" w:rsidRPr="002F135D" w:rsidRDefault="002F135D" w:rsidP="002F135D">
            <w:pPr>
              <w:ind w:right="-72"/>
              <w:jc w:val="right"/>
              <w:rPr>
                <w:rFonts w:eastAsia="Arial"/>
                <w:szCs w:val="22"/>
                <w:lang w:eastAsia="en-GB"/>
              </w:rPr>
            </w:pPr>
          </w:p>
        </w:tc>
        <w:tc>
          <w:tcPr>
            <w:tcW w:w="258" w:type="dxa"/>
          </w:tcPr>
          <w:p w14:paraId="54780F0E" w14:textId="77777777" w:rsidR="002F135D" w:rsidRPr="002F135D" w:rsidRDefault="002F135D" w:rsidP="002F135D">
            <w:pPr>
              <w:ind w:right="-72"/>
              <w:jc w:val="right"/>
              <w:rPr>
                <w:rFonts w:eastAsia="Arial"/>
                <w:szCs w:val="22"/>
                <w:lang w:eastAsia="en-GB"/>
              </w:rPr>
            </w:pPr>
          </w:p>
        </w:tc>
        <w:tc>
          <w:tcPr>
            <w:tcW w:w="1125" w:type="dxa"/>
            <w:shd w:val="clear" w:color="auto" w:fill="auto"/>
            <w:vAlign w:val="bottom"/>
          </w:tcPr>
          <w:p w14:paraId="1CE67789" w14:textId="77777777" w:rsidR="002F135D" w:rsidRPr="002F135D" w:rsidRDefault="002F135D" w:rsidP="002F135D">
            <w:pPr>
              <w:ind w:right="-72"/>
              <w:jc w:val="right"/>
              <w:rPr>
                <w:rFonts w:eastAsia="Arial"/>
                <w:szCs w:val="22"/>
                <w:lang w:eastAsia="en-GB"/>
              </w:rPr>
            </w:pPr>
          </w:p>
        </w:tc>
        <w:tc>
          <w:tcPr>
            <w:tcW w:w="289" w:type="dxa"/>
          </w:tcPr>
          <w:p w14:paraId="50848861" w14:textId="77777777" w:rsidR="002F135D" w:rsidRPr="002F135D" w:rsidRDefault="002F135D" w:rsidP="002F135D">
            <w:pPr>
              <w:ind w:right="-72"/>
              <w:jc w:val="right"/>
              <w:rPr>
                <w:rFonts w:eastAsia="Arial"/>
                <w:szCs w:val="22"/>
                <w:lang w:eastAsia="en-GB"/>
              </w:rPr>
            </w:pPr>
          </w:p>
        </w:tc>
        <w:tc>
          <w:tcPr>
            <w:tcW w:w="1341" w:type="dxa"/>
            <w:tcBorders>
              <w:left w:val="nil"/>
              <w:right w:val="nil"/>
            </w:tcBorders>
          </w:tcPr>
          <w:p w14:paraId="0770C144" w14:textId="72F7C6A6" w:rsidR="002F135D" w:rsidRPr="002F135D" w:rsidRDefault="002F135D" w:rsidP="002F135D">
            <w:pPr>
              <w:ind w:left="-171" w:right="-86"/>
              <w:jc w:val="right"/>
              <w:rPr>
                <w:szCs w:val="22"/>
                <w:lang w:eastAsia="en-GB"/>
              </w:rPr>
            </w:pPr>
            <w:r w:rsidRPr="007422E5">
              <w:rPr>
                <w:szCs w:val="22"/>
              </w:rPr>
              <w:t>(28,148)</w:t>
            </w:r>
          </w:p>
        </w:tc>
      </w:tr>
      <w:tr w:rsidR="002F135D" w:rsidRPr="00CA477C" w14:paraId="7A6D0C61" w14:textId="77777777" w:rsidTr="003F001D">
        <w:trPr>
          <w:trHeight w:val="20"/>
        </w:trPr>
        <w:tc>
          <w:tcPr>
            <w:tcW w:w="4961" w:type="dxa"/>
            <w:shd w:val="clear" w:color="auto" w:fill="auto"/>
            <w:vAlign w:val="bottom"/>
          </w:tcPr>
          <w:p w14:paraId="495B6279" w14:textId="77777777" w:rsidR="002F135D" w:rsidRPr="00CA477C" w:rsidRDefault="002F135D" w:rsidP="002F135D">
            <w:pPr>
              <w:ind w:hanging="8"/>
              <w:rPr>
                <w:rFonts w:eastAsia="Arial"/>
                <w:szCs w:val="22"/>
                <w:lang w:eastAsia="en-GB"/>
              </w:rPr>
            </w:pPr>
            <w:r w:rsidRPr="00CA477C">
              <w:rPr>
                <w:rFonts w:eastAsia="Arial"/>
                <w:szCs w:val="22"/>
                <w:lang w:eastAsia="en-GB"/>
              </w:rPr>
              <w:t>Finance costs</w:t>
            </w:r>
          </w:p>
        </w:tc>
        <w:tc>
          <w:tcPr>
            <w:tcW w:w="1216" w:type="dxa"/>
            <w:shd w:val="clear" w:color="auto" w:fill="auto"/>
            <w:vAlign w:val="bottom"/>
          </w:tcPr>
          <w:p w14:paraId="51DDA89A" w14:textId="77777777" w:rsidR="002F135D" w:rsidRPr="002F135D" w:rsidRDefault="002F135D" w:rsidP="002F135D">
            <w:pPr>
              <w:ind w:right="-72"/>
              <w:jc w:val="right"/>
              <w:rPr>
                <w:rFonts w:eastAsia="Arial"/>
                <w:szCs w:val="22"/>
                <w:lang w:eastAsia="en-GB"/>
              </w:rPr>
            </w:pPr>
          </w:p>
        </w:tc>
        <w:tc>
          <w:tcPr>
            <w:tcW w:w="258" w:type="dxa"/>
          </w:tcPr>
          <w:p w14:paraId="3F9A0452" w14:textId="77777777" w:rsidR="002F135D" w:rsidRPr="002F135D" w:rsidRDefault="002F135D" w:rsidP="002F135D">
            <w:pPr>
              <w:ind w:right="-72"/>
              <w:jc w:val="right"/>
              <w:rPr>
                <w:rFonts w:eastAsia="Arial"/>
                <w:szCs w:val="22"/>
                <w:lang w:eastAsia="en-GB"/>
              </w:rPr>
            </w:pPr>
          </w:p>
        </w:tc>
        <w:tc>
          <w:tcPr>
            <w:tcW w:w="1125" w:type="dxa"/>
            <w:shd w:val="clear" w:color="auto" w:fill="auto"/>
            <w:vAlign w:val="bottom"/>
          </w:tcPr>
          <w:p w14:paraId="12A4989B" w14:textId="77777777" w:rsidR="002F135D" w:rsidRPr="002F135D" w:rsidRDefault="002F135D" w:rsidP="002F135D">
            <w:pPr>
              <w:ind w:right="-72"/>
              <w:jc w:val="right"/>
              <w:rPr>
                <w:rFonts w:eastAsia="Arial"/>
                <w:szCs w:val="22"/>
                <w:lang w:eastAsia="en-GB"/>
              </w:rPr>
            </w:pPr>
          </w:p>
        </w:tc>
        <w:tc>
          <w:tcPr>
            <w:tcW w:w="289" w:type="dxa"/>
          </w:tcPr>
          <w:p w14:paraId="4F7F2B7A" w14:textId="77777777" w:rsidR="002F135D" w:rsidRPr="002F135D" w:rsidRDefault="002F135D" w:rsidP="002F135D">
            <w:pPr>
              <w:ind w:right="-72"/>
              <w:jc w:val="right"/>
              <w:rPr>
                <w:rFonts w:eastAsia="Arial"/>
                <w:szCs w:val="22"/>
                <w:lang w:eastAsia="en-GB"/>
              </w:rPr>
            </w:pPr>
          </w:p>
        </w:tc>
        <w:tc>
          <w:tcPr>
            <w:tcW w:w="1341" w:type="dxa"/>
            <w:tcBorders>
              <w:top w:val="nil"/>
              <w:left w:val="nil"/>
              <w:right w:val="nil"/>
            </w:tcBorders>
          </w:tcPr>
          <w:p w14:paraId="5CB3D7DC" w14:textId="268CCE6F" w:rsidR="002F135D" w:rsidRPr="002F135D" w:rsidRDefault="002F135D" w:rsidP="002F135D">
            <w:pPr>
              <w:ind w:left="-171" w:right="-86"/>
              <w:jc w:val="right"/>
              <w:rPr>
                <w:szCs w:val="22"/>
                <w:lang w:eastAsia="en-GB"/>
              </w:rPr>
            </w:pPr>
            <w:r w:rsidRPr="007422E5">
              <w:rPr>
                <w:szCs w:val="22"/>
              </w:rPr>
              <w:t>(2,702)</w:t>
            </w:r>
          </w:p>
        </w:tc>
      </w:tr>
      <w:tr w:rsidR="002F135D" w:rsidRPr="00CA477C" w14:paraId="5A5FEFF4" w14:textId="77777777" w:rsidTr="008369AB">
        <w:trPr>
          <w:trHeight w:val="20"/>
        </w:trPr>
        <w:tc>
          <w:tcPr>
            <w:tcW w:w="4961" w:type="dxa"/>
            <w:shd w:val="clear" w:color="auto" w:fill="auto"/>
            <w:vAlign w:val="bottom"/>
          </w:tcPr>
          <w:p w14:paraId="1D61A641" w14:textId="77777777" w:rsidR="002F135D" w:rsidRPr="00CA477C" w:rsidRDefault="002F135D" w:rsidP="002F135D">
            <w:pPr>
              <w:ind w:hanging="8"/>
              <w:rPr>
                <w:rFonts w:eastAsia="Arial"/>
                <w:szCs w:val="22"/>
                <w:lang w:eastAsia="en-GB"/>
              </w:rPr>
            </w:pPr>
          </w:p>
        </w:tc>
        <w:tc>
          <w:tcPr>
            <w:tcW w:w="1216" w:type="dxa"/>
            <w:shd w:val="clear" w:color="auto" w:fill="auto"/>
            <w:vAlign w:val="bottom"/>
          </w:tcPr>
          <w:p w14:paraId="4633DCFC" w14:textId="77777777" w:rsidR="002F135D" w:rsidRPr="002F135D" w:rsidRDefault="002F135D" w:rsidP="002F135D">
            <w:pPr>
              <w:ind w:right="-72"/>
              <w:jc w:val="right"/>
              <w:rPr>
                <w:rFonts w:eastAsia="Arial"/>
                <w:szCs w:val="22"/>
                <w:lang w:eastAsia="en-GB"/>
              </w:rPr>
            </w:pPr>
          </w:p>
        </w:tc>
        <w:tc>
          <w:tcPr>
            <w:tcW w:w="258" w:type="dxa"/>
          </w:tcPr>
          <w:p w14:paraId="204358A3" w14:textId="77777777" w:rsidR="002F135D" w:rsidRPr="002F135D" w:rsidRDefault="002F135D" w:rsidP="002F135D">
            <w:pPr>
              <w:ind w:right="-72"/>
              <w:jc w:val="right"/>
              <w:rPr>
                <w:rFonts w:eastAsia="Arial"/>
                <w:szCs w:val="22"/>
                <w:lang w:eastAsia="en-GB"/>
              </w:rPr>
            </w:pPr>
          </w:p>
        </w:tc>
        <w:tc>
          <w:tcPr>
            <w:tcW w:w="1125" w:type="dxa"/>
            <w:shd w:val="clear" w:color="auto" w:fill="auto"/>
            <w:vAlign w:val="bottom"/>
          </w:tcPr>
          <w:p w14:paraId="4EB1936D" w14:textId="45B0874C" w:rsidR="002F135D" w:rsidRPr="002F135D" w:rsidRDefault="002F135D" w:rsidP="002F135D">
            <w:pPr>
              <w:ind w:right="-72"/>
              <w:jc w:val="right"/>
              <w:rPr>
                <w:rFonts w:eastAsia="Arial"/>
                <w:szCs w:val="22"/>
                <w:lang w:eastAsia="en-GB"/>
              </w:rPr>
            </w:pPr>
          </w:p>
        </w:tc>
        <w:tc>
          <w:tcPr>
            <w:tcW w:w="289" w:type="dxa"/>
          </w:tcPr>
          <w:p w14:paraId="4FE356D2" w14:textId="77777777" w:rsidR="002F135D" w:rsidRPr="002F135D" w:rsidRDefault="002F135D" w:rsidP="002F135D">
            <w:pPr>
              <w:ind w:right="-72"/>
              <w:jc w:val="right"/>
              <w:rPr>
                <w:rFonts w:eastAsia="Arial"/>
                <w:szCs w:val="22"/>
                <w:lang w:eastAsia="en-GB"/>
              </w:rPr>
            </w:pPr>
          </w:p>
        </w:tc>
        <w:tc>
          <w:tcPr>
            <w:tcW w:w="1341" w:type="dxa"/>
            <w:tcBorders>
              <w:top w:val="single" w:sz="4" w:space="0" w:color="auto"/>
            </w:tcBorders>
            <w:shd w:val="clear" w:color="auto" w:fill="auto"/>
            <w:vAlign w:val="bottom"/>
          </w:tcPr>
          <w:p w14:paraId="0D719B4F" w14:textId="77353947" w:rsidR="002F135D" w:rsidRPr="007422E5" w:rsidRDefault="002F135D" w:rsidP="002F135D">
            <w:pPr>
              <w:tabs>
                <w:tab w:val="left" w:pos="784"/>
              </w:tabs>
              <w:ind w:left="-171" w:right="-18"/>
              <w:jc w:val="right"/>
              <w:rPr>
                <w:rFonts w:eastAsia="Arial"/>
                <w:szCs w:val="22"/>
              </w:rPr>
            </w:pPr>
          </w:p>
        </w:tc>
      </w:tr>
      <w:tr w:rsidR="002F135D" w:rsidRPr="00CA477C" w14:paraId="6E9A8339" w14:textId="77777777" w:rsidTr="00E32AA7">
        <w:trPr>
          <w:trHeight w:val="20"/>
        </w:trPr>
        <w:tc>
          <w:tcPr>
            <w:tcW w:w="4961" w:type="dxa"/>
            <w:shd w:val="clear" w:color="auto" w:fill="auto"/>
            <w:vAlign w:val="bottom"/>
          </w:tcPr>
          <w:p w14:paraId="2D853DB5" w14:textId="77777777" w:rsidR="002F135D" w:rsidRPr="00CA477C" w:rsidRDefault="002F135D" w:rsidP="002F135D">
            <w:pPr>
              <w:ind w:hanging="8"/>
              <w:rPr>
                <w:rFonts w:eastAsia="Arial Bold"/>
                <w:szCs w:val="22"/>
                <w:lang w:eastAsia="en-GB"/>
              </w:rPr>
            </w:pPr>
            <w:r w:rsidRPr="00CA477C">
              <w:rPr>
                <w:rFonts w:eastAsia="Arial Bold"/>
                <w:b/>
                <w:szCs w:val="22"/>
                <w:lang w:eastAsia="en-GB"/>
              </w:rPr>
              <w:t>Profit before income tax</w:t>
            </w:r>
          </w:p>
        </w:tc>
        <w:tc>
          <w:tcPr>
            <w:tcW w:w="1216" w:type="dxa"/>
            <w:shd w:val="clear" w:color="auto" w:fill="auto"/>
            <w:vAlign w:val="bottom"/>
          </w:tcPr>
          <w:p w14:paraId="6B9D08F7" w14:textId="77777777" w:rsidR="002F135D" w:rsidRPr="00CA477C" w:rsidRDefault="002F135D" w:rsidP="002F135D">
            <w:pPr>
              <w:ind w:right="-72"/>
              <w:jc w:val="right"/>
              <w:rPr>
                <w:rFonts w:eastAsia="Arial"/>
                <w:szCs w:val="22"/>
                <w:lang w:eastAsia="en-GB"/>
              </w:rPr>
            </w:pPr>
          </w:p>
        </w:tc>
        <w:tc>
          <w:tcPr>
            <w:tcW w:w="258" w:type="dxa"/>
          </w:tcPr>
          <w:p w14:paraId="2F5BAE8D" w14:textId="77777777" w:rsidR="002F135D" w:rsidRPr="00CA477C" w:rsidRDefault="002F135D" w:rsidP="002F135D">
            <w:pPr>
              <w:ind w:right="-72"/>
              <w:jc w:val="right"/>
              <w:rPr>
                <w:rFonts w:eastAsia="Arial"/>
                <w:szCs w:val="22"/>
                <w:lang w:eastAsia="en-GB"/>
              </w:rPr>
            </w:pPr>
          </w:p>
        </w:tc>
        <w:tc>
          <w:tcPr>
            <w:tcW w:w="1125" w:type="dxa"/>
            <w:shd w:val="clear" w:color="auto" w:fill="auto"/>
            <w:vAlign w:val="bottom"/>
          </w:tcPr>
          <w:p w14:paraId="026DDF20" w14:textId="52AC1984" w:rsidR="002F135D" w:rsidRPr="00CA477C" w:rsidRDefault="002F135D" w:rsidP="002F135D">
            <w:pPr>
              <w:ind w:right="-72"/>
              <w:jc w:val="right"/>
              <w:rPr>
                <w:rFonts w:eastAsia="Arial"/>
                <w:szCs w:val="22"/>
                <w:lang w:eastAsia="en-GB"/>
              </w:rPr>
            </w:pPr>
          </w:p>
        </w:tc>
        <w:tc>
          <w:tcPr>
            <w:tcW w:w="289" w:type="dxa"/>
          </w:tcPr>
          <w:p w14:paraId="4B567100" w14:textId="77777777" w:rsidR="002F135D" w:rsidRPr="00CA477C" w:rsidRDefault="002F135D" w:rsidP="002F135D">
            <w:pPr>
              <w:ind w:right="-72"/>
              <w:jc w:val="right"/>
              <w:rPr>
                <w:rFonts w:eastAsia="Arial"/>
                <w:szCs w:val="22"/>
                <w:lang w:eastAsia="en-GB"/>
              </w:rPr>
            </w:pPr>
          </w:p>
        </w:tc>
        <w:tc>
          <w:tcPr>
            <w:tcW w:w="1341" w:type="dxa"/>
            <w:tcBorders>
              <w:left w:val="nil"/>
              <w:right w:val="nil"/>
            </w:tcBorders>
          </w:tcPr>
          <w:p w14:paraId="4C15779C" w14:textId="02D8432F" w:rsidR="002F135D" w:rsidRPr="005C10BB" w:rsidRDefault="0001761F" w:rsidP="002F135D">
            <w:pPr>
              <w:ind w:left="-171" w:right="-18"/>
              <w:jc w:val="right"/>
              <w:rPr>
                <w:b/>
                <w:bCs/>
                <w:szCs w:val="22"/>
                <w:lang w:eastAsia="en-GB"/>
              </w:rPr>
            </w:pPr>
            <w:r w:rsidRPr="0001761F">
              <w:rPr>
                <w:b/>
                <w:bCs/>
                <w:szCs w:val="22"/>
                <w:lang w:eastAsia="en-GB"/>
              </w:rPr>
              <w:t>1,456,087</w:t>
            </w:r>
          </w:p>
        </w:tc>
      </w:tr>
      <w:tr w:rsidR="002F135D" w:rsidRPr="00CA477C" w14:paraId="06AD0D72" w14:textId="77777777" w:rsidTr="00E32AA7">
        <w:trPr>
          <w:trHeight w:val="20"/>
        </w:trPr>
        <w:tc>
          <w:tcPr>
            <w:tcW w:w="4961" w:type="dxa"/>
            <w:shd w:val="clear" w:color="auto" w:fill="auto"/>
            <w:vAlign w:val="bottom"/>
          </w:tcPr>
          <w:p w14:paraId="38A91399" w14:textId="6879247F" w:rsidR="002F135D" w:rsidRPr="00CA477C" w:rsidRDefault="002F135D" w:rsidP="002F135D">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16" w:type="dxa"/>
            <w:shd w:val="clear" w:color="auto" w:fill="auto"/>
            <w:vAlign w:val="bottom"/>
          </w:tcPr>
          <w:p w14:paraId="4961B204" w14:textId="77777777" w:rsidR="002F135D" w:rsidRPr="00CA477C" w:rsidRDefault="002F135D" w:rsidP="002F135D">
            <w:pPr>
              <w:ind w:right="-72"/>
              <w:jc w:val="right"/>
              <w:rPr>
                <w:rFonts w:eastAsia="Arial"/>
                <w:szCs w:val="22"/>
                <w:lang w:eastAsia="en-GB"/>
              </w:rPr>
            </w:pPr>
          </w:p>
        </w:tc>
        <w:tc>
          <w:tcPr>
            <w:tcW w:w="258" w:type="dxa"/>
          </w:tcPr>
          <w:p w14:paraId="30FE714A" w14:textId="77777777" w:rsidR="002F135D" w:rsidRPr="00CA477C" w:rsidRDefault="002F135D" w:rsidP="002F135D">
            <w:pPr>
              <w:ind w:right="-72"/>
              <w:jc w:val="right"/>
              <w:rPr>
                <w:rFonts w:eastAsia="Arial"/>
                <w:szCs w:val="22"/>
                <w:lang w:eastAsia="en-GB"/>
              </w:rPr>
            </w:pPr>
          </w:p>
        </w:tc>
        <w:tc>
          <w:tcPr>
            <w:tcW w:w="1125" w:type="dxa"/>
            <w:shd w:val="clear" w:color="auto" w:fill="auto"/>
            <w:vAlign w:val="bottom"/>
          </w:tcPr>
          <w:p w14:paraId="43F730B3" w14:textId="6B4429A4" w:rsidR="002F135D" w:rsidRPr="00CA477C" w:rsidRDefault="002F135D" w:rsidP="002F135D">
            <w:pPr>
              <w:ind w:right="-72"/>
              <w:jc w:val="right"/>
              <w:rPr>
                <w:rFonts w:eastAsia="Arial"/>
                <w:szCs w:val="22"/>
                <w:lang w:eastAsia="en-GB"/>
              </w:rPr>
            </w:pPr>
          </w:p>
        </w:tc>
        <w:tc>
          <w:tcPr>
            <w:tcW w:w="289" w:type="dxa"/>
          </w:tcPr>
          <w:p w14:paraId="1F7ECA97" w14:textId="77777777" w:rsidR="002F135D" w:rsidRPr="00CA477C" w:rsidRDefault="002F135D" w:rsidP="002F135D">
            <w:pPr>
              <w:ind w:right="-72"/>
              <w:jc w:val="right"/>
              <w:rPr>
                <w:rFonts w:eastAsia="Arial"/>
                <w:szCs w:val="22"/>
                <w:lang w:eastAsia="en-GB"/>
              </w:rPr>
            </w:pPr>
          </w:p>
        </w:tc>
        <w:tc>
          <w:tcPr>
            <w:tcW w:w="1341" w:type="dxa"/>
            <w:tcBorders>
              <w:top w:val="nil"/>
              <w:left w:val="nil"/>
              <w:bottom w:val="single" w:sz="4" w:space="0" w:color="auto"/>
              <w:right w:val="nil"/>
            </w:tcBorders>
          </w:tcPr>
          <w:p w14:paraId="7D14166B" w14:textId="3D9600CC" w:rsidR="002F135D" w:rsidRPr="00CC7628" w:rsidRDefault="00FE7E62" w:rsidP="002F135D">
            <w:pPr>
              <w:ind w:left="-171" w:right="-86"/>
              <w:jc w:val="right"/>
              <w:rPr>
                <w:szCs w:val="22"/>
                <w:lang w:eastAsia="en-GB"/>
              </w:rPr>
            </w:pPr>
            <w:r w:rsidRPr="00FE7E62">
              <w:rPr>
                <w:szCs w:val="22"/>
                <w:lang w:eastAsia="en-GB"/>
              </w:rPr>
              <w:t>(83,188)</w:t>
            </w:r>
            <w:r w:rsidRPr="00FE7E62" w:rsidDel="004C6579">
              <w:rPr>
                <w:szCs w:val="22"/>
                <w:lang w:eastAsia="en-GB"/>
              </w:rPr>
              <w:t xml:space="preserve"> </w:t>
            </w:r>
          </w:p>
        </w:tc>
      </w:tr>
      <w:tr w:rsidR="002F135D" w:rsidRPr="00CA477C" w14:paraId="489BACA4" w14:textId="77777777" w:rsidTr="00307042">
        <w:trPr>
          <w:trHeight w:val="20"/>
        </w:trPr>
        <w:tc>
          <w:tcPr>
            <w:tcW w:w="4961" w:type="dxa"/>
            <w:shd w:val="clear" w:color="auto" w:fill="auto"/>
            <w:vAlign w:val="bottom"/>
          </w:tcPr>
          <w:p w14:paraId="37E98A95" w14:textId="77777777" w:rsidR="002F135D" w:rsidRPr="00CA477C" w:rsidRDefault="002F135D" w:rsidP="002F135D">
            <w:pPr>
              <w:ind w:hanging="8"/>
              <w:rPr>
                <w:rFonts w:eastAsia="Arial"/>
                <w:szCs w:val="22"/>
                <w:lang w:eastAsia="en-GB"/>
              </w:rPr>
            </w:pPr>
          </w:p>
        </w:tc>
        <w:tc>
          <w:tcPr>
            <w:tcW w:w="1216" w:type="dxa"/>
            <w:shd w:val="clear" w:color="auto" w:fill="auto"/>
            <w:vAlign w:val="bottom"/>
          </w:tcPr>
          <w:p w14:paraId="15764A80" w14:textId="77777777" w:rsidR="002F135D" w:rsidRPr="00CA477C" w:rsidRDefault="002F135D" w:rsidP="002F135D">
            <w:pPr>
              <w:ind w:right="-72"/>
              <w:jc w:val="right"/>
              <w:rPr>
                <w:rFonts w:eastAsia="Arial"/>
                <w:szCs w:val="22"/>
                <w:lang w:eastAsia="en-GB"/>
              </w:rPr>
            </w:pPr>
          </w:p>
        </w:tc>
        <w:tc>
          <w:tcPr>
            <w:tcW w:w="258" w:type="dxa"/>
          </w:tcPr>
          <w:p w14:paraId="1E868CB6" w14:textId="77777777" w:rsidR="002F135D" w:rsidRPr="00CA477C" w:rsidRDefault="002F135D" w:rsidP="002F135D">
            <w:pPr>
              <w:ind w:right="-72"/>
              <w:jc w:val="right"/>
              <w:rPr>
                <w:rFonts w:eastAsia="Arial"/>
                <w:szCs w:val="22"/>
                <w:lang w:eastAsia="en-GB"/>
              </w:rPr>
            </w:pPr>
          </w:p>
        </w:tc>
        <w:tc>
          <w:tcPr>
            <w:tcW w:w="1125" w:type="dxa"/>
            <w:shd w:val="clear" w:color="auto" w:fill="auto"/>
            <w:vAlign w:val="bottom"/>
          </w:tcPr>
          <w:p w14:paraId="7614D834" w14:textId="2C4CEF56" w:rsidR="002F135D" w:rsidRPr="00CA477C" w:rsidRDefault="002F135D" w:rsidP="002F135D">
            <w:pPr>
              <w:ind w:right="-72"/>
              <w:jc w:val="right"/>
              <w:rPr>
                <w:rFonts w:eastAsia="Arial"/>
                <w:szCs w:val="22"/>
                <w:lang w:eastAsia="en-GB"/>
              </w:rPr>
            </w:pPr>
          </w:p>
        </w:tc>
        <w:tc>
          <w:tcPr>
            <w:tcW w:w="289" w:type="dxa"/>
          </w:tcPr>
          <w:p w14:paraId="4143AA7B" w14:textId="77777777" w:rsidR="002F135D" w:rsidRPr="00CA477C" w:rsidRDefault="002F135D" w:rsidP="002F135D">
            <w:pPr>
              <w:ind w:right="-72"/>
              <w:jc w:val="right"/>
              <w:rPr>
                <w:rFonts w:eastAsia="Arial"/>
                <w:szCs w:val="22"/>
                <w:lang w:eastAsia="en-GB"/>
              </w:rPr>
            </w:pPr>
          </w:p>
        </w:tc>
        <w:tc>
          <w:tcPr>
            <w:tcW w:w="1341" w:type="dxa"/>
            <w:tcBorders>
              <w:top w:val="single" w:sz="4" w:space="0" w:color="auto"/>
            </w:tcBorders>
            <w:shd w:val="clear" w:color="auto" w:fill="auto"/>
            <w:vAlign w:val="bottom"/>
          </w:tcPr>
          <w:p w14:paraId="18B73C94" w14:textId="5E2EB787" w:rsidR="002F135D" w:rsidRPr="00E14951" w:rsidRDefault="002F135D" w:rsidP="002F135D">
            <w:pPr>
              <w:tabs>
                <w:tab w:val="left" w:pos="784"/>
              </w:tabs>
              <w:ind w:left="-171" w:right="-18"/>
              <w:jc w:val="right"/>
              <w:rPr>
                <w:rFonts w:eastAsia="Arial"/>
              </w:rPr>
            </w:pPr>
          </w:p>
        </w:tc>
      </w:tr>
      <w:tr w:rsidR="002F135D" w:rsidRPr="00CA477C" w14:paraId="23A6C83B" w14:textId="77777777" w:rsidTr="00307042">
        <w:trPr>
          <w:trHeight w:val="20"/>
        </w:trPr>
        <w:tc>
          <w:tcPr>
            <w:tcW w:w="4961" w:type="dxa"/>
            <w:shd w:val="clear" w:color="auto" w:fill="auto"/>
            <w:vAlign w:val="bottom"/>
          </w:tcPr>
          <w:p w14:paraId="173AF63C" w14:textId="77777777" w:rsidR="002F135D" w:rsidRPr="00CA477C" w:rsidRDefault="002F135D" w:rsidP="002F135D">
            <w:pPr>
              <w:ind w:right="-1193" w:hanging="8"/>
              <w:rPr>
                <w:rFonts w:eastAsia="Arial"/>
                <w:b/>
                <w:szCs w:val="22"/>
                <w:lang w:eastAsia="en-GB"/>
              </w:rPr>
            </w:pPr>
            <w:r w:rsidRPr="00CA477C">
              <w:rPr>
                <w:rFonts w:eastAsia="Arial"/>
                <w:b/>
                <w:szCs w:val="22"/>
                <w:lang w:eastAsia="en-GB"/>
              </w:rPr>
              <w:t>Profit for the period</w:t>
            </w:r>
          </w:p>
        </w:tc>
        <w:tc>
          <w:tcPr>
            <w:tcW w:w="1216" w:type="dxa"/>
            <w:shd w:val="clear" w:color="auto" w:fill="auto"/>
            <w:vAlign w:val="bottom"/>
          </w:tcPr>
          <w:p w14:paraId="4C05096E" w14:textId="77777777" w:rsidR="002F135D" w:rsidRPr="00CA477C" w:rsidRDefault="002F135D" w:rsidP="002F135D">
            <w:pPr>
              <w:ind w:right="-72"/>
              <w:jc w:val="right"/>
              <w:rPr>
                <w:rFonts w:eastAsia="Arial"/>
                <w:szCs w:val="22"/>
                <w:lang w:eastAsia="en-GB"/>
              </w:rPr>
            </w:pPr>
          </w:p>
        </w:tc>
        <w:tc>
          <w:tcPr>
            <w:tcW w:w="258" w:type="dxa"/>
          </w:tcPr>
          <w:p w14:paraId="2C259149" w14:textId="77777777" w:rsidR="002F135D" w:rsidRPr="00CA477C" w:rsidRDefault="002F135D" w:rsidP="002F135D">
            <w:pPr>
              <w:ind w:right="-72"/>
              <w:jc w:val="right"/>
              <w:rPr>
                <w:rFonts w:eastAsia="Arial"/>
                <w:szCs w:val="22"/>
                <w:lang w:eastAsia="en-GB"/>
              </w:rPr>
            </w:pPr>
          </w:p>
        </w:tc>
        <w:tc>
          <w:tcPr>
            <w:tcW w:w="1125" w:type="dxa"/>
            <w:shd w:val="clear" w:color="auto" w:fill="auto"/>
            <w:vAlign w:val="bottom"/>
          </w:tcPr>
          <w:p w14:paraId="78478C30" w14:textId="2AD0ED1F" w:rsidR="002F135D" w:rsidRPr="00CA477C" w:rsidRDefault="002F135D" w:rsidP="002F135D">
            <w:pPr>
              <w:ind w:right="-72"/>
              <w:jc w:val="right"/>
              <w:rPr>
                <w:rFonts w:eastAsia="Arial"/>
                <w:szCs w:val="22"/>
                <w:lang w:eastAsia="en-GB"/>
              </w:rPr>
            </w:pPr>
          </w:p>
        </w:tc>
        <w:tc>
          <w:tcPr>
            <w:tcW w:w="289" w:type="dxa"/>
          </w:tcPr>
          <w:p w14:paraId="245D3682" w14:textId="77777777" w:rsidR="002F135D" w:rsidRPr="00CA477C" w:rsidRDefault="002F135D" w:rsidP="002F135D">
            <w:pPr>
              <w:ind w:right="-72"/>
              <w:jc w:val="right"/>
              <w:rPr>
                <w:rFonts w:eastAsia="Arial"/>
                <w:szCs w:val="22"/>
                <w:lang w:eastAsia="en-GB"/>
              </w:rPr>
            </w:pPr>
          </w:p>
        </w:tc>
        <w:tc>
          <w:tcPr>
            <w:tcW w:w="1341" w:type="dxa"/>
            <w:tcBorders>
              <w:bottom w:val="double" w:sz="4" w:space="0" w:color="auto"/>
            </w:tcBorders>
            <w:shd w:val="clear" w:color="auto" w:fill="auto"/>
            <w:vAlign w:val="bottom"/>
          </w:tcPr>
          <w:p w14:paraId="6BD9F55C" w14:textId="3EA957B8" w:rsidR="002F135D" w:rsidRPr="00E14951" w:rsidRDefault="00CF647E" w:rsidP="002F135D">
            <w:pPr>
              <w:tabs>
                <w:tab w:val="left" w:pos="784"/>
              </w:tabs>
              <w:ind w:left="-171" w:right="-24"/>
              <w:jc w:val="right"/>
              <w:rPr>
                <w:rFonts w:eastAsia="Arial"/>
                <w:b/>
                <w:bCs/>
              </w:rPr>
            </w:pPr>
            <w:r w:rsidRPr="00CF647E">
              <w:rPr>
                <w:rFonts w:eastAsia="Arial"/>
                <w:b/>
                <w:bCs/>
              </w:rPr>
              <w:t>1,372,899</w:t>
            </w:r>
          </w:p>
        </w:tc>
      </w:tr>
      <w:tr w:rsidR="002F135D" w:rsidRPr="00CA477C" w14:paraId="2E2E655D" w14:textId="77777777" w:rsidTr="00307042">
        <w:trPr>
          <w:trHeight w:val="20"/>
        </w:trPr>
        <w:tc>
          <w:tcPr>
            <w:tcW w:w="4961" w:type="dxa"/>
            <w:shd w:val="clear" w:color="auto" w:fill="auto"/>
            <w:vAlign w:val="bottom"/>
          </w:tcPr>
          <w:p w14:paraId="505C3202" w14:textId="77777777" w:rsidR="002F135D" w:rsidRPr="00CA477C" w:rsidRDefault="002F135D" w:rsidP="002F135D">
            <w:pPr>
              <w:ind w:right="-1193" w:hanging="8"/>
              <w:rPr>
                <w:rFonts w:eastAsia="Arial"/>
                <w:b/>
                <w:szCs w:val="22"/>
                <w:lang w:eastAsia="en-GB"/>
              </w:rPr>
            </w:pPr>
          </w:p>
        </w:tc>
        <w:tc>
          <w:tcPr>
            <w:tcW w:w="1216" w:type="dxa"/>
            <w:shd w:val="clear" w:color="auto" w:fill="auto"/>
            <w:vAlign w:val="bottom"/>
          </w:tcPr>
          <w:p w14:paraId="7BF767DD" w14:textId="77777777" w:rsidR="002F135D" w:rsidRPr="00CA477C" w:rsidRDefault="002F135D" w:rsidP="002F135D">
            <w:pPr>
              <w:ind w:right="-72"/>
              <w:jc w:val="right"/>
              <w:rPr>
                <w:rFonts w:eastAsia="Arial"/>
                <w:szCs w:val="22"/>
                <w:lang w:eastAsia="en-GB"/>
              </w:rPr>
            </w:pPr>
          </w:p>
        </w:tc>
        <w:tc>
          <w:tcPr>
            <w:tcW w:w="258" w:type="dxa"/>
          </w:tcPr>
          <w:p w14:paraId="0B02873E" w14:textId="77777777" w:rsidR="002F135D" w:rsidRPr="00CA477C" w:rsidRDefault="002F135D" w:rsidP="002F135D">
            <w:pPr>
              <w:ind w:right="-72"/>
              <w:jc w:val="right"/>
              <w:rPr>
                <w:rFonts w:eastAsia="Arial"/>
                <w:szCs w:val="22"/>
                <w:lang w:eastAsia="en-GB"/>
              </w:rPr>
            </w:pPr>
          </w:p>
        </w:tc>
        <w:tc>
          <w:tcPr>
            <w:tcW w:w="1125" w:type="dxa"/>
            <w:shd w:val="clear" w:color="auto" w:fill="auto"/>
            <w:vAlign w:val="bottom"/>
          </w:tcPr>
          <w:p w14:paraId="5D589420" w14:textId="38435AE3" w:rsidR="002F135D" w:rsidRPr="00CA477C" w:rsidRDefault="002F135D" w:rsidP="002F135D">
            <w:pPr>
              <w:ind w:right="-72"/>
              <w:jc w:val="right"/>
              <w:rPr>
                <w:rFonts w:eastAsia="Arial"/>
                <w:szCs w:val="22"/>
                <w:lang w:eastAsia="en-GB"/>
              </w:rPr>
            </w:pPr>
          </w:p>
        </w:tc>
        <w:tc>
          <w:tcPr>
            <w:tcW w:w="289" w:type="dxa"/>
          </w:tcPr>
          <w:p w14:paraId="65AB5C32" w14:textId="77777777" w:rsidR="002F135D" w:rsidRPr="00CA477C" w:rsidRDefault="002F135D" w:rsidP="002F135D">
            <w:pPr>
              <w:ind w:right="-72"/>
              <w:jc w:val="right"/>
              <w:rPr>
                <w:rFonts w:eastAsia="Arial"/>
                <w:szCs w:val="22"/>
                <w:lang w:eastAsia="en-GB"/>
              </w:rPr>
            </w:pPr>
          </w:p>
        </w:tc>
        <w:tc>
          <w:tcPr>
            <w:tcW w:w="1341" w:type="dxa"/>
            <w:tcBorders>
              <w:top w:val="double" w:sz="4" w:space="0" w:color="auto"/>
            </w:tcBorders>
            <w:shd w:val="clear" w:color="auto" w:fill="auto"/>
            <w:vAlign w:val="bottom"/>
          </w:tcPr>
          <w:p w14:paraId="2A377FCB" w14:textId="2700D300" w:rsidR="002F135D" w:rsidRPr="00CA477C" w:rsidRDefault="002F135D" w:rsidP="002F135D">
            <w:pPr>
              <w:ind w:right="-72"/>
              <w:jc w:val="right"/>
              <w:rPr>
                <w:rFonts w:eastAsia="Arial"/>
                <w:szCs w:val="22"/>
                <w:lang w:eastAsia="en-GB"/>
              </w:rPr>
            </w:pPr>
          </w:p>
        </w:tc>
      </w:tr>
      <w:tr w:rsidR="002F135D" w:rsidRPr="00CA477C" w14:paraId="35E7B2E5" w14:textId="77777777" w:rsidTr="00307042">
        <w:trPr>
          <w:trHeight w:val="20"/>
        </w:trPr>
        <w:tc>
          <w:tcPr>
            <w:tcW w:w="4961" w:type="dxa"/>
            <w:shd w:val="clear" w:color="auto" w:fill="auto"/>
            <w:vAlign w:val="bottom"/>
          </w:tcPr>
          <w:p w14:paraId="44F379BA" w14:textId="77777777" w:rsidR="002F135D" w:rsidRPr="00CA477C" w:rsidRDefault="002F135D" w:rsidP="002F135D">
            <w:pPr>
              <w:ind w:right="-1193" w:hanging="8"/>
              <w:rPr>
                <w:rFonts w:eastAsia="Arial"/>
                <w:b/>
                <w:szCs w:val="22"/>
                <w:lang w:eastAsia="en-GB"/>
              </w:rPr>
            </w:pPr>
            <w:r w:rsidRPr="00CA477C">
              <w:rPr>
                <w:rFonts w:eastAsia="Arial"/>
                <w:b/>
                <w:szCs w:val="22"/>
                <w:lang w:eastAsia="en-GB"/>
              </w:rPr>
              <w:t>Timing of revenue recognition</w:t>
            </w:r>
          </w:p>
        </w:tc>
        <w:tc>
          <w:tcPr>
            <w:tcW w:w="1216" w:type="dxa"/>
            <w:shd w:val="clear" w:color="auto" w:fill="auto"/>
            <w:vAlign w:val="bottom"/>
          </w:tcPr>
          <w:p w14:paraId="4B919F59" w14:textId="77777777" w:rsidR="002F135D" w:rsidRPr="00CA477C" w:rsidRDefault="002F135D" w:rsidP="002F135D">
            <w:pPr>
              <w:ind w:right="-72"/>
              <w:jc w:val="right"/>
              <w:rPr>
                <w:rFonts w:eastAsia="Arial"/>
                <w:szCs w:val="22"/>
                <w:lang w:eastAsia="en-GB"/>
              </w:rPr>
            </w:pPr>
          </w:p>
        </w:tc>
        <w:tc>
          <w:tcPr>
            <w:tcW w:w="258" w:type="dxa"/>
          </w:tcPr>
          <w:p w14:paraId="704B6358" w14:textId="77777777" w:rsidR="002F135D" w:rsidRPr="00CA477C" w:rsidRDefault="002F135D" w:rsidP="002F135D">
            <w:pPr>
              <w:ind w:right="-72"/>
              <w:jc w:val="right"/>
              <w:rPr>
                <w:rFonts w:eastAsia="Arial"/>
                <w:szCs w:val="22"/>
                <w:lang w:eastAsia="en-GB"/>
              </w:rPr>
            </w:pPr>
          </w:p>
        </w:tc>
        <w:tc>
          <w:tcPr>
            <w:tcW w:w="1125" w:type="dxa"/>
            <w:shd w:val="clear" w:color="auto" w:fill="auto"/>
            <w:vAlign w:val="bottom"/>
          </w:tcPr>
          <w:p w14:paraId="2C9AFDD0" w14:textId="7B0B01A7" w:rsidR="002F135D" w:rsidRPr="00CA477C" w:rsidRDefault="002F135D" w:rsidP="002F135D">
            <w:pPr>
              <w:ind w:right="-72"/>
              <w:jc w:val="right"/>
              <w:rPr>
                <w:rFonts w:eastAsia="Arial"/>
                <w:szCs w:val="22"/>
                <w:lang w:eastAsia="en-GB"/>
              </w:rPr>
            </w:pPr>
          </w:p>
        </w:tc>
        <w:tc>
          <w:tcPr>
            <w:tcW w:w="289" w:type="dxa"/>
          </w:tcPr>
          <w:p w14:paraId="76842C25" w14:textId="77777777" w:rsidR="002F135D" w:rsidRPr="00CA477C" w:rsidRDefault="002F135D" w:rsidP="002F135D">
            <w:pPr>
              <w:ind w:right="-72"/>
              <w:jc w:val="right"/>
              <w:rPr>
                <w:rFonts w:eastAsia="Arial"/>
                <w:szCs w:val="22"/>
                <w:lang w:eastAsia="en-GB"/>
              </w:rPr>
            </w:pPr>
          </w:p>
        </w:tc>
        <w:tc>
          <w:tcPr>
            <w:tcW w:w="1341" w:type="dxa"/>
            <w:shd w:val="clear" w:color="auto" w:fill="auto"/>
            <w:vAlign w:val="bottom"/>
          </w:tcPr>
          <w:p w14:paraId="5107DE4B" w14:textId="79FCE904" w:rsidR="002F135D" w:rsidRPr="00CA477C" w:rsidRDefault="002F135D" w:rsidP="002F135D">
            <w:pPr>
              <w:ind w:right="-72"/>
              <w:jc w:val="right"/>
              <w:rPr>
                <w:rFonts w:eastAsia="Arial"/>
                <w:szCs w:val="22"/>
                <w:lang w:eastAsia="en-GB"/>
              </w:rPr>
            </w:pPr>
          </w:p>
        </w:tc>
      </w:tr>
      <w:tr w:rsidR="002F135D" w:rsidRPr="00CA477C" w14:paraId="18629F19" w14:textId="77777777" w:rsidTr="00307042">
        <w:trPr>
          <w:trHeight w:val="20"/>
        </w:trPr>
        <w:tc>
          <w:tcPr>
            <w:tcW w:w="4961" w:type="dxa"/>
            <w:shd w:val="clear" w:color="auto" w:fill="auto"/>
            <w:vAlign w:val="bottom"/>
          </w:tcPr>
          <w:p w14:paraId="14C6D841" w14:textId="77777777" w:rsidR="002F135D" w:rsidRPr="00CA477C" w:rsidRDefault="002F135D" w:rsidP="002F135D">
            <w:pPr>
              <w:ind w:right="-1193" w:hanging="8"/>
              <w:rPr>
                <w:rFonts w:eastAsia="Arial"/>
                <w:b/>
                <w:szCs w:val="22"/>
                <w:lang w:eastAsia="en-GB"/>
              </w:rPr>
            </w:pPr>
            <w:r w:rsidRPr="00CA477C">
              <w:rPr>
                <w:rFonts w:eastAsia="Arial"/>
                <w:szCs w:val="22"/>
                <w:lang w:eastAsia="en-GB"/>
              </w:rPr>
              <w:t>At a point in time</w:t>
            </w:r>
          </w:p>
        </w:tc>
        <w:tc>
          <w:tcPr>
            <w:tcW w:w="1216" w:type="dxa"/>
            <w:tcBorders>
              <w:top w:val="nil"/>
              <w:left w:val="nil"/>
              <w:bottom w:val="double" w:sz="4" w:space="0" w:color="000000"/>
              <w:right w:val="nil"/>
            </w:tcBorders>
            <w:shd w:val="clear" w:color="auto" w:fill="auto"/>
          </w:tcPr>
          <w:p w14:paraId="2B630005" w14:textId="019714E0" w:rsidR="002F135D" w:rsidRPr="00A371C6" w:rsidRDefault="00A363D9" w:rsidP="002F135D">
            <w:pPr>
              <w:tabs>
                <w:tab w:val="left" w:pos="903"/>
              </w:tabs>
              <w:ind w:right="-26"/>
              <w:jc w:val="right"/>
              <w:rPr>
                <w:rFonts w:eastAsia="Arial"/>
                <w:b/>
                <w:bCs/>
                <w:szCs w:val="22"/>
                <w:lang w:eastAsia="en-GB"/>
              </w:rPr>
            </w:pPr>
            <w:r w:rsidRPr="00A363D9">
              <w:rPr>
                <w:rFonts w:eastAsia="Arial"/>
                <w:b/>
                <w:bCs/>
                <w:szCs w:val="22"/>
                <w:lang w:eastAsia="en-GB"/>
              </w:rPr>
              <w:t>8,561,105</w:t>
            </w:r>
          </w:p>
        </w:tc>
        <w:tc>
          <w:tcPr>
            <w:tcW w:w="258" w:type="dxa"/>
            <w:tcBorders>
              <w:top w:val="nil"/>
              <w:left w:val="nil"/>
              <w:right w:val="nil"/>
            </w:tcBorders>
          </w:tcPr>
          <w:p w14:paraId="0435B4CF" w14:textId="77777777" w:rsidR="002F135D" w:rsidRPr="00A371C6" w:rsidRDefault="002F135D" w:rsidP="002F135D">
            <w:pPr>
              <w:ind w:right="-72"/>
              <w:jc w:val="right"/>
              <w:rPr>
                <w:rFonts w:eastAsia="Arial"/>
                <w:b/>
                <w:bCs/>
                <w:szCs w:val="22"/>
                <w:lang w:eastAsia="en-GB"/>
              </w:rPr>
            </w:pPr>
          </w:p>
        </w:tc>
        <w:tc>
          <w:tcPr>
            <w:tcW w:w="1125" w:type="dxa"/>
            <w:tcBorders>
              <w:top w:val="nil"/>
              <w:left w:val="nil"/>
              <w:bottom w:val="double" w:sz="4" w:space="0" w:color="000000"/>
              <w:right w:val="nil"/>
            </w:tcBorders>
            <w:shd w:val="clear" w:color="auto" w:fill="auto"/>
          </w:tcPr>
          <w:p w14:paraId="10048175" w14:textId="1C087F7D" w:rsidR="002F135D" w:rsidRPr="00A371C6" w:rsidRDefault="00036F4B" w:rsidP="002F135D">
            <w:pPr>
              <w:ind w:right="-26"/>
              <w:jc w:val="right"/>
              <w:rPr>
                <w:rFonts w:eastAsia="Arial"/>
                <w:b/>
                <w:bCs/>
                <w:szCs w:val="22"/>
                <w:lang w:eastAsia="en-GB"/>
              </w:rPr>
            </w:pPr>
            <w:r w:rsidRPr="00036F4B">
              <w:rPr>
                <w:rFonts w:eastAsia="Arial"/>
                <w:b/>
                <w:bCs/>
                <w:szCs w:val="22"/>
                <w:lang w:eastAsia="en-GB"/>
              </w:rPr>
              <w:t>160,995</w:t>
            </w:r>
          </w:p>
        </w:tc>
        <w:tc>
          <w:tcPr>
            <w:tcW w:w="289" w:type="dxa"/>
          </w:tcPr>
          <w:p w14:paraId="27539BDD" w14:textId="77777777" w:rsidR="002F135D" w:rsidRPr="00A371C6" w:rsidRDefault="002F135D" w:rsidP="002F135D">
            <w:pPr>
              <w:tabs>
                <w:tab w:val="left" w:pos="903"/>
              </w:tabs>
              <w:ind w:right="-26"/>
              <w:jc w:val="right"/>
              <w:rPr>
                <w:rFonts w:eastAsia="Arial"/>
                <w:b/>
                <w:bCs/>
                <w:szCs w:val="22"/>
                <w:lang w:eastAsia="en-GB"/>
              </w:rPr>
            </w:pPr>
          </w:p>
        </w:tc>
        <w:tc>
          <w:tcPr>
            <w:tcW w:w="1341" w:type="dxa"/>
            <w:tcBorders>
              <w:bottom w:val="double" w:sz="4" w:space="0" w:color="000000"/>
            </w:tcBorders>
            <w:shd w:val="clear" w:color="auto" w:fill="auto"/>
          </w:tcPr>
          <w:p w14:paraId="17E71D7A" w14:textId="0D0F950A" w:rsidR="002F135D" w:rsidRPr="00E14951" w:rsidRDefault="00375921" w:rsidP="002F135D">
            <w:pPr>
              <w:tabs>
                <w:tab w:val="left" w:pos="903"/>
              </w:tabs>
              <w:ind w:right="-15"/>
              <w:jc w:val="right"/>
              <w:rPr>
                <w:rFonts w:eastAsia="Arial"/>
                <w:b/>
                <w:bCs/>
                <w:szCs w:val="22"/>
                <w:lang w:eastAsia="en-GB"/>
              </w:rPr>
            </w:pPr>
            <w:r w:rsidRPr="00375921">
              <w:rPr>
                <w:rFonts w:eastAsia="Arial"/>
                <w:b/>
                <w:bCs/>
                <w:szCs w:val="22"/>
                <w:lang w:eastAsia="en-GB"/>
              </w:rPr>
              <w:t>8,722,100</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4860"/>
        <w:gridCol w:w="1260"/>
        <w:gridCol w:w="262"/>
        <w:gridCol w:w="1178"/>
        <w:gridCol w:w="239"/>
        <w:gridCol w:w="1381"/>
      </w:tblGrid>
      <w:tr w:rsidR="00CA477C" w:rsidRPr="00CA477C" w14:paraId="3F5E3CA4" w14:textId="77777777" w:rsidTr="0022450E">
        <w:trPr>
          <w:trHeight w:val="20"/>
        </w:trPr>
        <w:tc>
          <w:tcPr>
            <w:tcW w:w="4860" w:type="dxa"/>
            <w:shd w:val="clear" w:color="auto" w:fill="auto"/>
            <w:vAlign w:val="bottom"/>
          </w:tcPr>
          <w:p w14:paraId="05052373" w14:textId="77777777" w:rsidR="00CA477C" w:rsidRPr="00CA477C" w:rsidRDefault="00CA477C">
            <w:pPr>
              <w:ind w:left="-86" w:firstLine="9"/>
              <w:rPr>
                <w:rFonts w:eastAsia="Arial"/>
                <w:szCs w:val="22"/>
                <w:lang w:eastAsia="en-GB"/>
              </w:rPr>
            </w:pPr>
          </w:p>
        </w:tc>
        <w:tc>
          <w:tcPr>
            <w:tcW w:w="4320" w:type="dxa"/>
            <w:gridSpan w:val="5"/>
          </w:tcPr>
          <w:p w14:paraId="312DA6A1" w14:textId="47FFC373"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79CB405A" w14:textId="77777777" w:rsidTr="0022450E">
        <w:trPr>
          <w:trHeight w:val="20"/>
        </w:trPr>
        <w:tc>
          <w:tcPr>
            <w:tcW w:w="4860" w:type="dxa"/>
            <w:shd w:val="clear" w:color="auto" w:fill="auto"/>
            <w:vAlign w:val="bottom"/>
          </w:tcPr>
          <w:p w14:paraId="1A04D3E3" w14:textId="76664AA8" w:rsidR="001E5127" w:rsidRPr="007B1156" w:rsidRDefault="001E5127" w:rsidP="001E5127">
            <w:pPr>
              <w:ind w:hanging="8"/>
              <w:rPr>
                <w:rFonts w:eastAsia="Arial"/>
                <w:spacing w:val="-4"/>
                <w:szCs w:val="22"/>
                <w:lang w:eastAsia="en-GB"/>
              </w:rPr>
            </w:pPr>
            <w:r w:rsidRPr="00CA477C">
              <w:rPr>
                <w:rFonts w:eastAsia="Arial"/>
                <w:b/>
                <w:i/>
                <w:iCs/>
                <w:szCs w:val="22"/>
                <w:lang w:eastAsia="en-GB"/>
              </w:rPr>
              <w:t xml:space="preserve">For the </w:t>
            </w:r>
            <w:r w:rsidR="00AB6FF5">
              <w:rPr>
                <w:rFonts w:eastAsia="Arial"/>
                <w:b/>
                <w:i/>
                <w:iCs/>
                <w:szCs w:val="22"/>
                <w:lang w:eastAsia="en-GB"/>
              </w:rPr>
              <w:t>six</w:t>
            </w:r>
            <w:r w:rsidRPr="00CA477C">
              <w:rPr>
                <w:rFonts w:eastAsia="Arial"/>
                <w:b/>
                <w:i/>
                <w:iCs/>
                <w:szCs w:val="22"/>
                <w:lang w:eastAsia="en-GB"/>
              </w:rPr>
              <w:t>-month period ended</w:t>
            </w:r>
            <w:r>
              <w:rPr>
                <w:rFonts w:eastAsia="Arial"/>
                <w:b/>
                <w:i/>
                <w:iCs/>
                <w:szCs w:val="22"/>
                <w:lang w:eastAsia="en-GB"/>
              </w:rPr>
              <w:t xml:space="preserve"> </w:t>
            </w:r>
            <w:r w:rsidR="00AB6FF5">
              <w:rPr>
                <w:rFonts w:eastAsia="Arial"/>
                <w:b/>
                <w:i/>
                <w:iCs/>
                <w:szCs w:val="22"/>
                <w:lang w:eastAsia="en-GB"/>
              </w:rPr>
              <w:t>30 June</w:t>
            </w:r>
            <w:r w:rsidRPr="00CA477C">
              <w:rPr>
                <w:rFonts w:eastAsia="Arial"/>
                <w:b/>
                <w:i/>
                <w:iCs/>
                <w:szCs w:val="22"/>
                <w:lang w:eastAsia="en-GB"/>
              </w:rPr>
              <w:t xml:space="preserve"> 2024</w:t>
            </w:r>
          </w:p>
        </w:tc>
        <w:tc>
          <w:tcPr>
            <w:tcW w:w="1260" w:type="dxa"/>
            <w:tcBorders>
              <w:top w:val="nil"/>
              <w:left w:val="nil"/>
              <w:right w:val="nil"/>
            </w:tcBorders>
            <w:shd w:val="clear" w:color="auto" w:fill="auto"/>
            <w:vAlign w:val="bottom"/>
          </w:tcPr>
          <w:p w14:paraId="4641659C" w14:textId="77777777"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62" w:type="dxa"/>
            <w:tcBorders>
              <w:top w:val="nil"/>
              <w:left w:val="nil"/>
              <w:right w:val="nil"/>
            </w:tcBorders>
          </w:tcPr>
          <w:p w14:paraId="5B619F9E" w14:textId="77777777" w:rsidR="001E5127" w:rsidRPr="00CA477C" w:rsidRDefault="001E5127" w:rsidP="001E5127">
            <w:pPr>
              <w:ind w:left="-171" w:right="-72"/>
              <w:jc w:val="center"/>
              <w:rPr>
                <w:rFonts w:eastAsia="Arial"/>
                <w:b/>
                <w:szCs w:val="22"/>
                <w:lang w:eastAsia="en-GB"/>
              </w:rPr>
            </w:pPr>
          </w:p>
        </w:tc>
        <w:tc>
          <w:tcPr>
            <w:tcW w:w="1178" w:type="dxa"/>
            <w:tcBorders>
              <w:top w:val="nil"/>
              <w:left w:val="nil"/>
              <w:right w:val="nil"/>
            </w:tcBorders>
            <w:shd w:val="clear" w:color="auto" w:fill="auto"/>
            <w:vAlign w:val="bottom"/>
          </w:tcPr>
          <w:p w14:paraId="55E3E9B6" w14:textId="0A4D87DB"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39" w:type="dxa"/>
            <w:tcBorders>
              <w:top w:val="nil"/>
              <w:left w:val="nil"/>
              <w:right w:val="nil"/>
            </w:tcBorders>
          </w:tcPr>
          <w:p w14:paraId="0CACE605" w14:textId="77777777" w:rsidR="001E5127" w:rsidRPr="00CA477C" w:rsidRDefault="001E5127" w:rsidP="001E5127">
            <w:pPr>
              <w:ind w:left="25" w:right="-72"/>
              <w:jc w:val="center"/>
              <w:rPr>
                <w:rFonts w:eastAsia="Arial"/>
                <w:b/>
                <w:szCs w:val="22"/>
                <w:lang w:eastAsia="en-GB"/>
              </w:rPr>
            </w:pPr>
          </w:p>
        </w:tc>
        <w:tc>
          <w:tcPr>
            <w:tcW w:w="1381" w:type="dxa"/>
            <w:tcBorders>
              <w:top w:val="nil"/>
              <w:left w:val="nil"/>
              <w:right w:val="nil"/>
            </w:tcBorders>
            <w:shd w:val="clear" w:color="auto" w:fill="auto"/>
            <w:vAlign w:val="bottom"/>
          </w:tcPr>
          <w:p w14:paraId="2389D55E" w14:textId="426A8CEB"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22450E">
        <w:trPr>
          <w:trHeight w:val="20"/>
        </w:trPr>
        <w:tc>
          <w:tcPr>
            <w:tcW w:w="4860" w:type="dxa"/>
            <w:shd w:val="clear" w:color="auto" w:fill="auto"/>
            <w:vAlign w:val="bottom"/>
          </w:tcPr>
          <w:p w14:paraId="0570A84C" w14:textId="77777777" w:rsidR="00F7711E" w:rsidRPr="00CA477C" w:rsidRDefault="00F7711E" w:rsidP="00F7711E">
            <w:pPr>
              <w:ind w:hanging="8"/>
              <w:rPr>
                <w:rFonts w:eastAsia="Arial"/>
                <w:szCs w:val="22"/>
                <w:lang w:eastAsia="en-GB"/>
              </w:rPr>
            </w:pPr>
          </w:p>
        </w:tc>
        <w:tc>
          <w:tcPr>
            <w:tcW w:w="4320" w:type="dxa"/>
            <w:gridSpan w:val="5"/>
            <w:tcBorders>
              <w:left w:val="nil"/>
              <w:right w:val="nil"/>
            </w:tcBorders>
            <w:shd w:val="clear" w:color="auto" w:fill="auto"/>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(in thousand Baht)</w:t>
            </w:r>
          </w:p>
          <w:p w14:paraId="738C7454" w14:textId="752BC526" w:rsidR="00C4057E" w:rsidRPr="00CA477C" w:rsidRDefault="00C4057E" w:rsidP="00F7711E">
            <w:pPr>
              <w:ind w:left="25" w:right="-72"/>
              <w:jc w:val="center"/>
              <w:rPr>
                <w:szCs w:val="22"/>
                <w:lang w:eastAsia="en-GB"/>
              </w:rPr>
            </w:pPr>
          </w:p>
        </w:tc>
      </w:tr>
      <w:tr w:rsidR="0074791D" w:rsidRPr="00CA477C" w14:paraId="44E4D5E9" w14:textId="77777777" w:rsidTr="0022450E">
        <w:trPr>
          <w:trHeight w:val="20"/>
        </w:trPr>
        <w:tc>
          <w:tcPr>
            <w:tcW w:w="4860" w:type="dxa"/>
            <w:shd w:val="clear" w:color="auto" w:fill="auto"/>
            <w:vAlign w:val="bottom"/>
          </w:tcPr>
          <w:p w14:paraId="35EDDEAA" w14:textId="77777777" w:rsidR="0074791D" w:rsidRPr="00CA477C" w:rsidRDefault="0074791D" w:rsidP="0074791D">
            <w:pPr>
              <w:ind w:hanging="8"/>
              <w:rPr>
                <w:rFonts w:eastAsia="Arial"/>
                <w:szCs w:val="22"/>
                <w:lang w:eastAsia="en-GB"/>
              </w:rPr>
            </w:pPr>
            <w:r w:rsidRPr="00CA477C">
              <w:rPr>
                <w:rFonts w:eastAsia="Arial"/>
                <w:szCs w:val="22"/>
                <w:lang w:eastAsia="en-GB"/>
              </w:rPr>
              <w:t>The Company’s revenue</w:t>
            </w:r>
          </w:p>
        </w:tc>
        <w:tc>
          <w:tcPr>
            <w:tcW w:w="1260" w:type="dxa"/>
            <w:tcBorders>
              <w:left w:val="nil"/>
              <w:right w:val="nil"/>
            </w:tcBorders>
            <w:shd w:val="clear" w:color="auto" w:fill="auto"/>
          </w:tcPr>
          <w:p w14:paraId="0183F04F" w14:textId="4D4B13C4" w:rsidR="0074791D" w:rsidRPr="00CA477C" w:rsidRDefault="0074791D" w:rsidP="0074791D">
            <w:pPr>
              <w:ind w:left="-171" w:right="-18"/>
              <w:jc w:val="right"/>
              <w:rPr>
                <w:szCs w:val="22"/>
                <w:lang w:eastAsia="en-GB"/>
              </w:rPr>
            </w:pPr>
            <w:r>
              <w:rPr>
                <w:szCs w:val="22"/>
                <w:lang w:eastAsia="en-GB"/>
              </w:rPr>
              <w:t>8,253,886</w:t>
            </w:r>
          </w:p>
        </w:tc>
        <w:tc>
          <w:tcPr>
            <w:tcW w:w="262" w:type="dxa"/>
            <w:tcBorders>
              <w:left w:val="nil"/>
              <w:right w:val="nil"/>
            </w:tcBorders>
          </w:tcPr>
          <w:p w14:paraId="3C3D81CC" w14:textId="77777777" w:rsidR="0074791D" w:rsidRPr="00CA477C" w:rsidRDefault="0074791D" w:rsidP="0074791D">
            <w:pPr>
              <w:ind w:left="-171" w:right="-72"/>
              <w:jc w:val="right"/>
              <w:rPr>
                <w:szCs w:val="22"/>
                <w:lang w:eastAsia="en-GB"/>
              </w:rPr>
            </w:pPr>
          </w:p>
        </w:tc>
        <w:tc>
          <w:tcPr>
            <w:tcW w:w="1178" w:type="dxa"/>
            <w:tcBorders>
              <w:left w:val="nil"/>
              <w:right w:val="nil"/>
            </w:tcBorders>
            <w:shd w:val="clear" w:color="auto" w:fill="auto"/>
          </w:tcPr>
          <w:p w14:paraId="3DA6C44A" w14:textId="54422AAE" w:rsidR="0074791D" w:rsidRPr="00CA477C" w:rsidRDefault="0074791D" w:rsidP="0074791D">
            <w:pPr>
              <w:ind w:left="-171" w:right="-14"/>
              <w:jc w:val="right"/>
              <w:rPr>
                <w:szCs w:val="22"/>
                <w:lang w:eastAsia="en-GB"/>
              </w:rPr>
            </w:pPr>
            <w:r>
              <w:rPr>
                <w:szCs w:val="22"/>
                <w:lang w:eastAsia="en-GB"/>
              </w:rPr>
              <w:t>184,697</w:t>
            </w:r>
          </w:p>
        </w:tc>
        <w:tc>
          <w:tcPr>
            <w:tcW w:w="239" w:type="dxa"/>
            <w:tcBorders>
              <w:left w:val="nil"/>
              <w:right w:val="nil"/>
            </w:tcBorders>
          </w:tcPr>
          <w:p w14:paraId="6261EE5C" w14:textId="77777777" w:rsidR="0074791D" w:rsidRPr="00CA477C" w:rsidRDefault="0074791D" w:rsidP="0074791D">
            <w:pPr>
              <w:ind w:left="25" w:right="-72"/>
              <w:jc w:val="right"/>
              <w:rPr>
                <w:szCs w:val="22"/>
                <w:lang w:eastAsia="en-GB"/>
              </w:rPr>
            </w:pPr>
          </w:p>
        </w:tc>
        <w:tc>
          <w:tcPr>
            <w:tcW w:w="1381" w:type="dxa"/>
            <w:tcBorders>
              <w:left w:val="nil"/>
              <w:right w:val="nil"/>
            </w:tcBorders>
            <w:shd w:val="clear" w:color="auto" w:fill="auto"/>
          </w:tcPr>
          <w:p w14:paraId="41C53090" w14:textId="096C454F" w:rsidR="0074791D" w:rsidRPr="00CA477C" w:rsidRDefault="0074791D" w:rsidP="0074791D">
            <w:pPr>
              <w:ind w:left="25"/>
              <w:jc w:val="right"/>
              <w:rPr>
                <w:szCs w:val="22"/>
                <w:lang w:eastAsia="en-GB"/>
              </w:rPr>
            </w:pPr>
            <w:r w:rsidRPr="003C0E6E">
              <w:t>8,438,583</w:t>
            </w:r>
          </w:p>
        </w:tc>
      </w:tr>
      <w:tr w:rsidR="0074791D" w:rsidRPr="00CA477C" w14:paraId="01F3837B" w14:textId="77777777" w:rsidTr="0022450E">
        <w:trPr>
          <w:trHeight w:val="20"/>
        </w:trPr>
        <w:tc>
          <w:tcPr>
            <w:tcW w:w="4860" w:type="dxa"/>
            <w:shd w:val="clear" w:color="auto" w:fill="auto"/>
            <w:vAlign w:val="bottom"/>
          </w:tcPr>
          <w:p w14:paraId="19EF1E11" w14:textId="77777777" w:rsidR="0074791D" w:rsidRPr="00CA477C" w:rsidRDefault="0074791D" w:rsidP="0074791D">
            <w:pPr>
              <w:ind w:hanging="8"/>
              <w:rPr>
                <w:rFonts w:eastAsia="Arial"/>
                <w:szCs w:val="22"/>
                <w:lang w:eastAsia="en-GB"/>
              </w:rPr>
            </w:pPr>
            <w:r w:rsidRPr="00CA477C">
              <w:rPr>
                <w:rFonts w:eastAsia="Arial"/>
                <w:szCs w:val="22"/>
                <w:lang w:eastAsia="en-GB"/>
              </w:rPr>
              <w:t>Subsidiaries’ revenue included in the consolidation</w:t>
            </w:r>
          </w:p>
        </w:tc>
        <w:tc>
          <w:tcPr>
            <w:tcW w:w="1260" w:type="dxa"/>
            <w:tcBorders>
              <w:left w:val="nil"/>
              <w:right w:val="nil"/>
            </w:tcBorders>
            <w:shd w:val="clear" w:color="auto" w:fill="auto"/>
          </w:tcPr>
          <w:p w14:paraId="05614487" w14:textId="19AB90FD" w:rsidR="0074791D" w:rsidRPr="00CA477C" w:rsidRDefault="0074791D" w:rsidP="0074791D">
            <w:pPr>
              <w:ind w:left="-171" w:right="-18"/>
              <w:jc w:val="right"/>
              <w:rPr>
                <w:szCs w:val="22"/>
                <w:lang w:eastAsia="en-GB"/>
              </w:rPr>
            </w:pPr>
            <w:r>
              <w:rPr>
                <w:szCs w:val="22"/>
                <w:lang w:eastAsia="en-GB"/>
              </w:rPr>
              <w:t>2,316,884</w:t>
            </w:r>
          </w:p>
        </w:tc>
        <w:tc>
          <w:tcPr>
            <w:tcW w:w="262" w:type="dxa"/>
            <w:tcBorders>
              <w:left w:val="nil"/>
              <w:right w:val="nil"/>
            </w:tcBorders>
          </w:tcPr>
          <w:p w14:paraId="5EEA8940" w14:textId="77777777" w:rsidR="0074791D" w:rsidRPr="00CA477C" w:rsidRDefault="0074791D" w:rsidP="0074791D">
            <w:pPr>
              <w:ind w:left="-171" w:right="-72"/>
              <w:jc w:val="right"/>
              <w:rPr>
                <w:szCs w:val="22"/>
                <w:lang w:eastAsia="en-GB"/>
              </w:rPr>
            </w:pPr>
          </w:p>
        </w:tc>
        <w:tc>
          <w:tcPr>
            <w:tcW w:w="1178" w:type="dxa"/>
            <w:tcBorders>
              <w:left w:val="nil"/>
              <w:right w:val="nil"/>
            </w:tcBorders>
            <w:shd w:val="clear" w:color="auto" w:fill="auto"/>
          </w:tcPr>
          <w:p w14:paraId="7F8E940E" w14:textId="7A32CD57" w:rsidR="0074791D" w:rsidRPr="00CA477C" w:rsidRDefault="0074791D" w:rsidP="0074791D">
            <w:pPr>
              <w:ind w:left="-171" w:right="-1008"/>
              <w:jc w:val="center"/>
              <w:rPr>
                <w:szCs w:val="22"/>
                <w:lang w:eastAsia="en-GB"/>
              </w:rPr>
            </w:pPr>
            <w:r>
              <w:rPr>
                <w:szCs w:val="22"/>
                <w:lang w:eastAsia="en-GB"/>
              </w:rPr>
              <w:t>-</w:t>
            </w:r>
          </w:p>
        </w:tc>
        <w:tc>
          <w:tcPr>
            <w:tcW w:w="239" w:type="dxa"/>
            <w:tcBorders>
              <w:left w:val="nil"/>
              <w:right w:val="nil"/>
            </w:tcBorders>
          </w:tcPr>
          <w:p w14:paraId="06BAE391" w14:textId="77777777" w:rsidR="0074791D" w:rsidRPr="00CA477C" w:rsidRDefault="0074791D" w:rsidP="0074791D">
            <w:pPr>
              <w:ind w:left="25" w:right="-72"/>
              <w:jc w:val="right"/>
              <w:rPr>
                <w:szCs w:val="22"/>
                <w:lang w:eastAsia="en-GB"/>
              </w:rPr>
            </w:pPr>
          </w:p>
        </w:tc>
        <w:tc>
          <w:tcPr>
            <w:tcW w:w="1381" w:type="dxa"/>
            <w:tcBorders>
              <w:left w:val="nil"/>
              <w:right w:val="nil"/>
            </w:tcBorders>
            <w:shd w:val="clear" w:color="auto" w:fill="auto"/>
          </w:tcPr>
          <w:p w14:paraId="1BD2D2F3" w14:textId="65E5F09B" w:rsidR="0074791D" w:rsidRPr="00CA477C" w:rsidRDefault="0074791D" w:rsidP="0074791D">
            <w:pPr>
              <w:ind w:left="25"/>
              <w:jc w:val="right"/>
              <w:rPr>
                <w:szCs w:val="22"/>
                <w:lang w:eastAsia="en-GB"/>
              </w:rPr>
            </w:pPr>
            <w:r w:rsidRPr="003C0E6E">
              <w:t>2,316,884</w:t>
            </w:r>
          </w:p>
        </w:tc>
      </w:tr>
      <w:tr w:rsidR="0074791D" w:rsidRPr="00CA477C" w14:paraId="54506E7F" w14:textId="77777777" w:rsidTr="0022450E">
        <w:trPr>
          <w:trHeight w:val="20"/>
        </w:trPr>
        <w:tc>
          <w:tcPr>
            <w:tcW w:w="4860" w:type="dxa"/>
            <w:shd w:val="clear" w:color="auto" w:fill="auto"/>
            <w:vAlign w:val="bottom"/>
          </w:tcPr>
          <w:p w14:paraId="7607B8EE" w14:textId="77777777" w:rsidR="0074791D" w:rsidRPr="00CA477C" w:rsidRDefault="0074791D" w:rsidP="0074791D">
            <w:pPr>
              <w:ind w:hanging="8"/>
              <w:rPr>
                <w:rFonts w:eastAsia="Arial"/>
                <w:szCs w:val="22"/>
                <w:lang w:eastAsia="en-GB"/>
              </w:rPr>
            </w:pPr>
            <w:r w:rsidRPr="00CA477C">
              <w:rPr>
                <w:rFonts w:eastAsia="Arial"/>
                <w:szCs w:val="22"/>
                <w:lang w:eastAsia="en-GB"/>
              </w:rPr>
              <w:t>Eliminated transactions</w:t>
            </w:r>
          </w:p>
        </w:tc>
        <w:tc>
          <w:tcPr>
            <w:tcW w:w="1260" w:type="dxa"/>
            <w:tcBorders>
              <w:left w:val="nil"/>
              <w:bottom w:val="single" w:sz="4" w:space="0" w:color="auto"/>
              <w:right w:val="nil"/>
            </w:tcBorders>
            <w:shd w:val="clear" w:color="auto" w:fill="auto"/>
          </w:tcPr>
          <w:p w14:paraId="214E8BF5" w14:textId="414C5B13" w:rsidR="0074791D" w:rsidRPr="00CA477C" w:rsidRDefault="0074791D" w:rsidP="0074791D">
            <w:pPr>
              <w:ind w:left="-171" w:right="-72"/>
              <w:jc w:val="right"/>
              <w:rPr>
                <w:szCs w:val="22"/>
                <w:lang w:eastAsia="en-GB"/>
              </w:rPr>
            </w:pPr>
            <w:r w:rsidRPr="00451D91">
              <w:rPr>
                <w:szCs w:val="22"/>
                <w:lang w:eastAsia="en-GB"/>
              </w:rPr>
              <w:t>(</w:t>
            </w:r>
            <w:r>
              <w:rPr>
                <w:szCs w:val="22"/>
                <w:lang w:eastAsia="en-GB"/>
              </w:rPr>
              <w:t>2,159,850</w:t>
            </w:r>
            <w:r w:rsidRPr="00451D91">
              <w:rPr>
                <w:szCs w:val="22"/>
                <w:lang w:eastAsia="en-GB"/>
              </w:rPr>
              <w:t>)</w:t>
            </w:r>
          </w:p>
        </w:tc>
        <w:tc>
          <w:tcPr>
            <w:tcW w:w="262" w:type="dxa"/>
            <w:tcBorders>
              <w:left w:val="nil"/>
              <w:right w:val="nil"/>
            </w:tcBorders>
          </w:tcPr>
          <w:p w14:paraId="2D89A809" w14:textId="77777777" w:rsidR="0074791D" w:rsidRPr="00CA477C" w:rsidRDefault="0074791D" w:rsidP="0074791D">
            <w:pPr>
              <w:ind w:left="-171" w:right="-72"/>
              <w:jc w:val="right"/>
              <w:rPr>
                <w:szCs w:val="22"/>
                <w:lang w:eastAsia="en-GB"/>
              </w:rPr>
            </w:pPr>
          </w:p>
        </w:tc>
        <w:tc>
          <w:tcPr>
            <w:tcW w:w="1178" w:type="dxa"/>
            <w:tcBorders>
              <w:left w:val="nil"/>
              <w:bottom w:val="single" w:sz="4" w:space="0" w:color="auto"/>
              <w:right w:val="nil"/>
            </w:tcBorders>
            <w:shd w:val="clear" w:color="auto" w:fill="auto"/>
          </w:tcPr>
          <w:p w14:paraId="5D5C0C65" w14:textId="09FC6D9B" w:rsidR="0074791D" w:rsidRPr="00CA477C" w:rsidRDefault="0074791D" w:rsidP="0074791D">
            <w:pPr>
              <w:ind w:left="-171" w:right="29"/>
              <w:jc w:val="right"/>
              <w:rPr>
                <w:szCs w:val="22"/>
                <w:lang w:eastAsia="en-GB"/>
              </w:rPr>
            </w:pPr>
            <w:r>
              <w:rPr>
                <w:szCs w:val="22"/>
                <w:lang w:eastAsia="en-GB"/>
              </w:rPr>
              <w:t>-</w:t>
            </w:r>
          </w:p>
        </w:tc>
        <w:tc>
          <w:tcPr>
            <w:tcW w:w="239" w:type="dxa"/>
            <w:tcBorders>
              <w:left w:val="nil"/>
              <w:right w:val="nil"/>
            </w:tcBorders>
          </w:tcPr>
          <w:p w14:paraId="312DA6FF" w14:textId="77777777" w:rsidR="0074791D" w:rsidRPr="00CA477C" w:rsidRDefault="0074791D" w:rsidP="0074791D">
            <w:pPr>
              <w:ind w:left="25" w:right="-72"/>
              <w:jc w:val="right"/>
              <w:rPr>
                <w:szCs w:val="22"/>
                <w:lang w:eastAsia="en-GB"/>
              </w:rPr>
            </w:pPr>
          </w:p>
        </w:tc>
        <w:tc>
          <w:tcPr>
            <w:tcW w:w="1381" w:type="dxa"/>
            <w:tcBorders>
              <w:left w:val="nil"/>
              <w:bottom w:val="single" w:sz="4" w:space="0" w:color="auto"/>
              <w:right w:val="nil"/>
            </w:tcBorders>
            <w:shd w:val="clear" w:color="auto" w:fill="auto"/>
          </w:tcPr>
          <w:p w14:paraId="2F546917" w14:textId="294ECFE8" w:rsidR="0074791D" w:rsidRPr="00CA477C" w:rsidRDefault="0074791D" w:rsidP="0074791D">
            <w:pPr>
              <w:ind w:left="25" w:right="-72"/>
              <w:jc w:val="right"/>
              <w:rPr>
                <w:szCs w:val="22"/>
                <w:lang w:eastAsia="en-GB"/>
              </w:rPr>
            </w:pPr>
            <w:r w:rsidRPr="003C0E6E">
              <w:t>(2,159,850)</w:t>
            </w:r>
          </w:p>
        </w:tc>
      </w:tr>
      <w:tr w:rsidR="00051560" w:rsidRPr="00CA477C" w14:paraId="72900FA9" w14:textId="77777777" w:rsidTr="0022450E">
        <w:trPr>
          <w:trHeight w:val="20"/>
        </w:trPr>
        <w:tc>
          <w:tcPr>
            <w:tcW w:w="4860" w:type="dxa"/>
            <w:shd w:val="clear" w:color="auto" w:fill="auto"/>
            <w:vAlign w:val="bottom"/>
          </w:tcPr>
          <w:p w14:paraId="2CABE17E" w14:textId="77777777" w:rsidR="00051560" w:rsidRPr="00CA477C" w:rsidRDefault="00051560" w:rsidP="00051560">
            <w:pPr>
              <w:ind w:hanging="8"/>
              <w:rPr>
                <w:rFonts w:eastAsia="Arial"/>
                <w:szCs w:val="22"/>
                <w:lang w:eastAsia="en-GB"/>
              </w:rPr>
            </w:pPr>
          </w:p>
        </w:tc>
        <w:tc>
          <w:tcPr>
            <w:tcW w:w="1260" w:type="dxa"/>
            <w:tcBorders>
              <w:top w:val="single" w:sz="4" w:space="0" w:color="auto"/>
              <w:left w:val="nil"/>
              <w:right w:val="nil"/>
            </w:tcBorders>
            <w:shd w:val="clear" w:color="auto" w:fill="auto"/>
          </w:tcPr>
          <w:p w14:paraId="58F67311" w14:textId="77777777" w:rsidR="00051560" w:rsidRPr="00CA477C" w:rsidRDefault="00051560" w:rsidP="00051560">
            <w:pPr>
              <w:ind w:left="-171" w:right="-72"/>
              <w:jc w:val="right"/>
              <w:rPr>
                <w:szCs w:val="22"/>
                <w:lang w:eastAsia="en-GB"/>
              </w:rPr>
            </w:pPr>
          </w:p>
        </w:tc>
        <w:tc>
          <w:tcPr>
            <w:tcW w:w="262" w:type="dxa"/>
            <w:tcBorders>
              <w:left w:val="nil"/>
              <w:right w:val="nil"/>
            </w:tcBorders>
          </w:tcPr>
          <w:p w14:paraId="41703ACE" w14:textId="77777777" w:rsidR="00051560" w:rsidRPr="00CA477C" w:rsidRDefault="00051560" w:rsidP="00051560">
            <w:pPr>
              <w:ind w:left="-171" w:right="-72"/>
              <w:jc w:val="right"/>
              <w:rPr>
                <w:szCs w:val="22"/>
                <w:lang w:eastAsia="en-GB"/>
              </w:rPr>
            </w:pPr>
          </w:p>
        </w:tc>
        <w:tc>
          <w:tcPr>
            <w:tcW w:w="1178" w:type="dxa"/>
            <w:tcBorders>
              <w:top w:val="single" w:sz="4" w:space="0" w:color="auto"/>
              <w:left w:val="nil"/>
              <w:right w:val="nil"/>
            </w:tcBorders>
            <w:shd w:val="clear" w:color="auto" w:fill="auto"/>
          </w:tcPr>
          <w:p w14:paraId="01A93A48" w14:textId="150023F5" w:rsidR="00051560" w:rsidRPr="00CA477C" w:rsidRDefault="00051560" w:rsidP="00051560">
            <w:pPr>
              <w:ind w:left="-171" w:right="-72"/>
              <w:jc w:val="right"/>
              <w:rPr>
                <w:szCs w:val="22"/>
                <w:lang w:eastAsia="en-GB"/>
              </w:rPr>
            </w:pPr>
          </w:p>
        </w:tc>
        <w:tc>
          <w:tcPr>
            <w:tcW w:w="239" w:type="dxa"/>
            <w:tcBorders>
              <w:left w:val="nil"/>
              <w:right w:val="nil"/>
            </w:tcBorders>
          </w:tcPr>
          <w:p w14:paraId="3BEFBA4D" w14:textId="77777777" w:rsidR="00051560" w:rsidRPr="00CA477C" w:rsidRDefault="00051560" w:rsidP="00051560">
            <w:pPr>
              <w:ind w:left="25" w:right="-72"/>
              <w:jc w:val="right"/>
              <w:rPr>
                <w:szCs w:val="22"/>
                <w:lang w:eastAsia="en-GB"/>
              </w:rPr>
            </w:pPr>
          </w:p>
        </w:tc>
        <w:tc>
          <w:tcPr>
            <w:tcW w:w="1381" w:type="dxa"/>
            <w:tcBorders>
              <w:top w:val="single" w:sz="4" w:space="0" w:color="auto"/>
              <w:left w:val="nil"/>
              <w:right w:val="nil"/>
            </w:tcBorders>
            <w:shd w:val="clear" w:color="auto" w:fill="auto"/>
          </w:tcPr>
          <w:p w14:paraId="542D8D3C" w14:textId="3F6C61C6" w:rsidR="00051560" w:rsidRPr="00CA477C" w:rsidRDefault="00051560" w:rsidP="00051560">
            <w:pPr>
              <w:ind w:left="25" w:right="-72"/>
              <w:jc w:val="right"/>
              <w:rPr>
                <w:szCs w:val="22"/>
                <w:lang w:eastAsia="en-GB"/>
              </w:rPr>
            </w:pPr>
          </w:p>
        </w:tc>
      </w:tr>
      <w:tr w:rsidR="00051560" w:rsidRPr="00CA477C" w14:paraId="3A4501FC" w14:textId="77777777" w:rsidTr="0022450E">
        <w:trPr>
          <w:trHeight w:val="20"/>
        </w:trPr>
        <w:tc>
          <w:tcPr>
            <w:tcW w:w="4860" w:type="dxa"/>
            <w:shd w:val="clear" w:color="auto" w:fill="auto"/>
            <w:vAlign w:val="bottom"/>
          </w:tcPr>
          <w:p w14:paraId="1BB5BC09" w14:textId="77777777" w:rsidR="00051560" w:rsidRPr="00325CD9" w:rsidRDefault="00051560" w:rsidP="00051560">
            <w:pPr>
              <w:ind w:hanging="8"/>
              <w:rPr>
                <w:rFonts w:eastAsia="Arial"/>
                <w:b/>
                <w:szCs w:val="22"/>
                <w:lang w:eastAsia="en-GB"/>
              </w:rPr>
            </w:pPr>
            <w:r w:rsidRPr="00325CD9">
              <w:rPr>
                <w:rFonts w:eastAsia="Arial"/>
                <w:b/>
                <w:szCs w:val="22"/>
                <w:lang w:eastAsia="en-GB"/>
              </w:rPr>
              <w:t>Total revenue from external customers</w:t>
            </w:r>
          </w:p>
        </w:tc>
        <w:tc>
          <w:tcPr>
            <w:tcW w:w="1260" w:type="dxa"/>
            <w:tcBorders>
              <w:top w:val="nil"/>
              <w:left w:val="nil"/>
              <w:bottom w:val="double" w:sz="4" w:space="0" w:color="auto"/>
              <w:right w:val="nil"/>
            </w:tcBorders>
            <w:shd w:val="clear" w:color="auto" w:fill="auto"/>
          </w:tcPr>
          <w:p w14:paraId="25FB5FA4" w14:textId="4F8AAF41" w:rsidR="00051560" w:rsidRPr="00C42656" w:rsidRDefault="001D712F" w:rsidP="00051560">
            <w:pPr>
              <w:jc w:val="right"/>
              <w:rPr>
                <w:rFonts w:eastAsia="Arial"/>
                <w:b/>
                <w:bCs/>
                <w:szCs w:val="22"/>
                <w:lang w:eastAsia="en-GB"/>
              </w:rPr>
            </w:pPr>
            <w:r>
              <w:rPr>
                <w:rFonts w:eastAsia="Arial"/>
                <w:b/>
                <w:szCs w:val="22"/>
                <w:lang w:eastAsia="en-GB"/>
              </w:rPr>
              <w:t>8,410,920</w:t>
            </w:r>
          </w:p>
        </w:tc>
        <w:tc>
          <w:tcPr>
            <w:tcW w:w="262" w:type="dxa"/>
            <w:tcBorders>
              <w:top w:val="nil"/>
              <w:left w:val="nil"/>
              <w:right w:val="nil"/>
            </w:tcBorders>
          </w:tcPr>
          <w:p w14:paraId="7A53747D" w14:textId="77777777" w:rsidR="00051560" w:rsidRPr="00C42656" w:rsidRDefault="00051560" w:rsidP="00051560">
            <w:pPr>
              <w:ind w:right="-72"/>
              <w:jc w:val="right"/>
              <w:rPr>
                <w:rFonts w:eastAsia="Arial"/>
                <w:b/>
                <w:bCs/>
                <w:szCs w:val="22"/>
                <w:lang w:eastAsia="en-GB"/>
              </w:rPr>
            </w:pPr>
          </w:p>
        </w:tc>
        <w:tc>
          <w:tcPr>
            <w:tcW w:w="1178" w:type="dxa"/>
            <w:tcBorders>
              <w:top w:val="nil"/>
              <w:left w:val="nil"/>
              <w:bottom w:val="double" w:sz="4" w:space="0" w:color="auto"/>
              <w:right w:val="nil"/>
            </w:tcBorders>
            <w:shd w:val="clear" w:color="auto" w:fill="auto"/>
          </w:tcPr>
          <w:p w14:paraId="3790DD29" w14:textId="16721E64" w:rsidR="00051560" w:rsidRPr="00C42656" w:rsidRDefault="001D712F" w:rsidP="00051560">
            <w:pPr>
              <w:jc w:val="right"/>
              <w:rPr>
                <w:rFonts w:eastAsia="Arial"/>
                <w:b/>
                <w:bCs/>
                <w:szCs w:val="22"/>
                <w:lang w:eastAsia="en-GB"/>
              </w:rPr>
            </w:pPr>
            <w:r>
              <w:rPr>
                <w:rFonts w:eastAsia="Arial"/>
                <w:b/>
                <w:szCs w:val="22"/>
                <w:lang w:eastAsia="en-GB"/>
              </w:rPr>
              <w:t>184,697</w:t>
            </w:r>
          </w:p>
        </w:tc>
        <w:tc>
          <w:tcPr>
            <w:tcW w:w="239" w:type="dxa"/>
            <w:tcBorders>
              <w:top w:val="nil"/>
              <w:left w:val="nil"/>
              <w:right w:val="nil"/>
            </w:tcBorders>
          </w:tcPr>
          <w:p w14:paraId="64C62CE7" w14:textId="77777777" w:rsidR="00051560" w:rsidRPr="00C42656" w:rsidRDefault="00051560" w:rsidP="00051560">
            <w:pPr>
              <w:ind w:right="-72"/>
              <w:jc w:val="right"/>
              <w:rPr>
                <w:rFonts w:eastAsia="Arial"/>
                <w:b/>
                <w:bCs/>
                <w:szCs w:val="22"/>
                <w:lang w:eastAsia="en-GB"/>
              </w:rPr>
            </w:pPr>
          </w:p>
        </w:tc>
        <w:tc>
          <w:tcPr>
            <w:tcW w:w="1381" w:type="dxa"/>
            <w:tcBorders>
              <w:top w:val="nil"/>
              <w:left w:val="nil"/>
              <w:bottom w:val="double" w:sz="4" w:space="0" w:color="auto"/>
              <w:right w:val="nil"/>
            </w:tcBorders>
            <w:shd w:val="clear" w:color="auto" w:fill="auto"/>
          </w:tcPr>
          <w:p w14:paraId="4B814BC8" w14:textId="3304AAA3" w:rsidR="00051560" w:rsidRPr="00C42656" w:rsidRDefault="0081083F" w:rsidP="00051560">
            <w:pPr>
              <w:jc w:val="right"/>
              <w:rPr>
                <w:rFonts w:eastAsia="Arial"/>
                <w:b/>
                <w:bCs/>
                <w:szCs w:val="22"/>
                <w:lang w:eastAsia="en-GB"/>
              </w:rPr>
            </w:pPr>
            <w:r w:rsidRPr="0081083F">
              <w:rPr>
                <w:rFonts w:eastAsia="Arial"/>
                <w:b/>
                <w:szCs w:val="22"/>
                <w:lang w:eastAsia="en-GB"/>
              </w:rPr>
              <w:t>8,595,617</w:t>
            </w:r>
          </w:p>
        </w:tc>
      </w:tr>
      <w:tr w:rsidR="00051560" w:rsidRPr="00CA477C" w14:paraId="20CB31D2" w14:textId="77777777" w:rsidTr="0022450E">
        <w:trPr>
          <w:trHeight w:val="20"/>
        </w:trPr>
        <w:tc>
          <w:tcPr>
            <w:tcW w:w="4860" w:type="dxa"/>
            <w:shd w:val="clear" w:color="auto" w:fill="auto"/>
            <w:vAlign w:val="bottom"/>
          </w:tcPr>
          <w:p w14:paraId="046A0195" w14:textId="77777777" w:rsidR="00051560" w:rsidRPr="00CA477C" w:rsidRDefault="00051560" w:rsidP="00051560">
            <w:pPr>
              <w:ind w:hanging="8"/>
              <w:rPr>
                <w:rFonts w:eastAsia="Arial"/>
                <w:szCs w:val="22"/>
                <w:lang w:eastAsia="en-GB"/>
              </w:rPr>
            </w:pPr>
          </w:p>
        </w:tc>
        <w:tc>
          <w:tcPr>
            <w:tcW w:w="1260" w:type="dxa"/>
            <w:tcBorders>
              <w:top w:val="double" w:sz="4" w:space="0" w:color="auto"/>
            </w:tcBorders>
            <w:shd w:val="clear" w:color="auto" w:fill="auto"/>
            <w:vAlign w:val="bottom"/>
          </w:tcPr>
          <w:p w14:paraId="71CB6D38" w14:textId="77777777" w:rsidR="00051560" w:rsidRPr="00CA477C" w:rsidRDefault="00051560" w:rsidP="00051560">
            <w:pPr>
              <w:ind w:right="-72"/>
              <w:jc w:val="right"/>
              <w:rPr>
                <w:rFonts w:eastAsia="Arial"/>
                <w:szCs w:val="22"/>
                <w:lang w:eastAsia="en-GB"/>
              </w:rPr>
            </w:pPr>
          </w:p>
        </w:tc>
        <w:tc>
          <w:tcPr>
            <w:tcW w:w="262" w:type="dxa"/>
          </w:tcPr>
          <w:p w14:paraId="5F947BFC" w14:textId="77777777" w:rsidR="00051560" w:rsidRPr="00CA477C" w:rsidRDefault="00051560" w:rsidP="00051560">
            <w:pPr>
              <w:ind w:right="-72"/>
              <w:jc w:val="right"/>
              <w:rPr>
                <w:rFonts w:eastAsia="Arial"/>
                <w:szCs w:val="22"/>
                <w:lang w:eastAsia="en-GB"/>
              </w:rPr>
            </w:pPr>
          </w:p>
        </w:tc>
        <w:tc>
          <w:tcPr>
            <w:tcW w:w="1178" w:type="dxa"/>
            <w:tcBorders>
              <w:top w:val="double" w:sz="4" w:space="0" w:color="auto"/>
            </w:tcBorders>
            <w:shd w:val="clear" w:color="auto" w:fill="auto"/>
            <w:vAlign w:val="bottom"/>
          </w:tcPr>
          <w:p w14:paraId="2429F11C" w14:textId="6EA8DF89" w:rsidR="00051560" w:rsidRPr="00CA477C" w:rsidRDefault="00051560" w:rsidP="00051560">
            <w:pPr>
              <w:ind w:right="-72"/>
              <w:jc w:val="right"/>
              <w:rPr>
                <w:rFonts w:eastAsia="Arial"/>
                <w:szCs w:val="22"/>
                <w:lang w:eastAsia="en-GB"/>
              </w:rPr>
            </w:pPr>
          </w:p>
        </w:tc>
        <w:tc>
          <w:tcPr>
            <w:tcW w:w="239" w:type="dxa"/>
          </w:tcPr>
          <w:p w14:paraId="4C9083D5" w14:textId="77777777" w:rsidR="00051560" w:rsidRPr="00CA477C" w:rsidRDefault="00051560" w:rsidP="00051560">
            <w:pPr>
              <w:ind w:right="-72"/>
              <w:jc w:val="right"/>
              <w:rPr>
                <w:rFonts w:eastAsia="Arial"/>
                <w:szCs w:val="22"/>
                <w:lang w:eastAsia="en-GB"/>
              </w:rPr>
            </w:pPr>
          </w:p>
        </w:tc>
        <w:tc>
          <w:tcPr>
            <w:tcW w:w="1381" w:type="dxa"/>
            <w:tcBorders>
              <w:top w:val="double" w:sz="4" w:space="0" w:color="auto"/>
            </w:tcBorders>
            <w:shd w:val="clear" w:color="auto" w:fill="auto"/>
            <w:vAlign w:val="bottom"/>
          </w:tcPr>
          <w:p w14:paraId="78138B12" w14:textId="21B58A8A" w:rsidR="00051560" w:rsidRPr="00CA477C" w:rsidRDefault="00051560" w:rsidP="00051560">
            <w:pPr>
              <w:ind w:right="-72"/>
              <w:jc w:val="right"/>
              <w:rPr>
                <w:rFonts w:eastAsia="Arial"/>
                <w:szCs w:val="22"/>
                <w:lang w:eastAsia="en-GB"/>
              </w:rPr>
            </w:pPr>
          </w:p>
        </w:tc>
      </w:tr>
      <w:tr w:rsidR="00051560" w:rsidRPr="00CA477C" w14:paraId="478ACCCF" w14:textId="77777777" w:rsidTr="0022450E">
        <w:trPr>
          <w:trHeight w:val="20"/>
        </w:trPr>
        <w:tc>
          <w:tcPr>
            <w:tcW w:w="4860" w:type="dxa"/>
            <w:shd w:val="clear" w:color="auto" w:fill="auto"/>
            <w:vAlign w:val="bottom"/>
          </w:tcPr>
          <w:p w14:paraId="2E42F791" w14:textId="77777777" w:rsidR="00051560" w:rsidRPr="00CA477C" w:rsidRDefault="00051560" w:rsidP="00051560">
            <w:pPr>
              <w:ind w:hanging="8"/>
              <w:rPr>
                <w:rFonts w:eastAsia="Arial"/>
                <w:b/>
                <w:szCs w:val="22"/>
                <w:lang w:eastAsia="en-GB"/>
              </w:rPr>
            </w:pPr>
            <w:r w:rsidRPr="00CA477C">
              <w:rPr>
                <w:rFonts w:eastAsia="Arial"/>
                <w:b/>
                <w:szCs w:val="22"/>
                <w:lang w:eastAsia="en-GB"/>
              </w:rPr>
              <w:t>Result</w:t>
            </w:r>
          </w:p>
        </w:tc>
        <w:tc>
          <w:tcPr>
            <w:tcW w:w="1260" w:type="dxa"/>
            <w:shd w:val="clear" w:color="auto" w:fill="auto"/>
          </w:tcPr>
          <w:p w14:paraId="5A204AF1" w14:textId="77777777" w:rsidR="00051560" w:rsidRPr="00CA477C" w:rsidRDefault="00051560" w:rsidP="00051560">
            <w:pPr>
              <w:ind w:right="-72"/>
              <w:jc w:val="right"/>
              <w:rPr>
                <w:rFonts w:eastAsia="Arial"/>
                <w:szCs w:val="22"/>
                <w:lang w:eastAsia="en-GB"/>
              </w:rPr>
            </w:pPr>
          </w:p>
        </w:tc>
        <w:tc>
          <w:tcPr>
            <w:tcW w:w="262" w:type="dxa"/>
          </w:tcPr>
          <w:p w14:paraId="71D6A51D" w14:textId="77777777" w:rsidR="00051560" w:rsidRPr="00CA477C" w:rsidRDefault="00051560" w:rsidP="00051560">
            <w:pPr>
              <w:ind w:right="-72"/>
              <w:jc w:val="right"/>
              <w:rPr>
                <w:rFonts w:eastAsia="Arial"/>
                <w:szCs w:val="22"/>
                <w:lang w:eastAsia="en-GB"/>
              </w:rPr>
            </w:pPr>
          </w:p>
        </w:tc>
        <w:tc>
          <w:tcPr>
            <w:tcW w:w="1178" w:type="dxa"/>
            <w:shd w:val="clear" w:color="auto" w:fill="auto"/>
          </w:tcPr>
          <w:p w14:paraId="23E7F484" w14:textId="5E655E11" w:rsidR="00051560" w:rsidRPr="00CA477C" w:rsidRDefault="00051560" w:rsidP="00051560">
            <w:pPr>
              <w:ind w:right="-72"/>
              <w:jc w:val="right"/>
              <w:rPr>
                <w:rFonts w:eastAsia="Arial"/>
                <w:szCs w:val="22"/>
                <w:lang w:eastAsia="en-GB"/>
              </w:rPr>
            </w:pPr>
          </w:p>
        </w:tc>
        <w:tc>
          <w:tcPr>
            <w:tcW w:w="239" w:type="dxa"/>
          </w:tcPr>
          <w:p w14:paraId="2CAD4C08" w14:textId="77777777" w:rsidR="00051560" w:rsidRPr="00CA477C" w:rsidRDefault="00051560" w:rsidP="00051560">
            <w:pPr>
              <w:ind w:right="-72"/>
              <w:jc w:val="right"/>
              <w:rPr>
                <w:rFonts w:eastAsia="Arial"/>
                <w:szCs w:val="22"/>
                <w:lang w:eastAsia="en-GB"/>
              </w:rPr>
            </w:pPr>
          </w:p>
        </w:tc>
        <w:tc>
          <w:tcPr>
            <w:tcW w:w="1381" w:type="dxa"/>
            <w:shd w:val="clear" w:color="auto" w:fill="auto"/>
          </w:tcPr>
          <w:p w14:paraId="149C3430" w14:textId="5F1E68F4" w:rsidR="00051560" w:rsidRPr="00CA477C" w:rsidRDefault="00051560" w:rsidP="00051560">
            <w:pPr>
              <w:ind w:right="-72"/>
              <w:jc w:val="right"/>
              <w:rPr>
                <w:rFonts w:eastAsia="Arial"/>
                <w:szCs w:val="22"/>
                <w:lang w:eastAsia="en-GB"/>
              </w:rPr>
            </w:pPr>
          </w:p>
        </w:tc>
      </w:tr>
      <w:tr w:rsidR="009648A7" w:rsidRPr="00CA477C" w14:paraId="323564C6" w14:textId="77777777" w:rsidTr="005C10BB">
        <w:trPr>
          <w:trHeight w:val="20"/>
        </w:trPr>
        <w:tc>
          <w:tcPr>
            <w:tcW w:w="4860" w:type="dxa"/>
            <w:shd w:val="clear" w:color="auto" w:fill="auto"/>
            <w:vAlign w:val="bottom"/>
          </w:tcPr>
          <w:p w14:paraId="32E003F5" w14:textId="5512ED8E" w:rsidR="009648A7" w:rsidRPr="00CA477C" w:rsidRDefault="009648A7" w:rsidP="009648A7">
            <w:pPr>
              <w:ind w:hanging="8"/>
              <w:rPr>
                <w:rFonts w:eastAsia="Arial"/>
                <w:b/>
                <w:szCs w:val="22"/>
                <w:lang w:eastAsia="en-GB"/>
              </w:rPr>
            </w:pPr>
            <w:r w:rsidRPr="00CA477C">
              <w:rPr>
                <w:rFonts w:eastAsia="Arial"/>
                <w:b/>
                <w:szCs w:val="22"/>
                <w:lang w:eastAsia="en-GB"/>
              </w:rPr>
              <w:t>Segment gross profit</w:t>
            </w:r>
          </w:p>
        </w:tc>
        <w:tc>
          <w:tcPr>
            <w:tcW w:w="1260" w:type="dxa"/>
            <w:tcBorders>
              <w:top w:val="nil"/>
              <w:left w:val="nil"/>
              <w:bottom w:val="nil"/>
              <w:right w:val="nil"/>
            </w:tcBorders>
            <w:shd w:val="clear" w:color="auto" w:fill="auto"/>
          </w:tcPr>
          <w:p w14:paraId="570490EA" w14:textId="52303F38" w:rsidR="009648A7" w:rsidRPr="00E14951" w:rsidRDefault="009648A7" w:rsidP="009648A7">
            <w:pPr>
              <w:jc w:val="right"/>
              <w:rPr>
                <w:rFonts w:eastAsia="Arial" w:cstheme="minorBidi"/>
                <w:szCs w:val="28"/>
                <w:lang w:eastAsia="en-GB" w:bidi="th-TH"/>
              </w:rPr>
            </w:pPr>
            <w:r w:rsidRPr="00172C08">
              <w:t>2,361,777</w:t>
            </w:r>
          </w:p>
        </w:tc>
        <w:tc>
          <w:tcPr>
            <w:tcW w:w="262" w:type="dxa"/>
            <w:tcBorders>
              <w:top w:val="nil"/>
              <w:left w:val="nil"/>
              <w:bottom w:val="nil"/>
              <w:right w:val="nil"/>
            </w:tcBorders>
          </w:tcPr>
          <w:p w14:paraId="75C80175" w14:textId="77777777" w:rsidR="009648A7" w:rsidRPr="00CA477C" w:rsidRDefault="009648A7" w:rsidP="009648A7">
            <w:pPr>
              <w:ind w:right="-72"/>
              <w:jc w:val="right"/>
              <w:rPr>
                <w:rFonts w:eastAsia="Arial"/>
                <w:szCs w:val="22"/>
                <w:lang w:eastAsia="en-GB"/>
              </w:rPr>
            </w:pPr>
          </w:p>
        </w:tc>
        <w:tc>
          <w:tcPr>
            <w:tcW w:w="1178" w:type="dxa"/>
            <w:tcBorders>
              <w:top w:val="nil"/>
              <w:left w:val="nil"/>
              <w:bottom w:val="nil"/>
              <w:right w:val="nil"/>
            </w:tcBorders>
            <w:shd w:val="clear" w:color="auto" w:fill="auto"/>
          </w:tcPr>
          <w:p w14:paraId="653842B6" w14:textId="1FF630FF" w:rsidR="009648A7" w:rsidRPr="00CA477C" w:rsidRDefault="009648A7" w:rsidP="009648A7">
            <w:pPr>
              <w:jc w:val="right"/>
              <w:rPr>
                <w:rFonts w:eastAsia="Arial"/>
                <w:szCs w:val="22"/>
                <w:lang w:eastAsia="en-GB"/>
              </w:rPr>
            </w:pPr>
            <w:r w:rsidRPr="00172C08">
              <w:t>40,928</w:t>
            </w:r>
          </w:p>
        </w:tc>
        <w:tc>
          <w:tcPr>
            <w:tcW w:w="239" w:type="dxa"/>
            <w:tcBorders>
              <w:top w:val="nil"/>
              <w:left w:val="nil"/>
              <w:bottom w:val="nil"/>
              <w:right w:val="nil"/>
            </w:tcBorders>
          </w:tcPr>
          <w:p w14:paraId="3CA60B2A" w14:textId="77777777" w:rsidR="009648A7" w:rsidRPr="00CA477C" w:rsidRDefault="009648A7" w:rsidP="009648A7">
            <w:pPr>
              <w:ind w:right="-72"/>
              <w:jc w:val="right"/>
              <w:rPr>
                <w:rFonts w:eastAsia="Arial"/>
                <w:szCs w:val="22"/>
                <w:lang w:eastAsia="en-GB"/>
              </w:rPr>
            </w:pPr>
          </w:p>
        </w:tc>
        <w:tc>
          <w:tcPr>
            <w:tcW w:w="1381" w:type="dxa"/>
            <w:tcBorders>
              <w:top w:val="nil"/>
              <w:left w:val="nil"/>
              <w:right w:val="nil"/>
            </w:tcBorders>
            <w:shd w:val="clear" w:color="auto" w:fill="auto"/>
          </w:tcPr>
          <w:p w14:paraId="3A643AED" w14:textId="42C25E75" w:rsidR="009648A7" w:rsidRPr="00CA477C" w:rsidRDefault="009648A7" w:rsidP="009648A7">
            <w:pPr>
              <w:jc w:val="right"/>
              <w:rPr>
                <w:rFonts w:eastAsia="Arial"/>
                <w:szCs w:val="22"/>
                <w:lang w:eastAsia="en-GB"/>
              </w:rPr>
            </w:pPr>
            <w:r w:rsidRPr="00172C08">
              <w:t>2,402,705</w:t>
            </w:r>
          </w:p>
        </w:tc>
      </w:tr>
      <w:tr w:rsidR="00051560" w:rsidRPr="00CA477C" w14:paraId="78A3E521" w14:textId="77777777" w:rsidTr="005C10BB">
        <w:trPr>
          <w:trHeight w:val="20"/>
        </w:trPr>
        <w:tc>
          <w:tcPr>
            <w:tcW w:w="4860" w:type="dxa"/>
            <w:shd w:val="clear" w:color="auto" w:fill="auto"/>
            <w:vAlign w:val="bottom"/>
          </w:tcPr>
          <w:p w14:paraId="4567CF21" w14:textId="2217475E" w:rsidR="00051560" w:rsidRPr="00881B36" w:rsidRDefault="00051560" w:rsidP="00051560">
            <w:pPr>
              <w:ind w:hanging="8"/>
              <w:rPr>
                <w:rFonts w:eastAsia="Arial"/>
                <w:szCs w:val="22"/>
                <w:cs/>
                <w:lang w:eastAsia="en-GB" w:bidi="th-TH"/>
              </w:rPr>
            </w:pPr>
            <w:r w:rsidRPr="00CA477C">
              <w:rPr>
                <w:rFonts w:eastAsia="Arial"/>
                <w:szCs w:val="22"/>
                <w:lang w:eastAsia="en-GB"/>
              </w:rPr>
              <w:t>Selling and administrative expenses</w:t>
            </w:r>
          </w:p>
        </w:tc>
        <w:tc>
          <w:tcPr>
            <w:tcW w:w="1260" w:type="dxa"/>
            <w:shd w:val="clear" w:color="auto" w:fill="auto"/>
            <w:vAlign w:val="bottom"/>
          </w:tcPr>
          <w:p w14:paraId="3A81FE9A" w14:textId="77777777" w:rsidR="00051560" w:rsidRPr="00CA477C" w:rsidRDefault="00051560" w:rsidP="00051560">
            <w:pPr>
              <w:ind w:right="-72"/>
              <w:jc w:val="right"/>
              <w:rPr>
                <w:rFonts w:eastAsia="Arial"/>
                <w:szCs w:val="22"/>
                <w:lang w:eastAsia="en-GB"/>
              </w:rPr>
            </w:pPr>
          </w:p>
        </w:tc>
        <w:tc>
          <w:tcPr>
            <w:tcW w:w="262" w:type="dxa"/>
          </w:tcPr>
          <w:p w14:paraId="60127877"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28113D14" w14:textId="14ECEB7B" w:rsidR="00051560" w:rsidRPr="00881B36" w:rsidRDefault="00051560" w:rsidP="00051560">
            <w:pPr>
              <w:ind w:right="-72"/>
              <w:jc w:val="right"/>
              <w:rPr>
                <w:rFonts w:eastAsia="Arial"/>
                <w:szCs w:val="22"/>
                <w:cs/>
                <w:lang w:eastAsia="en-GB" w:bidi="th-TH"/>
              </w:rPr>
            </w:pPr>
          </w:p>
        </w:tc>
        <w:tc>
          <w:tcPr>
            <w:tcW w:w="239" w:type="dxa"/>
          </w:tcPr>
          <w:p w14:paraId="3228E2F2"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3860E7A8" w14:textId="34059579" w:rsidR="00051560" w:rsidRPr="00CA477C" w:rsidRDefault="00051560" w:rsidP="00051560">
            <w:pPr>
              <w:ind w:right="-72"/>
              <w:jc w:val="right"/>
              <w:rPr>
                <w:rFonts w:eastAsia="Arial"/>
                <w:szCs w:val="22"/>
                <w:lang w:eastAsia="en-GB"/>
              </w:rPr>
            </w:pPr>
          </w:p>
        </w:tc>
      </w:tr>
      <w:tr w:rsidR="002A485F" w:rsidRPr="00CA477C" w14:paraId="5F6607F9" w14:textId="77777777" w:rsidTr="007422E5">
        <w:trPr>
          <w:trHeight w:val="20"/>
        </w:trPr>
        <w:tc>
          <w:tcPr>
            <w:tcW w:w="4860" w:type="dxa"/>
            <w:shd w:val="clear" w:color="auto" w:fill="auto"/>
            <w:vAlign w:val="bottom"/>
          </w:tcPr>
          <w:p w14:paraId="69EAAB72" w14:textId="5E929131" w:rsidR="002A485F" w:rsidRPr="00CA477C" w:rsidRDefault="002A485F" w:rsidP="002A485F">
            <w:pPr>
              <w:ind w:hanging="8"/>
              <w:rPr>
                <w:rFonts w:eastAsia="Arial"/>
                <w:szCs w:val="22"/>
                <w:lang w:eastAsia="en-GB"/>
              </w:rPr>
            </w:pPr>
            <w:r>
              <w:rPr>
                <w:rFonts w:eastAsia="Arial"/>
                <w:szCs w:val="22"/>
                <w:lang w:eastAsia="en-GB"/>
              </w:rPr>
              <w:t xml:space="preserve">   </w:t>
            </w:r>
            <w:r w:rsidRPr="004A1701">
              <w:rPr>
                <w:rFonts w:eastAsia="Arial"/>
                <w:szCs w:val="22"/>
                <w:lang w:eastAsia="en-GB"/>
              </w:rPr>
              <w:t>(including impairment of financial assets)</w:t>
            </w:r>
          </w:p>
        </w:tc>
        <w:tc>
          <w:tcPr>
            <w:tcW w:w="1260" w:type="dxa"/>
            <w:shd w:val="clear" w:color="auto" w:fill="auto"/>
            <w:vAlign w:val="bottom"/>
          </w:tcPr>
          <w:p w14:paraId="6AC02B3F" w14:textId="77777777" w:rsidR="002A485F" w:rsidRPr="00CA477C" w:rsidRDefault="002A485F" w:rsidP="002A485F">
            <w:pPr>
              <w:ind w:right="-72"/>
              <w:jc w:val="right"/>
              <w:rPr>
                <w:rFonts w:eastAsia="Arial"/>
                <w:szCs w:val="22"/>
                <w:lang w:eastAsia="en-GB"/>
              </w:rPr>
            </w:pPr>
          </w:p>
        </w:tc>
        <w:tc>
          <w:tcPr>
            <w:tcW w:w="262" w:type="dxa"/>
          </w:tcPr>
          <w:p w14:paraId="6948133C" w14:textId="77777777" w:rsidR="002A485F" w:rsidRPr="00CA477C" w:rsidRDefault="002A485F" w:rsidP="002A485F">
            <w:pPr>
              <w:ind w:right="-72"/>
              <w:jc w:val="right"/>
              <w:rPr>
                <w:rFonts w:eastAsia="Arial"/>
                <w:szCs w:val="22"/>
                <w:lang w:eastAsia="en-GB"/>
              </w:rPr>
            </w:pPr>
          </w:p>
        </w:tc>
        <w:tc>
          <w:tcPr>
            <w:tcW w:w="1178" w:type="dxa"/>
            <w:shd w:val="clear" w:color="auto" w:fill="auto"/>
            <w:vAlign w:val="bottom"/>
          </w:tcPr>
          <w:p w14:paraId="0D16CE99" w14:textId="77777777" w:rsidR="002A485F" w:rsidRPr="00881B36" w:rsidRDefault="002A485F" w:rsidP="002A485F">
            <w:pPr>
              <w:ind w:right="-72"/>
              <w:jc w:val="right"/>
              <w:rPr>
                <w:rFonts w:eastAsia="Arial"/>
                <w:szCs w:val="22"/>
                <w:cs/>
                <w:lang w:eastAsia="en-GB" w:bidi="th-TH"/>
              </w:rPr>
            </w:pPr>
          </w:p>
        </w:tc>
        <w:tc>
          <w:tcPr>
            <w:tcW w:w="239" w:type="dxa"/>
          </w:tcPr>
          <w:p w14:paraId="3F008957" w14:textId="77777777" w:rsidR="002A485F" w:rsidRPr="00CA477C" w:rsidRDefault="002A485F" w:rsidP="002A485F">
            <w:pPr>
              <w:ind w:right="-72"/>
              <w:jc w:val="right"/>
              <w:rPr>
                <w:rFonts w:eastAsia="Arial"/>
                <w:szCs w:val="22"/>
                <w:lang w:eastAsia="en-GB"/>
              </w:rPr>
            </w:pPr>
          </w:p>
        </w:tc>
        <w:tc>
          <w:tcPr>
            <w:tcW w:w="1381" w:type="dxa"/>
            <w:tcBorders>
              <w:bottom w:val="single" w:sz="4" w:space="0" w:color="000000"/>
            </w:tcBorders>
            <w:shd w:val="clear" w:color="auto" w:fill="auto"/>
          </w:tcPr>
          <w:p w14:paraId="12A1AC92" w14:textId="35AE94B5" w:rsidR="002A485F" w:rsidRPr="00A01D61" w:rsidRDefault="006A058A" w:rsidP="002A485F">
            <w:pPr>
              <w:ind w:right="-72"/>
              <w:jc w:val="right"/>
              <w:rPr>
                <w:rFonts w:eastAsia="Arial"/>
                <w:szCs w:val="22"/>
                <w:lang w:eastAsia="en-GB"/>
              </w:rPr>
            </w:pPr>
            <w:r w:rsidRPr="001F45C8">
              <w:t>(711,438)</w:t>
            </w:r>
            <w:r w:rsidRPr="00A01D61" w:rsidDel="00810B38">
              <w:rPr>
                <w:rFonts w:eastAsia="Arial"/>
                <w:szCs w:val="22"/>
                <w:lang w:eastAsia="en-GB"/>
              </w:rPr>
              <w:t xml:space="preserve"> </w:t>
            </w:r>
          </w:p>
        </w:tc>
      </w:tr>
      <w:tr w:rsidR="002A485F" w:rsidRPr="00CA477C" w14:paraId="636C365B" w14:textId="77777777" w:rsidTr="007422E5">
        <w:trPr>
          <w:trHeight w:val="20"/>
        </w:trPr>
        <w:tc>
          <w:tcPr>
            <w:tcW w:w="4860" w:type="dxa"/>
            <w:shd w:val="clear" w:color="auto" w:fill="auto"/>
            <w:vAlign w:val="bottom"/>
          </w:tcPr>
          <w:p w14:paraId="429A1FAB" w14:textId="77777777" w:rsidR="002A485F" w:rsidRPr="00CA477C" w:rsidRDefault="002A485F" w:rsidP="002A485F">
            <w:pPr>
              <w:ind w:hanging="8"/>
              <w:rPr>
                <w:rFonts w:eastAsia="Arial"/>
                <w:szCs w:val="22"/>
                <w:lang w:eastAsia="en-GB"/>
              </w:rPr>
            </w:pPr>
          </w:p>
        </w:tc>
        <w:tc>
          <w:tcPr>
            <w:tcW w:w="1260" w:type="dxa"/>
            <w:shd w:val="clear" w:color="auto" w:fill="auto"/>
            <w:vAlign w:val="bottom"/>
          </w:tcPr>
          <w:p w14:paraId="2DBDC68D" w14:textId="77777777" w:rsidR="002A485F" w:rsidRPr="00CA477C" w:rsidRDefault="002A485F" w:rsidP="002A485F">
            <w:pPr>
              <w:ind w:right="-72"/>
              <w:jc w:val="right"/>
              <w:rPr>
                <w:rFonts w:eastAsia="Arial"/>
                <w:szCs w:val="22"/>
                <w:lang w:eastAsia="en-GB"/>
              </w:rPr>
            </w:pPr>
          </w:p>
        </w:tc>
        <w:tc>
          <w:tcPr>
            <w:tcW w:w="262" w:type="dxa"/>
          </w:tcPr>
          <w:p w14:paraId="20663FC0" w14:textId="77777777" w:rsidR="002A485F" w:rsidRPr="00CA477C" w:rsidRDefault="002A485F" w:rsidP="002A485F">
            <w:pPr>
              <w:ind w:right="-72"/>
              <w:jc w:val="right"/>
              <w:rPr>
                <w:rFonts w:eastAsia="Arial"/>
                <w:szCs w:val="22"/>
                <w:lang w:eastAsia="en-GB"/>
              </w:rPr>
            </w:pPr>
          </w:p>
        </w:tc>
        <w:tc>
          <w:tcPr>
            <w:tcW w:w="1178" w:type="dxa"/>
            <w:shd w:val="clear" w:color="auto" w:fill="auto"/>
            <w:vAlign w:val="bottom"/>
          </w:tcPr>
          <w:p w14:paraId="6476EA7C" w14:textId="3FA46292" w:rsidR="002A485F" w:rsidRPr="00CA477C" w:rsidRDefault="002A485F" w:rsidP="002A485F">
            <w:pPr>
              <w:ind w:right="-72"/>
              <w:jc w:val="right"/>
              <w:rPr>
                <w:rFonts w:eastAsia="Arial"/>
                <w:szCs w:val="22"/>
                <w:lang w:eastAsia="en-GB"/>
              </w:rPr>
            </w:pPr>
          </w:p>
        </w:tc>
        <w:tc>
          <w:tcPr>
            <w:tcW w:w="239" w:type="dxa"/>
          </w:tcPr>
          <w:p w14:paraId="724BDAED" w14:textId="77777777" w:rsidR="002A485F" w:rsidRPr="00CA477C" w:rsidRDefault="002A485F" w:rsidP="002A485F">
            <w:pPr>
              <w:ind w:right="-72"/>
              <w:jc w:val="right"/>
              <w:rPr>
                <w:rFonts w:eastAsia="Arial"/>
                <w:szCs w:val="22"/>
                <w:lang w:eastAsia="en-GB"/>
              </w:rPr>
            </w:pPr>
          </w:p>
        </w:tc>
        <w:tc>
          <w:tcPr>
            <w:tcW w:w="1381" w:type="dxa"/>
            <w:shd w:val="clear" w:color="auto" w:fill="auto"/>
          </w:tcPr>
          <w:p w14:paraId="410E7A07" w14:textId="09030FF9" w:rsidR="002A485F" w:rsidRPr="00CA477C" w:rsidRDefault="002A485F" w:rsidP="002A485F">
            <w:pPr>
              <w:ind w:right="-72"/>
              <w:jc w:val="right"/>
              <w:rPr>
                <w:rFonts w:eastAsia="Arial"/>
                <w:szCs w:val="22"/>
                <w:lang w:eastAsia="en-GB"/>
              </w:rPr>
            </w:pPr>
          </w:p>
        </w:tc>
      </w:tr>
      <w:tr w:rsidR="0031294C" w:rsidRPr="00CA477C" w14:paraId="73C71141" w14:textId="77777777" w:rsidTr="007422E5">
        <w:trPr>
          <w:trHeight w:val="20"/>
        </w:trPr>
        <w:tc>
          <w:tcPr>
            <w:tcW w:w="4860" w:type="dxa"/>
            <w:shd w:val="clear" w:color="auto" w:fill="auto"/>
            <w:vAlign w:val="bottom"/>
          </w:tcPr>
          <w:p w14:paraId="496E3CC4" w14:textId="4618C75A" w:rsidR="0031294C" w:rsidRPr="00325CD9" w:rsidRDefault="0031294C" w:rsidP="0031294C">
            <w:pPr>
              <w:ind w:right="-72" w:hanging="8"/>
              <w:rPr>
                <w:rFonts w:eastAsia="Arial" w:cstheme="minorBidi"/>
                <w:szCs w:val="28"/>
                <w:lang w:eastAsia="en-GB" w:bidi="th-TH"/>
              </w:rPr>
            </w:pPr>
            <w:r w:rsidRPr="00CA477C">
              <w:rPr>
                <w:rFonts w:eastAsia="Arial"/>
                <w:b/>
                <w:szCs w:val="22"/>
                <w:lang w:eastAsia="en-GB"/>
              </w:rPr>
              <w:t>Operating profit</w:t>
            </w:r>
            <w:r w:rsidRPr="00CA477C">
              <w:rPr>
                <w:rFonts w:eastAsia="Arial"/>
                <w:szCs w:val="22"/>
                <w:lang w:eastAsia="en-GB"/>
              </w:rPr>
              <w:t xml:space="preserve"> </w:t>
            </w:r>
          </w:p>
        </w:tc>
        <w:tc>
          <w:tcPr>
            <w:tcW w:w="1260" w:type="dxa"/>
            <w:shd w:val="clear" w:color="auto" w:fill="auto"/>
            <w:vAlign w:val="bottom"/>
          </w:tcPr>
          <w:p w14:paraId="251E00C6" w14:textId="77777777" w:rsidR="0031294C" w:rsidRPr="00CA477C" w:rsidRDefault="0031294C" w:rsidP="0031294C">
            <w:pPr>
              <w:ind w:right="-72"/>
              <w:jc w:val="right"/>
              <w:rPr>
                <w:rFonts w:eastAsia="Arial"/>
                <w:szCs w:val="22"/>
                <w:lang w:eastAsia="en-GB"/>
              </w:rPr>
            </w:pPr>
          </w:p>
        </w:tc>
        <w:tc>
          <w:tcPr>
            <w:tcW w:w="262" w:type="dxa"/>
          </w:tcPr>
          <w:p w14:paraId="1225A95F" w14:textId="77777777" w:rsidR="0031294C" w:rsidRPr="00CA477C" w:rsidRDefault="0031294C" w:rsidP="0031294C">
            <w:pPr>
              <w:ind w:right="-72"/>
              <w:jc w:val="right"/>
              <w:rPr>
                <w:rFonts w:eastAsia="Arial"/>
                <w:szCs w:val="22"/>
                <w:lang w:eastAsia="en-GB"/>
              </w:rPr>
            </w:pPr>
          </w:p>
        </w:tc>
        <w:tc>
          <w:tcPr>
            <w:tcW w:w="1178" w:type="dxa"/>
            <w:shd w:val="clear" w:color="auto" w:fill="auto"/>
            <w:vAlign w:val="bottom"/>
          </w:tcPr>
          <w:p w14:paraId="0B10700B" w14:textId="0DA871E2" w:rsidR="0031294C" w:rsidRPr="00CA477C" w:rsidRDefault="0031294C" w:rsidP="0031294C">
            <w:pPr>
              <w:ind w:right="-72"/>
              <w:jc w:val="right"/>
              <w:rPr>
                <w:rFonts w:eastAsia="Arial"/>
                <w:szCs w:val="22"/>
                <w:lang w:eastAsia="en-GB"/>
              </w:rPr>
            </w:pPr>
          </w:p>
        </w:tc>
        <w:tc>
          <w:tcPr>
            <w:tcW w:w="239" w:type="dxa"/>
          </w:tcPr>
          <w:p w14:paraId="0F1064EB" w14:textId="77777777" w:rsidR="0031294C" w:rsidRPr="00CA477C" w:rsidRDefault="0031294C" w:rsidP="0031294C">
            <w:pPr>
              <w:ind w:right="-72"/>
              <w:jc w:val="right"/>
              <w:rPr>
                <w:rFonts w:eastAsia="Arial"/>
                <w:szCs w:val="22"/>
                <w:lang w:eastAsia="en-GB"/>
              </w:rPr>
            </w:pPr>
          </w:p>
        </w:tc>
        <w:tc>
          <w:tcPr>
            <w:tcW w:w="1381" w:type="dxa"/>
            <w:shd w:val="clear" w:color="auto" w:fill="auto"/>
          </w:tcPr>
          <w:p w14:paraId="10A70DBF" w14:textId="058BB44E" w:rsidR="0031294C" w:rsidRPr="004A312A" w:rsidRDefault="0031294C" w:rsidP="0031294C">
            <w:pPr>
              <w:ind w:right="-21"/>
              <w:jc w:val="right"/>
              <w:rPr>
                <w:rFonts w:eastAsia="Arial"/>
                <w:szCs w:val="22"/>
                <w:lang w:eastAsia="en-GB"/>
              </w:rPr>
            </w:pPr>
            <w:r w:rsidRPr="001F45C8">
              <w:t>1,691,267</w:t>
            </w:r>
          </w:p>
        </w:tc>
      </w:tr>
      <w:tr w:rsidR="0031294C" w:rsidRPr="00CA477C" w14:paraId="40502B3D" w14:textId="77777777" w:rsidTr="007422E5">
        <w:trPr>
          <w:trHeight w:val="20"/>
        </w:trPr>
        <w:tc>
          <w:tcPr>
            <w:tcW w:w="4860" w:type="dxa"/>
            <w:shd w:val="clear" w:color="auto" w:fill="auto"/>
            <w:vAlign w:val="bottom"/>
          </w:tcPr>
          <w:p w14:paraId="64CD968B" w14:textId="7DF0B66F" w:rsidR="0031294C" w:rsidRPr="00C04DE9" w:rsidRDefault="0031294C" w:rsidP="0031294C">
            <w:pPr>
              <w:ind w:right="-72"/>
              <w:rPr>
                <w:rFonts w:eastAsia="Arial"/>
                <w:bCs/>
                <w:szCs w:val="22"/>
                <w:lang w:eastAsia="en-GB"/>
              </w:rPr>
            </w:pPr>
            <w:r>
              <w:rPr>
                <w:rFonts w:eastAsia="Arial"/>
                <w:bCs/>
                <w:szCs w:val="22"/>
                <w:lang w:eastAsia="en-GB"/>
              </w:rPr>
              <w:t>Other income</w:t>
            </w:r>
          </w:p>
        </w:tc>
        <w:tc>
          <w:tcPr>
            <w:tcW w:w="1260" w:type="dxa"/>
            <w:shd w:val="clear" w:color="auto" w:fill="auto"/>
            <w:vAlign w:val="bottom"/>
          </w:tcPr>
          <w:p w14:paraId="3E1534A7" w14:textId="77777777" w:rsidR="0031294C" w:rsidRPr="00CA477C" w:rsidRDefault="0031294C" w:rsidP="0031294C">
            <w:pPr>
              <w:ind w:right="-72"/>
              <w:jc w:val="right"/>
              <w:rPr>
                <w:rFonts w:eastAsia="Arial"/>
                <w:szCs w:val="22"/>
                <w:lang w:eastAsia="en-GB"/>
              </w:rPr>
            </w:pPr>
          </w:p>
        </w:tc>
        <w:tc>
          <w:tcPr>
            <w:tcW w:w="262" w:type="dxa"/>
          </w:tcPr>
          <w:p w14:paraId="4E91C28F" w14:textId="77777777" w:rsidR="0031294C" w:rsidRPr="00CA477C" w:rsidRDefault="0031294C" w:rsidP="0031294C">
            <w:pPr>
              <w:ind w:right="-72"/>
              <w:jc w:val="right"/>
              <w:rPr>
                <w:rFonts w:eastAsia="Arial"/>
                <w:szCs w:val="22"/>
                <w:lang w:eastAsia="en-GB"/>
              </w:rPr>
            </w:pPr>
          </w:p>
        </w:tc>
        <w:tc>
          <w:tcPr>
            <w:tcW w:w="1178" w:type="dxa"/>
            <w:shd w:val="clear" w:color="auto" w:fill="auto"/>
            <w:vAlign w:val="bottom"/>
          </w:tcPr>
          <w:p w14:paraId="48E1C443" w14:textId="77777777" w:rsidR="0031294C" w:rsidRPr="00CA477C" w:rsidRDefault="0031294C" w:rsidP="0031294C">
            <w:pPr>
              <w:ind w:right="-72"/>
              <w:jc w:val="right"/>
              <w:rPr>
                <w:rFonts w:eastAsia="Arial"/>
                <w:szCs w:val="22"/>
                <w:lang w:eastAsia="en-GB"/>
              </w:rPr>
            </w:pPr>
          </w:p>
        </w:tc>
        <w:tc>
          <w:tcPr>
            <w:tcW w:w="239" w:type="dxa"/>
          </w:tcPr>
          <w:p w14:paraId="18330FCA" w14:textId="77777777" w:rsidR="0031294C" w:rsidRPr="00CA477C" w:rsidRDefault="0031294C" w:rsidP="0031294C">
            <w:pPr>
              <w:ind w:right="-72"/>
              <w:jc w:val="right"/>
              <w:rPr>
                <w:rFonts w:eastAsia="Arial"/>
                <w:szCs w:val="22"/>
                <w:lang w:eastAsia="en-GB"/>
              </w:rPr>
            </w:pPr>
          </w:p>
        </w:tc>
        <w:tc>
          <w:tcPr>
            <w:tcW w:w="1381" w:type="dxa"/>
            <w:shd w:val="clear" w:color="auto" w:fill="auto"/>
          </w:tcPr>
          <w:p w14:paraId="79F17CDD" w14:textId="5B90D1ED" w:rsidR="0031294C" w:rsidRPr="00EC6350" w:rsidRDefault="0031294C" w:rsidP="0031294C">
            <w:pPr>
              <w:ind w:right="-21"/>
              <w:jc w:val="right"/>
              <w:rPr>
                <w:rFonts w:eastAsia="Arial"/>
              </w:rPr>
            </w:pPr>
            <w:r w:rsidRPr="001F45C8">
              <w:t>343,087</w:t>
            </w:r>
          </w:p>
        </w:tc>
      </w:tr>
      <w:tr w:rsidR="0031294C" w:rsidRPr="00CA477C" w14:paraId="500BEE99" w14:textId="77777777" w:rsidTr="007422E5">
        <w:trPr>
          <w:trHeight w:val="20"/>
        </w:trPr>
        <w:tc>
          <w:tcPr>
            <w:tcW w:w="4860" w:type="dxa"/>
            <w:shd w:val="clear" w:color="auto" w:fill="auto"/>
            <w:vAlign w:val="bottom"/>
          </w:tcPr>
          <w:p w14:paraId="67CB5D75" w14:textId="723A763E" w:rsidR="0031294C" w:rsidRPr="00CA477C" w:rsidRDefault="0031294C" w:rsidP="0031294C">
            <w:pPr>
              <w:ind w:hanging="8"/>
              <w:rPr>
                <w:rFonts w:eastAsia="Arial"/>
                <w:szCs w:val="22"/>
                <w:lang w:eastAsia="en-GB"/>
              </w:rPr>
            </w:pPr>
            <w:r w:rsidRPr="00132C25">
              <w:rPr>
                <w:rFonts w:eastAsia="Arial"/>
                <w:szCs w:val="22"/>
                <w:lang w:eastAsia="en-GB"/>
              </w:rPr>
              <w:t>Other gains (losses), net</w:t>
            </w:r>
          </w:p>
        </w:tc>
        <w:tc>
          <w:tcPr>
            <w:tcW w:w="1260" w:type="dxa"/>
            <w:shd w:val="clear" w:color="auto" w:fill="auto"/>
            <w:vAlign w:val="bottom"/>
          </w:tcPr>
          <w:p w14:paraId="7FCD4950" w14:textId="77777777" w:rsidR="0031294C" w:rsidRPr="00CA477C" w:rsidRDefault="0031294C" w:rsidP="0031294C">
            <w:pPr>
              <w:ind w:right="-72"/>
              <w:jc w:val="right"/>
              <w:rPr>
                <w:rFonts w:eastAsia="Arial"/>
                <w:szCs w:val="22"/>
                <w:lang w:eastAsia="en-GB"/>
              </w:rPr>
            </w:pPr>
          </w:p>
        </w:tc>
        <w:tc>
          <w:tcPr>
            <w:tcW w:w="262" w:type="dxa"/>
          </w:tcPr>
          <w:p w14:paraId="01826CEA" w14:textId="77777777" w:rsidR="0031294C" w:rsidRPr="00CA477C" w:rsidRDefault="0031294C" w:rsidP="0031294C">
            <w:pPr>
              <w:ind w:right="-72"/>
              <w:jc w:val="right"/>
              <w:rPr>
                <w:rFonts w:eastAsia="Arial"/>
                <w:szCs w:val="22"/>
                <w:lang w:eastAsia="en-GB"/>
              </w:rPr>
            </w:pPr>
          </w:p>
        </w:tc>
        <w:tc>
          <w:tcPr>
            <w:tcW w:w="1178" w:type="dxa"/>
            <w:shd w:val="clear" w:color="auto" w:fill="auto"/>
            <w:vAlign w:val="bottom"/>
          </w:tcPr>
          <w:p w14:paraId="03990163" w14:textId="77777777" w:rsidR="0031294C" w:rsidRPr="00CA477C" w:rsidRDefault="0031294C" w:rsidP="0031294C">
            <w:pPr>
              <w:ind w:right="-72"/>
              <w:jc w:val="right"/>
              <w:rPr>
                <w:rFonts w:eastAsia="Arial"/>
                <w:szCs w:val="22"/>
                <w:lang w:eastAsia="en-GB"/>
              </w:rPr>
            </w:pPr>
          </w:p>
        </w:tc>
        <w:tc>
          <w:tcPr>
            <w:tcW w:w="239" w:type="dxa"/>
          </w:tcPr>
          <w:p w14:paraId="1FD6E52C" w14:textId="77777777" w:rsidR="0031294C" w:rsidRPr="00CA477C" w:rsidRDefault="0031294C" w:rsidP="0031294C">
            <w:pPr>
              <w:ind w:right="-72"/>
              <w:jc w:val="right"/>
              <w:rPr>
                <w:rFonts w:eastAsia="Arial"/>
                <w:szCs w:val="22"/>
                <w:lang w:eastAsia="en-GB"/>
              </w:rPr>
            </w:pPr>
          </w:p>
        </w:tc>
        <w:tc>
          <w:tcPr>
            <w:tcW w:w="1381" w:type="dxa"/>
            <w:shd w:val="clear" w:color="auto" w:fill="auto"/>
          </w:tcPr>
          <w:p w14:paraId="12227C6C" w14:textId="5DD256C6" w:rsidR="0031294C" w:rsidRPr="00CA477C" w:rsidRDefault="0031294C" w:rsidP="007422E5">
            <w:pPr>
              <w:ind w:right="-106"/>
              <w:jc w:val="right"/>
              <w:rPr>
                <w:rFonts w:eastAsia="Arial"/>
                <w:szCs w:val="22"/>
                <w:lang w:eastAsia="en-GB"/>
              </w:rPr>
            </w:pPr>
            <w:r w:rsidRPr="001F45C8">
              <w:t>(157,127)</w:t>
            </w:r>
          </w:p>
        </w:tc>
      </w:tr>
      <w:tr w:rsidR="002A485F" w:rsidRPr="00CA477C" w14:paraId="71B750FC" w14:textId="77777777" w:rsidTr="007422E5">
        <w:trPr>
          <w:trHeight w:val="20"/>
        </w:trPr>
        <w:tc>
          <w:tcPr>
            <w:tcW w:w="4860" w:type="dxa"/>
            <w:shd w:val="clear" w:color="auto" w:fill="auto"/>
            <w:vAlign w:val="bottom"/>
          </w:tcPr>
          <w:p w14:paraId="6AF63C67" w14:textId="1A2F4C52" w:rsidR="002A485F" w:rsidRPr="00CA477C" w:rsidRDefault="002A485F" w:rsidP="002A485F">
            <w:pPr>
              <w:ind w:right="-72" w:hanging="8"/>
              <w:rPr>
                <w:rFonts w:eastAsia="Arial"/>
                <w:b/>
                <w:szCs w:val="22"/>
                <w:lang w:eastAsia="en-GB"/>
              </w:rPr>
            </w:pPr>
            <w:r w:rsidRPr="00CA477C">
              <w:rPr>
                <w:rFonts w:eastAsia="Arial"/>
                <w:szCs w:val="22"/>
                <w:lang w:eastAsia="en-GB"/>
              </w:rPr>
              <w:t>Finance costs</w:t>
            </w:r>
          </w:p>
        </w:tc>
        <w:tc>
          <w:tcPr>
            <w:tcW w:w="1260" w:type="dxa"/>
            <w:shd w:val="clear" w:color="auto" w:fill="auto"/>
            <w:vAlign w:val="bottom"/>
          </w:tcPr>
          <w:p w14:paraId="03783C99" w14:textId="77777777" w:rsidR="002A485F" w:rsidRPr="00CA477C" w:rsidRDefault="002A485F" w:rsidP="002A485F">
            <w:pPr>
              <w:ind w:right="-72"/>
              <w:jc w:val="right"/>
              <w:rPr>
                <w:rFonts w:eastAsia="Arial"/>
                <w:szCs w:val="22"/>
                <w:lang w:eastAsia="en-GB"/>
              </w:rPr>
            </w:pPr>
          </w:p>
        </w:tc>
        <w:tc>
          <w:tcPr>
            <w:tcW w:w="262" w:type="dxa"/>
          </w:tcPr>
          <w:p w14:paraId="36B972C1" w14:textId="77777777" w:rsidR="002A485F" w:rsidRPr="00CA477C" w:rsidRDefault="002A485F" w:rsidP="002A485F">
            <w:pPr>
              <w:ind w:right="-72"/>
              <w:jc w:val="right"/>
              <w:rPr>
                <w:rFonts w:eastAsia="Arial"/>
                <w:szCs w:val="22"/>
                <w:lang w:eastAsia="en-GB"/>
              </w:rPr>
            </w:pPr>
          </w:p>
        </w:tc>
        <w:tc>
          <w:tcPr>
            <w:tcW w:w="1178" w:type="dxa"/>
            <w:shd w:val="clear" w:color="auto" w:fill="auto"/>
            <w:vAlign w:val="bottom"/>
          </w:tcPr>
          <w:p w14:paraId="0374204C" w14:textId="77777777" w:rsidR="002A485F" w:rsidRPr="00CA477C" w:rsidRDefault="002A485F" w:rsidP="002A485F">
            <w:pPr>
              <w:ind w:right="-72"/>
              <w:jc w:val="right"/>
              <w:rPr>
                <w:rFonts w:eastAsia="Arial"/>
                <w:szCs w:val="22"/>
                <w:lang w:eastAsia="en-GB"/>
              </w:rPr>
            </w:pPr>
          </w:p>
        </w:tc>
        <w:tc>
          <w:tcPr>
            <w:tcW w:w="239" w:type="dxa"/>
          </w:tcPr>
          <w:p w14:paraId="1907B058" w14:textId="77777777" w:rsidR="002A485F" w:rsidRPr="00CA477C" w:rsidRDefault="002A485F" w:rsidP="002A485F">
            <w:pPr>
              <w:ind w:right="-72"/>
              <w:jc w:val="right"/>
              <w:rPr>
                <w:rFonts w:eastAsia="Arial"/>
                <w:szCs w:val="22"/>
                <w:lang w:eastAsia="en-GB"/>
              </w:rPr>
            </w:pPr>
          </w:p>
        </w:tc>
        <w:tc>
          <w:tcPr>
            <w:tcW w:w="1381" w:type="dxa"/>
            <w:shd w:val="clear" w:color="auto" w:fill="auto"/>
          </w:tcPr>
          <w:p w14:paraId="5704E44D" w14:textId="02BDB254" w:rsidR="002A485F" w:rsidRDefault="0031294C" w:rsidP="002A485F">
            <w:pPr>
              <w:ind w:right="-86"/>
              <w:jc w:val="right"/>
              <w:rPr>
                <w:rFonts w:eastAsia="Arial"/>
                <w:szCs w:val="22"/>
                <w:lang w:eastAsia="en-GB"/>
              </w:rPr>
            </w:pPr>
            <w:r>
              <w:t>(2,789)</w:t>
            </w:r>
          </w:p>
        </w:tc>
      </w:tr>
      <w:tr w:rsidR="00051560" w:rsidRPr="00CA477C" w14:paraId="09203178" w14:textId="77777777" w:rsidTr="0022450E">
        <w:trPr>
          <w:trHeight w:val="20"/>
        </w:trPr>
        <w:tc>
          <w:tcPr>
            <w:tcW w:w="4860" w:type="dxa"/>
            <w:shd w:val="clear" w:color="auto" w:fill="auto"/>
            <w:vAlign w:val="bottom"/>
          </w:tcPr>
          <w:p w14:paraId="44159916" w14:textId="77777777" w:rsidR="00051560" w:rsidRPr="00CA477C" w:rsidRDefault="00051560" w:rsidP="00051560">
            <w:pPr>
              <w:ind w:hanging="8"/>
              <w:rPr>
                <w:rFonts w:eastAsia="Arial"/>
                <w:szCs w:val="22"/>
                <w:lang w:eastAsia="en-GB"/>
              </w:rPr>
            </w:pPr>
          </w:p>
        </w:tc>
        <w:tc>
          <w:tcPr>
            <w:tcW w:w="1260" w:type="dxa"/>
            <w:shd w:val="clear" w:color="auto" w:fill="auto"/>
            <w:vAlign w:val="bottom"/>
          </w:tcPr>
          <w:p w14:paraId="0B9EBDAF" w14:textId="77777777" w:rsidR="00051560" w:rsidRPr="00CA477C" w:rsidRDefault="00051560" w:rsidP="00051560">
            <w:pPr>
              <w:ind w:right="-72"/>
              <w:jc w:val="right"/>
              <w:rPr>
                <w:rFonts w:eastAsia="Arial"/>
                <w:szCs w:val="22"/>
                <w:lang w:eastAsia="en-GB"/>
              </w:rPr>
            </w:pPr>
          </w:p>
        </w:tc>
        <w:tc>
          <w:tcPr>
            <w:tcW w:w="262" w:type="dxa"/>
          </w:tcPr>
          <w:p w14:paraId="10E7DAF2"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63DF8A22" w14:textId="60C2168C" w:rsidR="00051560" w:rsidRPr="00CA477C" w:rsidRDefault="00051560" w:rsidP="00051560">
            <w:pPr>
              <w:ind w:right="-72"/>
              <w:jc w:val="right"/>
              <w:rPr>
                <w:rFonts w:eastAsia="Arial"/>
                <w:szCs w:val="22"/>
                <w:lang w:eastAsia="en-GB"/>
              </w:rPr>
            </w:pPr>
          </w:p>
        </w:tc>
        <w:tc>
          <w:tcPr>
            <w:tcW w:w="239" w:type="dxa"/>
          </w:tcPr>
          <w:p w14:paraId="7FF504FD" w14:textId="77777777" w:rsidR="00051560" w:rsidRPr="00CA477C" w:rsidRDefault="00051560" w:rsidP="00051560">
            <w:pPr>
              <w:ind w:right="-72"/>
              <w:jc w:val="right"/>
              <w:rPr>
                <w:rFonts w:eastAsia="Arial"/>
                <w:szCs w:val="22"/>
                <w:lang w:eastAsia="en-GB"/>
              </w:rPr>
            </w:pPr>
          </w:p>
        </w:tc>
        <w:tc>
          <w:tcPr>
            <w:tcW w:w="1381" w:type="dxa"/>
            <w:tcBorders>
              <w:top w:val="single" w:sz="4" w:space="0" w:color="auto"/>
            </w:tcBorders>
            <w:shd w:val="clear" w:color="auto" w:fill="auto"/>
            <w:vAlign w:val="bottom"/>
          </w:tcPr>
          <w:p w14:paraId="11C336F6" w14:textId="56546D61" w:rsidR="00051560" w:rsidRPr="00CA477C" w:rsidRDefault="00051560" w:rsidP="00051560">
            <w:pPr>
              <w:ind w:right="-72"/>
              <w:jc w:val="right"/>
              <w:rPr>
                <w:rFonts w:eastAsia="Arial"/>
                <w:szCs w:val="22"/>
                <w:lang w:eastAsia="en-GB"/>
              </w:rPr>
            </w:pPr>
          </w:p>
        </w:tc>
      </w:tr>
      <w:tr w:rsidR="005F11D5" w:rsidRPr="00CA477C" w14:paraId="0759242B" w14:textId="77777777" w:rsidTr="007422E5">
        <w:trPr>
          <w:trHeight w:val="20"/>
        </w:trPr>
        <w:tc>
          <w:tcPr>
            <w:tcW w:w="4860" w:type="dxa"/>
            <w:shd w:val="clear" w:color="auto" w:fill="auto"/>
            <w:vAlign w:val="bottom"/>
          </w:tcPr>
          <w:p w14:paraId="3316819E" w14:textId="77777777" w:rsidR="005F11D5" w:rsidRPr="00CA477C" w:rsidRDefault="005F11D5" w:rsidP="005F11D5">
            <w:pPr>
              <w:ind w:hanging="8"/>
              <w:rPr>
                <w:rFonts w:eastAsia="Arial Bold"/>
                <w:szCs w:val="22"/>
                <w:lang w:eastAsia="en-GB"/>
              </w:rPr>
            </w:pPr>
            <w:r w:rsidRPr="00CA477C">
              <w:rPr>
                <w:rFonts w:eastAsia="Arial Bold"/>
                <w:b/>
                <w:szCs w:val="22"/>
                <w:lang w:eastAsia="en-GB"/>
              </w:rPr>
              <w:t>Profit before income tax</w:t>
            </w:r>
          </w:p>
        </w:tc>
        <w:tc>
          <w:tcPr>
            <w:tcW w:w="1260" w:type="dxa"/>
            <w:shd w:val="clear" w:color="auto" w:fill="auto"/>
            <w:vAlign w:val="bottom"/>
          </w:tcPr>
          <w:p w14:paraId="017746A5" w14:textId="77777777" w:rsidR="005F11D5" w:rsidRPr="00CA477C" w:rsidRDefault="005F11D5" w:rsidP="005F11D5">
            <w:pPr>
              <w:ind w:right="-72"/>
              <w:jc w:val="right"/>
              <w:rPr>
                <w:rFonts w:eastAsia="Arial"/>
                <w:szCs w:val="22"/>
                <w:lang w:eastAsia="en-GB"/>
              </w:rPr>
            </w:pPr>
          </w:p>
        </w:tc>
        <w:tc>
          <w:tcPr>
            <w:tcW w:w="262" w:type="dxa"/>
          </w:tcPr>
          <w:p w14:paraId="5735A263" w14:textId="77777777" w:rsidR="005F11D5" w:rsidRPr="00CA477C" w:rsidRDefault="005F11D5" w:rsidP="005F11D5">
            <w:pPr>
              <w:ind w:right="-72"/>
              <w:jc w:val="right"/>
              <w:rPr>
                <w:rFonts w:eastAsia="Arial"/>
                <w:szCs w:val="22"/>
                <w:lang w:eastAsia="en-GB"/>
              </w:rPr>
            </w:pPr>
          </w:p>
        </w:tc>
        <w:tc>
          <w:tcPr>
            <w:tcW w:w="1178" w:type="dxa"/>
            <w:shd w:val="clear" w:color="auto" w:fill="auto"/>
            <w:vAlign w:val="bottom"/>
          </w:tcPr>
          <w:p w14:paraId="57DDDCEA" w14:textId="29C7207A" w:rsidR="005F11D5" w:rsidRPr="00CA477C" w:rsidRDefault="005F11D5" w:rsidP="005F11D5">
            <w:pPr>
              <w:ind w:right="-72"/>
              <w:jc w:val="right"/>
              <w:rPr>
                <w:rFonts w:eastAsia="Arial"/>
                <w:szCs w:val="22"/>
                <w:lang w:eastAsia="en-GB"/>
              </w:rPr>
            </w:pPr>
          </w:p>
        </w:tc>
        <w:tc>
          <w:tcPr>
            <w:tcW w:w="239" w:type="dxa"/>
          </w:tcPr>
          <w:p w14:paraId="64F075A4" w14:textId="77777777" w:rsidR="005F11D5" w:rsidRPr="00CA477C" w:rsidRDefault="005F11D5" w:rsidP="005F11D5">
            <w:pPr>
              <w:ind w:right="-72"/>
              <w:jc w:val="right"/>
              <w:rPr>
                <w:rFonts w:eastAsia="Arial"/>
                <w:szCs w:val="22"/>
                <w:lang w:eastAsia="en-GB"/>
              </w:rPr>
            </w:pPr>
          </w:p>
        </w:tc>
        <w:tc>
          <w:tcPr>
            <w:tcW w:w="1381" w:type="dxa"/>
            <w:shd w:val="clear" w:color="auto" w:fill="auto"/>
          </w:tcPr>
          <w:p w14:paraId="7570E6F4" w14:textId="426EF8F0" w:rsidR="005F11D5" w:rsidRPr="005F11D5" w:rsidRDefault="005F11D5" w:rsidP="005F11D5">
            <w:pPr>
              <w:jc w:val="right"/>
              <w:rPr>
                <w:rFonts w:eastAsia="Arial"/>
                <w:b/>
                <w:bCs/>
                <w:szCs w:val="22"/>
                <w:lang w:eastAsia="en-GB"/>
              </w:rPr>
            </w:pPr>
            <w:r w:rsidRPr="007422E5">
              <w:rPr>
                <w:b/>
                <w:bCs/>
              </w:rPr>
              <w:t>1,874,438</w:t>
            </w:r>
          </w:p>
        </w:tc>
      </w:tr>
      <w:tr w:rsidR="005F11D5" w:rsidRPr="00CA477C" w14:paraId="1164D872" w14:textId="77777777" w:rsidTr="007422E5">
        <w:trPr>
          <w:trHeight w:val="20"/>
        </w:trPr>
        <w:tc>
          <w:tcPr>
            <w:tcW w:w="4860" w:type="dxa"/>
            <w:shd w:val="clear" w:color="auto" w:fill="auto"/>
            <w:vAlign w:val="bottom"/>
          </w:tcPr>
          <w:p w14:paraId="01CD2D1D" w14:textId="08327604" w:rsidR="005F11D5" w:rsidRPr="00CA477C" w:rsidRDefault="005F11D5" w:rsidP="005F11D5">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60" w:type="dxa"/>
            <w:shd w:val="clear" w:color="auto" w:fill="auto"/>
            <w:vAlign w:val="bottom"/>
          </w:tcPr>
          <w:p w14:paraId="37485A72" w14:textId="77777777" w:rsidR="005F11D5" w:rsidRPr="00CA477C" w:rsidRDefault="005F11D5" w:rsidP="005F11D5">
            <w:pPr>
              <w:ind w:right="-72"/>
              <w:jc w:val="right"/>
              <w:rPr>
                <w:rFonts w:eastAsia="Arial"/>
                <w:szCs w:val="22"/>
                <w:lang w:eastAsia="en-GB"/>
              </w:rPr>
            </w:pPr>
          </w:p>
        </w:tc>
        <w:tc>
          <w:tcPr>
            <w:tcW w:w="262" w:type="dxa"/>
          </w:tcPr>
          <w:p w14:paraId="0459E26E" w14:textId="77777777" w:rsidR="005F11D5" w:rsidRPr="00CA477C" w:rsidRDefault="005F11D5" w:rsidP="005F11D5">
            <w:pPr>
              <w:ind w:right="-72"/>
              <w:jc w:val="right"/>
              <w:rPr>
                <w:rFonts w:eastAsia="Arial"/>
                <w:szCs w:val="22"/>
                <w:lang w:eastAsia="en-GB"/>
              </w:rPr>
            </w:pPr>
          </w:p>
        </w:tc>
        <w:tc>
          <w:tcPr>
            <w:tcW w:w="1178" w:type="dxa"/>
            <w:shd w:val="clear" w:color="auto" w:fill="auto"/>
            <w:vAlign w:val="bottom"/>
          </w:tcPr>
          <w:p w14:paraId="6DC2A7FF" w14:textId="3FA3A767" w:rsidR="005F11D5" w:rsidRPr="00CA477C" w:rsidRDefault="005F11D5" w:rsidP="005F11D5">
            <w:pPr>
              <w:ind w:right="-72"/>
              <w:jc w:val="right"/>
              <w:rPr>
                <w:rFonts w:eastAsia="Arial"/>
                <w:szCs w:val="22"/>
                <w:lang w:eastAsia="en-GB"/>
              </w:rPr>
            </w:pPr>
          </w:p>
        </w:tc>
        <w:tc>
          <w:tcPr>
            <w:tcW w:w="239" w:type="dxa"/>
          </w:tcPr>
          <w:p w14:paraId="184F8DB3" w14:textId="77777777" w:rsidR="005F11D5" w:rsidRPr="00CA477C" w:rsidRDefault="005F11D5" w:rsidP="005F11D5">
            <w:pPr>
              <w:ind w:right="-72"/>
              <w:jc w:val="right"/>
              <w:rPr>
                <w:rFonts w:eastAsia="Arial"/>
                <w:szCs w:val="22"/>
                <w:lang w:eastAsia="en-GB"/>
              </w:rPr>
            </w:pPr>
          </w:p>
        </w:tc>
        <w:tc>
          <w:tcPr>
            <w:tcW w:w="1381" w:type="dxa"/>
            <w:tcBorders>
              <w:bottom w:val="single" w:sz="4" w:space="0" w:color="auto"/>
            </w:tcBorders>
            <w:shd w:val="clear" w:color="auto" w:fill="auto"/>
          </w:tcPr>
          <w:p w14:paraId="5FB3D7A6" w14:textId="3650E06A" w:rsidR="005F11D5" w:rsidRPr="00CA477C" w:rsidRDefault="005F11D5" w:rsidP="005F11D5">
            <w:pPr>
              <w:ind w:right="-72"/>
              <w:jc w:val="right"/>
              <w:rPr>
                <w:rFonts w:eastAsia="Arial"/>
                <w:szCs w:val="22"/>
                <w:lang w:eastAsia="en-GB"/>
              </w:rPr>
            </w:pPr>
            <w:r w:rsidRPr="001126D7">
              <w:t>(44,255)</w:t>
            </w:r>
          </w:p>
        </w:tc>
      </w:tr>
      <w:tr w:rsidR="005F11D5" w:rsidRPr="00CA477C" w14:paraId="39F5F438" w14:textId="77777777">
        <w:trPr>
          <w:trHeight w:val="20"/>
        </w:trPr>
        <w:tc>
          <w:tcPr>
            <w:tcW w:w="4860" w:type="dxa"/>
            <w:shd w:val="clear" w:color="auto" w:fill="auto"/>
            <w:vAlign w:val="bottom"/>
          </w:tcPr>
          <w:p w14:paraId="64D0386C" w14:textId="77777777" w:rsidR="005F11D5" w:rsidRPr="00CA477C" w:rsidRDefault="005F11D5" w:rsidP="005F11D5">
            <w:pPr>
              <w:ind w:hanging="8"/>
              <w:rPr>
                <w:rFonts w:eastAsia="Arial"/>
                <w:szCs w:val="22"/>
                <w:lang w:eastAsia="en-GB"/>
              </w:rPr>
            </w:pPr>
          </w:p>
        </w:tc>
        <w:tc>
          <w:tcPr>
            <w:tcW w:w="1260" w:type="dxa"/>
            <w:shd w:val="clear" w:color="auto" w:fill="auto"/>
            <w:vAlign w:val="bottom"/>
          </w:tcPr>
          <w:p w14:paraId="23116B1E" w14:textId="77777777" w:rsidR="005F11D5" w:rsidRPr="00CA477C" w:rsidRDefault="005F11D5" w:rsidP="005F11D5">
            <w:pPr>
              <w:ind w:right="-72"/>
              <w:jc w:val="right"/>
              <w:rPr>
                <w:rFonts w:eastAsia="Arial"/>
                <w:szCs w:val="22"/>
                <w:lang w:eastAsia="en-GB"/>
              </w:rPr>
            </w:pPr>
          </w:p>
        </w:tc>
        <w:tc>
          <w:tcPr>
            <w:tcW w:w="262" w:type="dxa"/>
          </w:tcPr>
          <w:p w14:paraId="2B919CB8" w14:textId="77777777" w:rsidR="005F11D5" w:rsidRPr="00CA477C" w:rsidRDefault="005F11D5" w:rsidP="005F11D5">
            <w:pPr>
              <w:ind w:right="-72"/>
              <w:jc w:val="right"/>
              <w:rPr>
                <w:rFonts w:eastAsia="Arial"/>
                <w:szCs w:val="22"/>
                <w:lang w:eastAsia="en-GB"/>
              </w:rPr>
            </w:pPr>
          </w:p>
        </w:tc>
        <w:tc>
          <w:tcPr>
            <w:tcW w:w="1178" w:type="dxa"/>
            <w:shd w:val="clear" w:color="auto" w:fill="auto"/>
            <w:vAlign w:val="bottom"/>
          </w:tcPr>
          <w:p w14:paraId="6E47163E" w14:textId="0750386F" w:rsidR="005F11D5" w:rsidRPr="00CA477C" w:rsidRDefault="005F11D5" w:rsidP="005F11D5">
            <w:pPr>
              <w:ind w:right="-72"/>
              <w:jc w:val="right"/>
              <w:rPr>
                <w:rFonts w:eastAsia="Arial"/>
                <w:szCs w:val="22"/>
                <w:lang w:eastAsia="en-GB"/>
              </w:rPr>
            </w:pPr>
          </w:p>
        </w:tc>
        <w:tc>
          <w:tcPr>
            <w:tcW w:w="239" w:type="dxa"/>
          </w:tcPr>
          <w:p w14:paraId="5E866026" w14:textId="77777777" w:rsidR="005F11D5" w:rsidRPr="00CA477C" w:rsidRDefault="005F11D5" w:rsidP="005F11D5">
            <w:pPr>
              <w:ind w:right="-72"/>
              <w:jc w:val="right"/>
              <w:rPr>
                <w:rFonts w:eastAsia="Arial"/>
                <w:szCs w:val="22"/>
                <w:lang w:eastAsia="en-GB"/>
              </w:rPr>
            </w:pPr>
          </w:p>
        </w:tc>
        <w:tc>
          <w:tcPr>
            <w:tcW w:w="1381" w:type="dxa"/>
            <w:tcBorders>
              <w:top w:val="single" w:sz="4" w:space="0" w:color="auto"/>
            </w:tcBorders>
            <w:shd w:val="clear" w:color="auto" w:fill="auto"/>
          </w:tcPr>
          <w:p w14:paraId="382D3924" w14:textId="3EFBD77B" w:rsidR="005F11D5" w:rsidRPr="00CA477C" w:rsidRDefault="005F11D5" w:rsidP="005F11D5">
            <w:pPr>
              <w:ind w:right="-72"/>
              <w:jc w:val="right"/>
              <w:rPr>
                <w:rFonts w:eastAsia="Arial"/>
                <w:szCs w:val="22"/>
                <w:lang w:eastAsia="en-GB"/>
              </w:rPr>
            </w:pPr>
          </w:p>
        </w:tc>
      </w:tr>
      <w:tr w:rsidR="005F11D5" w:rsidRPr="00CA477C" w14:paraId="3B826531" w14:textId="77777777" w:rsidTr="007422E5">
        <w:trPr>
          <w:trHeight w:val="20"/>
        </w:trPr>
        <w:tc>
          <w:tcPr>
            <w:tcW w:w="4860" w:type="dxa"/>
            <w:shd w:val="clear" w:color="auto" w:fill="auto"/>
            <w:vAlign w:val="bottom"/>
          </w:tcPr>
          <w:p w14:paraId="2BA6CF87" w14:textId="77777777" w:rsidR="005F11D5" w:rsidRPr="00CA477C" w:rsidRDefault="005F11D5" w:rsidP="005F11D5">
            <w:pPr>
              <w:ind w:right="-1193" w:hanging="8"/>
              <w:rPr>
                <w:rFonts w:eastAsia="Arial"/>
                <w:b/>
                <w:szCs w:val="22"/>
                <w:lang w:eastAsia="en-GB"/>
              </w:rPr>
            </w:pPr>
            <w:r w:rsidRPr="00CA477C">
              <w:rPr>
                <w:rFonts w:eastAsia="Arial"/>
                <w:b/>
                <w:szCs w:val="22"/>
                <w:lang w:eastAsia="en-GB"/>
              </w:rPr>
              <w:t>Profit for the period</w:t>
            </w:r>
          </w:p>
        </w:tc>
        <w:tc>
          <w:tcPr>
            <w:tcW w:w="1260" w:type="dxa"/>
            <w:shd w:val="clear" w:color="auto" w:fill="auto"/>
            <w:vAlign w:val="bottom"/>
          </w:tcPr>
          <w:p w14:paraId="397436F3" w14:textId="77777777" w:rsidR="005F11D5" w:rsidRPr="00CA477C" w:rsidRDefault="005F11D5" w:rsidP="005F11D5">
            <w:pPr>
              <w:ind w:right="-72"/>
              <w:jc w:val="right"/>
              <w:rPr>
                <w:rFonts w:eastAsia="Arial"/>
                <w:szCs w:val="22"/>
                <w:lang w:eastAsia="en-GB"/>
              </w:rPr>
            </w:pPr>
          </w:p>
        </w:tc>
        <w:tc>
          <w:tcPr>
            <w:tcW w:w="262" w:type="dxa"/>
          </w:tcPr>
          <w:p w14:paraId="0EC30CC3" w14:textId="77777777" w:rsidR="005F11D5" w:rsidRPr="00CA477C" w:rsidRDefault="005F11D5" w:rsidP="005F11D5">
            <w:pPr>
              <w:ind w:right="-72"/>
              <w:jc w:val="right"/>
              <w:rPr>
                <w:rFonts w:eastAsia="Arial"/>
                <w:szCs w:val="22"/>
                <w:lang w:eastAsia="en-GB"/>
              </w:rPr>
            </w:pPr>
          </w:p>
        </w:tc>
        <w:tc>
          <w:tcPr>
            <w:tcW w:w="1178" w:type="dxa"/>
            <w:shd w:val="clear" w:color="auto" w:fill="auto"/>
            <w:vAlign w:val="bottom"/>
          </w:tcPr>
          <w:p w14:paraId="3A6CD800" w14:textId="0C3600A2" w:rsidR="005F11D5" w:rsidRPr="00CA477C" w:rsidRDefault="005F11D5" w:rsidP="005F11D5">
            <w:pPr>
              <w:ind w:right="-72"/>
              <w:jc w:val="right"/>
              <w:rPr>
                <w:rFonts w:eastAsia="Arial"/>
                <w:szCs w:val="22"/>
                <w:lang w:eastAsia="en-GB"/>
              </w:rPr>
            </w:pPr>
          </w:p>
        </w:tc>
        <w:tc>
          <w:tcPr>
            <w:tcW w:w="239" w:type="dxa"/>
          </w:tcPr>
          <w:p w14:paraId="416C0201" w14:textId="77777777" w:rsidR="005F11D5" w:rsidRPr="00CA477C" w:rsidRDefault="005F11D5" w:rsidP="005F11D5">
            <w:pPr>
              <w:ind w:right="-72"/>
              <w:jc w:val="right"/>
              <w:rPr>
                <w:rFonts w:eastAsia="Arial"/>
                <w:szCs w:val="22"/>
                <w:lang w:eastAsia="en-GB"/>
              </w:rPr>
            </w:pPr>
          </w:p>
        </w:tc>
        <w:tc>
          <w:tcPr>
            <w:tcW w:w="1381" w:type="dxa"/>
            <w:tcBorders>
              <w:bottom w:val="double" w:sz="4" w:space="0" w:color="auto"/>
            </w:tcBorders>
            <w:shd w:val="clear" w:color="auto" w:fill="auto"/>
          </w:tcPr>
          <w:p w14:paraId="7CA75C07" w14:textId="57BE0917" w:rsidR="005F11D5" w:rsidRPr="005F11D5" w:rsidRDefault="005F11D5" w:rsidP="005F11D5">
            <w:pPr>
              <w:jc w:val="right"/>
              <w:rPr>
                <w:rFonts w:eastAsia="Arial"/>
                <w:b/>
                <w:bCs/>
                <w:szCs w:val="22"/>
                <w:lang w:eastAsia="en-GB"/>
              </w:rPr>
            </w:pPr>
            <w:r w:rsidRPr="007422E5">
              <w:rPr>
                <w:b/>
                <w:bCs/>
              </w:rPr>
              <w:t>1,830,183</w:t>
            </w:r>
          </w:p>
        </w:tc>
      </w:tr>
      <w:tr w:rsidR="00051560" w:rsidRPr="00CA477C" w14:paraId="13A379FD" w14:textId="77777777" w:rsidTr="0022450E">
        <w:trPr>
          <w:trHeight w:val="20"/>
        </w:trPr>
        <w:tc>
          <w:tcPr>
            <w:tcW w:w="4860" w:type="dxa"/>
            <w:shd w:val="clear" w:color="auto" w:fill="auto"/>
            <w:vAlign w:val="bottom"/>
          </w:tcPr>
          <w:p w14:paraId="1470CAF7" w14:textId="77777777" w:rsidR="00051560" w:rsidRPr="00CA477C" w:rsidRDefault="00051560" w:rsidP="00051560">
            <w:pPr>
              <w:ind w:right="-1193" w:hanging="8"/>
              <w:rPr>
                <w:rFonts w:eastAsia="Arial"/>
                <w:b/>
                <w:szCs w:val="22"/>
                <w:lang w:eastAsia="en-GB"/>
              </w:rPr>
            </w:pPr>
          </w:p>
        </w:tc>
        <w:tc>
          <w:tcPr>
            <w:tcW w:w="1260" w:type="dxa"/>
            <w:shd w:val="clear" w:color="auto" w:fill="auto"/>
            <w:vAlign w:val="bottom"/>
          </w:tcPr>
          <w:p w14:paraId="4627281E" w14:textId="77777777" w:rsidR="00051560" w:rsidRPr="00CA477C" w:rsidRDefault="00051560" w:rsidP="00051560">
            <w:pPr>
              <w:ind w:right="-72"/>
              <w:jc w:val="right"/>
              <w:rPr>
                <w:rFonts w:eastAsia="Arial"/>
                <w:szCs w:val="22"/>
                <w:lang w:eastAsia="en-GB"/>
              </w:rPr>
            </w:pPr>
          </w:p>
        </w:tc>
        <w:tc>
          <w:tcPr>
            <w:tcW w:w="262" w:type="dxa"/>
          </w:tcPr>
          <w:p w14:paraId="4010DDEE"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673ADE30" w14:textId="6BCD5A5F" w:rsidR="00051560" w:rsidRPr="00CA477C" w:rsidRDefault="00051560" w:rsidP="00051560">
            <w:pPr>
              <w:ind w:right="-72"/>
              <w:jc w:val="right"/>
              <w:rPr>
                <w:rFonts w:eastAsia="Arial"/>
                <w:szCs w:val="22"/>
                <w:lang w:eastAsia="en-GB"/>
              </w:rPr>
            </w:pPr>
          </w:p>
        </w:tc>
        <w:tc>
          <w:tcPr>
            <w:tcW w:w="239" w:type="dxa"/>
          </w:tcPr>
          <w:p w14:paraId="77909D7D" w14:textId="77777777" w:rsidR="00051560" w:rsidRPr="00CA477C" w:rsidRDefault="00051560" w:rsidP="00051560">
            <w:pPr>
              <w:ind w:right="-72"/>
              <w:jc w:val="right"/>
              <w:rPr>
                <w:rFonts w:eastAsia="Arial"/>
                <w:szCs w:val="22"/>
                <w:lang w:eastAsia="en-GB"/>
              </w:rPr>
            </w:pPr>
          </w:p>
        </w:tc>
        <w:tc>
          <w:tcPr>
            <w:tcW w:w="1381" w:type="dxa"/>
            <w:tcBorders>
              <w:top w:val="double" w:sz="4" w:space="0" w:color="auto"/>
            </w:tcBorders>
            <w:shd w:val="clear" w:color="auto" w:fill="auto"/>
            <w:vAlign w:val="bottom"/>
          </w:tcPr>
          <w:p w14:paraId="586AC8BA" w14:textId="6795C417" w:rsidR="00051560" w:rsidRPr="00CA477C" w:rsidRDefault="00051560" w:rsidP="00051560">
            <w:pPr>
              <w:ind w:right="-72"/>
              <w:jc w:val="right"/>
              <w:rPr>
                <w:rFonts w:eastAsia="Arial"/>
                <w:szCs w:val="22"/>
                <w:lang w:eastAsia="en-GB"/>
              </w:rPr>
            </w:pPr>
          </w:p>
        </w:tc>
      </w:tr>
      <w:tr w:rsidR="00051560" w:rsidRPr="00CA477C" w14:paraId="2A41C4BD" w14:textId="77777777" w:rsidTr="0022450E">
        <w:trPr>
          <w:trHeight w:val="20"/>
        </w:trPr>
        <w:tc>
          <w:tcPr>
            <w:tcW w:w="4860" w:type="dxa"/>
            <w:shd w:val="clear" w:color="auto" w:fill="auto"/>
            <w:vAlign w:val="bottom"/>
          </w:tcPr>
          <w:p w14:paraId="018BA067" w14:textId="77777777" w:rsidR="00051560" w:rsidRPr="00CA477C" w:rsidRDefault="00051560" w:rsidP="00051560">
            <w:pPr>
              <w:ind w:right="-1193" w:hanging="8"/>
              <w:rPr>
                <w:rFonts w:eastAsia="Arial"/>
                <w:b/>
                <w:szCs w:val="22"/>
                <w:lang w:eastAsia="en-GB"/>
              </w:rPr>
            </w:pPr>
            <w:r w:rsidRPr="00CA477C">
              <w:rPr>
                <w:rFonts w:eastAsia="Arial"/>
                <w:b/>
                <w:szCs w:val="22"/>
                <w:lang w:eastAsia="en-GB"/>
              </w:rPr>
              <w:t>Timing of revenue recognition</w:t>
            </w:r>
          </w:p>
        </w:tc>
        <w:tc>
          <w:tcPr>
            <w:tcW w:w="1260" w:type="dxa"/>
            <w:shd w:val="clear" w:color="auto" w:fill="auto"/>
            <w:vAlign w:val="bottom"/>
          </w:tcPr>
          <w:p w14:paraId="64953973" w14:textId="77777777" w:rsidR="00051560" w:rsidRPr="00CA477C" w:rsidRDefault="00051560" w:rsidP="00051560">
            <w:pPr>
              <w:ind w:right="-72"/>
              <w:jc w:val="right"/>
              <w:rPr>
                <w:rFonts w:eastAsia="Arial"/>
                <w:szCs w:val="22"/>
                <w:lang w:eastAsia="en-GB"/>
              </w:rPr>
            </w:pPr>
          </w:p>
        </w:tc>
        <w:tc>
          <w:tcPr>
            <w:tcW w:w="262" w:type="dxa"/>
          </w:tcPr>
          <w:p w14:paraId="534C4DEB"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4BC9ED29" w14:textId="621ED132" w:rsidR="00051560" w:rsidRPr="00CA477C" w:rsidRDefault="00051560" w:rsidP="00051560">
            <w:pPr>
              <w:ind w:right="-72"/>
              <w:jc w:val="right"/>
              <w:rPr>
                <w:rFonts w:eastAsia="Arial"/>
                <w:szCs w:val="22"/>
                <w:lang w:eastAsia="en-GB"/>
              </w:rPr>
            </w:pPr>
          </w:p>
        </w:tc>
        <w:tc>
          <w:tcPr>
            <w:tcW w:w="239" w:type="dxa"/>
          </w:tcPr>
          <w:p w14:paraId="71C7D974"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1C9C10EB" w14:textId="01F6BD46" w:rsidR="00051560" w:rsidRPr="00CA477C" w:rsidRDefault="00051560" w:rsidP="00051560">
            <w:pPr>
              <w:ind w:right="-72"/>
              <w:jc w:val="right"/>
              <w:rPr>
                <w:rFonts w:eastAsia="Arial"/>
                <w:szCs w:val="22"/>
                <w:lang w:eastAsia="en-GB"/>
              </w:rPr>
            </w:pPr>
          </w:p>
        </w:tc>
      </w:tr>
      <w:tr w:rsidR="00084A16" w:rsidRPr="00CA477C" w14:paraId="2EA5CB8D" w14:textId="77777777" w:rsidTr="0022450E">
        <w:trPr>
          <w:trHeight w:val="20"/>
        </w:trPr>
        <w:tc>
          <w:tcPr>
            <w:tcW w:w="4860" w:type="dxa"/>
            <w:shd w:val="clear" w:color="auto" w:fill="auto"/>
            <w:vAlign w:val="bottom"/>
          </w:tcPr>
          <w:p w14:paraId="3825576F" w14:textId="77777777" w:rsidR="00084A16" w:rsidRPr="00CA477C" w:rsidRDefault="00084A16" w:rsidP="00084A16">
            <w:pPr>
              <w:ind w:right="-1193" w:hanging="8"/>
              <w:rPr>
                <w:rFonts w:eastAsia="Arial"/>
                <w:b/>
                <w:szCs w:val="22"/>
                <w:lang w:eastAsia="en-GB"/>
              </w:rPr>
            </w:pPr>
            <w:r w:rsidRPr="00CA477C">
              <w:rPr>
                <w:rFonts w:eastAsia="Arial"/>
                <w:szCs w:val="22"/>
                <w:lang w:eastAsia="en-GB"/>
              </w:rPr>
              <w:t>At a point in time</w:t>
            </w:r>
          </w:p>
        </w:tc>
        <w:tc>
          <w:tcPr>
            <w:tcW w:w="1260" w:type="dxa"/>
            <w:tcBorders>
              <w:top w:val="nil"/>
              <w:left w:val="nil"/>
              <w:bottom w:val="double" w:sz="4" w:space="0" w:color="000000"/>
              <w:right w:val="nil"/>
            </w:tcBorders>
            <w:shd w:val="clear" w:color="auto" w:fill="auto"/>
          </w:tcPr>
          <w:p w14:paraId="0B980FD3" w14:textId="306F953E" w:rsidR="00084A16" w:rsidRPr="00A371C6" w:rsidRDefault="00084A16" w:rsidP="00084A16">
            <w:pPr>
              <w:jc w:val="right"/>
              <w:rPr>
                <w:rFonts w:eastAsia="Arial"/>
                <w:b/>
                <w:bCs/>
                <w:szCs w:val="22"/>
                <w:lang w:eastAsia="en-GB"/>
              </w:rPr>
            </w:pPr>
            <w:r>
              <w:rPr>
                <w:rFonts w:eastAsia="Arial"/>
                <w:b/>
                <w:bCs/>
                <w:szCs w:val="22"/>
                <w:lang w:eastAsia="en-GB"/>
              </w:rPr>
              <w:t>8,410,920</w:t>
            </w:r>
          </w:p>
        </w:tc>
        <w:tc>
          <w:tcPr>
            <w:tcW w:w="262" w:type="dxa"/>
            <w:tcBorders>
              <w:top w:val="nil"/>
              <w:left w:val="nil"/>
              <w:right w:val="nil"/>
            </w:tcBorders>
          </w:tcPr>
          <w:p w14:paraId="4F22B0A6" w14:textId="77777777" w:rsidR="00084A16" w:rsidRPr="00A371C6" w:rsidRDefault="00084A16" w:rsidP="00084A16">
            <w:pPr>
              <w:ind w:right="-72"/>
              <w:jc w:val="right"/>
              <w:rPr>
                <w:rFonts w:eastAsia="Arial"/>
                <w:b/>
                <w:bCs/>
                <w:szCs w:val="22"/>
                <w:lang w:eastAsia="en-GB"/>
              </w:rPr>
            </w:pPr>
          </w:p>
        </w:tc>
        <w:tc>
          <w:tcPr>
            <w:tcW w:w="1178" w:type="dxa"/>
            <w:tcBorders>
              <w:top w:val="nil"/>
              <w:left w:val="nil"/>
              <w:bottom w:val="double" w:sz="4" w:space="0" w:color="000000"/>
              <w:right w:val="nil"/>
            </w:tcBorders>
            <w:shd w:val="clear" w:color="auto" w:fill="auto"/>
          </w:tcPr>
          <w:p w14:paraId="63A3C49A" w14:textId="43BD35DA" w:rsidR="00084A16" w:rsidRPr="00084A16" w:rsidRDefault="00084A16" w:rsidP="00084A16">
            <w:pPr>
              <w:jc w:val="right"/>
              <w:rPr>
                <w:rFonts w:eastAsia="Arial"/>
                <w:b/>
                <w:bCs/>
                <w:szCs w:val="22"/>
                <w:lang w:eastAsia="en-GB"/>
              </w:rPr>
            </w:pPr>
            <w:r w:rsidRPr="007422E5">
              <w:rPr>
                <w:b/>
                <w:bCs/>
              </w:rPr>
              <w:t>184,697</w:t>
            </w:r>
          </w:p>
        </w:tc>
        <w:tc>
          <w:tcPr>
            <w:tcW w:w="239" w:type="dxa"/>
          </w:tcPr>
          <w:p w14:paraId="3E1087C4" w14:textId="77777777" w:rsidR="00084A16" w:rsidRPr="00084A16" w:rsidRDefault="00084A16" w:rsidP="00084A16">
            <w:pPr>
              <w:ind w:right="-72"/>
              <w:jc w:val="right"/>
              <w:rPr>
                <w:rFonts w:eastAsia="Arial"/>
                <w:b/>
                <w:bCs/>
                <w:szCs w:val="22"/>
                <w:lang w:eastAsia="en-GB"/>
              </w:rPr>
            </w:pPr>
          </w:p>
        </w:tc>
        <w:tc>
          <w:tcPr>
            <w:tcW w:w="1381" w:type="dxa"/>
            <w:tcBorders>
              <w:bottom w:val="double" w:sz="4" w:space="0" w:color="000000"/>
            </w:tcBorders>
            <w:shd w:val="clear" w:color="auto" w:fill="auto"/>
          </w:tcPr>
          <w:p w14:paraId="1CBA3591" w14:textId="4CC7CD3A" w:rsidR="00084A16" w:rsidRPr="00084A16" w:rsidRDefault="00084A16" w:rsidP="00084A16">
            <w:pPr>
              <w:jc w:val="right"/>
              <w:rPr>
                <w:rFonts w:eastAsia="Arial"/>
                <w:b/>
                <w:bCs/>
                <w:szCs w:val="22"/>
                <w:lang w:eastAsia="en-GB"/>
              </w:rPr>
            </w:pPr>
            <w:r w:rsidRPr="007422E5">
              <w:rPr>
                <w:b/>
                <w:bCs/>
              </w:rPr>
              <w:t>8,595,617</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6C0463">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5C10BB">
      <w:pPr>
        <w:pStyle w:val="BodyText"/>
        <w:spacing w:after="0" w:line="240" w:lineRule="auto"/>
        <w:ind w:left="540"/>
        <w:jc w:val="thaiDistribute"/>
        <w:rPr>
          <w:szCs w:val="22"/>
        </w:rPr>
      </w:pPr>
    </w:p>
    <w:tbl>
      <w:tblPr>
        <w:tblW w:w="9180" w:type="dxa"/>
        <w:tblInd w:w="450" w:type="dxa"/>
        <w:tblLayout w:type="fixed"/>
        <w:tblLook w:val="0000" w:firstRow="0" w:lastRow="0" w:firstColumn="0" w:lastColumn="0" w:noHBand="0" w:noVBand="0"/>
      </w:tblPr>
      <w:tblGrid>
        <w:gridCol w:w="5940"/>
        <w:gridCol w:w="1530"/>
        <w:gridCol w:w="270"/>
        <w:gridCol w:w="1440"/>
      </w:tblGrid>
      <w:tr w:rsidR="001D3C40" w:rsidRPr="00A25425" w14:paraId="3A98AB25" w14:textId="77777777" w:rsidTr="005C10BB">
        <w:trPr>
          <w:trHeight w:val="20"/>
        </w:trPr>
        <w:tc>
          <w:tcPr>
            <w:tcW w:w="5940" w:type="dxa"/>
            <w:shd w:val="clear" w:color="auto" w:fill="auto"/>
            <w:vAlign w:val="bottom"/>
          </w:tcPr>
          <w:p w14:paraId="52E33570" w14:textId="77777777" w:rsidR="001D3C40" w:rsidRPr="005C10BB" w:rsidRDefault="001D3C40">
            <w:pPr>
              <w:ind w:right="-72"/>
              <w:rPr>
                <w:rFonts w:eastAsia="Arial" w:cstheme="minorBidi"/>
                <w:b/>
                <w:szCs w:val="28"/>
                <w:lang w:val="en-US" w:eastAsia="en-GB" w:bidi="th-TH"/>
              </w:rPr>
            </w:pPr>
          </w:p>
        </w:tc>
        <w:tc>
          <w:tcPr>
            <w:tcW w:w="3240" w:type="dxa"/>
            <w:gridSpan w:val="3"/>
          </w:tcPr>
          <w:p w14:paraId="129C99E2" w14:textId="2E033C69" w:rsidR="001D3C40" w:rsidRDefault="001D3C4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CF5827" w:rsidRPr="00A25425" w14:paraId="720E6548" w14:textId="77777777" w:rsidTr="005C10BB">
        <w:trPr>
          <w:trHeight w:val="20"/>
        </w:trPr>
        <w:tc>
          <w:tcPr>
            <w:tcW w:w="5940" w:type="dxa"/>
            <w:shd w:val="clear" w:color="auto" w:fill="auto"/>
            <w:vAlign w:val="bottom"/>
          </w:tcPr>
          <w:p w14:paraId="0DEA7419" w14:textId="64026471" w:rsidR="00CF5827" w:rsidRPr="001D3C40" w:rsidRDefault="00CF5827" w:rsidP="00CF5827">
            <w:pPr>
              <w:ind w:right="-72"/>
              <w:rPr>
                <w:rFonts w:eastAsia="Arial"/>
                <w:b/>
                <w:i/>
                <w:iCs/>
                <w:szCs w:val="22"/>
                <w:lang w:eastAsia="en-GB"/>
              </w:rPr>
            </w:pPr>
            <w:r w:rsidRPr="001D3C40">
              <w:rPr>
                <w:rFonts w:eastAsia="Arial"/>
                <w:b/>
                <w:i/>
                <w:iCs/>
                <w:szCs w:val="22"/>
                <w:lang w:eastAsia="en-GB"/>
              </w:rPr>
              <w:t xml:space="preserve">For the </w:t>
            </w:r>
            <w:r w:rsidR="0031294C">
              <w:rPr>
                <w:rFonts w:eastAsia="Arial"/>
                <w:b/>
                <w:i/>
                <w:iCs/>
                <w:szCs w:val="22"/>
                <w:lang w:eastAsia="en-GB"/>
              </w:rPr>
              <w:t>six</w:t>
            </w:r>
            <w:r w:rsidRPr="001D3C40">
              <w:rPr>
                <w:rFonts w:eastAsia="Arial"/>
                <w:b/>
                <w:i/>
                <w:iCs/>
                <w:szCs w:val="22"/>
                <w:lang w:eastAsia="en-GB"/>
              </w:rPr>
              <w:t xml:space="preserve">-month period ended </w:t>
            </w:r>
            <w:r w:rsidR="0031294C">
              <w:rPr>
                <w:rFonts w:eastAsia="Arial"/>
                <w:b/>
                <w:i/>
                <w:iCs/>
                <w:szCs w:val="22"/>
                <w:lang w:eastAsia="en-GB"/>
              </w:rPr>
              <w:t>30 June</w:t>
            </w:r>
          </w:p>
        </w:tc>
        <w:tc>
          <w:tcPr>
            <w:tcW w:w="1530" w:type="dxa"/>
            <w:shd w:val="clear" w:color="auto" w:fill="auto"/>
            <w:vAlign w:val="bottom"/>
          </w:tcPr>
          <w:p w14:paraId="7674ABC2" w14:textId="74A36DAA" w:rsidR="00CF5827" w:rsidRPr="00A371C6" w:rsidRDefault="00CF5827" w:rsidP="00CF5827">
            <w:pPr>
              <w:ind w:right="-72"/>
              <w:jc w:val="center"/>
              <w:rPr>
                <w:rFonts w:eastAsia="Arial" w:cs="Angsana New"/>
                <w:bCs/>
                <w:szCs w:val="28"/>
                <w:lang w:val="en-US" w:eastAsia="en-GB" w:bidi="th-TH"/>
              </w:rPr>
            </w:pPr>
            <w:r w:rsidRPr="00A371C6">
              <w:rPr>
                <w:rFonts w:eastAsia="Arial"/>
                <w:bCs/>
                <w:szCs w:val="22"/>
                <w:lang w:eastAsia="en-GB"/>
              </w:rPr>
              <w:t>202</w:t>
            </w:r>
            <w:r>
              <w:rPr>
                <w:rFonts w:eastAsia="Arial" w:cs="Angsana New"/>
                <w:bCs/>
                <w:szCs w:val="28"/>
                <w:lang w:val="en-US" w:eastAsia="en-GB" w:bidi="th-TH"/>
              </w:rPr>
              <w:t>5</w:t>
            </w:r>
          </w:p>
        </w:tc>
        <w:tc>
          <w:tcPr>
            <w:tcW w:w="270" w:type="dxa"/>
          </w:tcPr>
          <w:p w14:paraId="03BD27AE" w14:textId="77777777" w:rsidR="00CF5827" w:rsidRPr="00A371C6" w:rsidRDefault="00CF5827" w:rsidP="00CF5827">
            <w:pPr>
              <w:ind w:right="-72"/>
              <w:jc w:val="center"/>
              <w:rPr>
                <w:rFonts w:eastAsia="Arial"/>
                <w:bCs/>
                <w:szCs w:val="22"/>
                <w:lang w:eastAsia="en-GB"/>
              </w:rPr>
            </w:pPr>
          </w:p>
        </w:tc>
        <w:tc>
          <w:tcPr>
            <w:tcW w:w="1440" w:type="dxa"/>
            <w:shd w:val="clear" w:color="auto" w:fill="auto"/>
            <w:vAlign w:val="bottom"/>
          </w:tcPr>
          <w:p w14:paraId="74EE3905" w14:textId="7A248FDC" w:rsidR="00CF5827" w:rsidRPr="00A371C6" w:rsidRDefault="00CF5827" w:rsidP="00CF5827">
            <w:pPr>
              <w:ind w:right="-72"/>
              <w:jc w:val="center"/>
              <w:rPr>
                <w:rFonts w:eastAsia="Arial"/>
                <w:bCs/>
                <w:szCs w:val="22"/>
                <w:lang w:eastAsia="en-GB"/>
              </w:rPr>
            </w:pPr>
            <w:r w:rsidRPr="00A371C6">
              <w:rPr>
                <w:rFonts w:eastAsia="Arial"/>
                <w:bCs/>
                <w:szCs w:val="22"/>
                <w:lang w:eastAsia="en-GB"/>
              </w:rPr>
              <w:t>202</w:t>
            </w:r>
            <w:r>
              <w:rPr>
                <w:rFonts w:eastAsia="Arial"/>
                <w:bCs/>
                <w:szCs w:val="22"/>
                <w:lang w:eastAsia="en-GB"/>
              </w:rPr>
              <w:t>4</w:t>
            </w:r>
          </w:p>
        </w:tc>
      </w:tr>
      <w:tr w:rsidR="001D3C40" w:rsidRPr="00A25425" w14:paraId="2BF8E963" w14:textId="77777777" w:rsidTr="005C10BB">
        <w:trPr>
          <w:trHeight w:val="20"/>
        </w:trPr>
        <w:tc>
          <w:tcPr>
            <w:tcW w:w="5940" w:type="dxa"/>
            <w:shd w:val="clear" w:color="auto" w:fill="auto"/>
            <w:vAlign w:val="bottom"/>
          </w:tcPr>
          <w:p w14:paraId="2D506DB9" w14:textId="77777777" w:rsidR="001D3C40" w:rsidRPr="00A25425" w:rsidRDefault="001D3C40" w:rsidP="00325CD9">
            <w:pPr>
              <w:ind w:right="-72"/>
              <w:rPr>
                <w:rFonts w:eastAsia="Arial"/>
                <w:szCs w:val="22"/>
                <w:lang w:eastAsia="en-GB"/>
              </w:rPr>
            </w:pPr>
          </w:p>
        </w:tc>
        <w:tc>
          <w:tcPr>
            <w:tcW w:w="324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(in thousand Baht)</w:t>
            </w:r>
          </w:p>
        </w:tc>
      </w:tr>
      <w:tr w:rsidR="001D3C40" w:rsidRPr="00A25425" w14:paraId="69931E25" w14:textId="77777777" w:rsidTr="005C10BB">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530" w:type="dxa"/>
            <w:shd w:val="clear" w:color="auto" w:fill="auto"/>
            <w:vAlign w:val="bottom"/>
          </w:tcPr>
          <w:p w14:paraId="44D4B48E" w14:textId="77777777" w:rsidR="001D3C40" w:rsidRPr="00A25425" w:rsidRDefault="001D3C40">
            <w:pPr>
              <w:ind w:right="-72"/>
              <w:jc w:val="right"/>
              <w:rPr>
                <w:rFonts w:eastAsia="Arial"/>
                <w:bCs/>
                <w:szCs w:val="22"/>
                <w:lang w:eastAsia="en-GB"/>
              </w:rPr>
            </w:pPr>
          </w:p>
        </w:tc>
        <w:tc>
          <w:tcPr>
            <w:tcW w:w="270" w:type="dxa"/>
          </w:tcPr>
          <w:p w14:paraId="29FC8430" w14:textId="77777777" w:rsidR="001D3C40" w:rsidRPr="00A25425" w:rsidRDefault="001D3C40">
            <w:pPr>
              <w:ind w:right="-72"/>
              <w:jc w:val="right"/>
              <w:rPr>
                <w:rFonts w:eastAsia="Arial"/>
                <w:bCs/>
                <w:szCs w:val="22"/>
                <w:lang w:eastAsia="en-GB"/>
              </w:rPr>
            </w:pPr>
          </w:p>
        </w:tc>
        <w:tc>
          <w:tcPr>
            <w:tcW w:w="1440" w:type="dxa"/>
            <w:shd w:val="clear" w:color="auto" w:fill="auto"/>
            <w:vAlign w:val="bottom"/>
          </w:tcPr>
          <w:p w14:paraId="2F1F9490" w14:textId="4A86A1DD" w:rsidR="001D3C40" w:rsidRPr="00A25425" w:rsidRDefault="001D3C40">
            <w:pPr>
              <w:ind w:right="-72"/>
              <w:jc w:val="right"/>
              <w:rPr>
                <w:rFonts w:eastAsia="Arial"/>
                <w:bCs/>
                <w:szCs w:val="22"/>
                <w:lang w:eastAsia="en-GB"/>
              </w:rPr>
            </w:pPr>
          </w:p>
        </w:tc>
      </w:tr>
      <w:tr w:rsidR="00741A1B" w:rsidRPr="00F26638" w14:paraId="214D5205" w14:textId="77777777" w:rsidTr="005C10BB">
        <w:trPr>
          <w:trHeight w:val="20"/>
        </w:trPr>
        <w:tc>
          <w:tcPr>
            <w:tcW w:w="5940" w:type="dxa"/>
            <w:vAlign w:val="bottom"/>
          </w:tcPr>
          <w:p w14:paraId="4BF8565F" w14:textId="321296DC" w:rsidR="00741A1B" w:rsidRPr="00F26638" w:rsidRDefault="00741A1B" w:rsidP="00741A1B">
            <w:pPr>
              <w:tabs>
                <w:tab w:val="left" w:pos="2232"/>
              </w:tabs>
              <w:ind w:left="-120" w:right="-20"/>
              <w:rPr>
                <w:szCs w:val="22"/>
              </w:rPr>
            </w:pPr>
            <w:r>
              <w:rPr>
                <w:szCs w:val="22"/>
              </w:rPr>
              <w:t xml:space="preserve">      </w:t>
            </w:r>
            <w:r w:rsidRPr="00F26638">
              <w:rPr>
                <w:szCs w:val="22"/>
              </w:rPr>
              <w:t>Countries in Asia, Oceania, and others</w:t>
            </w:r>
          </w:p>
        </w:tc>
        <w:tc>
          <w:tcPr>
            <w:tcW w:w="1530" w:type="dxa"/>
          </w:tcPr>
          <w:p w14:paraId="111647B1" w14:textId="32B1BDF4" w:rsidR="00741A1B" w:rsidRPr="007422E5" w:rsidRDefault="00741A1B" w:rsidP="00741A1B">
            <w:pPr>
              <w:tabs>
                <w:tab w:val="left" w:pos="2232"/>
              </w:tabs>
              <w:ind w:left="-120" w:right="-20"/>
              <w:jc w:val="right"/>
            </w:pPr>
            <w:r w:rsidRPr="007422E5">
              <w:t>2,</w:t>
            </w:r>
            <w:r w:rsidR="00E80839">
              <w:t>345</w:t>
            </w:r>
            <w:r w:rsidRPr="007422E5">
              <w:t>,</w:t>
            </w:r>
            <w:r w:rsidR="00E80839">
              <w:t>350</w:t>
            </w:r>
          </w:p>
        </w:tc>
        <w:tc>
          <w:tcPr>
            <w:tcW w:w="270" w:type="dxa"/>
          </w:tcPr>
          <w:p w14:paraId="47AE4706" w14:textId="77777777" w:rsidR="00741A1B" w:rsidRPr="00A25425" w:rsidRDefault="00741A1B" w:rsidP="00741A1B">
            <w:pPr>
              <w:tabs>
                <w:tab w:val="left" w:pos="2232"/>
              </w:tabs>
              <w:ind w:left="-120" w:right="-20"/>
              <w:jc w:val="right"/>
              <w:rPr>
                <w:szCs w:val="22"/>
              </w:rPr>
            </w:pPr>
          </w:p>
        </w:tc>
        <w:tc>
          <w:tcPr>
            <w:tcW w:w="1440" w:type="dxa"/>
            <w:shd w:val="clear" w:color="auto" w:fill="auto"/>
          </w:tcPr>
          <w:p w14:paraId="1EC9083A" w14:textId="59BD14AD" w:rsidR="00741A1B" w:rsidRPr="00A25425" w:rsidRDefault="00741A1B" w:rsidP="00741A1B">
            <w:pPr>
              <w:tabs>
                <w:tab w:val="left" w:pos="2232"/>
              </w:tabs>
              <w:ind w:left="-120" w:right="-20"/>
              <w:jc w:val="right"/>
              <w:rPr>
                <w:szCs w:val="22"/>
              </w:rPr>
            </w:pPr>
            <w:r w:rsidRPr="004F46A5">
              <w:t>2,735,543</w:t>
            </w:r>
          </w:p>
        </w:tc>
      </w:tr>
      <w:tr w:rsidR="00741A1B" w:rsidRPr="00F26638" w14:paraId="45998AEE" w14:textId="77777777" w:rsidTr="005C10BB">
        <w:trPr>
          <w:trHeight w:val="20"/>
        </w:trPr>
        <w:tc>
          <w:tcPr>
            <w:tcW w:w="5940" w:type="dxa"/>
            <w:vAlign w:val="bottom"/>
          </w:tcPr>
          <w:p w14:paraId="2E503F18" w14:textId="76BA8985" w:rsidR="00741A1B" w:rsidRPr="00F26638" w:rsidRDefault="00741A1B" w:rsidP="00741A1B">
            <w:pPr>
              <w:tabs>
                <w:tab w:val="left" w:pos="2232"/>
              </w:tabs>
              <w:ind w:left="-120" w:right="-20"/>
              <w:rPr>
                <w:szCs w:val="22"/>
              </w:rPr>
            </w:pPr>
            <w:r>
              <w:rPr>
                <w:szCs w:val="22"/>
              </w:rPr>
              <w:t xml:space="preserve">    </w:t>
            </w:r>
            <w:r w:rsidRPr="00F26638">
              <w:rPr>
                <w:szCs w:val="22"/>
              </w:rPr>
              <w:t xml:space="preserve">  Countries in America</w:t>
            </w:r>
          </w:p>
        </w:tc>
        <w:tc>
          <w:tcPr>
            <w:tcW w:w="1530" w:type="dxa"/>
          </w:tcPr>
          <w:p w14:paraId="579134D0" w14:textId="0B050C1D" w:rsidR="00741A1B" w:rsidRPr="007422E5" w:rsidRDefault="00741A1B" w:rsidP="00741A1B">
            <w:pPr>
              <w:tabs>
                <w:tab w:val="left" w:pos="2232"/>
              </w:tabs>
              <w:ind w:left="-120" w:right="-20"/>
              <w:jc w:val="right"/>
            </w:pPr>
            <w:r w:rsidRPr="007422E5">
              <w:t>5,0</w:t>
            </w:r>
            <w:r w:rsidR="00E80839">
              <w:t>99</w:t>
            </w:r>
            <w:r w:rsidRPr="007422E5">
              <w:t>,</w:t>
            </w:r>
            <w:r w:rsidR="00E80839">
              <w:t>28</w:t>
            </w:r>
            <w:r w:rsidR="0014045D">
              <w:t>4</w:t>
            </w:r>
          </w:p>
        </w:tc>
        <w:tc>
          <w:tcPr>
            <w:tcW w:w="270" w:type="dxa"/>
          </w:tcPr>
          <w:p w14:paraId="62D8E6FD" w14:textId="77777777" w:rsidR="00741A1B" w:rsidRPr="00A25425" w:rsidRDefault="00741A1B" w:rsidP="00741A1B">
            <w:pPr>
              <w:tabs>
                <w:tab w:val="left" w:pos="2232"/>
              </w:tabs>
              <w:ind w:left="-120" w:right="-20"/>
              <w:jc w:val="right"/>
              <w:rPr>
                <w:szCs w:val="22"/>
              </w:rPr>
            </w:pPr>
          </w:p>
        </w:tc>
        <w:tc>
          <w:tcPr>
            <w:tcW w:w="1440" w:type="dxa"/>
            <w:shd w:val="clear" w:color="auto" w:fill="auto"/>
          </w:tcPr>
          <w:p w14:paraId="78A3F922" w14:textId="4C9F8F59" w:rsidR="00741A1B" w:rsidRPr="00A25425" w:rsidRDefault="00741A1B" w:rsidP="00741A1B">
            <w:pPr>
              <w:tabs>
                <w:tab w:val="left" w:pos="2232"/>
              </w:tabs>
              <w:ind w:left="-120" w:right="-20"/>
              <w:jc w:val="right"/>
              <w:rPr>
                <w:szCs w:val="22"/>
              </w:rPr>
            </w:pPr>
            <w:r w:rsidRPr="004F46A5">
              <w:t>4,216,367</w:t>
            </w:r>
          </w:p>
        </w:tc>
      </w:tr>
      <w:tr w:rsidR="00741A1B" w:rsidRPr="00F26638" w14:paraId="1B678FB7" w14:textId="77777777" w:rsidTr="005C10BB">
        <w:trPr>
          <w:trHeight w:val="20"/>
        </w:trPr>
        <w:tc>
          <w:tcPr>
            <w:tcW w:w="5940" w:type="dxa"/>
            <w:vAlign w:val="bottom"/>
          </w:tcPr>
          <w:p w14:paraId="2E73B6C9" w14:textId="0BA29FF9" w:rsidR="00741A1B" w:rsidRPr="00F26638" w:rsidRDefault="00741A1B" w:rsidP="00741A1B">
            <w:pPr>
              <w:tabs>
                <w:tab w:val="left" w:pos="2232"/>
              </w:tabs>
              <w:ind w:left="-120" w:right="-20"/>
              <w:rPr>
                <w:szCs w:val="22"/>
              </w:rPr>
            </w:pPr>
            <w:r>
              <w:rPr>
                <w:szCs w:val="22"/>
              </w:rPr>
              <w:t xml:space="preserve">    </w:t>
            </w:r>
            <w:r w:rsidRPr="00F26638">
              <w:rPr>
                <w:szCs w:val="22"/>
              </w:rPr>
              <w:t xml:space="preserve">  Countries in Europe (including the United Kingdom)</w:t>
            </w:r>
          </w:p>
        </w:tc>
        <w:tc>
          <w:tcPr>
            <w:tcW w:w="1530" w:type="dxa"/>
            <w:tcBorders>
              <w:bottom w:val="single" w:sz="4" w:space="0" w:color="auto"/>
            </w:tcBorders>
          </w:tcPr>
          <w:p w14:paraId="28380D32" w14:textId="204B286B" w:rsidR="00741A1B" w:rsidRPr="007422E5" w:rsidRDefault="00741A1B" w:rsidP="00741A1B">
            <w:pPr>
              <w:tabs>
                <w:tab w:val="left" w:pos="2232"/>
              </w:tabs>
              <w:ind w:left="-120" w:right="-20"/>
              <w:jc w:val="right"/>
            </w:pPr>
            <w:r w:rsidRPr="007422E5">
              <w:t>1,128,190</w:t>
            </w:r>
          </w:p>
        </w:tc>
        <w:tc>
          <w:tcPr>
            <w:tcW w:w="270" w:type="dxa"/>
          </w:tcPr>
          <w:p w14:paraId="618F576A" w14:textId="77777777" w:rsidR="00741A1B" w:rsidRPr="00A25425" w:rsidRDefault="00741A1B" w:rsidP="00741A1B">
            <w:pPr>
              <w:tabs>
                <w:tab w:val="left" w:pos="2232"/>
              </w:tabs>
              <w:ind w:left="-120" w:right="-20"/>
              <w:jc w:val="right"/>
              <w:rPr>
                <w:szCs w:val="22"/>
              </w:rPr>
            </w:pPr>
          </w:p>
        </w:tc>
        <w:tc>
          <w:tcPr>
            <w:tcW w:w="1440" w:type="dxa"/>
            <w:shd w:val="clear" w:color="auto" w:fill="auto"/>
          </w:tcPr>
          <w:p w14:paraId="095EF848" w14:textId="7E5A579A" w:rsidR="00741A1B" w:rsidRPr="00A25425" w:rsidRDefault="00741A1B" w:rsidP="00741A1B">
            <w:pPr>
              <w:tabs>
                <w:tab w:val="left" w:pos="2232"/>
              </w:tabs>
              <w:ind w:left="-120" w:right="-20"/>
              <w:jc w:val="right"/>
              <w:rPr>
                <w:szCs w:val="22"/>
              </w:rPr>
            </w:pPr>
            <w:r w:rsidRPr="004F46A5">
              <w:t>1,464,519</w:t>
            </w:r>
          </w:p>
        </w:tc>
      </w:tr>
      <w:tr w:rsidR="00741A1B" w:rsidRPr="00F26638" w14:paraId="3FE42B18" w14:textId="77777777" w:rsidTr="005C10BB">
        <w:trPr>
          <w:trHeight w:val="20"/>
        </w:trPr>
        <w:tc>
          <w:tcPr>
            <w:tcW w:w="5940" w:type="dxa"/>
            <w:vAlign w:val="bottom"/>
          </w:tcPr>
          <w:p w14:paraId="293EA228" w14:textId="3D0A83EC" w:rsidR="00741A1B" w:rsidRPr="00C04DE9" w:rsidRDefault="00741A1B" w:rsidP="00741A1B">
            <w:pPr>
              <w:tabs>
                <w:tab w:val="left" w:pos="2232"/>
              </w:tabs>
              <w:ind w:left="-120" w:right="-20"/>
              <w:rPr>
                <w:b/>
                <w:bCs/>
                <w:szCs w:val="22"/>
                <w:cs/>
              </w:rPr>
            </w:pPr>
            <w:r>
              <w:rPr>
                <w:szCs w:val="22"/>
              </w:rPr>
              <w:t xml:space="preserve">  </w:t>
            </w:r>
            <w:r w:rsidRPr="00C04DE9">
              <w:rPr>
                <w:b/>
                <w:bCs/>
                <w:szCs w:val="22"/>
              </w:rPr>
              <w:t>Total revenue from external customers</w:t>
            </w:r>
          </w:p>
        </w:tc>
        <w:tc>
          <w:tcPr>
            <w:tcW w:w="1530" w:type="dxa"/>
            <w:tcBorders>
              <w:top w:val="single" w:sz="4" w:space="0" w:color="auto"/>
            </w:tcBorders>
          </w:tcPr>
          <w:p w14:paraId="62DF9944" w14:textId="1F4139BB" w:rsidR="00741A1B" w:rsidRPr="009C1768" w:rsidRDefault="00963629" w:rsidP="00741A1B">
            <w:pPr>
              <w:tabs>
                <w:tab w:val="left" w:pos="2232"/>
              </w:tabs>
              <w:ind w:left="-120" w:right="-20"/>
              <w:jc w:val="right"/>
              <w:rPr>
                <w:b/>
                <w:bCs/>
                <w:szCs w:val="22"/>
              </w:rPr>
            </w:pPr>
            <w:r w:rsidRPr="00963629">
              <w:rPr>
                <w:b/>
                <w:bCs/>
                <w:szCs w:val="22"/>
              </w:rPr>
              <w:t>8,572,82</w:t>
            </w:r>
            <w:r w:rsidR="0014045D">
              <w:rPr>
                <w:b/>
                <w:bCs/>
                <w:szCs w:val="22"/>
              </w:rPr>
              <w:t>4</w:t>
            </w:r>
          </w:p>
        </w:tc>
        <w:tc>
          <w:tcPr>
            <w:tcW w:w="270" w:type="dxa"/>
          </w:tcPr>
          <w:p w14:paraId="6AAD9732" w14:textId="77777777" w:rsidR="00741A1B" w:rsidRPr="009C1768" w:rsidRDefault="00741A1B" w:rsidP="00741A1B">
            <w:pPr>
              <w:tabs>
                <w:tab w:val="left" w:pos="2232"/>
              </w:tabs>
              <w:ind w:left="-120" w:right="-20"/>
              <w:jc w:val="right"/>
              <w:rPr>
                <w:b/>
                <w:bCs/>
                <w:szCs w:val="22"/>
              </w:rPr>
            </w:pPr>
          </w:p>
        </w:tc>
        <w:tc>
          <w:tcPr>
            <w:tcW w:w="1440" w:type="dxa"/>
            <w:tcBorders>
              <w:top w:val="single" w:sz="4" w:space="0" w:color="auto"/>
            </w:tcBorders>
            <w:shd w:val="clear" w:color="auto" w:fill="auto"/>
          </w:tcPr>
          <w:p w14:paraId="3707C382" w14:textId="24507D66" w:rsidR="00741A1B" w:rsidRPr="00B95C14" w:rsidRDefault="00741A1B" w:rsidP="00741A1B">
            <w:pPr>
              <w:tabs>
                <w:tab w:val="left" w:pos="2232"/>
              </w:tabs>
              <w:ind w:left="-120" w:right="-20"/>
              <w:jc w:val="right"/>
              <w:rPr>
                <w:b/>
                <w:bCs/>
                <w:szCs w:val="22"/>
              </w:rPr>
            </w:pPr>
            <w:r w:rsidRPr="007422E5">
              <w:rPr>
                <w:b/>
                <w:bCs/>
              </w:rPr>
              <w:t>8,416,429</w:t>
            </w:r>
          </w:p>
        </w:tc>
      </w:tr>
      <w:tr w:rsidR="00741A1B" w:rsidRPr="00F26638" w14:paraId="68D3457D" w14:textId="77777777" w:rsidTr="005C10BB">
        <w:trPr>
          <w:trHeight w:val="20"/>
        </w:trPr>
        <w:tc>
          <w:tcPr>
            <w:tcW w:w="5940" w:type="dxa"/>
            <w:vAlign w:val="bottom"/>
          </w:tcPr>
          <w:p w14:paraId="00758BD0" w14:textId="5607E845" w:rsidR="00741A1B" w:rsidRPr="00F26638" w:rsidRDefault="00741A1B" w:rsidP="00741A1B">
            <w:pPr>
              <w:tabs>
                <w:tab w:val="left" w:pos="2232"/>
              </w:tabs>
              <w:ind w:left="-120" w:right="-20"/>
              <w:rPr>
                <w:szCs w:val="22"/>
              </w:rPr>
            </w:pPr>
            <w:r>
              <w:rPr>
                <w:szCs w:val="22"/>
              </w:rPr>
              <w:t xml:space="preserve">  </w:t>
            </w:r>
            <w:r w:rsidRPr="00F26638">
              <w:rPr>
                <w:szCs w:val="22"/>
              </w:rPr>
              <w:t xml:space="preserve">Revenue from the Parent, other companies under common </w:t>
            </w:r>
          </w:p>
          <w:p w14:paraId="7DB063E5" w14:textId="3EE769F4" w:rsidR="00741A1B" w:rsidRPr="00F26638" w:rsidRDefault="00741A1B" w:rsidP="00741A1B">
            <w:pPr>
              <w:tabs>
                <w:tab w:val="left" w:pos="2232"/>
              </w:tabs>
              <w:ind w:left="-120" w:right="-20"/>
              <w:rPr>
                <w:szCs w:val="22"/>
              </w:rPr>
            </w:pPr>
            <w:r>
              <w:rPr>
                <w:szCs w:val="22"/>
                <w:lang w:bidi="th-TH"/>
              </w:rPr>
              <w:t xml:space="preserve">  </w:t>
            </w:r>
            <w:r w:rsidRPr="00F26638">
              <w:rPr>
                <w:rFonts w:hint="cs"/>
                <w:szCs w:val="22"/>
                <w:cs/>
                <w:lang w:bidi="th-TH"/>
              </w:rPr>
              <w:t xml:space="preserve">    </w:t>
            </w:r>
            <w:r w:rsidRPr="00F26638">
              <w:rPr>
                <w:szCs w:val="22"/>
              </w:rPr>
              <w:t>control and other related companies (Note 1</w:t>
            </w:r>
            <w:r>
              <w:rPr>
                <w:szCs w:val="22"/>
              </w:rPr>
              <w:t>7</w:t>
            </w:r>
            <w:r w:rsidRPr="00F26638">
              <w:rPr>
                <w:szCs w:val="22"/>
              </w:rPr>
              <w:t>)</w:t>
            </w:r>
          </w:p>
        </w:tc>
        <w:tc>
          <w:tcPr>
            <w:tcW w:w="1530" w:type="dxa"/>
            <w:tcBorders>
              <w:bottom w:val="single" w:sz="4" w:space="0" w:color="auto"/>
            </w:tcBorders>
          </w:tcPr>
          <w:p w14:paraId="694A5EF8" w14:textId="77777777" w:rsidR="003E4F49" w:rsidRPr="007422E5" w:rsidRDefault="003E4F49" w:rsidP="00741A1B">
            <w:pPr>
              <w:tabs>
                <w:tab w:val="left" w:pos="2232"/>
              </w:tabs>
              <w:ind w:left="-120" w:right="-20"/>
              <w:jc w:val="right"/>
              <w:rPr>
                <w:rFonts w:cstheme="minorBidi"/>
                <w:szCs w:val="28"/>
                <w:lang w:bidi="th-TH"/>
              </w:rPr>
            </w:pPr>
          </w:p>
          <w:p w14:paraId="72F541CC" w14:textId="4ED87C73" w:rsidR="00741A1B" w:rsidRPr="00F26638" w:rsidRDefault="003E4F49" w:rsidP="00741A1B">
            <w:pPr>
              <w:tabs>
                <w:tab w:val="left" w:pos="2232"/>
              </w:tabs>
              <w:ind w:left="-120" w:right="-20"/>
              <w:jc w:val="right"/>
              <w:rPr>
                <w:szCs w:val="22"/>
              </w:rPr>
            </w:pPr>
            <w:r w:rsidRPr="003E4F49">
              <w:rPr>
                <w:szCs w:val="22"/>
              </w:rPr>
              <w:t>149,276</w:t>
            </w:r>
          </w:p>
        </w:tc>
        <w:tc>
          <w:tcPr>
            <w:tcW w:w="270" w:type="dxa"/>
          </w:tcPr>
          <w:p w14:paraId="4F7434DE" w14:textId="77777777" w:rsidR="00741A1B" w:rsidRPr="00F26638" w:rsidRDefault="00741A1B" w:rsidP="00741A1B">
            <w:pPr>
              <w:tabs>
                <w:tab w:val="left" w:pos="2232"/>
              </w:tabs>
              <w:ind w:left="-120" w:right="-20"/>
              <w:jc w:val="right"/>
              <w:rPr>
                <w:szCs w:val="22"/>
              </w:rPr>
            </w:pPr>
          </w:p>
        </w:tc>
        <w:tc>
          <w:tcPr>
            <w:tcW w:w="1440" w:type="dxa"/>
            <w:tcBorders>
              <w:bottom w:val="single" w:sz="4" w:space="0" w:color="auto"/>
            </w:tcBorders>
            <w:shd w:val="clear" w:color="auto" w:fill="auto"/>
            <w:vAlign w:val="bottom"/>
          </w:tcPr>
          <w:p w14:paraId="43066EBE" w14:textId="622B1434" w:rsidR="00741A1B" w:rsidRPr="00A25425" w:rsidRDefault="00741A1B" w:rsidP="00741A1B">
            <w:pPr>
              <w:tabs>
                <w:tab w:val="left" w:pos="2232"/>
              </w:tabs>
              <w:ind w:left="-120" w:right="-20"/>
              <w:jc w:val="right"/>
              <w:rPr>
                <w:szCs w:val="22"/>
              </w:rPr>
            </w:pPr>
            <w:r w:rsidRPr="00746647">
              <w:rPr>
                <w:szCs w:val="22"/>
              </w:rPr>
              <w:t>179,188</w:t>
            </w:r>
          </w:p>
        </w:tc>
      </w:tr>
      <w:tr w:rsidR="00741A1B" w:rsidRPr="00F26638" w14:paraId="768A61BF" w14:textId="77777777" w:rsidTr="005C10BB">
        <w:trPr>
          <w:trHeight w:val="70"/>
        </w:trPr>
        <w:tc>
          <w:tcPr>
            <w:tcW w:w="5940" w:type="dxa"/>
            <w:vAlign w:val="bottom"/>
          </w:tcPr>
          <w:p w14:paraId="7BB7D2AE" w14:textId="77777777" w:rsidR="00741A1B" w:rsidRPr="00F26638" w:rsidRDefault="00741A1B" w:rsidP="00741A1B">
            <w:pPr>
              <w:tabs>
                <w:tab w:val="left" w:pos="2232"/>
              </w:tabs>
              <w:ind w:left="-120" w:right="-20"/>
              <w:jc w:val="right"/>
              <w:rPr>
                <w:szCs w:val="22"/>
              </w:rPr>
            </w:pPr>
          </w:p>
        </w:tc>
        <w:tc>
          <w:tcPr>
            <w:tcW w:w="1530" w:type="dxa"/>
            <w:tcBorders>
              <w:top w:val="single" w:sz="4" w:space="0" w:color="auto"/>
              <w:bottom w:val="double" w:sz="4" w:space="0" w:color="auto"/>
            </w:tcBorders>
          </w:tcPr>
          <w:p w14:paraId="561A58C4" w14:textId="29B2F339" w:rsidR="00741A1B" w:rsidRPr="009C1768" w:rsidRDefault="003B7F8A" w:rsidP="00741A1B">
            <w:pPr>
              <w:tabs>
                <w:tab w:val="left" w:pos="2232"/>
              </w:tabs>
              <w:ind w:left="-120" w:right="-20"/>
              <w:jc w:val="right"/>
              <w:rPr>
                <w:b/>
                <w:bCs/>
                <w:szCs w:val="22"/>
              </w:rPr>
            </w:pPr>
            <w:r w:rsidRPr="003B7F8A">
              <w:rPr>
                <w:b/>
                <w:bCs/>
                <w:szCs w:val="22"/>
              </w:rPr>
              <w:t>8,722,100</w:t>
            </w:r>
          </w:p>
        </w:tc>
        <w:tc>
          <w:tcPr>
            <w:tcW w:w="270" w:type="dxa"/>
          </w:tcPr>
          <w:p w14:paraId="745A7690" w14:textId="77777777" w:rsidR="00741A1B" w:rsidRPr="009C1768" w:rsidRDefault="00741A1B" w:rsidP="00741A1B">
            <w:pPr>
              <w:tabs>
                <w:tab w:val="left" w:pos="2232"/>
              </w:tabs>
              <w:ind w:left="-120" w:right="-20"/>
              <w:jc w:val="right"/>
              <w:rPr>
                <w:b/>
                <w:bCs/>
                <w:szCs w:val="22"/>
              </w:rPr>
            </w:pPr>
          </w:p>
        </w:tc>
        <w:tc>
          <w:tcPr>
            <w:tcW w:w="1440" w:type="dxa"/>
            <w:tcBorders>
              <w:top w:val="single" w:sz="4" w:space="0" w:color="000000"/>
              <w:bottom w:val="double" w:sz="4" w:space="0" w:color="000000"/>
            </w:tcBorders>
            <w:shd w:val="clear" w:color="auto" w:fill="auto"/>
            <w:vAlign w:val="bottom"/>
          </w:tcPr>
          <w:p w14:paraId="4BCC4546" w14:textId="57E3C821" w:rsidR="00741A1B" w:rsidRPr="00B95C14" w:rsidRDefault="00741A1B" w:rsidP="00741A1B">
            <w:pPr>
              <w:tabs>
                <w:tab w:val="left" w:pos="2232"/>
              </w:tabs>
              <w:ind w:left="-120" w:right="-20"/>
              <w:jc w:val="right"/>
              <w:rPr>
                <w:b/>
                <w:bCs/>
                <w:szCs w:val="22"/>
              </w:rPr>
            </w:pPr>
            <w:r w:rsidRPr="007422E5">
              <w:rPr>
                <w:b/>
                <w:bCs/>
                <w:szCs w:val="22"/>
                <w:cs/>
                <w:lang w:bidi="th-TH"/>
              </w:rPr>
              <w:t>8</w:t>
            </w:r>
            <w:r w:rsidRPr="007422E5">
              <w:rPr>
                <w:b/>
                <w:bCs/>
                <w:szCs w:val="22"/>
              </w:rPr>
              <w:t>,</w:t>
            </w:r>
            <w:r w:rsidRPr="007422E5">
              <w:rPr>
                <w:b/>
                <w:bCs/>
                <w:szCs w:val="22"/>
                <w:cs/>
                <w:lang w:bidi="th-TH"/>
              </w:rPr>
              <w:t>595</w:t>
            </w:r>
            <w:r w:rsidRPr="007422E5">
              <w:rPr>
                <w:b/>
                <w:bCs/>
                <w:szCs w:val="22"/>
              </w:rPr>
              <w:t>,</w:t>
            </w:r>
            <w:r w:rsidRPr="007422E5">
              <w:rPr>
                <w:b/>
                <w:bCs/>
                <w:szCs w:val="22"/>
                <w:cs/>
                <w:lang w:bidi="th-TH"/>
              </w:rPr>
              <w:t>617</w:t>
            </w:r>
          </w:p>
        </w:tc>
      </w:tr>
    </w:tbl>
    <w:p w14:paraId="2BAE258C" w14:textId="4A91BFE3" w:rsidR="00891C4B" w:rsidRDefault="00891C4B" w:rsidP="005C10BB">
      <w:pPr>
        <w:tabs>
          <w:tab w:val="left" w:pos="2232"/>
        </w:tabs>
        <w:ind w:left="-120" w:right="-20"/>
        <w:jc w:val="center"/>
        <w:rPr>
          <w:szCs w:val="22"/>
        </w:rPr>
      </w:pPr>
      <w:r>
        <w:rPr>
          <w:szCs w:val="22"/>
        </w:rPr>
        <w:br w:type="page"/>
      </w:r>
    </w:p>
    <w:p w14:paraId="54875406" w14:textId="18B700F2" w:rsidR="000A1270" w:rsidRPr="001225EB" w:rsidRDefault="000A1270" w:rsidP="00FD0BD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shd w:val="clear" w:color="auto" w:fill="auto"/>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CF5827" w:rsidRPr="00A5332D" w14:paraId="34B7C5D6" w14:textId="77777777" w:rsidTr="00A5332D">
        <w:trPr>
          <w:cantSplit/>
          <w:tblHeader/>
        </w:trPr>
        <w:tc>
          <w:tcPr>
            <w:tcW w:w="3941" w:type="dxa"/>
            <w:vAlign w:val="bottom"/>
          </w:tcPr>
          <w:p w14:paraId="2B564F2B" w14:textId="0EC10AEF" w:rsidR="00CF5827" w:rsidRPr="00A5332D" w:rsidRDefault="00CF5827" w:rsidP="00CF5827">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CF5827" w:rsidRPr="00A5332D" w:rsidRDefault="00CF5827" w:rsidP="00CF5827">
            <w:pPr>
              <w:spacing w:line="240" w:lineRule="auto"/>
              <w:ind w:left="-83" w:right="-79" w:firstLine="4"/>
              <w:jc w:val="center"/>
              <w:rPr>
                <w:szCs w:val="22"/>
                <w:cs/>
              </w:rPr>
            </w:pPr>
          </w:p>
        </w:tc>
        <w:tc>
          <w:tcPr>
            <w:tcW w:w="182" w:type="dxa"/>
          </w:tcPr>
          <w:p w14:paraId="7C659D0A" w14:textId="77777777" w:rsidR="00CF5827" w:rsidRPr="00A5332D" w:rsidRDefault="00CF5827" w:rsidP="00CF5827">
            <w:pPr>
              <w:pStyle w:val="acctmergecolhdg"/>
              <w:spacing w:line="240" w:lineRule="auto"/>
              <w:rPr>
                <w:szCs w:val="22"/>
                <w:cs/>
                <w:lang w:bidi="th-TH"/>
              </w:rPr>
            </w:pPr>
          </w:p>
        </w:tc>
        <w:tc>
          <w:tcPr>
            <w:tcW w:w="178" w:type="dxa"/>
            <w:vAlign w:val="bottom"/>
          </w:tcPr>
          <w:p w14:paraId="61467C8C" w14:textId="1EF9C52E" w:rsidR="00CF5827" w:rsidRPr="00A5332D" w:rsidRDefault="00CF5827" w:rsidP="00CF5827">
            <w:pPr>
              <w:spacing w:line="240" w:lineRule="auto"/>
              <w:ind w:left="-83" w:right="-79" w:firstLine="4"/>
              <w:jc w:val="center"/>
              <w:rPr>
                <w:szCs w:val="22"/>
                <w:cs/>
              </w:rPr>
            </w:pPr>
          </w:p>
        </w:tc>
        <w:tc>
          <w:tcPr>
            <w:tcW w:w="251" w:type="dxa"/>
            <w:vAlign w:val="bottom"/>
          </w:tcPr>
          <w:p w14:paraId="6824E0B2" w14:textId="77777777" w:rsidR="00CF5827" w:rsidRPr="00A5332D" w:rsidRDefault="00CF5827" w:rsidP="00CF5827">
            <w:pPr>
              <w:spacing w:line="240" w:lineRule="auto"/>
              <w:ind w:left="-83" w:right="-79" w:firstLine="4"/>
              <w:jc w:val="center"/>
              <w:rPr>
                <w:szCs w:val="22"/>
                <w:cs/>
              </w:rPr>
            </w:pPr>
          </w:p>
        </w:tc>
        <w:tc>
          <w:tcPr>
            <w:tcW w:w="1708" w:type="dxa"/>
            <w:shd w:val="clear" w:color="auto" w:fill="auto"/>
            <w:vAlign w:val="bottom"/>
          </w:tcPr>
          <w:p w14:paraId="69CD04B2" w14:textId="58818AFB" w:rsidR="00CF5827" w:rsidRPr="00A5332D" w:rsidRDefault="00915CD0" w:rsidP="00CF5827">
            <w:pPr>
              <w:spacing w:line="240" w:lineRule="auto"/>
              <w:ind w:left="-83" w:right="-79" w:firstLine="4"/>
              <w:jc w:val="center"/>
              <w:rPr>
                <w:szCs w:val="22"/>
              </w:rPr>
            </w:pPr>
            <w:r>
              <w:rPr>
                <w:szCs w:val="22"/>
              </w:rPr>
              <w:t>30 June</w:t>
            </w:r>
          </w:p>
        </w:tc>
        <w:tc>
          <w:tcPr>
            <w:tcW w:w="182" w:type="dxa"/>
            <w:shd w:val="clear" w:color="auto" w:fill="auto"/>
            <w:vAlign w:val="bottom"/>
          </w:tcPr>
          <w:p w14:paraId="793A206A" w14:textId="77777777" w:rsidR="00CF5827" w:rsidRPr="00A5332D" w:rsidRDefault="00CF5827" w:rsidP="00CF5827">
            <w:pPr>
              <w:spacing w:line="240" w:lineRule="auto"/>
              <w:ind w:left="-83" w:right="-79" w:firstLine="4"/>
              <w:jc w:val="center"/>
              <w:rPr>
                <w:szCs w:val="22"/>
              </w:rPr>
            </w:pPr>
          </w:p>
        </w:tc>
        <w:tc>
          <w:tcPr>
            <w:tcW w:w="1610" w:type="dxa"/>
            <w:shd w:val="clear" w:color="auto" w:fill="auto"/>
            <w:vAlign w:val="bottom"/>
          </w:tcPr>
          <w:p w14:paraId="45FA7719" w14:textId="77777777" w:rsidR="00CF5827" w:rsidRPr="00A5332D" w:rsidRDefault="00CF5827" w:rsidP="00CF5827">
            <w:pPr>
              <w:spacing w:line="240" w:lineRule="auto"/>
              <w:ind w:left="-83" w:right="-79" w:firstLine="4"/>
              <w:jc w:val="center"/>
              <w:rPr>
                <w:szCs w:val="22"/>
              </w:rPr>
            </w:pPr>
            <w:r w:rsidRPr="00A5332D">
              <w:rPr>
                <w:szCs w:val="22"/>
              </w:rPr>
              <w:t>31 December</w:t>
            </w:r>
          </w:p>
        </w:tc>
      </w:tr>
      <w:tr w:rsidR="00CF5827" w:rsidRPr="00A5332D" w14:paraId="42B80F4B" w14:textId="77777777" w:rsidTr="00A5332D">
        <w:trPr>
          <w:cantSplit/>
          <w:tblHeader/>
        </w:trPr>
        <w:tc>
          <w:tcPr>
            <w:tcW w:w="3941" w:type="dxa"/>
            <w:vAlign w:val="bottom"/>
          </w:tcPr>
          <w:p w14:paraId="092D6EB9" w14:textId="77777777" w:rsidR="00CF5827" w:rsidRPr="00A5332D" w:rsidRDefault="00CF5827" w:rsidP="00CF5827">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CF5827" w:rsidRPr="00A5332D" w:rsidRDefault="00CF5827" w:rsidP="00CF5827">
            <w:pPr>
              <w:pStyle w:val="acctmergecolhdg"/>
              <w:spacing w:line="240" w:lineRule="auto"/>
              <w:ind w:left="-80" w:right="-90"/>
              <w:rPr>
                <w:b w:val="0"/>
                <w:bCs/>
                <w:szCs w:val="22"/>
                <w:lang w:val="en-US" w:bidi="th-TH"/>
              </w:rPr>
            </w:pPr>
          </w:p>
        </w:tc>
        <w:tc>
          <w:tcPr>
            <w:tcW w:w="182" w:type="dxa"/>
          </w:tcPr>
          <w:p w14:paraId="4ACDD917" w14:textId="77777777" w:rsidR="00CF5827" w:rsidRPr="00A5332D" w:rsidRDefault="00CF5827" w:rsidP="00CF5827">
            <w:pPr>
              <w:pStyle w:val="acctmergecolhdg"/>
              <w:spacing w:line="240" w:lineRule="auto"/>
              <w:rPr>
                <w:b w:val="0"/>
                <w:bCs/>
                <w:szCs w:val="22"/>
                <w:cs/>
                <w:lang w:bidi="th-TH"/>
              </w:rPr>
            </w:pPr>
          </w:p>
        </w:tc>
        <w:tc>
          <w:tcPr>
            <w:tcW w:w="178" w:type="dxa"/>
            <w:vAlign w:val="bottom"/>
          </w:tcPr>
          <w:p w14:paraId="560E1CFF" w14:textId="0D65E714" w:rsidR="00CF5827" w:rsidRPr="00A5332D" w:rsidRDefault="00CF5827" w:rsidP="00CF5827">
            <w:pPr>
              <w:pStyle w:val="acctmergecolhdg"/>
              <w:spacing w:line="240" w:lineRule="auto"/>
              <w:ind w:left="-80" w:right="-90"/>
              <w:rPr>
                <w:b w:val="0"/>
                <w:bCs/>
                <w:szCs w:val="22"/>
                <w:cs/>
                <w:lang w:bidi="th-TH"/>
              </w:rPr>
            </w:pPr>
          </w:p>
        </w:tc>
        <w:tc>
          <w:tcPr>
            <w:tcW w:w="251" w:type="dxa"/>
            <w:vAlign w:val="bottom"/>
          </w:tcPr>
          <w:p w14:paraId="767B5413" w14:textId="77777777" w:rsidR="00CF5827" w:rsidRPr="00A5332D" w:rsidRDefault="00CF5827" w:rsidP="00CF5827">
            <w:pPr>
              <w:pStyle w:val="acctmergecolhdg"/>
              <w:spacing w:line="240" w:lineRule="auto"/>
              <w:rPr>
                <w:b w:val="0"/>
                <w:bCs/>
                <w:szCs w:val="22"/>
                <w:cs/>
                <w:lang w:bidi="th-TH"/>
              </w:rPr>
            </w:pPr>
          </w:p>
        </w:tc>
        <w:tc>
          <w:tcPr>
            <w:tcW w:w="1708" w:type="dxa"/>
            <w:shd w:val="clear" w:color="auto" w:fill="auto"/>
            <w:vAlign w:val="bottom"/>
          </w:tcPr>
          <w:p w14:paraId="74555D40" w14:textId="2B1469A4" w:rsidR="00CF5827" w:rsidRPr="00A5332D" w:rsidRDefault="00CF5827" w:rsidP="00CF5827">
            <w:pPr>
              <w:pStyle w:val="acctmergecolhdg"/>
              <w:spacing w:line="240" w:lineRule="auto"/>
              <w:ind w:left="-80" w:right="-80"/>
              <w:rPr>
                <w:b w:val="0"/>
                <w:bCs/>
                <w:szCs w:val="22"/>
                <w:cs/>
                <w:lang w:bidi="th-TH"/>
              </w:rPr>
            </w:pPr>
            <w:r w:rsidRPr="00A5332D">
              <w:rPr>
                <w:b w:val="0"/>
                <w:bCs/>
                <w:szCs w:val="22"/>
                <w:lang w:bidi="th-TH"/>
              </w:rPr>
              <w:t>202</w:t>
            </w:r>
            <w:r>
              <w:rPr>
                <w:b w:val="0"/>
                <w:bCs/>
                <w:szCs w:val="22"/>
                <w:lang w:bidi="th-TH"/>
              </w:rPr>
              <w:t>5</w:t>
            </w:r>
          </w:p>
        </w:tc>
        <w:tc>
          <w:tcPr>
            <w:tcW w:w="182" w:type="dxa"/>
            <w:shd w:val="clear" w:color="auto" w:fill="auto"/>
            <w:vAlign w:val="bottom"/>
          </w:tcPr>
          <w:p w14:paraId="09E7664D" w14:textId="77777777" w:rsidR="00CF5827" w:rsidRPr="00A5332D" w:rsidRDefault="00CF5827" w:rsidP="00CF5827">
            <w:pPr>
              <w:pStyle w:val="acctmergecolhdg"/>
              <w:spacing w:line="240" w:lineRule="auto"/>
              <w:rPr>
                <w:b w:val="0"/>
                <w:bCs/>
                <w:szCs w:val="22"/>
              </w:rPr>
            </w:pPr>
          </w:p>
        </w:tc>
        <w:tc>
          <w:tcPr>
            <w:tcW w:w="1610" w:type="dxa"/>
            <w:shd w:val="clear" w:color="auto" w:fill="auto"/>
            <w:vAlign w:val="bottom"/>
          </w:tcPr>
          <w:p w14:paraId="0D4C49CE" w14:textId="4088EEE4" w:rsidR="00CF5827" w:rsidRPr="00A5332D" w:rsidRDefault="00CF5827" w:rsidP="00CF5827">
            <w:pPr>
              <w:pStyle w:val="acctmergecolhdg"/>
              <w:spacing w:line="240" w:lineRule="auto"/>
              <w:ind w:left="-72" w:right="-79"/>
              <w:rPr>
                <w:b w:val="0"/>
                <w:bCs/>
                <w:szCs w:val="22"/>
                <w:cs/>
                <w:lang w:bidi="th-TH"/>
              </w:rPr>
            </w:pPr>
            <w:r w:rsidRPr="00A5332D">
              <w:rPr>
                <w:b w:val="0"/>
                <w:bCs/>
                <w:szCs w:val="22"/>
                <w:lang w:bidi="th-TH"/>
              </w:rPr>
              <w:t>202</w:t>
            </w:r>
            <w:r>
              <w:rPr>
                <w:b w:val="0"/>
                <w:bCs/>
                <w:szCs w:val="22"/>
                <w:lang w:bidi="th-TH"/>
              </w:rPr>
              <w:t>4</w:t>
            </w:r>
          </w:p>
        </w:tc>
      </w:tr>
      <w:tr w:rsidR="00CF5827" w:rsidRPr="00A5332D" w14:paraId="57929499" w14:textId="77777777" w:rsidTr="00A5332D">
        <w:trPr>
          <w:cantSplit/>
        </w:trPr>
        <w:tc>
          <w:tcPr>
            <w:tcW w:w="3941" w:type="dxa"/>
          </w:tcPr>
          <w:p w14:paraId="29067AC7" w14:textId="77777777" w:rsidR="00CF5827" w:rsidRPr="00A5332D" w:rsidRDefault="00CF5827" w:rsidP="00CF5827">
            <w:pPr>
              <w:spacing w:line="240" w:lineRule="auto"/>
              <w:rPr>
                <w:b/>
                <w:bCs/>
                <w:i/>
                <w:iCs/>
                <w:szCs w:val="22"/>
              </w:rPr>
            </w:pPr>
          </w:p>
        </w:tc>
        <w:tc>
          <w:tcPr>
            <w:tcW w:w="1100" w:type="dxa"/>
            <w:vAlign w:val="bottom"/>
          </w:tcPr>
          <w:p w14:paraId="78A0FC2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52F7736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CF5827" w:rsidRPr="00A5332D" w:rsidRDefault="00CF5827" w:rsidP="00CF5827">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CF5827" w:rsidRPr="00A5332D" w14:paraId="526B1D70" w14:textId="77777777" w:rsidTr="00325CD9">
        <w:trPr>
          <w:cantSplit/>
        </w:trPr>
        <w:tc>
          <w:tcPr>
            <w:tcW w:w="3941" w:type="dxa"/>
          </w:tcPr>
          <w:p w14:paraId="76C6829A" w14:textId="77777777" w:rsidR="00CF5827" w:rsidRPr="00A5332D" w:rsidRDefault="00CF5827" w:rsidP="00CF5827">
            <w:pPr>
              <w:spacing w:line="240" w:lineRule="auto"/>
              <w:rPr>
                <w:b/>
                <w:bCs/>
                <w:i/>
                <w:iCs/>
                <w:szCs w:val="22"/>
              </w:rPr>
            </w:pPr>
            <w:r w:rsidRPr="00A5332D">
              <w:rPr>
                <w:b/>
                <w:bCs/>
                <w:i/>
                <w:iCs/>
                <w:szCs w:val="22"/>
              </w:rPr>
              <w:t>Derivatives assets</w:t>
            </w:r>
          </w:p>
        </w:tc>
        <w:tc>
          <w:tcPr>
            <w:tcW w:w="1100" w:type="dxa"/>
            <w:vAlign w:val="bottom"/>
          </w:tcPr>
          <w:p w14:paraId="388D32F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1BE8686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CF5827" w:rsidRPr="00A5332D" w:rsidRDefault="00CF5827" w:rsidP="00CF5827">
            <w:pPr>
              <w:pStyle w:val="acctfourfigures"/>
              <w:spacing w:line="240" w:lineRule="auto"/>
              <w:rPr>
                <w:b/>
                <w:bCs/>
                <w:szCs w:val="22"/>
              </w:rPr>
            </w:pPr>
          </w:p>
        </w:tc>
        <w:tc>
          <w:tcPr>
            <w:tcW w:w="1610" w:type="dxa"/>
            <w:vAlign w:val="bottom"/>
          </w:tcPr>
          <w:p w14:paraId="5C7011E3" w14:textId="77777777" w:rsidR="00CF5827" w:rsidRPr="00A5332D" w:rsidRDefault="00CF5827" w:rsidP="00CF5827">
            <w:pPr>
              <w:pStyle w:val="acctfourfigures"/>
              <w:tabs>
                <w:tab w:val="clear" w:pos="765"/>
                <w:tab w:val="decimal" w:pos="1091"/>
              </w:tabs>
              <w:spacing w:line="240" w:lineRule="auto"/>
              <w:ind w:right="11"/>
              <w:rPr>
                <w:b/>
                <w:bCs/>
                <w:szCs w:val="22"/>
              </w:rPr>
            </w:pPr>
          </w:p>
        </w:tc>
      </w:tr>
      <w:tr w:rsidR="00CF5827" w:rsidRPr="00A5332D" w14:paraId="30CF34F7" w14:textId="77777777" w:rsidTr="00325CD9">
        <w:trPr>
          <w:cantSplit/>
        </w:trPr>
        <w:tc>
          <w:tcPr>
            <w:tcW w:w="3941" w:type="dxa"/>
          </w:tcPr>
          <w:p w14:paraId="725521B5" w14:textId="77777777" w:rsidR="00CF5827" w:rsidRPr="00A5332D" w:rsidRDefault="00CF5827" w:rsidP="00CF5827">
            <w:pPr>
              <w:spacing w:line="240" w:lineRule="auto"/>
              <w:rPr>
                <w:szCs w:val="22"/>
                <w:cs/>
              </w:rPr>
            </w:pPr>
            <w:r w:rsidRPr="00A5332D">
              <w:rPr>
                <w:szCs w:val="22"/>
              </w:rPr>
              <w:t>Foreign currency forward contracts</w:t>
            </w:r>
          </w:p>
        </w:tc>
        <w:tc>
          <w:tcPr>
            <w:tcW w:w="1100" w:type="dxa"/>
            <w:vAlign w:val="bottom"/>
          </w:tcPr>
          <w:p w14:paraId="46FB1CA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2A873545"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013628C" w14:textId="78D8734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22B85D7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15E67872" w14:textId="7CBD95B9" w:rsidR="00CF5827" w:rsidRPr="00325CD9" w:rsidRDefault="00923DF0" w:rsidP="00CF5827">
            <w:pPr>
              <w:pStyle w:val="acctfourfigures"/>
              <w:tabs>
                <w:tab w:val="clear" w:pos="765"/>
                <w:tab w:val="decimal" w:pos="1181"/>
              </w:tabs>
              <w:spacing w:line="240" w:lineRule="auto"/>
              <w:ind w:right="11"/>
              <w:rPr>
                <w:rFonts w:cstheme="minorBidi"/>
                <w:szCs w:val="28"/>
                <w:lang w:bidi="th-TH"/>
              </w:rPr>
            </w:pPr>
            <w:r w:rsidRPr="00923DF0">
              <w:rPr>
                <w:rFonts w:cstheme="minorBidi"/>
                <w:szCs w:val="28"/>
                <w:lang w:bidi="th-TH"/>
              </w:rPr>
              <w:t>246,736</w:t>
            </w:r>
          </w:p>
        </w:tc>
        <w:tc>
          <w:tcPr>
            <w:tcW w:w="182" w:type="dxa"/>
            <w:vAlign w:val="bottom"/>
          </w:tcPr>
          <w:p w14:paraId="45A77B90" w14:textId="77777777" w:rsidR="00CF5827" w:rsidRPr="00A5332D" w:rsidRDefault="00CF5827" w:rsidP="00CF5827">
            <w:pPr>
              <w:pStyle w:val="acctfourfigures"/>
              <w:spacing w:line="240" w:lineRule="auto"/>
              <w:rPr>
                <w:szCs w:val="22"/>
              </w:rPr>
            </w:pPr>
          </w:p>
        </w:tc>
        <w:tc>
          <w:tcPr>
            <w:tcW w:w="1610" w:type="dxa"/>
            <w:vAlign w:val="bottom"/>
          </w:tcPr>
          <w:p w14:paraId="453C2E76" w14:textId="6AB90F0D" w:rsidR="00CF5827" w:rsidRPr="00A5332D" w:rsidRDefault="00CF5827" w:rsidP="00CF5827">
            <w:pPr>
              <w:pStyle w:val="acctfourfigures"/>
              <w:tabs>
                <w:tab w:val="clear" w:pos="765"/>
                <w:tab w:val="decimal" w:pos="1091"/>
              </w:tabs>
              <w:spacing w:line="240" w:lineRule="auto"/>
              <w:ind w:right="11"/>
              <w:rPr>
                <w:szCs w:val="22"/>
              </w:rPr>
            </w:pPr>
            <w:r w:rsidRPr="00C20479">
              <w:rPr>
                <w:szCs w:val="22"/>
                <w:lang w:val="en-US"/>
              </w:rPr>
              <w:t>216,267</w:t>
            </w:r>
          </w:p>
        </w:tc>
      </w:tr>
      <w:tr w:rsidR="00CF5827" w:rsidRPr="00A5332D" w14:paraId="72411B10" w14:textId="77777777" w:rsidTr="00325CD9">
        <w:trPr>
          <w:cantSplit/>
        </w:trPr>
        <w:tc>
          <w:tcPr>
            <w:tcW w:w="3941" w:type="dxa"/>
            <w:shd w:val="clear" w:color="auto" w:fill="auto"/>
          </w:tcPr>
          <w:p w14:paraId="182FC83E" w14:textId="77777777" w:rsidR="00CF5827" w:rsidRPr="00A5332D" w:rsidRDefault="00CF5827" w:rsidP="00CF5827">
            <w:pPr>
              <w:spacing w:line="240" w:lineRule="auto"/>
              <w:rPr>
                <w:color w:val="0000FF"/>
                <w:szCs w:val="22"/>
                <w:cs/>
              </w:rPr>
            </w:pPr>
          </w:p>
        </w:tc>
        <w:tc>
          <w:tcPr>
            <w:tcW w:w="1100" w:type="dxa"/>
            <w:vAlign w:val="bottom"/>
          </w:tcPr>
          <w:p w14:paraId="7C21A43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1A522C7"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733F5A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0F63B47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7F0F779F"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0F6CFDA9" w14:textId="77777777" w:rsidR="00CF5827" w:rsidRPr="00A5332D" w:rsidRDefault="00CF5827" w:rsidP="00CF5827">
            <w:pPr>
              <w:pStyle w:val="acctfourfigures"/>
              <w:spacing w:line="240" w:lineRule="auto"/>
              <w:rPr>
                <w:b/>
                <w:bCs/>
                <w:szCs w:val="22"/>
              </w:rPr>
            </w:pPr>
          </w:p>
        </w:tc>
        <w:tc>
          <w:tcPr>
            <w:tcW w:w="1610" w:type="dxa"/>
            <w:vAlign w:val="bottom"/>
          </w:tcPr>
          <w:p w14:paraId="634BE946"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24A6EAF" w14:textId="77777777" w:rsidTr="00A5332D">
        <w:trPr>
          <w:cantSplit/>
        </w:trPr>
        <w:tc>
          <w:tcPr>
            <w:tcW w:w="3941" w:type="dxa"/>
            <w:shd w:val="clear" w:color="auto" w:fill="auto"/>
          </w:tcPr>
          <w:p w14:paraId="46B81F96" w14:textId="09416552" w:rsidR="00CF5827" w:rsidRPr="00A5332D" w:rsidRDefault="00CF5827" w:rsidP="00CF5827">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4AEEB42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42823494"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827E7A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4DEE11D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412F0C5E" w14:textId="77777777" w:rsidR="00CF5827" w:rsidRPr="00A5332D" w:rsidRDefault="00CF5827" w:rsidP="00CF5827">
            <w:pPr>
              <w:pStyle w:val="acctfourfigures"/>
              <w:spacing w:line="240" w:lineRule="auto"/>
              <w:rPr>
                <w:b/>
                <w:bCs/>
                <w:szCs w:val="22"/>
              </w:rPr>
            </w:pPr>
          </w:p>
        </w:tc>
        <w:tc>
          <w:tcPr>
            <w:tcW w:w="1610" w:type="dxa"/>
            <w:vAlign w:val="bottom"/>
          </w:tcPr>
          <w:p w14:paraId="44FA52E2"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065E960" w14:textId="77777777" w:rsidTr="00325CD9">
        <w:trPr>
          <w:cantSplit/>
        </w:trPr>
        <w:tc>
          <w:tcPr>
            <w:tcW w:w="3941" w:type="dxa"/>
            <w:shd w:val="clear" w:color="auto" w:fill="auto"/>
          </w:tcPr>
          <w:p w14:paraId="0C850D76" w14:textId="77777777" w:rsidR="00CF5827" w:rsidRPr="00A5332D" w:rsidRDefault="00CF5827" w:rsidP="00CF5827">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D2C89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7098259E" w14:textId="22CB66C8"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7E8122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3D0DA129" w14:textId="1025D28C" w:rsidR="00CF5827" w:rsidRPr="00325CD9" w:rsidRDefault="00E516B0" w:rsidP="00CF5827">
            <w:pPr>
              <w:pStyle w:val="acctfourfigures"/>
              <w:tabs>
                <w:tab w:val="clear" w:pos="765"/>
                <w:tab w:val="decimal" w:pos="1181"/>
              </w:tabs>
              <w:spacing w:line="240" w:lineRule="auto"/>
              <w:ind w:right="11"/>
              <w:rPr>
                <w:rFonts w:cs="Angsana New"/>
                <w:szCs w:val="28"/>
                <w:lang w:val="en-US" w:bidi="th-TH"/>
              </w:rPr>
            </w:pPr>
            <w:r w:rsidRPr="00E516B0">
              <w:rPr>
                <w:rFonts w:cs="Angsana New"/>
                <w:szCs w:val="28"/>
                <w:lang w:val="en-US" w:bidi="th-TH"/>
              </w:rPr>
              <w:t>306,270</w:t>
            </w:r>
          </w:p>
        </w:tc>
        <w:tc>
          <w:tcPr>
            <w:tcW w:w="182" w:type="dxa"/>
            <w:vAlign w:val="bottom"/>
          </w:tcPr>
          <w:p w14:paraId="4EEC7BCF" w14:textId="77777777" w:rsidR="00CF5827" w:rsidRPr="00A5332D" w:rsidRDefault="00CF5827" w:rsidP="00CF5827">
            <w:pPr>
              <w:pStyle w:val="acctfourfigures"/>
              <w:spacing w:line="240" w:lineRule="auto"/>
              <w:rPr>
                <w:szCs w:val="22"/>
              </w:rPr>
            </w:pPr>
          </w:p>
        </w:tc>
        <w:tc>
          <w:tcPr>
            <w:tcW w:w="1610" w:type="dxa"/>
            <w:vAlign w:val="bottom"/>
          </w:tcPr>
          <w:p w14:paraId="61568CD6" w14:textId="10923CFC" w:rsidR="00CF5827" w:rsidRPr="00A5332D" w:rsidRDefault="00CF5827" w:rsidP="00CF5827">
            <w:pPr>
              <w:pStyle w:val="acctfourfigures"/>
              <w:tabs>
                <w:tab w:val="clear" w:pos="765"/>
                <w:tab w:val="decimal" w:pos="1091"/>
              </w:tabs>
              <w:spacing w:line="240" w:lineRule="auto"/>
              <w:ind w:right="11"/>
              <w:rPr>
                <w:szCs w:val="22"/>
              </w:rPr>
            </w:pPr>
            <w:r w:rsidRPr="000C4D72">
              <w:rPr>
                <w:szCs w:val="22"/>
              </w:rPr>
              <w:t>248,23</w:t>
            </w:r>
            <w:r>
              <w:rPr>
                <w:szCs w:val="22"/>
              </w:rPr>
              <w:t>8</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1CC9F79D" w:rsidR="00884D24" w:rsidRPr="008442B6"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Cash and cash equivalents</w:t>
      </w:r>
    </w:p>
    <w:p w14:paraId="601FAC0B" w14:textId="53244658" w:rsidR="008442B6" w:rsidRPr="00A5332D" w:rsidRDefault="008442B6"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Pr>
          <w:rFonts w:cstheme="minorBidi"/>
          <w:szCs w:val="28"/>
          <w:lang w:bidi="th-TH"/>
        </w:rPr>
        <w:t xml:space="preserve">Short-term </w:t>
      </w:r>
      <w:r w:rsidR="00A36C7D">
        <w:rPr>
          <w:rFonts w:cstheme="minorBidi"/>
          <w:szCs w:val="28"/>
          <w:lang w:bidi="th-TH"/>
        </w:rPr>
        <w:t>investment</w:t>
      </w:r>
      <w:r w:rsidR="00E060B1">
        <w:rPr>
          <w:rFonts w:cstheme="minorBidi"/>
          <w:szCs w:val="28"/>
          <w:lang w:val="en-US" w:bidi="th-TH"/>
        </w:rPr>
        <w:t>s</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and long-term loans to subsidiaries </w:t>
      </w:r>
    </w:p>
    <w:p w14:paraId="373AE0F3" w14:textId="77777777" w:rsidR="00884D24" w:rsidRPr="00325CD9"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3644630A" w14:textId="45EF9710"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non-current assets and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7FF76915"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r>
      <w:r w:rsidRPr="005C10BB">
        <w:rPr>
          <w:spacing w:val="-2"/>
          <w:szCs w:val="22"/>
        </w:rPr>
        <w:t>The fair value of financial instruments is determined using significant observable inputs</w:t>
      </w:r>
      <w:r w:rsidR="009974F1" w:rsidRPr="005C10BB">
        <w:rPr>
          <w:spacing w:val="-2"/>
          <w:szCs w:val="22"/>
        </w:rPr>
        <w:t xml:space="preserve"> </w:t>
      </w:r>
      <w:r w:rsidRPr="005C10BB">
        <w:rPr>
          <w:spacing w:val="-2"/>
          <w:szCs w:val="22"/>
        </w:rPr>
        <w:t>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FD0BD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DF5320" w:rsidRPr="00FB7780" w14:paraId="3C224D1B" w14:textId="77777777" w:rsidTr="0041385A">
        <w:trPr>
          <w:cantSplit/>
          <w:tblHeader/>
        </w:trPr>
        <w:tc>
          <w:tcPr>
            <w:tcW w:w="3779" w:type="dxa"/>
            <w:shd w:val="clear" w:color="auto" w:fill="auto"/>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80"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90"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D979C6" w:rsidRPr="00FB7780" w14:paraId="4210C5A1" w14:textId="77777777" w:rsidTr="0041385A">
        <w:trPr>
          <w:cantSplit/>
          <w:tblHeader/>
        </w:trPr>
        <w:tc>
          <w:tcPr>
            <w:tcW w:w="3779" w:type="dxa"/>
            <w:shd w:val="clear" w:color="auto" w:fill="auto"/>
            <w:vAlign w:val="bottom"/>
          </w:tcPr>
          <w:p w14:paraId="0AF4D091" w14:textId="77777777" w:rsidR="00D979C6" w:rsidRPr="00FB7780" w:rsidRDefault="00D979C6" w:rsidP="00D979C6">
            <w:pPr>
              <w:pStyle w:val="acctfourfigures"/>
              <w:tabs>
                <w:tab w:val="clear" w:pos="765"/>
              </w:tabs>
              <w:spacing w:line="240" w:lineRule="auto"/>
              <w:ind w:left="188" w:hanging="174"/>
              <w:rPr>
                <w:b/>
                <w:bCs/>
                <w:i/>
                <w:iCs/>
                <w:szCs w:val="22"/>
                <w:lang w:val="en-US"/>
              </w:rPr>
            </w:pPr>
          </w:p>
        </w:tc>
        <w:tc>
          <w:tcPr>
            <w:tcW w:w="1260" w:type="dxa"/>
            <w:vAlign w:val="bottom"/>
          </w:tcPr>
          <w:p w14:paraId="6CF1F04A" w14:textId="160AED8C" w:rsidR="00D979C6" w:rsidRPr="004A172C" w:rsidRDefault="00D979C6" w:rsidP="00D979C6">
            <w:pPr>
              <w:pStyle w:val="acctmergecolhdg"/>
              <w:spacing w:line="240" w:lineRule="auto"/>
              <w:ind w:left="-83" w:right="-79" w:firstLine="4"/>
              <w:rPr>
                <w:b w:val="0"/>
                <w:bCs/>
                <w:szCs w:val="22"/>
              </w:rPr>
            </w:pPr>
            <w:r>
              <w:rPr>
                <w:b w:val="0"/>
                <w:bCs/>
                <w:szCs w:val="22"/>
              </w:rPr>
              <w:t>30 June</w:t>
            </w:r>
            <w:r w:rsidRPr="00FB7780">
              <w:rPr>
                <w:b w:val="0"/>
                <w:bCs/>
                <w:szCs w:val="22"/>
              </w:rPr>
              <w:t xml:space="preserve"> </w:t>
            </w:r>
          </w:p>
        </w:tc>
        <w:tc>
          <w:tcPr>
            <w:tcW w:w="180" w:type="dxa"/>
            <w:vAlign w:val="bottom"/>
          </w:tcPr>
          <w:p w14:paraId="189C27C5" w14:textId="77777777" w:rsidR="00D979C6" w:rsidRPr="00FB7780" w:rsidRDefault="00D979C6" w:rsidP="00D979C6">
            <w:pPr>
              <w:pStyle w:val="acctmergecolhdg"/>
              <w:spacing w:line="240" w:lineRule="auto"/>
              <w:ind w:left="-83" w:firstLine="4"/>
              <w:rPr>
                <w:b w:val="0"/>
                <w:bCs/>
                <w:szCs w:val="22"/>
              </w:rPr>
            </w:pPr>
          </w:p>
        </w:tc>
        <w:tc>
          <w:tcPr>
            <w:tcW w:w="1260" w:type="dxa"/>
            <w:vAlign w:val="bottom"/>
          </w:tcPr>
          <w:p w14:paraId="39AE5ECC" w14:textId="1559CDB4" w:rsidR="00D979C6" w:rsidRPr="00FB7780" w:rsidRDefault="00D979C6" w:rsidP="00D979C6">
            <w:pPr>
              <w:pStyle w:val="acctmergecolhdg"/>
              <w:spacing w:line="240" w:lineRule="auto"/>
              <w:ind w:left="-83" w:firstLine="4"/>
              <w:rPr>
                <w:b w:val="0"/>
                <w:bCs/>
                <w:szCs w:val="22"/>
              </w:rPr>
            </w:pPr>
            <w:r w:rsidRPr="00FB7780">
              <w:rPr>
                <w:b w:val="0"/>
                <w:bCs/>
                <w:szCs w:val="22"/>
              </w:rPr>
              <w:t>31 December</w:t>
            </w:r>
          </w:p>
        </w:tc>
        <w:tc>
          <w:tcPr>
            <w:tcW w:w="180" w:type="dxa"/>
          </w:tcPr>
          <w:p w14:paraId="717794B8" w14:textId="77777777" w:rsidR="00D979C6" w:rsidRPr="00FB7780" w:rsidRDefault="00D979C6" w:rsidP="00D979C6">
            <w:pPr>
              <w:pStyle w:val="acctmergecolhdg"/>
              <w:spacing w:line="240" w:lineRule="auto"/>
              <w:ind w:left="-83" w:right="-79" w:firstLine="4"/>
              <w:rPr>
                <w:b w:val="0"/>
                <w:bCs/>
                <w:szCs w:val="22"/>
              </w:rPr>
            </w:pPr>
          </w:p>
        </w:tc>
        <w:tc>
          <w:tcPr>
            <w:tcW w:w="1225" w:type="dxa"/>
            <w:vAlign w:val="bottom"/>
          </w:tcPr>
          <w:p w14:paraId="1391442B" w14:textId="3C47DF8A" w:rsidR="00D979C6" w:rsidRPr="00FB7780" w:rsidRDefault="00D979C6" w:rsidP="00D979C6">
            <w:pPr>
              <w:pStyle w:val="acctmergecolhdg"/>
              <w:spacing w:line="240" w:lineRule="auto"/>
              <w:ind w:left="-83" w:right="-79" w:firstLine="4"/>
              <w:rPr>
                <w:b w:val="0"/>
                <w:bCs/>
                <w:szCs w:val="22"/>
              </w:rPr>
            </w:pPr>
            <w:r>
              <w:rPr>
                <w:b w:val="0"/>
                <w:bCs/>
                <w:szCs w:val="22"/>
              </w:rPr>
              <w:t>30 June</w:t>
            </w:r>
            <w:r w:rsidRPr="00FB7780">
              <w:rPr>
                <w:b w:val="0"/>
                <w:bCs/>
                <w:szCs w:val="22"/>
              </w:rPr>
              <w:t xml:space="preserve"> </w:t>
            </w:r>
          </w:p>
        </w:tc>
        <w:tc>
          <w:tcPr>
            <w:tcW w:w="180" w:type="dxa"/>
            <w:vAlign w:val="bottom"/>
          </w:tcPr>
          <w:p w14:paraId="46F0D9B2" w14:textId="77777777" w:rsidR="00D979C6" w:rsidRPr="00FB7780" w:rsidRDefault="00D979C6" w:rsidP="00D979C6">
            <w:pPr>
              <w:pStyle w:val="acctmergecolhdg"/>
              <w:spacing w:line="240" w:lineRule="auto"/>
              <w:rPr>
                <w:b w:val="0"/>
                <w:bCs/>
                <w:szCs w:val="22"/>
              </w:rPr>
            </w:pPr>
          </w:p>
        </w:tc>
        <w:tc>
          <w:tcPr>
            <w:tcW w:w="1385" w:type="dxa"/>
            <w:vAlign w:val="bottom"/>
          </w:tcPr>
          <w:p w14:paraId="20DC64B9" w14:textId="479A7C54" w:rsidR="00D979C6" w:rsidRPr="00FB7780" w:rsidRDefault="00D979C6" w:rsidP="00D979C6">
            <w:pPr>
              <w:pStyle w:val="acctmergecolhdg"/>
              <w:spacing w:line="240" w:lineRule="auto"/>
              <w:ind w:left="-83" w:right="-79" w:firstLine="4"/>
              <w:rPr>
                <w:b w:val="0"/>
                <w:bCs/>
                <w:szCs w:val="22"/>
              </w:rPr>
            </w:pPr>
            <w:r w:rsidRPr="00FB7780">
              <w:rPr>
                <w:b w:val="0"/>
                <w:bCs/>
                <w:szCs w:val="22"/>
              </w:rPr>
              <w:t>31 December</w:t>
            </w:r>
          </w:p>
        </w:tc>
      </w:tr>
      <w:tr w:rsidR="00D979C6" w:rsidRPr="00FB7780" w14:paraId="63240980" w14:textId="77777777" w:rsidTr="0041385A">
        <w:trPr>
          <w:cantSplit/>
          <w:tblHeader/>
        </w:trPr>
        <w:tc>
          <w:tcPr>
            <w:tcW w:w="3779" w:type="dxa"/>
            <w:shd w:val="clear" w:color="auto" w:fill="auto"/>
            <w:vAlign w:val="bottom"/>
          </w:tcPr>
          <w:p w14:paraId="187A82B7" w14:textId="77777777" w:rsidR="00D979C6" w:rsidRPr="00FB7780" w:rsidRDefault="00D979C6" w:rsidP="00D979C6">
            <w:pPr>
              <w:pStyle w:val="acctfourfigures"/>
              <w:tabs>
                <w:tab w:val="clear" w:pos="765"/>
              </w:tabs>
              <w:spacing w:line="240" w:lineRule="auto"/>
              <w:ind w:left="188" w:hanging="174"/>
              <w:rPr>
                <w:b/>
                <w:bCs/>
                <w:i/>
                <w:iCs/>
                <w:szCs w:val="22"/>
                <w:lang w:val="en-US"/>
              </w:rPr>
            </w:pPr>
          </w:p>
        </w:tc>
        <w:tc>
          <w:tcPr>
            <w:tcW w:w="1260" w:type="dxa"/>
            <w:vAlign w:val="bottom"/>
          </w:tcPr>
          <w:p w14:paraId="2EF55610" w14:textId="5FC3BE44" w:rsidR="00D979C6" w:rsidRPr="00FB7780" w:rsidRDefault="00D979C6" w:rsidP="00D979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4F36467" w14:textId="77777777" w:rsidR="00D979C6" w:rsidRPr="00FB7780" w:rsidRDefault="00D979C6" w:rsidP="00D979C6">
            <w:pPr>
              <w:pStyle w:val="acctmergecolhdg"/>
              <w:spacing w:line="240" w:lineRule="auto"/>
              <w:ind w:left="-83" w:firstLine="4"/>
              <w:rPr>
                <w:b w:val="0"/>
                <w:bCs/>
                <w:szCs w:val="22"/>
              </w:rPr>
            </w:pPr>
          </w:p>
        </w:tc>
        <w:tc>
          <w:tcPr>
            <w:tcW w:w="1260" w:type="dxa"/>
            <w:vAlign w:val="bottom"/>
          </w:tcPr>
          <w:p w14:paraId="585F8CEC" w14:textId="56A45721" w:rsidR="00D979C6" w:rsidRPr="00FB7780" w:rsidRDefault="00D979C6" w:rsidP="00D979C6">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64AE1AD7" w14:textId="77777777" w:rsidR="00D979C6" w:rsidRPr="00FB7780" w:rsidRDefault="00D979C6" w:rsidP="00D979C6">
            <w:pPr>
              <w:pStyle w:val="acctmergecolhdg"/>
              <w:spacing w:line="240" w:lineRule="auto"/>
              <w:ind w:left="-83" w:right="-79" w:firstLine="4"/>
              <w:rPr>
                <w:b w:val="0"/>
                <w:bCs/>
                <w:szCs w:val="22"/>
              </w:rPr>
            </w:pPr>
          </w:p>
        </w:tc>
        <w:tc>
          <w:tcPr>
            <w:tcW w:w="1225" w:type="dxa"/>
            <w:vAlign w:val="bottom"/>
          </w:tcPr>
          <w:p w14:paraId="06489389" w14:textId="325C2815" w:rsidR="00D979C6" w:rsidRPr="00FB7780" w:rsidRDefault="00D979C6" w:rsidP="00D979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295091B0" w14:textId="77777777" w:rsidR="00D979C6" w:rsidRPr="00FB7780" w:rsidRDefault="00D979C6" w:rsidP="00D979C6">
            <w:pPr>
              <w:pStyle w:val="acctmergecolhdg"/>
              <w:spacing w:line="240" w:lineRule="auto"/>
              <w:rPr>
                <w:b w:val="0"/>
                <w:bCs/>
                <w:szCs w:val="22"/>
              </w:rPr>
            </w:pPr>
          </w:p>
        </w:tc>
        <w:tc>
          <w:tcPr>
            <w:tcW w:w="1385" w:type="dxa"/>
            <w:vAlign w:val="bottom"/>
          </w:tcPr>
          <w:p w14:paraId="12F1D925" w14:textId="0552F60C" w:rsidR="00D979C6" w:rsidRPr="00FB7780" w:rsidRDefault="00D979C6" w:rsidP="00D979C6">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FB7780" w14:paraId="19B2AB28" w14:textId="77777777" w:rsidTr="0041385A">
        <w:trPr>
          <w:cantSplit/>
          <w:tblHeader/>
        </w:trPr>
        <w:tc>
          <w:tcPr>
            <w:tcW w:w="3779" w:type="dxa"/>
            <w:shd w:val="clear" w:color="auto" w:fill="auto"/>
            <w:vAlign w:val="bottom"/>
          </w:tcPr>
          <w:p w14:paraId="788D6204"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3D38B9A7"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2F63095" w14:textId="5905591E" w:rsidR="00CF5827" w:rsidRPr="00FB7780" w:rsidRDefault="00CF5827" w:rsidP="00CF5827">
            <w:pPr>
              <w:pStyle w:val="acctmergecolhdg"/>
              <w:spacing w:line="240" w:lineRule="auto"/>
              <w:ind w:left="-83" w:right="-79" w:firstLine="4"/>
              <w:rPr>
                <w:b w:val="0"/>
                <w:bCs/>
                <w:i/>
                <w:iCs/>
                <w:szCs w:val="22"/>
              </w:rPr>
            </w:pPr>
          </w:p>
        </w:tc>
      </w:tr>
      <w:tr w:rsidR="0033621A" w:rsidRPr="00FB7780" w14:paraId="724A1906" w14:textId="77777777" w:rsidTr="0041385A">
        <w:trPr>
          <w:cantSplit/>
        </w:trPr>
        <w:tc>
          <w:tcPr>
            <w:tcW w:w="3779" w:type="dxa"/>
            <w:vAlign w:val="bottom"/>
          </w:tcPr>
          <w:p w14:paraId="1980489F" w14:textId="0AD57474" w:rsidR="0033621A" w:rsidRPr="00DF5320" w:rsidRDefault="0033621A" w:rsidP="0033621A">
            <w:pPr>
              <w:spacing w:line="240" w:lineRule="auto"/>
              <w:rPr>
                <w:szCs w:val="22"/>
              </w:rPr>
            </w:pPr>
            <w:r w:rsidRPr="00325CD9">
              <w:rPr>
                <w:rFonts w:eastAsia="Arial"/>
                <w:szCs w:val="22"/>
              </w:rPr>
              <w:t>Cash on hands</w:t>
            </w:r>
          </w:p>
        </w:tc>
        <w:tc>
          <w:tcPr>
            <w:tcW w:w="1260" w:type="dxa"/>
          </w:tcPr>
          <w:p w14:paraId="696EB288" w14:textId="147A81C7" w:rsidR="0033621A" w:rsidRPr="00FB7780" w:rsidRDefault="0033621A" w:rsidP="0033621A">
            <w:pPr>
              <w:pStyle w:val="acctfourfigures"/>
              <w:tabs>
                <w:tab w:val="clear" w:pos="765"/>
                <w:tab w:val="decimal" w:pos="731"/>
              </w:tabs>
              <w:spacing w:line="240" w:lineRule="auto"/>
              <w:ind w:left="-83" w:right="11" w:firstLine="4"/>
              <w:jc w:val="right"/>
              <w:rPr>
                <w:szCs w:val="22"/>
              </w:rPr>
            </w:pPr>
            <w:r w:rsidRPr="007422E5">
              <w:rPr>
                <w:szCs w:val="22"/>
              </w:rPr>
              <w:t>223</w:t>
            </w:r>
          </w:p>
        </w:tc>
        <w:tc>
          <w:tcPr>
            <w:tcW w:w="180" w:type="dxa"/>
          </w:tcPr>
          <w:p w14:paraId="56C40324" w14:textId="77777777" w:rsidR="0033621A" w:rsidRPr="00FB7780" w:rsidRDefault="0033621A" w:rsidP="0033621A">
            <w:pPr>
              <w:pStyle w:val="acctfourfigures"/>
              <w:tabs>
                <w:tab w:val="clear" w:pos="765"/>
                <w:tab w:val="decimal" w:pos="731"/>
              </w:tabs>
              <w:spacing w:line="240" w:lineRule="auto"/>
              <w:ind w:left="-83" w:right="11" w:firstLine="4"/>
              <w:rPr>
                <w:szCs w:val="22"/>
              </w:rPr>
            </w:pPr>
          </w:p>
        </w:tc>
        <w:tc>
          <w:tcPr>
            <w:tcW w:w="1260" w:type="dxa"/>
          </w:tcPr>
          <w:p w14:paraId="38B95FF5" w14:textId="733E69F4" w:rsidR="0033621A" w:rsidRPr="00FB7780" w:rsidRDefault="0033621A" w:rsidP="0033621A">
            <w:pPr>
              <w:pStyle w:val="acctfourfigures"/>
              <w:tabs>
                <w:tab w:val="clear" w:pos="765"/>
                <w:tab w:val="decimal" w:pos="731"/>
              </w:tabs>
              <w:spacing w:line="240" w:lineRule="auto"/>
              <w:ind w:left="-83" w:right="11" w:firstLine="4"/>
              <w:jc w:val="right"/>
              <w:rPr>
                <w:szCs w:val="22"/>
              </w:rPr>
            </w:pPr>
            <w:r w:rsidRPr="00C20479">
              <w:rPr>
                <w:szCs w:val="22"/>
              </w:rPr>
              <w:t xml:space="preserve">236 </w:t>
            </w:r>
          </w:p>
        </w:tc>
        <w:tc>
          <w:tcPr>
            <w:tcW w:w="180" w:type="dxa"/>
          </w:tcPr>
          <w:p w14:paraId="3AA318B7" w14:textId="77777777" w:rsidR="0033621A" w:rsidRPr="00FB7780" w:rsidRDefault="0033621A" w:rsidP="0033621A">
            <w:pPr>
              <w:pStyle w:val="acctfourfigures"/>
              <w:tabs>
                <w:tab w:val="clear" w:pos="765"/>
                <w:tab w:val="decimal" w:pos="731"/>
              </w:tabs>
              <w:spacing w:line="240" w:lineRule="auto"/>
              <w:ind w:left="-79" w:right="-72"/>
              <w:rPr>
                <w:szCs w:val="22"/>
              </w:rPr>
            </w:pPr>
          </w:p>
        </w:tc>
        <w:tc>
          <w:tcPr>
            <w:tcW w:w="1225" w:type="dxa"/>
          </w:tcPr>
          <w:p w14:paraId="1DF7EEBD" w14:textId="3AD16218" w:rsidR="0033621A" w:rsidRPr="00FB7780" w:rsidRDefault="0033621A" w:rsidP="007422E5">
            <w:pPr>
              <w:pStyle w:val="acctfourfigures"/>
              <w:tabs>
                <w:tab w:val="clear" w:pos="765"/>
                <w:tab w:val="decimal" w:pos="731"/>
              </w:tabs>
              <w:spacing w:line="240" w:lineRule="auto"/>
              <w:ind w:left="-83" w:right="11" w:firstLine="4"/>
              <w:jc w:val="right"/>
              <w:rPr>
                <w:szCs w:val="22"/>
              </w:rPr>
            </w:pPr>
            <w:r w:rsidRPr="007422E5">
              <w:rPr>
                <w:szCs w:val="22"/>
              </w:rPr>
              <w:t>223</w:t>
            </w:r>
          </w:p>
        </w:tc>
        <w:tc>
          <w:tcPr>
            <w:tcW w:w="180" w:type="dxa"/>
          </w:tcPr>
          <w:p w14:paraId="4B8E7C5C" w14:textId="77777777" w:rsidR="0033621A" w:rsidRPr="00FB7780" w:rsidRDefault="0033621A" w:rsidP="0033621A">
            <w:pPr>
              <w:pStyle w:val="acctfourfigures"/>
              <w:spacing w:line="240" w:lineRule="auto"/>
              <w:rPr>
                <w:szCs w:val="22"/>
              </w:rPr>
            </w:pPr>
          </w:p>
        </w:tc>
        <w:tc>
          <w:tcPr>
            <w:tcW w:w="1385" w:type="dxa"/>
          </w:tcPr>
          <w:p w14:paraId="3445BC00" w14:textId="0E4F8418" w:rsidR="0033621A" w:rsidRPr="00FB7780" w:rsidRDefault="0033621A" w:rsidP="0033621A">
            <w:pPr>
              <w:pStyle w:val="acctfourfigures"/>
              <w:tabs>
                <w:tab w:val="clear" w:pos="765"/>
                <w:tab w:val="decimal" w:pos="731"/>
              </w:tabs>
              <w:spacing w:line="240" w:lineRule="auto"/>
              <w:ind w:right="11"/>
              <w:jc w:val="right"/>
              <w:rPr>
                <w:szCs w:val="22"/>
              </w:rPr>
            </w:pPr>
            <w:r w:rsidRPr="00C20479">
              <w:rPr>
                <w:szCs w:val="22"/>
              </w:rPr>
              <w:t xml:space="preserve">  236 </w:t>
            </w:r>
          </w:p>
        </w:tc>
      </w:tr>
      <w:tr w:rsidR="0033621A" w:rsidRPr="00FB7780" w14:paraId="246B0708" w14:textId="77777777" w:rsidTr="007422E5">
        <w:trPr>
          <w:cantSplit/>
          <w:trHeight w:val="218"/>
        </w:trPr>
        <w:tc>
          <w:tcPr>
            <w:tcW w:w="3779" w:type="dxa"/>
            <w:vAlign w:val="bottom"/>
          </w:tcPr>
          <w:p w14:paraId="765CEE00" w14:textId="4CF88E71" w:rsidR="0033621A" w:rsidRPr="005C10BB" w:rsidRDefault="0033621A" w:rsidP="0033621A">
            <w:pPr>
              <w:spacing w:line="240" w:lineRule="auto"/>
              <w:rPr>
                <w:rFonts w:cstheme="minorBidi"/>
                <w:szCs w:val="28"/>
                <w:lang w:bidi="th-TH"/>
              </w:rPr>
            </w:pPr>
            <w:r>
              <w:rPr>
                <w:rFonts w:eastAsia="Arial"/>
                <w:szCs w:val="22"/>
              </w:rPr>
              <w:t>S</w:t>
            </w:r>
            <w:r w:rsidRPr="00325CD9">
              <w:rPr>
                <w:rFonts w:eastAsia="Arial"/>
                <w:szCs w:val="22"/>
              </w:rPr>
              <w:t xml:space="preserve">avings and </w:t>
            </w:r>
            <w:r>
              <w:rPr>
                <w:rFonts w:eastAsia="Arial"/>
                <w:szCs w:val="22"/>
              </w:rPr>
              <w:t>c</w:t>
            </w:r>
            <w:r w:rsidRPr="00325CD9">
              <w:rPr>
                <w:rFonts w:eastAsia="Arial"/>
                <w:szCs w:val="22"/>
              </w:rPr>
              <w:t>urrent accounts</w:t>
            </w:r>
          </w:p>
        </w:tc>
        <w:tc>
          <w:tcPr>
            <w:tcW w:w="1260" w:type="dxa"/>
            <w:vAlign w:val="bottom"/>
          </w:tcPr>
          <w:p w14:paraId="66237959" w14:textId="0DAD1268" w:rsidR="0033621A" w:rsidRPr="003F13C2" w:rsidRDefault="0033621A" w:rsidP="00C76FF6">
            <w:pPr>
              <w:pStyle w:val="acctfourfigures"/>
              <w:tabs>
                <w:tab w:val="clear" w:pos="765"/>
                <w:tab w:val="decimal" w:pos="731"/>
              </w:tabs>
              <w:spacing w:line="240" w:lineRule="auto"/>
              <w:ind w:left="-83" w:right="11" w:firstLine="4"/>
              <w:jc w:val="right"/>
              <w:rPr>
                <w:szCs w:val="22"/>
              </w:rPr>
            </w:pPr>
            <w:r w:rsidRPr="007422E5">
              <w:rPr>
                <w:szCs w:val="22"/>
              </w:rPr>
              <w:t>1,515,468</w:t>
            </w:r>
          </w:p>
        </w:tc>
        <w:tc>
          <w:tcPr>
            <w:tcW w:w="180" w:type="dxa"/>
          </w:tcPr>
          <w:p w14:paraId="79F33534" w14:textId="77777777" w:rsidR="0033621A" w:rsidRPr="00FB7780" w:rsidRDefault="0033621A" w:rsidP="0033621A">
            <w:pPr>
              <w:pStyle w:val="acctfourfigures"/>
              <w:tabs>
                <w:tab w:val="clear" w:pos="765"/>
                <w:tab w:val="decimal" w:pos="731"/>
              </w:tabs>
              <w:spacing w:line="240" w:lineRule="auto"/>
              <w:ind w:left="-83" w:right="11" w:firstLine="4"/>
              <w:rPr>
                <w:szCs w:val="22"/>
              </w:rPr>
            </w:pPr>
          </w:p>
        </w:tc>
        <w:tc>
          <w:tcPr>
            <w:tcW w:w="1260" w:type="dxa"/>
            <w:vAlign w:val="bottom"/>
          </w:tcPr>
          <w:p w14:paraId="024CFEFC" w14:textId="3C73BD90" w:rsidR="0033621A" w:rsidRPr="00FB7780" w:rsidRDefault="0033621A" w:rsidP="00C76FF6">
            <w:pPr>
              <w:pStyle w:val="acctfourfigures"/>
              <w:tabs>
                <w:tab w:val="clear" w:pos="765"/>
                <w:tab w:val="decimal" w:pos="731"/>
              </w:tabs>
              <w:spacing w:line="240" w:lineRule="auto"/>
              <w:ind w:left="-83" w:right="11" w:firstLine="4"/>
              <w:jc w:val="right"/>
              <w:rPr>
                <w:szCs w:val="22"/>
              </w:rPr>
            </w:pPr>
            <w:r w:rsidRPr="002253DF">
              <w:rPr>
                <w:szCs w:val="22"/>
              </w:rPr>
              <w:t>1,344,034</w:t>
            </w:r>
          </w:p>
        </w:tc>
        <w:tc>
          <w:tcPr>
            <w:tcW w:w="180" w:type="dxa"/>
            <w:vAlign w:val="bottom"/>
          </w:tcPr>
          <w:p w14:paraId="5EDEBD05" w14:textId="77777777" w:rsidR="0033621A" w:rsidRPr="00FB7780" w:rsidRDefault="0033621A" w:rsidP="007422E5">
            <w:pPr>
              <w:pStyle w:val="acctfourfigures"/>
              <w:tabs>
                <w:tab w:val="clear" w:pos="765"/>
                <w:tab w:val="decimal" w:pos="731"/>
              </w:tabs>
              <w:spacing w:line="240" w:lineRule="auto"/>
              <w:ind w:left="-79" w:right="-72"/>
              <w:jc w:val="right"/>
              <w:rPr>
                <w:szCs w:val="22"/>
              </w:rPr>
            </w:pPr>
          </w:p>
        </w:tc>
        <w:tc>
          <w:tcPr>
            <w:tcW w:w="1225" w:type="dxa"/>
            <w:vAlign w:val="bottom"/>
          </w:tcPr>
          <w:p w14:paraId="220660DB" w14:textId="43A7D189" w:rsidR="0033621A" w:rsidRPr="00FB7780" w:rsidRDefault="0033621A" w:rsidP="007422E5">
            <w:pPr>
              <w:pStyle w:val="acctfourfigures"/>
              <w:tabs>
                <w:tab w:val="clear" w:pos="765"/>
                <w:tab w:val="decimal" w:pos="731"/>
              </w:tabs>
              <w:spacing w:line="240" w:lineRule="auto"/>
              <w:ind w:left="-83" w:right="11" w:firstLine="4"/>
              <w:jc w:val="right"/>
              <w:rPr>
                <w:szCs w:val="22"/>
              </w:rPr>
            </w:pPr>
            <w:r w:rsidRPr="007422E5">
              <w:rPr>
                <w:szCs w:val="22"/>
              </w:rPr>
              <w:t>1,485,101</w:t>
            </w:r>
          </w:p>
        </w:tc>
        <w:tc>
          <w:tcPr>
            <w:tcW w:w="180" w:type="dxa"/>
            <w:vAlign w:val="bottom"/>
          </w:tcPr>
          <w:p w14:paraId="69BE7B96" w14:textId="77777777" w:rsidR="0033621A" w:rsidRPr="00FB7780" w:rsidRDefault="0033621A" w:rsidP="007422E5">
            <w:pPr>
              <w:pStyle w:val="acctfourfigures"/>
              <w:spacing w:line="240" w:lineRule="auto"/>
              <w:jc w:val="right"/>
              <w:rPr>
                <w:szCs w:val="22"/>
              </w:rPr>
            </w:pPr>
          </w:p>
        </w:tc>
        <w:tc>
          <w:tcPr>
            <w:tcW w:w="1385" w:type="dxa"/>
            <w:vAlign w:val="bottom"/>
          </w:tcPr>
          <w:p w14:paraId="4B981504" w14:textId="1B8B339C" w:rsidR="0033621A" w:rsidRPr="00FB7780" w:rsidRDefault="0033621A" w:rsidP="00C76FF6">
            <w:pPr>
              <w:pStyle w:val="acctfourfigures"/>
              <w:tabs>
                <w:tab w:val="clear" w:pos="765"/>
                <w:tab w:val="decimal" w:pos="731"/>
              </w:tabs>
              <w:spacing w:line="240" w:lineRule="auto"/>
              <w:ind w:right="11"/>
              <w:jc w:val="right"/>
              <w:rPr>
                <w:szCs w:val="22"/>
              </w:rPr>
            </w:pPr>
            <w:r w:rsidRPr="002253DF">
              <w:rPr>
                <w:szCs w:val="22"/>
              </w:rPr>
              <w:t>1,307,277</w:t>
            </w:r>
          </w:p>
        </w:tc>
      </w:tr>
      <w:tr w:rsidR="0033621A" w:rsidRPr="00FB7780" w14:paraId="09F74506" w14:textId="77777777" w:rsidTr="009A5527">
        <w:trPr>
          <w:cantSplit/>
        </w:trPr>
        <w:tc>
          <w:tcPr>
            <w:tcW w:w="3779" w:type="dxa"/>
            <w:vAlign w:val="bottom"/>
          </w:tcPr>
          <w:p w14:paraId="38F989CF" w14:textId="1027372D" w:rsidR="0033621A" w:rsidRPr="00DF5320" w:rsidRDefault="0033621A" w:rsidP="0033621A">
            <w:pPr>
              <w:spacing w:line="240" w:lineRule="auto"/>
              <w:rPr>
                <w:szCs w:val="22"/>
              </w:rPr>
            </w:pPr>
            <w:r w:rsidRPr="00325CD9">
              <w:rPr>
                <w:szCs w:val="22"/>
              </w:rPr>
              <w:t>Fixed deposit due within three months</w:t>
            </w:r>
          </w:p>
        </w:tc>
        <w:tc>
          <w:tcPr>
            <w:tcW w:w="1260" w:type="dxa"/>
          </w:tcPr>
          <w:p w14:paraId="5828A41D" w14:textId="181E3FA0" w:rsidR="0033621A" w:rsidRPr="00FB7780" w:rsidRDefault="0033621A" w:rsidP="0033621A">
            <w:pPr>
              <w:pStyle w:val="acctfourfigures"/>
              <w:tabs>
                <w:tab w:val="clear" w:pos="765"/>
                <w:tab w:val="decimal" w:pos="731"/>
              </w:tabs>
              <w:spacing w:line="240" w:lineRule="auto"/>
              <w:ind w:left="-83" w:right="11" w:firstLine="4"/>
              <w:jc w:val="right"/>
              <w:rPr>
                <w:szCs w:val="22"/>
              </w:rPr>
            </w:pPr>
            <w:r w:rsidRPr="007422E5">
              <w:rPr>
                <w:szCs w:val="22"/>
              </w:rPr>
              <w:t>2,495,044</w:t>
            </w:r>
          </w:p>
        </w:tc>
        <w:tc>
          <w:tcPr>
            <w:tcW w:w="180" w:type="dxa"/>
          </w:tcPr>
          <w:p w14:paraId="2A2CC52D" w14:textId="77777777" w:rsidR="0033621A" w:rsidRPr="00FB7780" w:rsidRDefault="0033621A" w:rsidP="0033621A">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1295249F" w14:textId="3F3C03F8" w:rsidR="0033621A" w:rsidRPr="00FB7780" w:rsidRDefault="0033621A" w:rsidP="0033621A">
            <w:pPr>
              <w:pStyle w:val="acctfourfigures"/>
              <w:tabs>
                <w:tab w:val="clear" w:pos="765"/>
                <w:tab w:val="decimal" w:pos="731"/>
              </w:tabs>
              <w:spacing w:line="240" w:lineRule="auto"/>
              <w:ind w:left="-83" w:right="11" w:firstLine="4"/>
              <w:jc w:val="right"/>
              <w:rPr>
                <w:szCs w:val="22"/>
              </w:rPr>
            </w:pPr>
            <w:r w:rsidRPr="00C20479">
              <w:rPr>
                <w:szCs w:val="22"/>
              </w:rPr>
              <w:t xml:space="preserve"> 4,064,082</w:t>
            </w:r>
          </w:p>
        </w:tc>
        <w:tc>
          <w:tcPr>
            <w:tcW w:w="180" w:type="dxa"/>
          </w:tcPr>
          <w:p w14:paraId="7EAA8FFF" w14:textId="77777777" w:rsidR="0033621A" w:rsidRPr="00FB7780" w:rsidRDefault="0033621A" w:rsidP="0033621A">
            <w:pPr>
              <w:pStyle w:val="acctfourfigures"/>
              <w:tabs>
                <w:tab w:val="clear" w:pos="765"/>
                <w:tab w:val="decimal" w:pos="731"/>
              </w:tabs>
              <w:spacing w:line="240" w:lineRule="auto"/>
              <w:ind w:left="-79" w:right="-72"/>
              <w:rPr>
                <w:szCs w:val="22"/>
              </w:rPr>
            </w:pPr>
          </w:p>
        </w:tc>
        <w:tc>
          <w:tcPr>
            <w:tcW w:w="1225" w:type="dxa"/>
          </w:tcPr>
          <w:p w14:paraId="7063183A" w14:textId="5B7BA235" w:rsidR="0033621A" w:rsidRPr="00FB7780" w:rsidRDefault="0033621A" w:rsidP="007422E5">
            <w:pPr>
              <w:pStyle w:val="acctfourfigures"/>
              <w:tabs>
                <w:tab w:val="clear" w:pos="765"/>
                <w:tab w:val="decimal" w:pos="731"/>
              </w:tabs>
              <w:spacing w:line="240" w:lineRule="auto"/>
              <w:ind w:left="-83" w:right="11" w:firstLine="4"/>
              <w:jc w:val="right"/>
              <w:rPr>
                <w:szCs w:val="22"/>
              </w:rPr>
            </w:pPr>
            <w:r w:rsidRPr="007422E5">
              <w:rPr>
                <w:szCs w:val="22"/>
              </w:rPr>
              <w:t>2,494,919</w:t>
            </w:r>
          </w:p>
        </w:tc>
        <w:tc>
          <w:tcPr>
            <w:tcW w:w="180" w:type="dxa"/>
          </w:tcPr>
          <w:p w14:paraId="24A56D2C" w14:textId="77777777" w:rsidR="0033621A" w:rsidRPr="00FB7780" w:rsidRDefault="0033621A" w:rsidP="0033621A">
            <w:pPr>
              <w:pStyle w:val="acctfourfigures"/>
              <w:spacing w:line="240" w:lineRule="auto"/>
              <w:rPr>
                <w:szCs w:val="22"/>
              </w:rPr>
            </w:pPr>
          </w:p>
        </w:tc>
        <w:tc>
          <w:tcPr>
            <w:tcW w:w="1385" w:type="dxa"/>
            <w:tcBorders>
              <w:bottom w:val="single" w:sz="4" w:space="0" w:color="auto"/>
            </w:tcBorders>
          </w:tcPr>
          <w:p w14:paraId="7959ED73" w14:textId="4647A590" w:rsidR="0033621A" w:rsidRPr="00FB7780" w:rsidRDefault="0033621A" w:rsidP="0033621A">
            <w:pPr>
              <w:pStyle w:val="acctfourfigures"/>
              <w:tabs>
                <w:tab w:val="clear" w:pos="765"/>
                <w:tab w:val="decimal" w:pos="731"/>
              </w:tabs>
              <w:spacing w:line="240" w:lineRule="auto"/>
              <w:ind w:right="11"/>
              <w:jc w:val="right"/>
              <w:rPr>
                <w:szCs w:val="22"/>
              </w:rPr>
            </w:pPr>
            <w:r w:rsidRPr="00C20479">
              <w:rPr>
                <w:szCs w:val="22"/>
              </w:rPr>
              <w:t xml:space="preserve"> 4,063,905 </w:t>
            </w:r>
          </w:p>
        </w:tc>
      </w:tr>
      <w:tr w:rsidR="0033621A" w:rsidRPr="00FB7780" w14:paraId="576C04B2" w14:textId="77777777" w:rsidTr="00516E9B">
        <w:trPr>
          <w:cantSplit/>
        </w:trPr>
        <w:tc>
          <w:tcPr>
            <w:tcW w:w="3779" w:type="dxa"/>
          </w:tcPr>
          <w:p w14:paraId="21324597" w14:textId="6CBC2187" w:rsidR="0033621A" w:rsidRPr="00FB7780" w:rsidRDefault="0033621A" w:rsidP="0033621A">
            <w:pPr>
              <w:tabs>
                <w:tab w:val="left" w:pos="252"/>
              </w:tabs>
              <w:ind w:right="-43"/>
              <w:rPr>
                <w:b/>
                <w:bCs/>
                <w:szCs w:val="22"/>
              </w:rPr>
            </w:pPr>
            <w:r>
              <w:rPr>
                <w:b/>
                <w:bCs/>
                <w:szCs w:val="22"/>
              </w:rPr>
              <w:t>Total cash and cash equivalents</w:t>
            </w:r>
          </w:p>
        </w:tc>
        <w:tc>
          <w:tcPr>
            <w:tcW w:w="1260" w:type="dxa"/>
            <w:tcBorders>
              <w:top w:val="single" w:sz="4" w:space="0" w:color="auto"/>
              <w:bottom w:val="double" w:sz="4" w:space="0" w:color="auto"/>
            </w:tcBorders>
          </w:tcPr>
          <w:p w14:paraId="20A48434" w14:textId="310AB73A" w:rsidR="0033621A" w:rsidRPr="005C10BB" w:rsidRDefault="0017281A" w:rsidP="0033621A">
            <w:pPr>
              <w:pStyle w:val="acctfourfigures"/>
              <w:tabs>
                <w:tab w:val="clear" w:pos="765"/>
                <w:tab w:val="decimal" w:pos="731"/>
              </w:tabs>
              <w:spacing w:line="240" w:lineRule="auto"/>
              <w:ind w:left="-83" w:right="11" w:firstLine="4"/>
              <w:jc w:val="right"/>
              <w:rPr>
                <w:b/>
                <w:bCs/>
                <w:szCs w:val="22"/>
              </w:rPr>
            </w:pPr>
            <w:r w:rsidRPr="0017281A">
              <w:rPr>
                <w:b/>
                <w:bCs/>
                <w:szCs w:val="22"/>
              </w:rPr>
              <w:t>4,010,735</w:t>
            </w:r>
          </w:p>
        </w:tc>
        <w:tc>
          <w:tcPr>
            <w:tcW w:w="180" w:type="dxa"/>
          </w:tcPr>
          <w:p w14:paraId="62708A44" w14:textId="77777777" w:rsidR="0033621A" w:rsidRPr="00FB7780" w:rsidRDefault="0033621A" w:rsidP="0033621A">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2754892" w14:textId="7C7125F2" w:rsidR="0033621A" w:rsidRPr="00FB7780" w:rsidRDefault="0033621A" w:rsidP="0033621A">
            <w:pPr>
              <w:pStyle w:val="acctfourfigures"/>
              <w:tabs>
                <w:tab w:val="clear" w:pos="765"/>
                <w:tab w:val="decimal" w:pos="731"/>
              </w:tabs>
              <w:spacing w:line="240" w:lineRule="auto"/>
              <w:ind w:left="-83" w:right="11" w:firstLine="4"/>
              <w:jc w:val="right"/>
              <w:rPr>
                <w:b/>
                <w:bCs/>
                <w:szCs w:val="22"/>
              </w:rPr>
            </w:pPr>
            <w:r w:rsidRPr="005A5C2E">
              <w:rPr>
                <w:b/>
                <w:bCs/>
                <w:szCs w:val="22"/>
              </w:rPr>
              <w:t>5,408,352</w:t>
            </w:r>
          </w:p>
        </w:tc>
        <w:tc>
          <w:tcPr>
            <w:tcW w:w="180" w:type="dxa"/>
          </w:tcPr>
          <w:p w14:paraId="386DB1CD" w14:textId="77777777" w:rsidR="0033621A" w:rsidRPr="00FB7780" w:rsidRDefault="0033621A" w:rsidP="0033621A">
            <w:pPr>
              <w:pStyle w:val="acctfourfigures"/>
              <w:tabs>
                <w:tab w:val="clear" w:pos="765"/>
                <w:tab w:val="decimal" w:pos="731"/>
              </w:tabs>
              <w:spacing w:line="240" w:lineRule="auto"/>
              <w:ind w:left="-79" w:right="-72"/>
              <w:rPr>
                <w:b/>
                <w:bCs/>
                <w:szCs w:val="22"/>
              </w:rPr>
            </w:pPr>
          </w:p>
        </w:tc>
        <w:tc>
          <w:tcPr>
            <w:tcW w:w="1225" w:type="dxa"/>
            <w:tcBorders>
              <w:top w:val="single" w:sz="4" w:space="0" w:color="auto"/>
              <w:bottom w:val="double" w:sz="4" w:space="0" w:color="auto"/>
            </w:tcBorders>
          </w:tcPr>
          <w:p w14:paraId="634AD81E" w14:textId="0323FC19" w:rsidR="0033621A" w:rsidRPr="005C10BB" w:rsidRDefault="00554882" w:rsidP="0033621A">
            <w:pPr>
              <w:pStyle w:val="acctfourfigures"/>
              <w:tabs>
                <w:tab w:val="clear" w:pos="765"/>
                <w:tab w:val="decimal" w:pos="731"/>
              </w:tabs>
              <w:spacing w:line="240" w:lineRule="auto"/>
              <w:ind w:right="11"/>
              <w:jc w:val="right"/>
              <w:rPr>
                <w:b/>
                <w:bCs/>
                <w:szCs w:val="22"/>
              </w:rPr>
            </w:pPr>
            <w:r w:rsidRPr="00554882">
              <w:rPr>
                <w:b/>
                <w:bCs/>
                <w:szCs w:val="22"/>
              </w:rPr>
              <w:t>3,980,243</w:t>
            </w:r>
          </w:p>
        </w:tc>
        <w:tc>
          <w:tcPr>
            <w:tcW w:w="180" w:type="dxa"/>
          </w:tcPr>
          <w:p w14:paraId="4951DE26" w14:textId="77777777" w:rsidR="0033621A" w:rsidRPr="00FB7780" w:rsidRDefault="0033621A" w:rsidP="0033621A">
            <w:pPr>
              <w:pStyle w:val="acctfourfigures"/>
              <w:spacing w:line="240" w:lineRule="auto"/>
              <w:rPr>
                <w:b/>
                <w:bCs/>
                <w:szCs w:val="22"/>
              </w:rPr>
            </w:pPr>
          </w:p>
        </w:tc>
        <w:tc>
          <w:tcPr>
            <w:tcW w:w="1385" w:type="dxa"/>
            <w:tcBorders>
              <w:top w:val="single" w:sz="4" w:space="0" w:color="auto"/>
              <w:bottom w:val="double" w:sz="4" w:space="0" w:color="auto"/>
            </w:tcBorders>
            <w:vAlign w:val="bottom"/>
          </w:tcPr>
          <w:p w14:paraId="64C43D2E" w14:textId="45A76080" w:rsidR="0033621A" w:rsidRPr="00FB7780" w:rsidRDefault="0033621A" w:rsidP="0033621A">
            <w:pPr>
              <w:pStyle w:val="acctfourfigures"/>
              <w:tabs>
                <w:tab w:val="clear" w:pos="765"/>
                <w:tab w:val="decimal" w:pos="731"/>
              </w:tabs>
              <w:spacing w:line="240" w:lineRule="auto"/>
              <w:ind w:right="11"/>
              <w:jc w:val="right"/>
              <w:rPr>
                <w:b/>
                <w:bCs/>
                <w:szCs w:val="22"/>
              </w:rPr>
            </w:pPr>
            <w:r w:rsidRPr="005A5C2E">
              <w:rPr>
                <w:b/>
                <w:bCs/>
                <w:szCs w:val="22"/>
              </w:rPr>
              <w:t>5,371,418</w:t>
            </w:r>
          </w:p>
        </w:tc>
      </w:tr>
    </w:tbl>
    <w:p w14:paraId="5B066FDC" w14:textId="77777777" w:rsidR="00DF5320" w:rsidRPr="003227FC" w:rsidRDefault="00DF5320" w:rsidP="00325CD9">
      <w:pPr>
        <w:pStyle w:val="BodyText"/>
        <w:spacing w:after="0"/>
        <w:rPr>
          <w:lang w:val="en-US"/>
        </w:rPr>
      </w:pPr>
    </w:p>
    <w:p w14:paraId="4C54ED62" w14:textId="33EF0EE6" w:rsidR="001A64E5" w:rsidRDefault="00E060B1" w:rsidP="00FD0BD0">
      <w:pPr>
        <w:pStyle w:val="Heading1"/>
        <w:rPr>
          <w:lang w:val="en-US"/>
        </w:rPr>
      </w:pPr>
      <w:r>
        <w:rPr>
          <w:lang w:val="en-US"/>
        </w:rPr>
        <w:t>Short-term investments</w:t>
      </w:r>
    </w:p>
    <w:p w14:paraId="196D5563" w14:textId="77777777" w:rsidR="006B784F" w:rsidRDefault="006B784F" w:rsidP="00345CDE">
      <w:pPr>
        <w:shd w:val="clear" w:color="auto" w:fill="FFFFFF"/>
        <w:ind w:left="549" w:right="-9"/>
        <w:rPr>
          <w:szCs w:val="22"/>
        </w:rPr>
      </w:pPr>
    </w:p>
    <w:p w14:paraId="03808ED9" w14:textId="49AD3393" w:rsidR="00345CDE" w:rsidRDefault="00613EC1" w:rsidP="005C10BB">
      <w:pPr>
        <w:shd w:val="clear" w:color="auto" w:fill="FFFFFF"/>
        <w:ind w:left="549" w:right="-297"/>
        <w:jc w:val="thaiDistribute"/>
        <w:rPr>
          <w:szCs w:val="22"/>
        </w:rPr>
      </w:pPr>
      <w:r w:rsidRPr="00613EC1">
        <w:rPr>
          <w:szCs w:val="22"/>
        </w:rPr>
        <w:t xml:space="preserve">As at </w:t>
      </w:r>
      <w:r w:rsidR="00D979C6">
        <w:rPr>
          <w:szCs w:val="22"/>
        </w:rPr>
        <w:t>30 June 2025</w:t>
      </w:r>
      <w:r w:rsidRPr="00613EC1">
        <w:rPr>
          <w:szCs w:val="22"/>
        </w:rPr>
        <w:t xml:space="preserve">, the short-term investments of the Group and the Company consisted of fixed deposits at financial institutions due within </w:t>
      </w:r>
      <w:r w:rsidR="00133F4D" w:rsidRPr="007422E5">
        <w:rPr>
          <w:rFonts w:cs="Angsana New"/>
          <w:szCs w:val="28"/>
          <w:lang w:val="en-US" w:bidi="th-TH"/>
        </w:rPr>
        <w:t>July</w:t>
      </w:r>
      <w:r w:rsidR="00D979C6" w:rsidRPr="00157BE9">
        <w:rPr>
          <w:szCs w:val="22"/>
        </w:rPr>
        <w:t xml:space="preserve"> </w:t>
      </w:r>
      <w:r w:rsidR="00132C25" w:rsidRPr="00157BE9">
        <w:rPr>
          <w:szCs w:val="22"/>
        </w:rPr>
        <w:t xml:space="preserve">2025 to </w:t>
      </w:r>
      <w:r w:rsidR="00101749" w:rsidRPr="007422E5">
        <w:rPr>
          <w:szCs w:val="22"/>
        </w:rPr>
        <w:t>December</w:t>
      </w:r>
      <w:r w:rsidR="00D979C6" w:rsidRPr="00157BE9">
        <w:rPr>
          <w:szCs w:val="22"/>
        </w:rPr>
        <w:t xml:space="preserve"> </w:t>
      </w:r>
      <w:r w:rsidRPr="00157BE9">
        <w:rPr>
          <w:szCs w:val="22"/>
        </w:rPr>
        <w:t>2025</w:t>
      </w:r>
      <w:r w:rsidR="00132C25">
        <w:rPr>
          <w:szCs w:val="22"/>
        </w:rPr>
        <w:t xml:space="preserve"> </w:t>
      </w:r>
      <w:r w:rsidR="00132C25" w:rsidRPr="005C10BB">
        <w:rPr>
          <w:i/>
          <w:iCs/>
          <w:szCs w:val="22"/>
        </w:rPr>
        <w:t>(31 December 2024: April 2025 to June 2025)</w:t>
      </w:r>
      <w:r w:rsidRPr="00613EC1">
        <w:rPr>
          <w:szCs w:val="22"/>
        </w:rPr>
        <w:t xml:space="preserve"> amounting to </w:t>
      </w:r>
      <w:r w:rsidRPr="00263CB2">
        <w:rPr>
          <w:szCs w:val="22"/>
        </w:rPr>
        <w:t xml:space="preserve">Baht </w:t>
      </w:r>
      <w:r w:rsidR="00263CB2" w:rsidRPr="007422E5">
        <w:rPr>
          <w:szCs w:val="22"/>
        </w:rPr>
        <w:t>7,326</w:t>
      </w:r>
      <w:r w:rsidR="00C76FF6">
        <w:rPr>
          <w:szCs w:val="22"/>
        </w:rPr>
        <w:t>.6</w:t>
      </w:r>
      <w:r w:rsidRPr="00263CB2">
        <w:rPr>
          <w:szCs w:val="22"/>
        </w:rPr>
        <w:t xml:space="preserve"> million</w:t>
      </w:r>
      <w:r w:rsidR="00132C25">
        <w:rPr>
          <w:szCs w:val="22"/>
        </w:rPr>
        <w:t xml:space="preserve"> </w:t>
      </w:r>
      <w:r w:rsidR="00132C25" w:rsidRPr="005C10BB">
        <w:rPr>
          <w:i/>
          <w:iCs/>
          <w:szCs w:val="22"/>
        </w:rPr>
        <w:t>(31 December 2024: Baht 6,281.4 million)</w:t>
      </w:r>
      <w:r w:rsidRPr="00613EC1">
        <w:rPr>
          <w:szCs w:val="22"/>
        </w:rPr>
        <w:t>, bearing interest rates ra</w:t>
      </w:r>
      <w:r>
        <w:rPr>
          <w:szCs w:val="22"/>
        </w:rPr>
        <w:t>n</w:t>
      </w:r>
      <w:r w:rsidRPr="00613EC1">
        <w:rPr>
          <w:szCs w:val="22"/>
        </w:rPr>
        <w:t>g</w:t>
      </w:r>
      <w:r w:rsidR="009974F1">
        <w:rPr>
          <w:szCs w:val="22"/>
        </w:rPr>
        <w:t>ing</w:t>
      </w:r>
      <w:r w:rsidRPr="00613EC1">
        <w:rPr>
          <w:szCs w:val="22"/>
        </w:rPr>
        <w:t xml:space="preserve"> </w:t>
      </w:r>
      <w:r w:rsidR="009974F1">
        <w:rPr>
          <w:szCs w:val="22"/>
        </w:rPr>
        <w:t>from</w:t>
      </w:r>
      <w:r w:rsidRPr="00613EC1">
        <w:rPr>
          <w:szCs w:val="22"/>
        </w:rPr>
        <w:t xml:space="preserve"> </w:t>
      </w:r>
      <w:r w:rsidR="001F4DF4">
        <w:rPr>
          <w:szCs w:val="22"/>
        </w:rPr>
        <w:t>1.60</w:t>
      </w:r>
      <w:r w:rsidRPr="00613EC1">
        <w:rPr>
          <w:szCs w:val="22"/>
        </w:rPr>
        <w:t>%</w:t>
      </w:r>
      <w:r w:rsidR="00B75E9E">
        <w:rPr>
          <w:szCs w:val="22"/>
        </w:rPr>
        <w:t xml:space="preserve"> to </w:t>
      </w:r>
      <w:r w:rsidR="00FA713D">
        <w:rPr>
          <w:szCs w:val="22"/>
        </w:rPr>
        <w:t>2.90</w:t>
      </w:r>
      <w:r w:rsidRPr="00613EC1">
        <w:rPr>
          <w:szCs w:val="22"/>
        </w:rPr>
        <w:t xml:space="preserve">% per annum </w:t>
      </w:r>
      <w:r w:rsidR="00345CDE" w:rsidRPr="00C20479">
        <w:rPr>
          <w:i/>
          <w:iCs/>
          <w:szCs w:val="22"/>
        </w:rPr>
        <w:t>(</w:t>
      </w:r>
      <w:r w:rsidR="000E7F0C">
        <w:rPr>
          <w:i/>
          <w:iCs/>
          <w:szCs w:val="22"/>
        </w:rPr>
        <w:t>31 December 2024</w:t>
      </w:r>
      <w:r w:rsidR="00345CDE" w:rsidRPr="00C20479">
        <w:rPr>
          <w:i/>
          <w:iCs/>
          <w:szCs w:val="22"/>
        </w:rPr>
        <w:t xml:space="preserve">: </w:t>
      </w:r>
      <w:r w:rsidR="00132C25">
        <w:rPr>
          <w:rFonts w:cstheme="minorBidi"/>
          <w:i/>
          <w:iCs/>
          <w:szCs w:val="28"/>
          <w:lang w:val="en-US" w:bidi="th-TH"/>
        </w:rPr>
        <w:t>2.10% to 3.42%</w:t>
      </w:r>
      <w:r w:rsidR="00E66B76">
        <w:rPr>
          <w:rFonts w:cstheme="minorBidi"/>
          <w:i/>
          <w:iCs/>
          <w:szCs w:val="28"/>
          <w:lang w:val="en-US" w:bidi="th-TH"/>
        </w:rPr>
        <w:t xml:space="preserve"> per annum</w:t>
      </w:r>
      <w:r w:rsidR="00345CDE" w:rsidRPr="00C20479">
        <w:rPr>
          <w:i/>
          <w:iCs/>
          <w:szCs w:val="22"/>
        </w:rPr>
        <w:t>).</w:t>
      </w:r>
    </w:p>
    <w:p w14:paraId="34638182" w14:textId="77777777" w:rsidR="00E060B1" w:rsidRPr="00345CDE" w:rsidRDefault="00E060B1" w:rsidP="00345CDE">
      <w:pPr>
        <w:pStyle w:val="BodyText"/>
        <w:spacing w:after="0" w:line="240" w:lineRule="auto"/>
        <w:ind w:left="540"/>
        <w:jc w:val="thaiDistribute"/>
        <w:rPr>
          <w:lang w:bidi="th-TH"/>
        </w:rPr>
      </w:pPr>
    </w:p>
    <w:p w14:paraId="17377A70" w14:textId="767046B1" w:rsidR="009437D2" w:rsidRDefault="009437D2" w:rsidP="00FD0BD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8460A2" w:rsidRDefault="001F24E5" w:rsidP="003313A6">
      <w:pPr>
        <w:pStyle w:val="BodyText"/>
        <w:spacing w:after="0"/>
        <w:ind w:left="540"/>
        <w:rPr>
          <w:rFonts w:cstheme="minorBidi"/>
          <w:cs/>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2E1D33" w:rsidRPr="00FB7780" w14:paraId="7B53579B" w14:textId="77777777" w:rsidTr="00575F19">
        <w:trPr>
          <w:cantSplit/>
          <w:tblHeader/>
        </w:trPr>
        <w:tc>
          <w:tcPr>
            <w:tcW w:w="3779" w:type="dxa"/>
            <w:shd w:val="clear" w:color="auto" w:fill="auto"/>
            <w:vAlign w:val="bottom"/>
          </w:tcPr>
          <w:p w14:paraId="5A6A13B7" w14:textId="77777777" w:rsidR="002E1D33" w:rsidRPr="00FB7780" w:rsidRDefault="002E1D33">
            <w:pPr>
              <w:pStyle w:val="acctfourfigures"/>
              <w:shd w:val="clear" w:color="auto" w:fill="FFFFFF"/>
              <w:tabs>
                <w:tab w:val="clear" w:pos="765"/>
              </w:tabs>
              <w:spacing w:line="240" w:lineRule="auto"/>
              <w:rPr>
                <w:b/>
                <w:bCs/>
                <w:i/>
                <w:iCs/>
                <w:szCs w:val="22"/>
              </w:rPr>
            </w:pPr>
          </w:p>
        </w:tc>
        <w:tc>
          <w:tcPr>
            <w:tcW w:w="2700" w:type="dxa"/>
            <w:gridSpan w:val="3"/>
            <w:vAlign w:val="bottom"/>
          </w:tcPr>
          <w:p w14:paraId="328328AD" w14:textId="77777777" w:rsidR="002E1D33" w:rsidRPr="00FB7780" w:rsidRDefault="002E1D33">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pPr>
              <w:pStyle w:val="acctmergecolhdg"/>
              <w:spacing w:line="240" w:lineRule="auto"/>
              <w:ind w:left="-83" w:firstLine="4"/>
              <w:rPr>
                <w:b w:val="0"/>
                <w:bCs/>
                <w:szCs w:val="22"/>
              </w:rPr>
            </w:pPr>
            <w:r w:rsidRPr="00FB7780">
              <w:rPr>
                <w:szCs w:val="22"/>
              </w:rPr>
              <w:t>financial statements</w:t>
            </w:r>
          </w:p>
        </w:tc>
        <w:tc>
          <w:tcPr>
            <w:tcW w:w="180" w:type="dxa"/>
          </w:tcPr>
          <w:p w14:paraId="0C69070A" w14:textId="77777777" w:rsidR="002E1D33" w:rsidRPr="00FB7780" w:rsidRDefault="002E1D33">
            <w:pPr>
              <w:pStyle w:val="acctmergecolhdg"/>
              <w:spacing w:line="240" w:lineRule="auto"/>
              <w:ind w:left="-83" w:right="-79" w:firstLine="4"/>
              <w:rPr>
                <w:b w:val="0"/>
                <w:bCs/>
                <w:szCs w:val="22"/>
              </w:rPr>
            </w:pPr>
          </w:p>
        </w:tc>
        <w:tc>
          <w:tcPr>
            <w:tcW w:w="2790" w:type="dxa"/>
            <w:gridSpan w:val="3"/>
            <w:vAlign w:val="bottom"/>
          </w:tcPr>
          <w:p w14:paraId="343FC1B5" w14:textId="77777777" w:rsidR="002E1D33" w:rsidRPr="00FB7780" w:rsidRDefault="002E1D33">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pPr>
              <w:pStyle w:val="acctmergecolhdg"/>
              <w:spacing w:line="240" w:lineRule="auto"/>
              <w:ind w:left="-83" w:right="-79" w:firstLine="4"/>
              <w:rPr>
                <w:b w:val="0"/>
                <w:bCs/>
                <w:szCs w:val="22"/>
              </w:rPr>
            </w:pPr>
            <w:r w:rsidRPr="00FB7780">
              <w:rPr>
                <w:szCs w:val="22"/>
              </w:rPr>
              <w:t xml:space="preserve">financial statements </w:t>
            </w:r>
          </w:p>
        </w:tc>
      </w:tr>
      <w:tr w:rsidR="00E724C6" w:rsidRPr="00FB7780" w14:paraId="138FB800" w14:textId="77777777" w:rsidTr="00575F19">
        <w:trPr>
          <w:cantSplit/>
          <w:tblHeader/>
        </w:trPr>
        <w:tc>
          <w:tcPr>
            <w:tcW w:w="3779" w:type="dxa"/>
            <w:shd w:val="clear" w:color="auto" w:fill="auto"/>
            <w:vAlign w:val="bottom"/>
          </w:tcPr>
          <w:p w14:paraId="4754DBE1" w14:textId="6AADB8AA" w:rsidR="00E724C6" w:rsidRPr="00FB7780"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1D842945" w14:textId="14A06D1D" w:rsidR="00E724C6" w:rsidRPr="00FB7780" w:rsidRDefault="00E724C6" w:rsidP="00E724C6">
            <w:pPr>
              <w:pStyle w:val="acctmergecolhdg"/>
              <w:spacing w:line="240" w:lineRule="auto"/>
              <w:ind w:left="-83" w:right="-79" w:firstLine="4"/>
              <w:rPr>
                <w:b w:val="0"/>
                <w:bCs/>
                <w:szCs w:val="22"/>
              </w:rPr>
            </w:pPr>
            <w:r>
              <w:rPr>
                <w:b w:val="0"/>
                <w:bCs/>
                <w:szCs w:val="22"/>
              </w:rPr>
              <w:t>30 June</w:t>
            </w:r>
            <w:r w:rsidRPr="00FB7780">
              <w:rPr>
                <w:b w:val="0"/>
                <w:bCs/>
                <w:szCs w:val="22"/>
              </w:rPr>
              <w:t xml:space="preserve"> </w:t>
            </w:r>
          </w:p>
        </w:tc>
        <w:tc>
          <w:tcPr>
            <w:tcW w:w="180" w:type="dxa"/>
            <w:vAlign w:val="bottom"/>
          </w:tcPr>
          <w:p w14:paraId="7230106F" w14:textId="77777777" w:rsidR="00E724C6" w:rsidRPr="00FB7780" w:rsidRDefault="00E724C6" w:rsidP="00E724C6">
            <w:pPr>
              <w:pStyle w:val="acctmergecolhdg"/>
              <w:spacing w:line="240" w:lineRule="auto"/>
              <w:ind w:left="-83" w:firstLine="4"/>
              <w:rPr>
                <w:b w:val="0"/>
                <w:bCs/>
                <w:szCs w:val="22"/>
              </w:rPr>
            </w:pPr>
          </w:p>
        </w:tc>
        <w:tc>
          <w:tcPr>
            <w:tcW w:w="1260" w:type="dxa"/>
            <w:vAlign w:val="bottom"/>
          </w:tcPr>
          <w:p w14:paraId="38F36065" w14:textId="77777777" w:rsidR="00E724C6" w:rsidRPr="00FB7780" w:rsidRDefault="00E724C6" w:rsidP="00E724C6">
            <w:pPr>
              <w:pStyle w:val="acctmergecolhdg"/>
              <w:spacing w:line="240" w:lineRule="auto"/>
              <w:ind w:left="-83" w:firstLine="4"/>
              <w:rPr>
                <w:b w:val="0"/>
                <w:bCs/>
                <w:szCs w:val="22"/>
              </w:rPr>
            </w:pPr>
            <w:r w:rsidRPr="00FB7780">
              <w:rPr>
                <w:b w:val="0"/>
                <w:bCs/>
                <w:szCs w:val="22"/>
              </w:rPr>
              <w:t>31 December</w:t>
            </w:r>
          </w:p>
        </w:tc>
        <w:tc>
          <w:tcPr>
            <w:tcW w:w="180" w:type="dxa"/>
          </w:tcPr>
          <w:p w14:paraId="6BC5D616" w14:textId="77777777" w:rsidR="00E724C6" w:rsidRPr="00FB7780" w:rsidRDefault="00E724C6" w:rsidP="00E724C6">
            <w:pPr>
              <w:pStyle w:val="acctmergecolhdg"/>
              <w:spacing w:line="240" w:lineRule="auto"/>
              <w:ind w:left="-83" w:right="-79" w:firstLine="4"/>
              <w:rPr>
                <w:b w:val="0"/>
                <w:bCs/>
                <w:szCs w:val="22"/>
              </w:rPr>
            </w:pPr>
          </w:p>
        </w:tc>
        <w:tc>
          <w:tcPr>
            <w:tcW w:w="1225" w:type="dxa"/>
            <w:vAlign w:val="bottom"/>
          </w:tcPr>
          <w:p w14:paraId="1FB2EA34" w14:textId="6986BBC9" w:rsidR="00E724C6" w:rsidRPr="00FB7780" w:rsidRDefault="00E724C6" w:rsidP="00E724C6">
            <w:pPr>
              <w:pStyle w:val="acctmergecolhdg"/>
              <w:spacing w:line="240" w:lineRule="auto"/>
              <w:ind w:left="-83" w:right="-79" w:firstLine="4"/>
              <w:rPr>
                <w:b w:val="0"/>
                <w:bCs/>
                <w:szCs w:val="22"/>
              </w:rPr>
            </w:pPr>
            <w:r>
              <w:rPr>
                <w:b w:val="0"/>
                <w:bCs/>
                <w:szCs w:val="22"/>
              </w:rPr>
              <w:t>30 June</w:t>
            </w:r>
            <w:r w:rsidRPr="00FB7780">
              <w:rPr>
                <w:b w:val="0"/>
                <w:bCs/>
                <w:szCs w:val="22"/>
              </w:rPr>
              <w:t xml:space="preserve"> </w:t>
            </w:r>
          </w:p>
        </w:tc>
        <w:tc>
          <w:tcPr>
            <w:tcW w:w="180" w:type="dxa"/>
            <w:vAlign w:val="bottom"/>
          </w:tcPr>
          <w:p w14:paraId="2DCF890F" w14:textId="77777777" w:rsidR="00E724C6" w:rsidRPr="00FB7780" w:rsidRDefault="00E724C6" w:rsidP="00E724C6">
            <w:pPr>
              <w:pStyle w:val="acctmergecolhdg"/>
              <w:spacing w:line="240" w:lineRule="auto"/>
              <w:rPr>
                <w:b w:val="0"/>
                <w:bCs/>
                <w:szCs w:val="22"/>
              </w:rPr>
            </w:pPr>
          </w:p>
        </w:tc>
        <w:tc>
          <w:tcPr>
            <w:tcW w:w="1385" w:type="dxa"/>
            <w:vAlign w:val="bottom"/>
          </w:tcPr>
          <w:p w14:paraId="0DC9D8D2" w14:textId="0DB787FA" w:rsidR="00E724C6" w:rsidRPr="00FB7780" w:rsidRDefault="00E724C6" w:rsidP="00E724C6">
            <w:pPr>
              <w:pStyle w:val="acctmergecolhdg"/>
              <w:spacing w:line="240" w:lineRule="auto"/>
              <w:ind w:left="-83" w:right="-79" w:firstLine="4"/>
              <w:rPr>
                <w:b w:val="0"/>
                <w:bCs/>
                <w:szCs w:val="22"/>
              </w:rPr>
            </w:pPr>
            <w:r w:rsidRPr="00FB7780">
              <w:rPr>
                <w:b w:val="0"/>
                <w:bCs/>
                <w:szCs w:val="22"/>
              </w:rPr>
              <w:t>31 December</w:t>
            </w:r>
          </w:p>
        </w:tc>
      </w:tr>
      <w:tr w:rsidR="00E724C6" w:rsidRPr="00FB7780" w14:paraId="56BB53BD" w14:textId="77777777" w:rsidTr="00575F19">
        <w:trPr>
          <w:cantSplit/>
          <w:tblHeader/>
        </w:trPr>
        <w:tc>
          <w:tcPr>
            <w:tcW w:w="3779" w:type="dxa"/>
            <w:shd w:val="clear" w:color="auto" w:fill="auto"/>
            <w:vAlign w:val="bottom"/>
          </w:tcPr>
          <w:p w14:paraId="0B9284F6" w14:textId="77777777" w:rsidR="00E724C6" w:rsidRPr="00FB7780"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0F03843F" w14:textId="383A11FE" w:rsidR="00E724C6" w:rsidRPr="00FB7780"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4F5252E" w14:textId="77777777" w:rsidR="00E724C6" w:rsidRPr="00FB7780" w:rsidRDefault="00E724C6" w:rsidP="00E724C6">
            <w:pPr>
              <w:pStyle w:val="acctmergecolhdg"/>
              <w:spacing w:line="240" w:lineRule="auto"/>
              <w:ind w:left="-83" w:firstLine="4"/>
              <w:rPr>
                <w:b w:val="0"/>
                <w:bCs/>
                <w:szCs w:val="22"/>
              </w:rPr>
            </w:pPr>
          </w:p>
        </w:tc>
        <w:tc>
          <w:tcPr>
            <w:tcW w:w="1260" w:type="dxa"/>
            <w:vAlign w:val="bottom"/>
          </w:tcPr>
          <w:p w14:paraId="1BA00358" w14:textId="6EDE706A" w:rsidR="00E724C6" w:rsidRPr="00FB7780" w:rsidRDefault="00E724C6" w:rsidP="00E724C6">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64AD1232" w14:textId="77777777" w:rsidR="00E724C6" w:rsidRPr="00FB7780" w:rsidRDefault="00E724C6" w:rsidP="00E724C6">
            <w:pPr>
              <w:pStyle w:val="acctmergecolhdg"/>
              <w:spacing w:line="240" w:lineRule="auto"/>
              <w:ind w:left="-83" w:right="-79" w:firstLine="4"/>
              <w:rPr>
                <w:b w:val="0"/>
                <w:bCs/>
                <w:szCs w:val="22"/>
              </w:rPr>
            </w:pPr>
          </w:p>
        </w:tc>
        <w:tc>
          <w:tcPr>
            <w:tcW w:w="1225" w:type="dxa"/>
            <w:vAlign w:val="bottom"/>
          </w:tcPr>
          <w:p w14:paraId="5E9FF017" w14:textId="3C87DB31" w:rsidR="00E724C6" w:rsidRPr="00FB7780"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38CA79B9" w14:textId="77777777" w:rsidR="00E724C6" w:rsidRPr="00FB7780" w:rsidRDefault="00E724C6" w:rsidP="00E724C6">
            <w:pPr>
              <w:pStyle w:val="acctmergecolhdg"/>
              <w:spacing w:line="240" w:lineRule="auto"/>
              <w:rPr>
                <w:b w:val="0"/>
                <w:bCs/>
                <w:szCs w:val="22"/>
              </w:rPr>
            </w:pPr>
          </w:p>
        </w:tc>
        <w:tc>
          <w:tcPr>
            <w:tcW w:w="1385" w:type="dxa"/>
            <w:vAlign w:val="bottom"/>
          </w:tcPr>
          <w:p w14:paraId="4AAC801A" w14:textId="7746A7AB" w:rsidR="00E724C6" w:rsidRPr="00FB7780"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FB7780" w14:paraId="6AD30787" w14:textId="77777777" w:rsidTr="00575F19">
        <w:trPr>
          <w:cantSplit/>
          <w:tblHeader/>
        </w:trPr>
        <w:tc>
          <w:tcPr>
            <w:tcW w:w="3779" w:type="dxa"/>
            <w:shd w:val="clear" w:color="auto" w:fill="auto"/>
            <w:vAlign w:val="bottom"/>
          </w:tcPr>
          <w:p w14:paraId="6B8861E2"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4545E69F"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A200E57" w14:textId="62327881" w:rsidR="00CF5827" w:rsidRPr="00FB7780" w:rsidRDefault="00CF5827" w:rsidP="00CF5827">
            <w:pPr>
              <w:pStyle w:val="acctmergecolhdg"/>
              <w:spacing w:line="240" w:lineRule="auto"/>
              <w:ind w:left="-83" w:right="-79" w:firstLine="4"/>
              <w:rPr>
                <w:b w:val="0"/>
                <w:bCs/>
                <w:i/>
                <w:iCs/>
                <w:szCs w:val="22"/>
              </w:rPr>
            </w:pPr>
          </w:p>
        </w:tc>
      </w:tr>
      <w:tr w:rsidR="000A7930" w:rsidRPr="00FB7780" w14:paraId="125B152C" w14:textId="77777777" w:rsidTr="00575F19">
        <w:trPr>
          <w:cantSplit/>
        </w:trPr>
        <w:tc>
          <w:tcPr>
            <w:tcW w:w="3779" w:type="dxa"/>
          </w:tcPr>
          <w:p w14:paraId="0AD9CFED" w14:textId="6EBF9F8E" w:rsidR="000A7930" w:rsidRPr="00FB7780" w:rsidRDefault="000A7930" w:rsidP="000A7930">
            <w:pPr>
              <w:spacing w:line="240" w:lineRule="auto"/>
              <w:rPr>
                <w:szCs w:val="22"/>
              </w:rPr>
            </w:pPr>
            <w:r w:rsidRPr="00FB7780">
              <w:rPr>
                <w:szCs w:val="22"/>
              </w:rPr>
              <w:t>Trade receivables</w:t>
            </w:r>
          </w:p>
        </w:tc>
        <w:tc>
          <w:tcPr>
            <w:tcW w:w="1260" w:type="dxa"/>
          </w:tcPr>
          <w:p w14:paraId="610A5E5C" w14:textId="42F0CA3B" w:rsidR="000A7930" w:rsidRPr="005C10BB" w:rsidRDefault="000A7930" w:rsidP="007422E5">
            <w:pPr>
              <w:pStyle w:val="acctfourfigures"/>
              <w:tabs>
                <w:tab w:val="clear" w:pos="765"/>
                <w:tab w:val="decimal" w:pos="731"/>
              </w:tabs>
              <w:spacing w:line="240" w:lineRule="auto"/>
              <w:ind w:right="11"/>
              <w:jc w:val="right"/>
              <w:rPr>
                <w:szCs w:val="22"/>
              </w:rPr>
            </w:pPr>
            <w:r w:rsidRPr="007422E5">
              <w:rPr>
                <w:szCs w:val="22"/>
              </w:rPr>
              <w:t>3,498,596</w:t>
            </w:r>
          </w:p>
        </w:tc>
        <w:tc>
          <w:tcPr>
            <w:tcW w:w="180" w:type="dxa"/>
          </w:tcPr>
          <w:p w14:paraId="65D2D027" w14:textId="77777777" w:rsidR="000A7930" w:rsidRPr="009974F1" w:rsidRDefault="000A7930" w:rsidP="000A7930">
            <w:pPr>
              <w:pStyle w:val="acctfourfigures"/>
              <w:tabs>
                <w:tab w:val="clear" w:pos="765"/>
                <w:tab w:val="decimal" w:pos="731"/>
              </w:tabs>
              <w:spacing w:line="240" w:lineRule="auto"/>
              <w:ind w:left="-83" w:right="11" w:firstLine="4"/>
              <w:rPr>
                <w:szCs w:val="22"/>
              </w:rPr>
            </w:pPr>
          </w:p>
        </w:tc>
        <w:tc>
          <w:tcPr>
            <w:tcW w:w="1260" w:type="dxa"/>
          </w:tcPr>
          <w:p w14:paraId="6388551D" w14:textId="31AB67E9" w:rsidR="000A7930" w:rsidRPr="009974F1" w:rsidRDefault="000A7930" w:rsidP="000A7930">
            <w:pPr>
              <w:pStyle w:val="acctfourfigures"/>
              <w:tabs>
                <w:tab w:val="clear" w:pos="765"/>
                <w:tab w:val="decimal" w:pos="731"/>
              </w:tabs>
              <w:spacing w:line="240" w:lineRule="auto"/>
              <w:ind w:left="-83" w:right="11" w:firstLine="4"/>
              <w:jc w:val="right"/>
              <w:rPr>
                <w:szCs w:val="22"/>
              </w:rPr>
            </w:pPr>
            <w:r w:rsidRPr="005C10BB">
              <w:rPr>
                <w:szCs w:val="22"/>
              </w:rPr>
              <w:t>3,682,824</w:t>
            </w:r>
          </w:p>
        </w:tc>
        <w:tc>
          <w:tcPr>
            <w:tcW w:w="180" w:type="dxa"/>
          </w:tcPr>
          <w:p w14:paraId="0036176D" w14:textId="77777777" w:rsidR="000A7930" w:rsidRPr="009974F1" w:rsidRDefault="000A7930" w:rsidP="000A7930">
            <w:pPr>
              <w:pStyle w:val="acctfourfigures"/>
              <w:tabs>
                <w:tab w:val="clear" w:pos="765"/>
                <w:tab w:val="decimal" w:pos="731"/>
              </w:tabs>
              <w:spacing w:line="240" w:lineRule="auto"/>
              <w:ind w:left="-79" w:right="-72"/>
              <w:rPr>
                <w:szCs w:val="22"/>
              </w:rPr>
            </w:pPr>
          </w:p>
        </w:tc>
        <w:tc>
          <w:tcPr>
            <w:tcW w:w="1225" w:type="dxa"/>
          </w:tcPr>
          <w:p w14:paraId="362D5490" w14:textId="2A8B14B3" w:rsidR="000A7930" w:rsidRPr="005C10BB" w:rsidRDefault="000A7930" w:rsidP="000A7930">
            <w:pPr>
              <w:pStyle w:val="acctfourfigures"/>
              <w:tabs>
                <w:tab w:val="clear" w:pos="765"/>
                <w:tab w:val="decimal" w:pos="731"/>
              </w:tabs>
              <w:spacing w:line="240" w:lineRule="auto"/>
              <w:ind w:right="11"/>
              <w:jc w:val="right"/>
              <w:rPr>
                <w:szCs w:val="22"/>
              </w:rPr>
            </w:pPr>
            <w:r w:rsidRPr="007422E5">
              <w:rPr>
                <w:szCs w:val="22"/>
              </w:rPr>
              <w:t>3,282,142</w:t>
            </w:r>
          </w:p>
        </w:tc>
        <w:tc>
          <w:tcPr>
            <w:tcW w:w="180" w:type="dxa"/>
          </w:tcPr>
          <w:p w14:paraId="0411F95A" w14:textId="77777777" w:rsidR="000A7930" w:rsidRPr="009974F1" w:rsidRDefault="000A7930" w:rsidP="000A7930">
            <w:pPr>
              <w:pStyle w:val="acctfourfigures"/>
              <w:spacing w:line="240" w:lineRule="auto"/>
              <w:rPr>
                <w:szCs w:val="22"/>
              </w:rPr>
            </w:pPr>
          </w:p>
        </w:tc>
        <w:tc>
          <w:tcPr>
            <w:tcW w:w="1385" w:type="dxa"/>
          </w:tcPr>
          <w:p w14:paraId="409795D0" w14:textId="4A2E2AB1" w:rsidR="000A7930" w:rsidRPr="009974F1" w:rsidRDefault="000A7930" w:rsidP="000A7930">
            <w:pPr>
              <w:pStyle w:val="acctfourfigures"/>
              <w:tabs>
                <w:tab w:val="clear" w:pos="765"/>
                <w:tab w:val="decimal" w:pos="731"/>
              </w:tabs>
              <w:spacing w:line="240" w:lineRule="auto"/>
              <w:ind w:right="11"/>
              <w:jc w:val="right"/>
              <w:rPr>
                <w:szCs w:val="22"/>
              </w:rPr>
            </w:pPr>
            <w:r w:rsidRPr="005C10BB">
              <w:rPr>
                <w:szCs w:val="22"/>
              </w:rPr>
              <w:t>3,123,531</w:t>
            </w:r>
          </w:p>
        </w:tc>
      </w:tr>
      <w:tr w:rsidR="000A7930" w:rsidRPr="00FB7780" w14:paraId="7A485B47" w14:textId="77777777" w:rsidTr="00575F19">
        <w:trPr>
          <w:cantSplit/>
        </w:trPr>
        <w:tc>
          <w:tcPr>
            <w:tcW w:w="3779" w:type="dxa"/>
          </w:tcPr>
          <w:p w14:paraId="4B47ECD6" w14:textId="5B579392" w:rsidR="000A7930" w:rsidRPr="00FB7780" w:rsidRDefault="000A7930" w:rsidP="000A7930">
            <w:pPr>
              <w:spacing w:line="240" w:lineRule="auto"/>
              <w:rPr>
                <w:szCs w:val="22"/>
              </w:rPr>
            </w:pPr>
            <w:r w:rsidRPr="00E90EF6">
              <w:rPr>
                <w:i/>
                <w:iCs/>
                <w:szCs w:val="22"/>
              </w:rPr>
              <w:t>Less</w:t>
            </w:r>
            <w:r w:rsidRPr="00FB7780">
              <w:rPr>
                <w:szCs w:val="22"/>
              </w:rPr>
              <w:t xml:space="preserve"> </w:t>
            </w:r>
            <w:r>
              <w:rPr>
                <w:rFonts w:cs="Angsana New"/>
                <w:szCs w:val="28"/>
                <w:lang w:val="en-US" w:bidi="th-TH"/>
              </w:rPr>
              <w:t>l</w:t>
            </w:r>
            <w:r w:rsidRPr="00FB7780">
              <w:rPr>
                <w:szCs w:val="22"/>
              </w:rPr>
              <w:t>oss allowance for trade receivables</w:t>
            </w:r>
          </w:p>
        </w:tc>
        <w:tc>
          <w:tcPr>
            <w:tcW w:w="1260" w:type="dxa"/>
            <w:tcBorders>
              <w:bottom w:val="single" w:sz="4" w:space="0" w:color="auto"/>
            </w:tcBorders>
          </w:tcPr>
          <w:p w14:paraId="21559BE5" w14:textId="34A5D3A5" w:rsidR="000A7930" w:rsidRPr="005C10BB" w:rsidRDefault="000A7930" w:rsidP="007422E5">
            <w:pPr>
              <w:pStyle w:val="acctfourfigures"/>
              <w:tabs>
                <w:tab w:val="clear" w:pos="765"/>
                <w:tab w:val="decimal" w:pos="701"/>
                <w:tab w:val="decimal" w:pos="1269"/>
              </w:tabs>
              <w:spacing w:line="240" w:lineRule="auto"/>
              <w:ind w:left="-14" w:right="-576"/>
              <w:jc w:val="center"/>
              <w:rPr>
                <w:szCs w:val="22"/>
              </w:rPr>
            </w:pPr>
            <w:r w:rsidRPr="007422E5">
              <w:rPr>
                <w:szCs w:val="22"/>
              </w:rPr>
              <w:t>(7,732)</w:t>
            </w:r>
          </w:p>
        </w:tc>
        <w:tc>
          <w:tcPr>
            <w:tcW w:w="180" w:type="dxa"/>
          </w:tcPr>
          <w:p w14:paraId="6C4A64F9" w14:textId="77777777" w:rsidR="000A7930" w:rsidRPr="009974F1" w:rsidRDefault="000A7930" w:rsidP="000A7930">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7D109AEA" w14:textId="17BE1809" w:rsidR="000A7930" w:rsidRPr="009974F1" w:rsidRDefault="000A7930" w:rsidP="000A7930">
            <w:pPr>
              <w:pStyle w:val="acctfourfigures"/>
              <w:tabs>
                <w:tab w:val="clear" w:pos="765"/>
                <w:tab w:val="decimal" w:pos="731"/>
              </w:tabs>
              <w:spacing w:line="240" w:lineRule="auto"/>
              <w:ind w:left="-83" w:right="-72" w:firstLine="4"/>
              <w:jc w:val="right"/>
              <w:rPr>
                <w:szCs w:val="22"/>
              </w:rPr>
            </w:pPr>
            <w:r w:rsidRPr="005C10BB">
              <w:rPr>
                <w:szCs w:val="22"/>
              </w:rPr>
              <w:t>(11,033)</w:t>
            </w:r>
          </w:p>
        </w:tc>
        <w:tc>
          <w:tcPr>
            <w:tcW w:w="180" w:type="dxa"/>
          </w:tcPr>
          <w:p w14:paraId="011409F5" w14:textId="77777777" w:rsidR="000A7930" w:rsidRPr="009974F1" w:rsidRDefault="000A7930" w:rsidP="000A7930">
            <w:pPr>
              <w:pStyle w:val="acctfourfigures"/>
              <w:tabs>
                <w:tab w:val="clear" w:pos="765"/>
                <w:tab w:val="decimal" w:pos="731"/>
              </w:tabs>
              <w:spacing w:line="240" w:lineRule="auto"/>
              <w:ind w:left="-79" w:right="-72"/>
              <w:rPr>
                <w:szCs w:val="22"/>
              </w:rPr>
            </w:pPr>
          </w:p>
        </w:tc>
        <w:tc>
          <w:tcPr>
            <w:tcW w:w="1225" w:type="dxa"/>
            <w:tcBorders>
              <w:bottom w:val="single" w:sz="4" w:space="0" w:color="auto"/>
            </w:tcBorders>
          </w:tcPr>
          <w:p w14:paraId="78CEB4B9" w14:textId="58B538C2" w:rsidR="000A7930" w:rsidRPr="005C10BB" w:rsidRDefault="000A7930" w:rsidP="007422E5">
            <w:pPr>
              <w:pStyle w:val="acctfourfigures"/>
              <w:tabs>
                <w:tab w:val="clear" w:pos="765"/>
                <w:tab w:val="decimal" w:pos="731"/>
              </w:tabs>
              <w:spacing w:line="240" w:lineRule="auto"/>
              <w:ind w:right="-53"/>
              <w:jc w:val="right"/>
              <w:rPr>
                <w:szCs w:val="22"/>
              </w:rPr>
            </w:pPr>
            <w:r w:rsidRPr="007422E5">
              <w:rPr>
                <w:szCs w:val="22"/>
              </w:rPr>
              <w:t>(1,303)</w:t>
            </w:r>
          </w:p>
        </w:tc>
        <w:tc>
          <w:tcPr>
            <w:tcW w:w="180" w:type="dxa"/>
          </w:tcPr>
          <w:p w14:paraId="2CF80A4E" w14:textId="77777777" w:rsidR="000A7930" w:rsidRPr="009974F1" w:rsidRDefault="000A7930" w:rsidP="000A7930">
            <w:pPr>
              <w:pStyle w:val="acctfourfigures"/>
              <w:spacing w:line="240" w:lineRule="auto"/>
              <w:rPr>
                <w:szCs w:val="22"/>
              </w:rPr>
            </w:pPr>
          </w:p>
        </w:tc>
        <w:tc>
          <w:tcPr>
            <w:tcW w:w="1385" w:type="dxa"/>
            <w:tcBorders>
              <w:bottom w:val="single" w:sz="4" w:space="0" w:color="auto"/>
            </w:tcBorders>
          </w:tcPr>
          <w:p w14:paraId="42B02355" w14:textId="68289FF7" w:rsidR="000A7930" w:rsidRPr="009974F1" w:rsidRDefault="000A7930" w:rsidP="000A7930">
            <w:pPr>
              <w:pStyle w:val="acctfourfigures"/>
              <w:tabs>
                <w:tab w:val="clear" w:pos="765"/>
                <w:tab w:val="decimal" w:pos="731"/>
              </w:tabs>
              <w:spacing w:line="240" w:lineRule="auto"/>
              <w:ind w:right="-53"/>
              <w:jc w:val="right"/>
              <w:rPr>
                <w:szCs w:val="22"/>
              </w:rPr>
            </w:pPr>
            <w:r w:rsidRPr="005C10BB">
              <w:rPr>
                <w:szCs w:val="22"/>
              </w:rPr>
              <w:t>(1,303)</w:t>
            </w:r>
          </w:p>
        </w:tc>
      </w:tr>
      <w:tr w:rsidR="00F654AE" w:rsidRPr="00FB7780" w14:paraId="0FF0C67F" w14:textId="77777777" w:rsidTr="00575F19">
        <w:trPr>
          <w:cantSplit/>
        </w:trPr>
        <w:tc>
          <w:tcPr>
            <w:tcW w:w="3779" w:type="dxa"/>
          </w:tcPr>
          <w:p w14:paraId="44E2A61C" w14:textId="5BB9F967" w:rsidR="00F654AE" w:rsidRPr="00FB7780" w:rsidRDefault="00F654AE" w:rsidP="00F654AE">
            <w:pPr>
              <w:spacing w:line="240" w:lineRule="auto"/>
              <w:rPr>
                <w:szCs w:val="22"/>
              </w:rPr>
            </w:pPr>
            <w:r w:rsidRPr="00FB7780">
              <w:rPr>
                <w:szCs w:val="22"/>
              </w:rPr>
              <w:t>Trade receivables</w:t>
            </w:r>
            <w:r>
              <w:rPr>
                <w:szCs w:val="22"/>
              </w:rPr>
              <w:t>, net</w:t>
            </w:r>
          </w:p>
        </w:tc>
        <w:tc>
          <w:tcPr>
            <w:tcW w:w="1260" w:type="dxa"/>
            <w:tcBorders>
              <w:top w:val="single" w:sz="4" w:space="0" w:color="auto"/>
            </w:tcBorders>
          </w:tcPr>
          <w:p w14:paraId="460B48A1" w14:textId="3B4F3FD2" w:rsidR="00F654AE" w:rsidRPr="005C10BB" w:rsidRDefault="00F654AE" w:rsidP="007422E5">
            <w:pPr>
              <w:pStyle w:val="acctfourfigures"/>
              <w:tabs>
                <w:tab w:val="clear" w:pos="765"/>
                <w:tab w:val="decimal" w:pos="731"/>
              </w:tabs>
              <w:spacing w:line="240" w:lineRule="auto"/>
              <w:ind w:right="11"/>
              <w:jc w:val="right"/>
              <w:rPr>
                <w:szCs w:val="22"/>
              </w:rPr>
            </w:pPr>
            <w:r w:rsidRPr="007422E5">
              <w:rPr>
                <w:szCs w:val="22"/>
              </w:rPr>
              <w:t>3,490,864</w:t>
            </w:r>
          </w:p>
        </w:tc>
        <w:tc>
          <w:tcPr>
            <w:tcW w:w="180" w:type="dxa"/>
          </w:tcPr>
          <w:p w14:paraId="39EE14C4" w14:textId="77777777" w:rsidR="00F654AE" w:rsidRPr="009974F1" w:rsidRDefault="00F654AE" w:rsidP="00F654AE">
            <w:pPr>
              <w:pStyle w:val="acctfourfigures"/>
              <w:tabs>
                <w:tab w:val="clear" w:pos="765"/>
                <w:tab w:val="decimal" w:pos="731"/>
              </w:tabs>
              <w:spacing w:line="240" w:lineRule="auto"/>
              <w:ind w:left="-83" w:right="11" w:firstLine="4"/>
              <w:rPr>
                <w:szCs w:val="22"/>
              </w:rPr>
            </w:pPr>
          </w:p>
        </w:tc>
        <w:tc>
          <w:tcPr>
            <w:tcW w:w="1260" w:type="dxa"/>
            <w:tcBorders>
              <w:top w:val="single" w:sz="4" w:space="0" w:color="auto"/>
            </w:tcBorders>
          </w:tcPr>
          <w:p w14:paraId="7D9F7998" w14:textId="72ACC232" w:rsidR="00F654AE" w:rsidRPr="009974F1" w:rsidRDefault="00F654AE" w:rsidP="00F654AE">
            <w:pPr>
              <w:pStyle w:val="acctfourfigures"/>
              <w:tabs>
                <w:tab w:val="clear" w:pos="765"/>
                <w:tab w:val="decimal" w:pos="731"/>
              </w:tabs>
              <w:spacing w:line="240" w:lineRule="auto"/>
              <w:ind w:left="-83" w:firstLine="4"/>
              <w:jc w:val="right"/>
              <w:rPr>
                <w:szCs w:val="22"/>
              </w:rPr>
            </w:pPr>
            <w:r w:rsidRPr="005C10BB">
              <w:rPr>
                <w:szCs w:val="22"/>
              </w:rPr>
              <w:t>3,671,791</w:t>
            </w:r>
          </w:p>
        </w:tc>
        <w:tc>
          <w:tcPr>
            <w:tcW w:w="180" w:type="dxa"/>
          </w:tcPr>
          <w:p w14:paraId="6A08A69D" w14:textId="77777777" w:rsidR="00F654AE" w:rsidRPr="009974F1" w:rsidRDefault="00F654AE" w:rsidP="00F654AE">
            <w:pPr>
              <w:pStyle w:val="acctfourfigures"/>
              <w:tabs>
                <w:tab w:val="clear" w:pos="765"/>
                <w:tab w:val="decimal" w:pos="731"/>
              </w:tabs>
              <w:spacing w:line="240" w:lineRule="auto"/>
              <w:ind w:left="-79" w:right="-72"/>
              <w:rPr>
                <w:szCs w:val="22"/>
              </w:rPr>
            </w:pPr>
          </w:p>
        </w:tc>
        <w:tc>
          <w:tcPr>
            <w:tcW w:w="1225" w:type="dxa"/>
            <w:tcBorders>
              <w:top w:val="single" w:sz="4" w:space="0" w:color="auto"/>
            </w:tcBorders>
          </w:tcPr>
          <w:p w14:paraId="68ECD28A" w14:textId="6A5030DB" w:rsidR="00F654AE" w:rsidRPr="005C10BB" w:rsidRDefault="00F654AE" w:rsidP="007422E5">
            <w:pPr>
              <w:pStyle w:val="acctfourfigures"/>
              <w:tabs>
                <w:tab w:val="clear" w:pos="765"/>
                <w:tab w:val="decimal" w:pos="731"/>
              </w:tabs>
              <w:spacing w:line="240" w:lineRule="auto"/>
              <w:ind w:right="11"/>
              <w:jc w:val="right"/>
              <w:rPr>
                <w:szCs w:val="22"/>
              </w:rPr>
            </w:pPr>
            <w:r w:rsidRPr="007422E5">
              <w:rPr>
                <w:szCs w:val="22"/>
              </w:rPr>
              <w:t>3,280,839</w:t>
            </w:r>
          </w:p>
        </w:tc>
        <w:tc>
          <w:tcPr>
            <w:tcW w:w="180" w:type="dxa"/>
          </w:tcPr>
          <w:p w14:paraId="6055DB7C" w14:textId="77777777" w:rsidR="00F654AE" w:rsidRPr="009974F1" w:rsidRDefault="00F654AE" w:rsidP="00F654AE">
            <w:pPr>
              <w:pStyle w:val="acctfourfigures"/>
              <w:spacing w:line="240" w:lineRule="auto"/>
              <w:rPr>
                <w:szCs w:val="22"/>
              </w:rPr>
            </w:pPr>
          </w:p>
        </w:tc>
        <w:tc>
          <w:tcPr>
            <w:tcW w:w="1385" w:type="dxa"/>
            <w:tcBorders>
              <w:top w:val="single" w:sz="4" w:space="0" w:color="auto"/>
            </w:tcBorders>
          </w:tcPr>
          <w:p w14:paraId="58D21EB4" w14:textId="798DB47F" w:rsidR="00F654AE" w:rsidRPr="009974F1" w:rsidRDefault="00F654AE" w:rsidP="00F654AE">
            <w:pPr>
              <w:pStyle w:val="acctfourfigures"/>
              <w:tabs>
                <w:tab w:val="clear" w:pos="765"/>
                <w:tab w:val="decimal" w:pos="731"/>
              </w:tabs>
              <w:spacing w:line="240" w:lineRule="auto"/>
              <w:ind w:right="11"/>
              <w:jc w:val="right"/>
              <w:rPr>
                <w:szCs w:val="22"/>
              </w:rPr>
            </w:pPr>
            <w:r w:rsidRPr="005C10BB">
              <w:rPr>
                <w:szCs w:val="22"/>
              </w:rPr>
              <w:t>3,122,228</w:t>
            </w:r>
          </w:p>
        </w:tc>
      </w:tr>
      <w:tr w:rsidR="00F654AE" w:rsidRPr="00FB7780" w14:paraId="791DD7B8" w14:textId="77777777" w:rsidTr="00575F19">
        <w:trPr>
          <w:cantSplit/>
        </w:trPr>
        <w:tc>
          <w:tcPr>
            <w:tcW w:w="3779" w:type="dxa"/>
          </w:tcPr>
          <w:p w14:paraId="6DEA1387" w14:textId="5774D584" w:rsidR="00F654AE" w:rsidRPr="00FB7780" w:rsidRDefault="00F654AE" w:rsidP="00F654AE">
            <w:pPr>
              <w:spacing w:line="240" w:lineRule="auto"/>
              <w:rPr>
                <w:szCs w:val="22"/>
              </w:rPr>
            </w:pPr>
            <w:r w:rsidRPr="00FB7780">
              <w:rPr>
                <w:szCs w:val="22"/>
              </w:rPr>
              <w:t>Other</w:t>
            </w:r>
            <w:r>
              <w:rPr>
                <w:szCs w:val="22"/>
              </w:rPr>
              <w:t xml:space="preserve"> receivables</w:t>
            </w:r>
          </w:p>
        </w:tc>
        <w:tc>
          <w:tcPr>
            <w:tcW w:w="1260" w:type="dxa"/>
          </w:tcPr>
          <w:p w14:paraId="47FC1C8D" w14:textId="216F2C09" w:rsidR="00F654AE" w:rsidRPr="005C10BB" w:rsidRDefault="00F654AE" w:rsidP="007422E5">
            <w:pPr>
              <w:pStyle w:val="acctfourfigures"/>
              <w:tabs>
                <w:tab w:val="clear" w:pos="765"/>
                <w:tab w:val="decimal" w:pos="731"/>
              </w:tabs>
              <w:spacing w:line="240" w:lineRule="auto"/>
              <w:ind w:right="11"/>
              <w:jc w:val="right"/>
              <w:rPr>
                <w:szCs w:val="22"/>
              </w:rPr>
            </w:pPr>
            <w:r w:rsidRPr="007422E5">
              <w:rPr>
                <w:szCs w:val="22"/>
              </w:rPr>
              <w:t>285,380</w:t>
            </w:r>
          </w:p>
        </w:tc>
        <w:tc>
          <w:tcPr>
            <w:tcW w:w="180" w:type="dxa"/>
          </w:tcPr>
          <w:p w14:paraId="2DE02677" w14:textId="77777777" w:rsidR="00F654AE" w:rsidRPr="009974F1" w:rsidRDefault="00F654AE" w:rsidP="00F654AE">
            <w:pPr>
              <w:pStyle w:val="acctfourfigures"/>
              <w:tabs>
                <w:tab w:val="clear" w:pos="765"/>
                <w:tab w:val="decimal" w:pos="731"/>
              </w:tabs>
              <w:spacing w:line="240" w:lineRule="auto"/>
              <w:ind w:left="-83" w:right="11" w:firstLine="4"/>
              <w:rPr>
                <w:szCs w:val="22"/>
              </w:rPr>
            </w:pPr>
          </w:p>
        </w:tc>
        <w:tc>
          <w:tcPr>
            <w:tcW w:w="1260" w:type="dxa"/>
          </w:tcPr>
          <w:p w14:paraId="0B306386" w14:textId="68A2E974" w:rsidR="00F654AE" w:rsidRPr="009974F1" w:rsidRDefault="00F654AE" w:rsidP="00F654AE">
            <w:pPr>
              <w:pStyle w:val="acctfourfigures"/>
              <w:tabs>
                <w:tab w:val="clear" w:pos="765"/>
                <w:tab w:val="decimal" w:pos="731"/>
              </w:tabs>
              <w:spacing w:line="240" w:lineRule="auto"/>
              <w:ind w:left="-83" w:right="11" w:firstLine="4"/>
              <w:jc w:val="right"/>
              <w:rPr>
                <w:szCs w:val="22"/>
              </w:rPr>
            </w:pPr>
            <w:r w:rsidRPr="005C10BB">
              <w:rPr>
                <w:szCs w:val="22"/>
              </w:rPr>
              <w:t>278,734</w:t>
            </w:r>
          </w:p>
        </w:tc>
        <w:tc>
          <w:tcPr>
            <w:tcW w:w="180" w:type="dxa"/>
          </w:tcPr>
          <w:p w14:paraId="5A66B94F" w14:textId="77777777" w:rsidR="00F654AE" w:rsidRPr="009974F1" w:rsidRDefault="00F654AE" w:rsidP="00F654AE">
            <w:pPr>
              <w:pStyle w:val="acctfourfigures"/>
              <w:tabs>
                <w:tab w:val="clear" w:pos="765"/>
                <w:tab w:val="decimal" w:pos="731"/>
              </w:tabs>
              <w:spacing w:line="240" w:lineRule="auto"/>
              <w:ind w:left="-79" w:right="-72"/>
              <w:rPr>
                <w:szCs w:val="22"/>
              </w:rPr>
            </w:pPr>
          </w:p>
        </w:tc>
        <w:tc>
          <w:tcPr>
            <w:tcW w:w="1225" w:type="dxa"/>
          </w:tcPr>
          <w:p w14:paraId="31DFFD4B" w14:textId="40F90D04" w:rsidR="00F654AE" w:rsidRPr="005C10BB" w:rsidRDefault="00F654AE" w:rsidP="00F654AE">
            <w:pPr>
              <w:pStyle w:val="acctfourfigures"/>
              <w:tabs>
                <w:tab w:val="clear" w:pos="765"/>
                <w:tab w:val="decimal" w:pos="731"/>
              </w:tabs>
              <w:spacing w:line="240" w:lineRule="auto"/>
              <w:ind w:right="11"/>
              <w:jc w:val="right"/>
              <w:rPr>
                <w:szCs w:val="22"/>
              </w:rPr>
            </w:pPr>
            <w:r w:rsidRPr="007422E5">
              <w:rPr>
                <w:szCs w:val="22"/>
              </w:rPr>
              <w:t>290,821</w:t>
            </w:r>
          </w:p>
        </w:tc>
        <w:tc>
          <w:tcPr>
            <w:tcW w:w="180" w:type="dxa"/>
          </w:tcPr>
          <w:p w14:paraId="7904E7CE" w14:textId="77777777" w:rsidR="00F654AE" w:rsidRPr="009974F1" w:rsidRDefault="00F654AE" w:rsidP="00F654AE">
            <w:pPr>
              <w:pStyle w:val="acctfourfigures"/>
              <w:spacing w:line="240" w:lineRule="auto"/>
              <w:rPr>
                <w:szCs w:val="22"/>
              </w:rPr>
            </w:pPr>
          </w:p>
        </w:tc>
        <w:tc>
          <w:tcPr>
            <w:tcW w:w="1385" w:type="dxa"/>
          </w:tcPr>
          <w:p w14:paraId="4C3DC791" w14:textId="4C52704F" w:rsidR="00F654AE" w:rsidRPr="009974F1" w:rsidRDefault="00F654AE" w:rsidP="00F654AE">
            <w:pPr>
              <w:pStyle w:val="acctfourfigures"/>
              <w:tabs>
                <w:tab w:val="clear" w:pos="765"/>
                <w:tab w:val="decimal" w:pos="731"/>
              </w:tabs>
              <w:spacing w:line="240" w:lineRule="auto"/>
              <w:ind w:right="11"/>
              <w:jc w:val="right"/>
              <w:rPr>
                <w:szCs w:val="22"/>
              </w:rPr>
            </w:pPr>
            <w:r w:rsidRPr="005C10BB">
              <w:rPr>
                <w:szCs w:val="22"/>
              </w:rPr>
              <w:t>279,417</w:t>
            </w:r>
          </w:p>
        </w:tc>
      </w:tr>
      <w:tr w:rsidR="00F654AE" w:rsidRPr="00FB7780" w14:paraId="029828DE" w14:textId="77777777" w:rsidTr="00824448">
        <w:trPr>
          <w:cantSplit/>
        </w:trPr>
        <w:tc>
          <w:tcPr>
            <w:tcW w:w="3779" w:type="dxa"/>
          </w:tcPr>
          <w:p w14:paraId="0D271D05" w14:textId="0AD534A4" w:rsidR="00F654AE" w:rsidRPr="00FB7780" w:rsidRDefault="00F654AE" w:rsidP="00F654AE">
            <w:pPr>
              <w:tabs>
                <w:tab w:val="left" w:pos="252"/>
              </w:tabs>
              <w:ind w:right="-43"/>
              <w:rPr>
                <w:b/>
                <w:bCs/>
                <w:szCs w:val="22"/>
              </w:rPr>
            </w:pPr>
            <w:r w:rsidRPr="00F951D5">
              <w:rPr>
                <w:b/>
                <w:bCs/>
                <w:szCs w:val="22"/>
              </w:rPr>
              <w:t>Total trade and other receivables,</w:t>
            </w:r>
            <w:r>
              <w:rPr>
                <w:b/>
                <w:bCs/>
                <w:szCs w:val="22"/>
              </w:rPr>
              <w:t xml:space="preserve"> net</w:t>
            </w:r>
          </w:p>
        </w:tc>
        <w:tc>
          <w:tcPr>
            <w:tcW w:w="1260" w:type="dxa"/>
            <w:tcBorders>
              <w:top w:val="single" w:sz="4" w:space="0" w:color="auto"/>
              <w:left w:val="nil"/>
              <w:bottom w:val="double" w:sz="4" w:space="0" w:color="auto"/>
              <w:right w:val="nil"/>
            </w:tcBorders>
          </w:tcPr>
          <w:p w14:paraId="3090EF55" w14:textId="2D7531B0" w:rsidR="00F654AE" w:rsidRPr="005C10BB" w:rsidRDefault="00D73E45" w:rsidP="00F654AE">
            <w:pPr>
              <w:pStyle w:val="acctfourfigures"/>
              <w:tabs>
                <w:tab w:val="clear" w:pos="765"/>
                <w:tab w:val="decimal" w:pos="731"/>
              </w:tabs>
              <w:spacing w:line="240" w:lineRule="auto"/>
              <w:ind w:left="-83" w:right="11" w:firstLine="4"/>
              <w:jc w:val="right"/>
              <w:rPr>
                <w:b/>
                <w:bCs/>
                <w:szCs w:val="22"/>
              </w:rPr>
            </w:pPr>
            <w:r w:rsidRPr="00D73E45">
              <w:rPr>
                <w:b/>
                <w:bCs/>
                <w:szCs w:val="22"/>
              </w:rPr>
              <w:t>3,776,244</w:t>
            </w:r>
          </w:p>
        </w:tc>
        <w:tc>
          <w:tcPr>
            <w:tcW w:w="180" w:type="dxa"/>
          </w:tcPr>
          <w:p w14:paraId="433A514B" w14:textId="77777777" w:rsidR="00F654AE" w:rsidRPr="009974F1" w:rsidRDefault="00F654AE" w:rsidP="00F654A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F4D73AD" w14:textId="4CE2F98E" w:rsidR="00F654AE" w:rsidRPr="009974F1" w:rsidRDefault="00F654AE" w:rsidP="00F654AE">
            <w:pPr>
              <w:pStyle w:val="acctfourfigures"/>
              <w:tabs>
                <w:tab w:val="clear" w:pos="765"/>
                <w:tab w:val="decimal" w:pos="731"/>
              </w:tabs>
              <w:spacing w:line="240" w:lineRule="auto"/>
              <w:ind w:left="-83" w:right="11" w:firstLine="4"/>
              <w:jc w:val="right"/>
              <w:rPr>
                <w:b/>
                <w:bCs/>
                <w:szCs w:val="22"/>
              </w:rPr>
            </w:pPr>
            <w:r w:rsidRPr="005C10BB">
              <w:rPr>
                <w:b/>
                <w:bCs/>
                <w:szCs w:val="22"/>
                <w:lang w:val="en-US"/>
              </w:rPr>
              <w:t>3,950,525</w:t>
            </w:r>
          </w:p>
        </w:tc>
        <w:tc>
          <w:tcPr>
            <w:tcW w:w="180" w:type="dxa"/>
          </w:tcPr>
          <w:p w14:paraId="495B8DFC" w14:textId="77777777" w:rsidR="00F654AE" w:rsidRPr="009974F1" w:rsidRDefault="00F654AE" w:rsidP="00F654AE">
            <w:pPr>
              <w:pStyle w:val="acctfourfigures"/>
              <w:tabs>
                <w:tab w:val="clear" w:pos="765"/>
                <w:tab w:val="decimal" w:pos="731"/>
              </w:tabs>
              <w:spacing w:line="240" w:lineRule="auto"/>
              <w:ind w:left="-79" w:right="-72"/>
              <w:rPr>
                <w:b/>
                <w:bCs/>
                <w:szCs w:val="22"/>
              </w:rPr>
            </w:pPr>
          </w:p>
        </w:tc>
        <w:tc>
          <w:tcPr>
            <w:tcW w:w="1225" w:type="dxa"/>
            <w:tcBorders>
              <w:top w:val="single" w:sz="4" w:space="0" w:color="auto"/>
              <w:left w:val="nil"/>
              <w:bottom w:val="double" w:sz="4" w:space="0" w:color="auto"/>
              <w:right w:val="nil"/>
            </w:tcBorders>
          </w:tcPr>
          <w:p w14:paraId="5862EA17" w14:textId="0400019C" w:rsidR="00F654AE" w:rsidRPr="005C10BB" w:rsidRDefault="00EF3F21" w:rsidP="00F654AE">
            <w:pPr>
              <w:pStyle w:val="acctfourfigures"/>
              <w:tabs>
                <w:tab w:val="clear" w:pos="765"/>
                <w:tab w:val="decimal" w:pos="731"/>
              </w:tabs>
              <w:spacing w:line="240" w:lineRule="auto"/>
              <w:ind w:right="11"/>
              <w:jc w:val="right"/>
              <w:rPr>
                <w:b/>
                <w:bCs/>
                <w:szCs w:val="22"/>
              </w:rPr>
            </w:pPr>
            <w:r w:rsidRPr="00EF3F21">
              <w:rPr>
                <w:b/>
                <w:bCs/>
                <w:szCs w:val="22"/>
              </w:rPr>
              <w:t>3,571,660</w:t>
            </w:r>
          </w:p>
        </w:tc>
        <w:tc>
          <w:tcPr>
            <w:tcW w:w="180" w:type="dxa"/>
          </w:tcPr>
          <w:p w14:paraId="65BB639F" w14:textId="77777777" w:rsidR="00F654AE" w:rsidRPr="009974F1" w:rsidRDefault="00F654AE" w:rsidP="00F654AE">
            <w:pPr>
              <w:pStyle w:val="acctfourfigures"/>
              <w:spacing w:line="240" w:lineRule="auto"/>
              <w:rPr>
                <w:b/>
                <w:bCs/>
                <w:szCs w:val="22"/>
              </w:rPr>
            </w:pPr>
          </w:p>
        </w:tc>
        <w:tc>
          <w:tcPr>
            <w:tcW w:w="1385" w:type="dxa"/>
            <w:tcBorders>
              <w:top w:val="single" w:sz="4" w:space="0" w:color="auto"/>
              <w:bottom w:val="double" w:sz="4" w:space="0" w:color="auto"/>
            </w:tcBorders>
          </w:tcPr>
          <w:p w14:paraId="60E9C0D9" w14:textId="11AB706D" w:rsidR="00F654AE" w:rsidRPr="009974F1" w:rsidRDefault="00F654AE" w:rsidP="00F654AE">
            <w:pPr>
              <w:pStyle w:val="acctfourfigures"/>
              <w:tabs>
                <w:tab w:val="clear" w:pos="765"/>
                <w:tab w:val="decimal" w:pos="731"/>
              </w:tabs>
              <w:spacing w:line="240" w:lineRule="auto"/>
              <w:ind w:right="11"/>
              <w:jc w:val="right"/>
              <w:rPr>
                <w:b/>
                <w:bCs/>
                <w:szCs w:val="22"/>
              </w:rPr>
            </w:pPr>
            <w:r w:rsidRPr="005C10BB">
              <w:rPr>
                <w:b/>
                <w:bCs/>
                <w:szCs w:val="22"/>
                <w:lang w:val="en-US"/>
              </w:rPr>
              <w:t>3,401,645</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60"/>
        <w:gridCol w:w="180"/>
        <w:gridCol w:w="1350"/>
      </w:tblGrid>
      <w:tr w:rsidR="009437D2" w:rsidRPr="00967E89" w14:paraId="36502C48" w14:textId="77777777" w:rsidTr="00575F19">
        <w:trPr>
          <w:cantSplit/>
          <w:tblHeader/>
        </w:trPr>
        <w:tc>
          <w:tcPr>
            <w:tcW w:w="3779" w:type="dxa"/>
            <w:shd w:val="clear" w:color="auto" w:fill="auto"/>
            <w:vAlign w:val="bottom"/>
          </w:tcPr>
          <w:p w14:paraId="6FCE709A" w14:textId="6FAECA88" w:rsidR="009437D2" w:rsidRPr="00325CD9" w:rsidRDefault="009437D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pPr>
              <w:pStyle w:val="acctmergecolhdg"/>
              <w:spacing w:line="240" w:lineRule="auto"/>
              <w:ind w:left="-83" w:firstLine="4"/>
              <w:rPr>
                <w:b w:val="0"/>
                <w:bCs/>
                <w:szCs w:val="22"/>
              </w:rPr>
            </w:pPr>
            <w:r w:rsidRPr="00967E89">
              <w:rPr>
                <w:szCs w:val="22"/>
              </w:rPr>
              <w:t>financial statements</w:t>
            </w:r>
          </w:p>
        </w:tc>
        <w:tc>
          <w:tcPr>
            <w:tcW w:w="180" w:type="dxa"/>
          </w:tcPr>
          <w:p w14:paraId="5D5FF8B6" w14:textId="77777777" w:rsidR="009437D2" w:rsidRPr="00967E89" w:rsidRDefault="009437D2">
            <w:pPr>
              <w:pStyle w:val="acctmergecolhdg"/>
              <w:spacing w:line="240" w:lineRule="auto"/>
              <w:ind w:left="-83" w:right="-79" w:firstLine="4"/>
              <w:rPr>
                <w:b w:val="0"/>
                <w:bCs/>
                <w:szCs w:val="22"/>
              </w:rPr>
            </w:pPr>
          </w:p>
        </w:tc>
        <w:tc>
          <w:tcPr>
            <w:tcW w:w="2790" w:type="dxa"/>
            <w:gridSpan w:val="3"/>
            <w:vAlign w:val="bottom"/>
          </w:tcPr>
          <w:p w14:paraId="45D55148" w14:textId="77777777" w:rsidR="009437D2" w:rsidRPr="00967E89" w:rsidRDefault="009437D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pPr>
              <w:pStyle w:val="acctmergecolhdg"/>
              <w:spacing w:line="240" w:lineRule="auto"/>
              <w:ind w:left="-83" w:right="-79" w:firstLine="4"/>
              <w:rPr>
                <w:b w:val="0"/>
                <w:bCs/>
                <w:szCs w:val="22"/>
              </w:rPr>
            </w:pPr>
            <w:r w:rsidRPr="00967E89">
              <w:rPr>
                <w:szCs w:val="22"/>
              </w:rPr>
              <w:t xml:space="preserve">financial statements </w:t>
            </w:r>
          </w:p>
        </w:tc>
      </w:tr>
      <w:tr w:rsidR="00E724C6" w:rsidRPr="00967E89" w14:paraId="098E20BD" w14:textId="77777777" w:rsidTr="00575F19">
        <w:trPr>
          <w:cantSplit/>
          <w:tblHeader/>
        </w:trPr>
        <w:tc>
          <w:tcPr>
            <w:tcW w:w="3779" w:type="dxa"/>
            <w:shd w:val="clear" w:color="auto" w:fill="auto"/>
            <w:vAlign w:val="bottom"/>
          </w:tcPr>
          <w:p w14:paraId="5C21DEC1" w14:textId="0414309E" w:rsidR="00E724C6" w:rsidRPr="00967E89"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1A6B7B3E" w14:textId="0F4A7AE4" w:rsidR="00E724C6" w:rsidRPr="00967E89" w:rsidRDefault="00E724C6" w:rsidP="00E724C6">
            <w:pPr>
              <w:pStyle w:val="acctmergecolhdg"/>
              <w:spacing w:line="240" w:lineRule="auto"/>
              <w:ind w:left="-83" w:right="-79" w:firstLine="4"/>
              <w:rPr>
                <w:b w:val="0"/>
                <w:bCs/>
                <w:szCs w:val="22"/>
              </w:rPr>
            </w:pPr>
            <w:r>
              <w:rPr>
                <w:b w:val="0"/>
                <w:bCs/>
                <w:szCs w:val="22"/>
              </w:rPr>
              <w:t>30 June</w:t>
            </w:r>
            <w:r w:rsidRPr="00FB7780">
              <w:rPr>
                <w:b w:val="0"/>
                <w:bCs/>
                <w:szCs w:val="22"/>
              </w:rPr>
              <w:t xml:space="preserve"> </w:t>
            </w:r>
          </w:p>
        </w:tc>
        <w:tc>
          <w:tcPr>
            <w:tcW w:w="180" w:type="dxa"/>
            <w:vAlign w:val="bottom"/>
          </w:tcPr>
          <w:p w14:paraId="2863A6EF" w14:textId="77777777" w:rsidR="00E724C6" w:rsidRPr="00967E89" w:rsidRDefault="00E724C6" w:rsidP="00E724C6">
            <w:pPr>
              <w:pStyle w:val="acctmergecolhdg"/>
              <w:spacing w:line="240" w:lineRule="auto"/>
              <w:ind w:left="-83" w:firstLine="4"/>
              <w:rPr>
                <w:b w:val="0"/>
                <w:bCs/>
                <w:szCs w:val="22"/>
              </w:rPr>
            </w:pPr>
          </w:p>
        </w:tc>
        <w:tc>
          <w:tcPr>
            <w:tcW w:w="1260" w:type="dxa"/>
            <w:vAlign w:val="bottom"/>
          </w:tcPr>
          <w:p w14:paraId="1207D526" w14:textId="547A7232" w:rsidR="00E724C6" w:rsidRPr="00967E89" w:rsidRDefault="00E724C6" w:rsidP="00E724C6">
            <w:pPr>
              <w:pStyle w:val="acctmergecolhdg"/>
              <w:spacing w:line="240" w:lineRule="auto"/>
              <w:ind w:left="-83" w:firstLine="4"/>
              <w:rPr>
                <w:b w:val="0"/>
                <w:bCs/>
                <w:szCs w:val="22"/>
              </w:rPr>
            </w:pPr>
            <w:r w:rsidRPr="00FB7780">
              <w:rPr>
                <w:b w:val="0"/>
                <w:bCs/>
                <w:szCs w:val="22"/>
              </w:rPr>
              <w:t>31 December</w:t>
            </w:r>
          </w:p>
        </w:tc>
        <w:tc>
          <w:tcPr>
            <w:tcW w:w="180" w:type="dxa"/>
          </w:tcPr>
          <w:p w14:paraId="5188E0BB" w14:textId="77777777" w:rsidR="00E724C6" w:rsidRPr="00967E89" w:rsidRDefault="00E724C6" w:rsidP="00E724C6">
            <w:pPr>
              <w:pStyle w:val="acctmergecolhdg"/>
              <w:spacing w:line="240" w:lineRule="auto"/>
              <w:ind w:left="-83" w:right="-79" w:firstLine="4"/>
              <w:rPr>
                <w:b w:val="0"/>
                <w:bCs/>
                <w:szCs w:val="22"/>
              </w:rPr>
            </w:pPr>
          </w:p>
        </w:tc>
        <w:tc>
          <w:tcPr>
            <w:tcW w:w="1260" w:type="dxa"/>
            <w:vAlign w:val="bottom"/>
          </w:tcPr>
          <w:p w14:paraId="0B223C2E" w14:textId="37593FAA" w:rsidR="00E724C6" w:rsidRPr="00967E89" w:rsidRDefault="00E724C6" w:rsidP="00E724C6">
            <w:pPr>
              <w:pStyle w:val="acctmergecolhdg"/>
              <w:spacing w:line="240" w:lineRule="auto"/>
              <w:ind w:left="-83" w:right="-79" w:firstLine="4"/>
              <w:rPr>
                <w:b w:val="0"/>
                <w:bCs/>
                <w:szCs w:val="22"/>
              </w:rPr>
            </w:pPr>
            <w:r>
              <w:rPr>
                <w:b w:val="0"/>
                <w:bCs/>
                <w:szCs w:val="22"/>
              </w:rPr>
              <w:t>30 June</w:t>
            </w:r>
            <w:r w:rsidRPr="00FB7780">
              <w:rPr>
                <w:b w:val="0"/>
                <w:bCs/>
                <w:szCs w:val="22"/>
              </w:rPr>
              <w:t xml:space="preserve"> </w:t>
            </w:r>
          </w:p>
        </w:tc>
        <w:tc>
          <w:tcPr>
            <w:tcW w:w="180" w:type="dxa"/>
            <w:vAlign w:val="bottom"/>
          </w:tcPr>
          <w:p w14:paraId="3B6B66CF" w14:textId="77777777" w:rsidR="00E724C6" w:rsidRPr="00967E89" w:rsidRDefault="00E724C6" w:rsidP="00E724C6">
            <w:pPr>
              <w:pStyle w:val="acctmergecolhdg"/>
              <w:spacing w:line="240" w:lineRule="auto"/>
              <w:rPr>
                <w:b w:val="0"/>
                <w:bCs/>
                <w:szCs w:val="22"/>
              </w:rPr>
            </w:pPr>
          </w:p>
        </w:tc>
        <w:tc>
          <w:tcPr>
            <w:tcW w:w="1350" w:type="dxa"/>
            <w:vAlign w:val="bottom"/>
          </w:tcPr>
          <w:p w14:paraId="2253F296" w14:textId="73D176B9" w:rsidR="00E724C6" w:rsidRPr="00967E89" w:rsidRDefault="00E724C6" w:rsidP="00E724C6">
            <w:pPr>
              <w:pStyle w:val="acctmergecolhdg"/>
              <w:spacing w:line="240" w:lineRule="auto"/>
              <w:ind w:left="-83" w:right="-79" w:firstLine="4"/>
              <w:rPr>
                <w:b w:val="0"/>
                <w:bCs/>
                <w:szCs w:val="22"/>
              </w:rPr>
            </w:pPr>
            <w:r w:rsidRPr="00FB7780">
              <w:rPr>
                <w:b w:val="0"/>
                <w:bCs/>
                <w:szCs w:val="22"/>
              </w:rPr>
              <w:t>31 December</w:t>
            </w:r>
          </w:p>
        </w:tc>
      </w:tr>
      <w:tr w:rsidR="00E724C6" w:rsidRPr="00967E89" w14:paraId="40787D5E" w14:textId="77777777" w:rsidTr="00575F19">
        <w:trPr>
          <w:cantSplit/>
          <w:tblHeader/>
        </w:trPr>
        <w:tc>
          <w:tcPr>
            <w:tcW w:w="3779" w:type="dxa"/>
            <w:shd w:val="clear" w:color="auto" w:fill="auto"/>
            <w:vAlign w:val="bottom"/>
          </w:tcPr>
          <w:p w14:paraId="3CBF9FEC" w14:textId="6BF61B2A" w:rsidR="00E724C6" w:rsidRPr="00967E89"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1E66EB71" w14:textId="0219DBB5" w:rsidR="00E724C6" w:rsidRPr="00967E89"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6D630532" w14:textId="77777777" w:rsidR="00E724C6" w:rsidRPr="00967E89" w:rsidRDefault="00E724C6" w:rsidP="00E724C6">
            <w:pPr>
              <w:pStyle w:val="acctmergecolhdg"/>
              <w:spacing w:line="240" w:lineRule="auto"/>
              <w:ind w:left="-83" w:firstLine="4"/>
              <w:rPr>
                <w:b w:val="0"/>
                <w:bCs/>
                <w:szCs w:val="22"/>
              </w:rPr>
            </w:pPr>
          </w:p>
        </w:tc>
        <w:tc>
          <w:tcPr>
            <w:tcW w:w="1260" w:type="dxa"/>
            <w:vAlign w:val="bottom"/>
          </w:tcPr>
          <w:p w14:paraId="0ACB4362" w14:textId="6C9EC2E8" w:rsidR="00E724C6" w:rsidRPr="00967E89" w:rsidRDefault="00E724C6" w:rsidP="00E724C6">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32E4AF97" w14:textId="77777777" w:rsidR="00E724C6" w:rsidRPr="00967E89" w:rsidRDefault="00E724C6" w:rsidP="00E724C6">
            <w:pPr>
              <w:pStyle w:val="acctmergecolhdg"/>
              <w:spacing w:line="240" w:lineRule="auto"/>
              <w:ind w:left="-83" w:right="-79" w:firstLine="4"/>
              <w:rPr>
                <w:b w:val="0"/>
                <w:bCs/>
                <w:szCs w:val="22"/>
              </w:rPr>
            </w:pPr>
          </w:p>
        </w:tc>
        <w:tc>
          <w:tcPr>
            <w:tcW w:w="1260" w:type="dxa"/>
            <w:vAlign w:val="bottom"/>
          </w:tcPr>
          <w:p w14:paraId="0A30F50C" w14:textId="022656C5" w:rsidR="00E724C6" w:rsidRPr="00967E89"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33581E3" w14:textId="77777777" w:rsidR="00E724C6" w:rsidRPr="00967E89" w:rsidRDefault="00E724C6" w:rsidP="00E724C6">
            <w:pPr>
              <w:pStyle w:val="acctmergecolhdg"/>
              <w:spacing w:line="240" w:lineRule="auto"/>
              <w:rPr>
                <w:b w:val="0"/>
                <w:bCs/>
                <w:szCs w:val="22"/>
              </w:rPr>
            </w:pPr>
          </w:p>
        </w:tc>
        <w:tc>
          <w:tcPr>
            <w:tcW w:w="1350" w:type="dxa"/>
            <w:vAlign w:val="bottom"/>
          </w:tcPr>
          <w:p w14:paraId="06C4A19B" w14:textId="00D1602C" w:rsidR="00E724C6" w:rsidRPr="00967E89"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967E89" w14:paraId="4D8D0BD0" w14:textId="77777777" w:rsidTr="00575F19">
        <w:trPr>
          <w:cantSplit/>
          <w:tblHeader/>
        </w:trPr>
        <w:tc>
          <w:tcPr>
            <w:tcW w:w="3779" w:type="dxa"/>
            <w:shd w:val="clear" w:color="auto" w:fill="auto"/>
            <w:vAlign w:val="bottom"/>
          </w:tcPr>
          <w:p w14:paraId="696E529E" w14:textId="77777777" w:rsidR="00CF5827" w:rsidRPr="00967E89" w:rsidRDefault="00CF5827" w:rsidP="00CF5827">
            <w:pPr>
              <w:pStyle w:val="acctfourfigures"/>
              <w:tabs>
                <w:tab w:val="clear" w:pos="765"/>
              </w:tabs>
              <w:spacing w:line="240" w:lineRule="auto"/>
              <w:rPr>
                <w:b/>
                <w:bCs/>
                <w:i/>
                <w:iCs/>
                <w:szCs w:val="22"/>
              </w:rPr>
            </w:pPr>
          </w:p>
        </w:tc>
        <w:tc>
          <w:tcPr>
            <w:tcW w:w="5670" w:type="dxa"/>
            <w:gridSpan w:val="7"/>
            <w:vAlign w:val="bottom"/>
          </w:tcPr>
          <w:p w14:paraId="48645E93" w14:textId="756B1F8C" w:rsidR="00CF5827" w:rsidRPr="00967E89" w:rsidRDefault="00CF5827" w:rsidP="00CF5827">
            <w:pPr>
              <w:pStyle w:val="acctmergecolhdg"/>
              <w:spacing w:line="240" w:lineRule="auto"/>
              <w:ind w:left="-83" w:right="-79" w:firstLine="4"/>
              <w:rPr>
                <w:b w:val="0"/>
                <w:bCs/>
                <w:i/>
                <w:iCs/>
                <w:szCs w:val="22"/>
              </w:rPr>
            </w:pPr>
            <w:r w:rsidRPr="00967E89">
              <w:rPr>
                <w:b w:val="0"/>
                <w:bCs/>
                <w:i/>
                <w:iCs/>
                <w:szCs w:val="22"/>
              </w:rPr>
              <w:t>(in thousand Baht)</w:t>
            </w:r>
          </w:p>
        </w:tc>
      </w:tr>
      <w:tr w:rsidR="00CF5827" w:rsidRPr="00967E89" w14:paraId="3BF80E24" w14:textId="77777777" w:rsidTr="00575F19">
        <w:trPr>
          <w:cantSplit/>
          <w:tblHeader/>
        </w:trPr>
        <w:tc>
          <w:tcPr>
            <w:tcW w:w="3779" w:type="dxa"/>
            <w:shd w:val="clear" w:color="auto" w:fill="auto"/>
            <w:vAlign w:val="bottom"/>
          </w:tcPr>
          <w:p w14:paraId="10B049D1" w14:textId="2E674386" w:rsidR="00CF5827" w:rsidRPr="00967E89" w:rsidRDefault="00CF5827" w:rsidP="00CF5827">
            <w:pPr>
              <w:pStyle w:val="acctfourfigures"/>
              <w:tabs>
                <w:tab w:val="clear" w:pos="765"/>
              </w:tabs>
              <w:spacing w:line="240" w:lineRule="auto"/>
              <w:rPr>
                <w:i/>
                <w:iCs/>
                <w:szCs w:val="22"/>
              </w:rPr>
            </w:pPr>
            <w:r w:rsidRPr="00967E89">
              <w:rPr>
                <w:i/>
                <w:iCs/>
                <w:szCs w:val="22"/>
              </w:rPr>
              <w:t>Trade receivables</w:t>
            </w:r>
          </w:p>
        </w:tc>
        <w:tc>
          <w:tcPr>
            <w:tcW w:w="5670" w:type="dxa"/>
            <w:gridSpan w:val="7"/>
            <w:vAlign w:val="bottom"/>
          </w:tcPr>
          <w:p w14:paraId="560C968A" w14:textId="77777777" w:rsidR="00CF5827" w:rsidRPr="00967E89" w:rsidRDefault="00CF5827" w:rsidP="00CF5827">
            <w:pPr>
              <w:pStyle w:val="acctmergecolhdg"/>
              <w:spacing w:line="240" w:lineRule="auto"/>
              <w:ind w:left="-83" w:right="-79" w:firstLine="4"/>
              <w:rPr>
                <w:b w:val="0"/>
                <w:bCs/>
                <w:i/>
                <w:iCs/>
                <w:szCs w:val="22"/>
              </w:rPr>
            </w:pPr>
          </w:p>
        </w:tc>
      </w:tr>
      <w:tr w:rsidR="001F737B" w:rsidRPr="00967E89" w14:paraId="5FD166F3" w14:textId="77777777" w:rsidTr="007422E5">
        <w:trPr>
          <w:cantSplit/>
        </w:trPr>
        <w:tc>
          <w:tcPr>
            <w:tcW w:w="3779" w:type="dxa"/>
          </w:tcPr>
          <w:p w14:paraId="370AFF4F" w14:textId="6E665CC2" w:rsidR="001F737B" w:rsidRPr="00967E89" w:rsidRDefault="001F737B" w:rsidP="001F737B">
            <w:pPr>
              <w:spacing w:line="240" w:lineRule="auto"/>
              <w:rPr>
                <w:szCs w:val="22"/>
              </w:rPr>
            </w:pPr>
            <w:r w:rsidRPr="00967E89">
              <w:rPr>
                <w:szCs w:val="22"/>
              </w:rPr>
              <w:t>Not yet due</w:t>
            </w:r>
          </w:p>
        </w:tc>
        <w:tc>
          <w:tcPr>
            <w:tcW w:w="1260" w:type="dxa"/>
            <w:tcBorders>
              <w:top w:val="nil"/>
              <w:left w:val="nil"/>
              <w:bottom w:val="nil"/>
              <w:right w:val="nil"/>
            </w:tcBorders>
            <w:shd w:val="clear" w:color="auto" w:fill="auto"/>
            <w:vAlign w:val="bottom"/>
          </w:tcPr>
          <w:p w14:paraId="3BF13DE2" w14:textId="13DB73D3"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7422E5">
              <w:rPr>
                <w:szCs w:val="22"/>
              </w:rPr>
              <w:t xml:space="preserve">3,253,663 </w:t>
            </w:r>
          </w:p>
        </w:tc>
        <w:tc>
          <w:tcPr>
            <w:tcW w:w="180" w:type="dxa"/>
          </w:tcPr>
          <w:p w14:paraId="30DFEC2E" w14:textId="77777777" w:rsidR="001F737B" w:rsidRPr="00967E89" w:rsidRDefault="001F737B" w:rsidP="001F737B">
            <w:pPr>
              <w:pStyle w:val="acctfourfigures"/>
              <w:tabs>
                <w:tab w:val="clear" w:pos="765"/>
                <w:tab w:val="decimal" w:pos="731"/>
              </w:tabs>
              <w:spacing w:line="240" w:lineRule="auto"/>
              <w:ind w:left="-83" w:right="11" w:firstLine="4"/>
              <w:rPr>
                <w:szCs w:val="22"/>
              </w:rPr>
            </w:pPr>
          </w:p>
        </w:tc>
        <w:tc>
          <w:tcPr>
            <w:tcW w:w="1260" w:type="dxa"/>
          </w:tcPr>
          <w:p w14:paraId="19747BD4" w14:textId="54172037"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3,348,235</w:t>
            </w:r>
          </w:p>
        </w:tc>
        <w:tc>
          <w:tcPr>
            <w:tcW w:w="180" w:type="dxa"/>
          </w:tcPr>
          <w:p w14:paraId="24BF22B3" w14:textId="77777777" w:rsidR="001F737B" w:rsidRPr="00967E89" w:rsidRDefault="001F737B" w:rsidP="001F737B">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shd w:val="clear" w:color="auto" w:fill="auto"/>
            <w:vAlign w:val="bottom"/>
          </w:tcPr>
          <w:p w14:paraId="53A2E6B9" w14:textId="64F7183B" w:rsidR="001F737B" w:rsidRPr="00967E89" w:rsidRDefault="001F737B" w:rsidP="007422E5">
            <w:pPr>
              <w:pStyle w:val="acctfourfigures"/>
              <w:tabs>
                <w:tab w:val="clear" w:pos="765"/>
                <w:tab w:val="decimal" w:pos="731"/>
              </w:tabs>
              <w:spacing w:line="240" w:lineRule="auto"/>
              <w:ind w:left="-83" w:right="11" w:firstLine="4"/>
              <w:jc w:val="right"/>
              <w:rPr>
                <w:szCs w:val="22"/>
              </w:rPr>
            </w:pPr>
            <w:r w:rsidRPr="007422E5">
              <w:rPr>
                <w:szCs w:val="22"/>
              </w:rPr>
              <w:t>3,138,046</w:t>
            </w:r>
          </w:p>
        </w:tc>
        <w:tc>
          <w:tcPr>
            <w:tcW w:w="180" w:type="dxa"/>
          </w:tcPr>
          <w:p w14:paraId="2B7A1BCD" w14:textId="77777777" w:rsidR="001F737B" w:rsidRPr="00967E89" w:rsidRDefault="001F737B" w:rsidP="001F737B">
            <w:pPr>
              <w:pStyle w:val="acctfourfigures"/>
              <w:spacing w:line="240" w:lineRule="auto"/>
              <w:rPr>
                <w:szCs w:val="22"/>
              </w:rPr>
            </w:pPr>
          </w:p>
        </w:tc>
        <w:tc>
          <w:tcPr>
            <w:tcW w:w="1350" w:type="dxa"/>
          </w:tcPr>
          <w:p w14:paraId="06896416" w14:textId="00CDCBD9"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2,888,078</w:t>
            </w:r>
          </w:p>
        </w:tc>
      </w:tr>
      <w:tr w:rsidR="001F737B" w:rsidRPr="00967E89" w14:paraId="5E1080B6" w14:textId="77777777" w:rsidTr="007422E5">
        <w:trPr>
          <w:cantSplit/>
        </w:trPr>
        <w:tc>
          <w:tcPr>
            <w:tcW w:w="3779" w:type="dxa"/>
          </w:tcPr>
          <w:p w14:paraId="54C821FB" w14:textId="05B153AE" w:rsidR="001F737B" w:rsidRPr="00967E89" w:rsidRDefault="001F737B" w:rsidP="001F737B">
            <w:pPr>
              <w:spacing w:line="240" w:lineRule="auto"/>
              <w:ind w:left="14"/>
              <w:rPr>
                <w:szCs w:val="22"/>
              </w:rPr>
            </w:pPr>
            <w:r w:rsidRPr="00967E89">
              <w:rPr>
                <w:szCs w:val="22"/>
              </w:rPr>
              <w:t>Up to 3 months</w:t>
            </w:r>
          </w:p>
        </w:tc>
        <w:tc>
          <w:tcPr>
            <w:tcW w:w="1260" w:type="dxa"/>
            <w:tcBorders>
              <w:top w:val="nil"/>
              <w:left w:val="nil"/>
              <w:bottom w:val="nil"/>
              <w:right w:val="nil"/>
            </w:tcBorders>
            <w:shd w:val="clear" w:color="auto" w:fill="auto"/>
            <w:vAlign w:val="bottom"/>
          </w:tcPr>
          <w:p w14:paraId="1CCC76B9" w14:textId="76697136"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7422E5">
              <w:rPr>
                <w:szCs w:val="22"/>
              </w:rPr>
              <w:t>231,058</w:t>
            </w:r>
          </w:p>
        </w:tc>
        <w:tc>
          <w:tcPr>
            <w:tcW w:w="180" w:type="dxa"/>
          </w:tcPr>
          <w:p w14:paraId="6AF35732" w14:textId="77777777" w:rsidR="001F737B" w:rsidRPr="00967E89" w:rsidRDefault="001F737B" w:rsidP="001F737B">
            <w:pPr>
              <w:pStyle w:val="acctfourfigures"/>
              <w:tabs>
                <w:tab w:val="clear" w:pos="765"/>
                <w:tab w:val="decimal" w:pos="731"/>
              </w:tabs>
              <w:spacing w:line="240" w:lineRule="auto"/>
              <w:ind w:left="-83" w:right="11" w:firstLine="4"/>
              <w:rPr>
                <w:szCs w:val="22"/>
              </w:rPr>
            </w:pPr>
          </w:p>
        </w:tc>
        <w:tc>
          <w:tcPr>
            <w:tcW w:w="1260" w:type="dxa"/>
          </w:tcPr>
          <w:p w14:paraId="1464F7A7" w14:textId="163BB473"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327,930</w:t>
            </w:r>
          </w:p>
        </w:tc>
        <w:tc>
          <w:tcPr>
            <w:tcW w:w="180" w:type="dxa"/>
          </w:tcPr>
          <w:p w14:paraId="007D7719" w14:textId="77777777" w:rsidR="001F737B" w:rsidRPr="00967E89" w:rsidRDefault="001F737B" w:rsidP="001F737B">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shd w:val="clear" w:color="auto" w:fill="auto"/>
            <w:vAlign w:val="bottom"/>
          </w:tcPr>
          <w:p w14:paraId="684E9AC0" w14:textId="46292665" w:rsidR="001F737B" w:rsidRPr="00967E89" w:rsidRDefault="001F737B" w:rsidP="007422E5">
            <w:pPr>
              <w:pStyle w:val="acctfourfigures"/>
              <w:tabs>
                <w:tab w:val="clear" w:pos="765"/>
                <w:tab w:val="decimal" w:pos="731"/>
              </w:tabs>
              <w:spacing w:line="240" w:lineRule="auto"/>
              <w:ind w:left="-83" w:right="11" w:firstLine="4"/>
              <w:jc w:val="right"/>
              <w:rPr>
                <w:szCs w:val="22"/>
              </w:rPr>
            </w:pPr>
            <w:r w:rsidRPr="007422E5">
              <w:rPr>
                <w:szCs w:val="22"/>
              </w:rPr>
              <w:t>138,310</w:t>
            </w:r>
          </w:p>
        </w:tc>
        <w:tc>
          <w:tcPr>
            <w:tcW w:w="180" w:type="dxa"/>
          </w:tcPr>
          <w:p w14:paraId="2A939916" w14:textId="77777777" w:rsidR="001F737B" w:rsidRPr="00967E89" w:rsidRDefault="001F737B" w:rsidP="001F737B">
            <w:pPr>
              <w:pStyle w:val="acctfourfigures"/>
              <w:spacing w:line="240" w:lineRule="auto"/>
              <w:rPr>
                <w:szCs w:val="22"/>
              </w:rPr>
            </w:pPr>
          </w:p>
        </w:tc>
        <w:tc>
          <w:tcPr>
            <w:tcW w:w="1350" w:type="dxa"/>
          </w:tcPr>
          <w:p w14:paraId="7B649E0E" w14:textId="721203D1"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234,125</w:t>
            </w:r>
          </w:p>
        </w:tc>
      </w:tr>
      <w:tr w:rsidR="001F737B" w:rsidRPr="00967E89" w14:paraId="73E46715" w14:textId="77777777" w:rsidTr="007422E5">
        <w:trPr>
          <w:cantSplit/>
        </w:trPr>
        <w:tc>
          <w:tcPr>
            <w:tcW w:w="3779" w:type="dxa"/>
          </w:tcPr>
          <w:p w14:paraId="3A26A93F" w14:textId="1721DB9D" w:rsidR="001F737B" w:rsidRPr="00967E89" w:rsidRDefault="001F737B" w:rsidP="001F737B">
            <w:pPr>
              <w:spacing w:line="240" w:lineRule="auto"/>
              <w:ind w:left="14"/>
              <w:rPr>
                <w:szCs w:val="22"/>
              </w:rPr>
            </w:pPr>
            <w:r w:rsidRPr="00967E89">
              <w:rPr>
                <w:szCs w:val="22"/>
              </w:rPr>
              <w:t>3 - 6 months</w:t>
            </w:r>
          </w:p>
        </w:tc>
        <w:tc>
          <w:tcPr>
            <w:tcW w:w="1260" w:type="dxa"/>
            <w:tcBorders>
              <w:top w:val="nil"/>
              <w:left w:val="nil"/>
              <w:bottom w:val="nil"/>
              <w:right w:val="nil"/>
            </w:tcBorders>
            <w:shd w:val="clear" w:color="auto" w:fill="auto"/>
            <w:vAlign w:val="bottom"/>
          </w:tcPr>
          <w:p w14:paraId="7837BBA3" w14:textId="33B2BB3F"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7422E5">
              <w:rPr>
                <w:szCs w:val="22"/>
              </w:rPr>
              <w:t>4,626</w:t>
            </w:r>
          </w:p>
        </w:tc>
        <w:tc>
          <w:tcPr>
            <w:tcW w:w="180" w:type="dxa"/>
          </w:tcPr>
          <w:p w14:paraId="0D264FAF" w14:textId="77777777" w:rsidR="001F737B" w:rsidRPr="00967E89" w:rsidRDefault="001F737B" w:rsidP="001F737B">
            <w:pPr>
              <w:pStyle w:val="acctfourfigures"/>
              <w:tabs>
                <w:tab w:val="clear" w:pos="765"/>
                <w:tab w:val="decimal" w:pos="731"/>
              </w:tabs>
              <w:spacing w:line="240" w:lineRule="auto"/>
              <w:ind w:left="-83" w:right="11" w:firstLine="4"/>
              <w:rPr>
                <w:szCs w:val="22"/>
              </w:rPr>
            </w:pPr>
          </w:p>
        </w:tc>
        <w:tc>
          <w:tcPr>
            <w:tcW w:w="1260" w:type="dxa"/>
          </w:tcPr>
          <w:p w14:paraId="11CB9C9B" w14:textId="0B866AC9"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 xml:space="preserve"> 1,379 </w:t>
            </w:r>
          </w:p>
        </w:tc>
        <w:tc>
          <w:tcPr>
            <w:tcW w:w="180" w:type="dxa"/>
          </w:tcPr>
          <w:p w14:paraId="4B43AA58" w14:textId="77777777" w:rsidR="001F737B" w:rsidRPr="00967E89" w:rsidRDefault="001F737B" w:rsidP="001F737B">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shd w:val="clear" w:color="auto" w:fill="auto"/>
            <w:vAlign w:val="bottom"/>
          </w:tcPr>
          <w:p w14:paraId="7DEAC91B" w14:textId="6AC62F75" w:rsidR="001F737B" w:rsidRPr="00967E89" w:rsidRDefault="001F737B" w:rsidP="007422E5">
            <w:pPr>
              <w:pStyle w:val="acctfourfigures"/>
              <w:tabs>
                <w:tab w:val="clear" w:pos="765"/>
                <w:tab w:val="decimal" w:pos="731"/>
              </w:tabs>
              <w:spacing w:line="240" w:lineRule="auto"/>
              <w:ind w:left="-83" w:right="11" w:firstLine="4"/>
              <w:jc w:val="right"/>
              <w:rPr>
                <w:szCs w:val="22"/>
              </w:rPr>
            </w:pPr>
            <w:r w:rsidRPr="007422E5">
              <w:rPr>
                <w:szCs w:val="22"/>
              </w:rPr>
              <w:t>4,458</w:t>
            </w:r>
          </w:p>
        </w:tc>
        <w:tc>
          <w:tcPr>
            <w:tcW w:w="180" w:type="dxa"/>
          </w:tcPr>
          <w:p w14:paraId="33321A87" w14:textId="77777777" w:rsidR="001F737B" w:rsidRPr="00967E89" w:rsidRDefault="001F737B" w:rsidP="001F737B">
            <w:pPr>
              <w:pStyle w:val="acctfourfigures"/>
              <w:spacing w:line="240" w:lineRule="auto"/>
              <w:rPr>
                <w:szCs w:val="22"/>
              </w:rPr>
            </w:pPr>
          </w:p>
        </w:tc>
        <w:tc>
          <w:tcPr>
            <w:tcW w:w="1350" w:type="dxa"/>
          </w:tcPr>
          <w:p w14:paraId="2430817D" w14:textId="38296DC7"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 xml:space="preserve"> 3 </w:t>
            </w:r>
          </w:p>
        </w:tc>
      </w:tr>
      <w:tr w:rsidR="001F737B" w:rsidRPr="00967E89" w14:paraId="2D61C804" w14:textId="77777777" w:rsidTr="007422E5">
        <w:trPr>
          <w:cantSplit/>
        </w:trPr>
        <w:tc>
          <w:tcPr>
            <w:tcW w:w="3779" w:type="dxa"/>
          </w:tcPr>
          <w:p w14:paraId="1C538632" w14:textId="60AC0DD5" w:rsidR="001F737B" w:rsidRPr="00967E89" w:rsidRDefault="001F737B" w:rsidP="001F737B">
            <w:pPr>
              <w:spacing w:line="240" w:lineRule="auto"/>
              <w:ind w:left="14" w:right="-79"/>
              <w:rPr>
                <w:szCs w:val="22"/>
              </w:rPr>
            </w:pPr>
            <w:r w:rsidRPr="00967E89">
              <w:rPr>
                <w:szCs w:val="22"/>
              </w:rPr>
              <w:t>6 - 12 months</w:t>
            </w:r>
          </w:p>
        </w:tc>
        <w:tc>
          <w:tcPr>
            <w:tcW w:w="1260" w:type="dxa"/>
            <w:tcBorders>
              <w:top w:val="nil"/>
              <w:left w:val="nil"/>
              <w:bottom w:val="nil"/>
              <w:right w:val="nil"/>
            </w:tcBorders>
            <w:shd w:val="clear" w:color="auto" w:fill="auto"/>
            <w:vAlign w:val="bottom"/>
          </w:tcPr>
          <w:p w14:paraId="4B4FDF7D" w14:textId="501797F6"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7422E5">
              <w:rPr>
                <w:szCs w:val="22"/>
              </w:rPr>
              <w:t>7,946</w:t>
            </w:r>
          </w:p>
        </w:tc>
        <w:tc>
          <w:tcPr>
            <w:tcW w:w="180" w:type="dxa"/>
          </w:tcPr>
          <w:p w14:paraId="523DA882" w14:textId="77777777" w:rsidR="001F737B" w:rsidRPr="00967E89" w:rsidRDefault="001F737B" w:rsidP="001F737B">
            <w:pPr>
              <w:pStyle w:val="acctfourfigures"/>
              <w:tabs>
                <w:tab w:val="clear" w:pos="765"/>
                <w:tab w:val="decimal" w:pos="731"/>
              </w:tabs>
              <w:spacing w:line="240" w:lineRule="auto"/>
              <w:ind w:left="-83" w:right="11" w:firstLine="4"/>
              <w:rPr>
                <w:szCs w:val="22"/>
              </w:rPr>
            </w:pPr>
          </w:p>
        </w:tc>
        <w:tc>
          <w:tcPr>
            <w:tcW w:w="1260" w:type="dxa"/>
          </w:tcPr>
          <w:p w14:paraId="227664DC" w14:textId="3EBB4DAD"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 xml:space="preserve"> 787</w:t>
            </w:r>
          </w:p>
        </w:tc>
        <w:tc>
          <w:tcPr>
            <w:tcW w:w="180" w:type="dxa"/>
          </w:tcPr>
          <w:p w14:paraId="33081966" w14:textId="77777777" w:rsidR="001F737B" w:rsidRPr="00967E89" w:rsidRDefault="001F737B" w:rsidP="001F737B">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shd w:val="clear" w:color="auto" w:fill="auto"/>
            <w:vAlign w:val="bottom"/>
          </w:tcPr>
          <w:p w14:paraId="58C330D9" w14:textId="342D86F8" w:rsidR="001F737B" w:rsidRPr="00967E89" w:rsidRDefault="001F737B" w:rsidP="007422E5">
            <w:pPr>
              <w:pStyle w:val="acctfourfigures"/>
              <w:tabs>
                <w:tab w:val="clear" w:pos="765"/>
                <w:tab w:val="decimal" w:pos="731"/>
              </w:tabs>
              <w:spacing w:line="240" w:lineRule="auto"/>
              <w:ind w:left="-83" w:right="11" w:firstLine="4"/>
              <w:jc w:val="right"/>
              <w:rPr>
                <w:szCs w:val="22"/>
              </w:rPr>
            </w:pPr>
            <w:r w:rsidRPr="007422E5">
              <w:rPr>
                <w:szCs w:val="22"/>
              </w:rPr>
              <w:t>25</w:t>
            </w:r>
          </w:p>
        </w:tc>
        <w:tc>
          <w:tcPr>
            <w:tcW w:w="180" w:type="dxa"/>
          </w:tcPr>
          <w:p w14:paraId="5335EA05" w14:textId="77777777" w:rsidR="001F737B" w:rsidRPr="00967E89" w:rsidRDefault="001F737B" w:rsidP="001F737B">
            <w:pPr>
              <w:pStyle w:val="acctfourfigures"/>
              <w:spacing w:line="240" w:lineRule="auto"/>
              <w:rPr>
                <w:szCs w:val="22"/>
              </w:rPr>
            </w:pPr>
          </w:p>
        </w:tc>
        <w:tc>
          <w:tcPr>
            <w:tcW w:w="1350" w:type="dxa"/>
          </w:tcPr>
          <w:p w14:paraId="565F9EF4" w14:textId="28652C42"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 xml:space="preserve"> 22 </w:t>
            </w:r>
          </w:p>
        </w:tc>
      </w:tr>
      <w:tr w:rsidR="001F737B" w:rsidRPr="00967E89" w14:paraId="1A2CE155" w14:textId="77777777" w:rsidTr="007422E5">
        <w:trPr>
          <w:cantSplit/>
        </w:trPr>
        <w:tc>
          <w:tcPr>
            <w:tcW w:w="3779" w:type="dxa"/>
          </w:tcPr>
          <w:p w14:paraId="1B42FEF9" w14:textId="6397B3F1" w:rsidR="001F737B" w:rsidRPr="00967E89" w:rsidRDefault="001F737B" w:rsidP="001F737B">
            <w:pPr>
              <w:spacing w:line="240" w:lineRule="auto"/>
              <w:ind w:left="14"/>
              <w:rPr>
                <w:szCs w:val="22"/>
              </w:rPr>
            </w:pPr>
            <w:r w:rsidRPr="00967E89">
              <w:rPr>
                <w:szCs w:val="22"/>
              </w:rPr>
              <w:t>Over 12 months</w:t>
            </w:r>
          </w:p>
        </w:tc>
        <w:tc>
          <w:tcPr>
            <w:tcW w:w="1260" w:type="dxa"/>
            <w:tcBorders>
              <w:top w:val="nil"/>
              <w:left w:val="nil"/>
              <w:bottom w:val="single" w:sz="4" w:space="0" w:color="auto"/>
              <w:right w:val="nil"/>
            </w:tcBorders>
            <w:shd w:val="clear" w:color="auto" w:fill="auto"/>
            <w:vAlign w:val="bottom"/>
          </w:tcPr>
          <w:p w14:paraId="743C4ECD" w14:textId="519FA053"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7422E5">
              <w:rPr>
                <w:szCs w:val="22"/>
              </w:rPr>
              <w:t>1,303</w:t>
            </w:r>
          </w:p>
        </w:tc>
        <w:tc>
          <w:tcPr>
            <w:tcW w:w="180" w:type="dxa"/>
          </w:tcPr>
          <w:p w14:paraId="48A7FF17" w14:textId="77777777" w:rsidR="001F737B" w:rsidRPr="00967E89" w:rsidRDefault="001F737B" w:rsidP="001F737B">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6FF1EF7E" w14:textId="329FC994"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 xml:space="preserve"> 4,493 </w:t>
            </w:r>
          </w:p>
        </w:tc>
        <w:tc>
          <w:tcPr>
            <w:tcW w:w="180" w:type="dxa"/>
          </w:tcPr>
          <w:p w14:paraId="2F7DA252" w14:textId="77777777" w:rsidR="001F737B" w:rsidRPr="00967E89" w:rsidRDefault="001F737B" w:rsidP="001F737B">
            <w:pPr>
              <w:pStyle w:val="acctfourfigures"/>
              <w:tabs>
                <w:tab w:val="clear" w:pos="765"/>
                <w:tab w:val="decimal" w:pos="731"/>
              </w:tabs>
              <w:spacing w:line="240" w:lineRule="auto"/>
              <w:ind w:left="-79" w:right="-72"/>
              <w:rPr>
                <w:szCs w:val="22"/>
              </w:rPr>
            </w:pPr>
          </w:p>
        </w:tc>
        <w:tc>
          <w:tcPr>
            <w:tcW w:w="1260" w:type="dxa"/>
            <w:tcBorders>
              <w:top w:val="nil"/>
              <w:left w:val="nil"/>
              <w:bottom w:val="single" w:sz="4" w:space="0" w:color="auto"/>
              <w:right w:val="nil"/>
            </w:tcBorders>
            <w:shd w:val="clear" w:color="auto" w:fill="auto"/>
            <w:vAlign w:val="bottom"/>
          </w:tcPr>
          <w:p w14:paraId="01C8ECD9" w14:textId="73D66DE3" w:rsidR="001F737B" w:rsidRPr="00967E89" w:rsidRDefault="001F737B" w:rsidP="007422E5">
            <w:pPr>
              <w:pStyle w:val="acctfourfigures"/>
              <w:tabs>
                <w:tab w:val="clear" w:pos="765"/>
                <w:tab w:val="decimal" w:pos="731"/>
              </w:tabs>
              <w:spacing w:line="240" w:lineRule="auto"/>
              <w:ind w:left="-83" w:right="11" w:firstLine="4"/>
              <w:jc w:val="right"/>
              <w:rPr>
                <w:szCs w:val="22"/>
              </w:rPr>
            </w:pPr>
            <w:r w:rsidRPr="007422E5">
              <w:rPr>
                <w:szCs w:val="22"/>
              </w:rPr>
              <w:t>1,303</w:t>
            </w:r>
          </w:p>
        </w:tc>
        <w:tc>
          <w:tcPr>
            <w:tcW w:w="180" w:type="dxa"/>
          </w:tcPr>
          <w:p w14:paraId="1432F822" w14:textId="77777777" w:rsidR="001F737B" w:rsidRPr="00967E89" w:rsidRDefault="001F737B" w:rsidP="001F737B">
            <w:pPr>
              <w:pStyle w:val="acctfourfigures"/>
              <w:spacing w:line="240" w:lineRule="auto"/>
              <w:rPr>
                <w:szCs w:val="22"/>
              </w:rPr>
            </w:pPr>
          </w:p>
        </w:tc>
        <w:tc>
          <w:tcPr>
            <w:tcW w:w="1350" w:type="dxa"/>
            <w:tcBorders>
              <w:bottom w:val="single" w:sz="4" w:space="0" w:color="auto"/>
            </w:tcBorders>
          </w:tcPr>
          <w:p w14:paraId="0265E5C8" w14:textId="4C5FA5F6" w:rsidR="001F737B" w:rsidRPr="00967E89" w:rsidRDefault="001F737B" w:rsidP="001F737B">
            <w:pPr>
              <w:pStyle w:val="acctfourfigures"/>
              <w:tabs>
                <w:tab w:val="clear" w:pos="765"/>
                <w:tab w:val="decimal" w:pos="731"/>
              </w:tabs>
              <w:spacing w:line="240" w:lineRule="auto"/>
              <w:ind w:left="-83" w:right="11" w:firstLine="4"/>
              <w:jc w:val="right"/>
              <w:rPr>
                <w:szCs w:val="22"/>
              </w:rPr>
            </w:pPr>
            <w:r w:rsidRPr="00CF5827">
              <w:rPr>
                <w:szCs w:val="22"/>
              </w:rPr>
              <w:t xml:space="preserve"> 1,303 </w:t>
            </w:r>
          </w:p>
        </w:tc>
      </w:tr>
      <w:tr w:rsidR="008369C6" w:rsidRPr="00967E89" w14:paraId="6E6B4707" w14:textId="77777777" w:rsidTr="00E14951">
        <w:trPr>
          <w:cantSplit/>
        </w:trPr>
        <w:tc>
          <w:tcPr>
            <w:tcW w:w="3779" w:type="dxa"/>
          </w:tcPr>
          <w:p w14:paraId="46CD2BC9" w14:textId="6226B254" w:rsidR="008369C6" w:rsidRPr="00967E89" w:rsidRDefault="008369C6" w:rsidP="008369C6">
            <w:pPr>
              <w:spacing w:line="240" w:lineRule="auto"/>
              <w:rPr>
                <w:b/>
                <w:bCs/>
                <w:szCs w:val="22"/>
              </w:rPr>
            </w:pPr>
          </w:p>
        </w:tc>
        <w:tc>
          <w:tcPr>
            <w:tcW w:w="1260" w:type="dxa"/>
            <w:tcBorders>
              <w:top w:val="single" w:sz="4" w:space="0" w:color="auto"/>
              <w:left w:val="nil"/>
              <w:bottom w:val="nil"/>
              <w:right w:val="nil"/>
            </w:tcBorders>
          </w:tcPr>
          <w:p w14:paraId="48158773" w14:textId="04428039" w:rsidR="008369C6" w:rsidRPr="00967E89" w:rsidRDefault="008369C6" w:rsidP="007422E5">
            <w:pPr>
              <w:pStyle w:val="acctfourfigures"/>
              <w:tabs>
                <w:tab w:val="clear" w:pos="765"/>
                <w:tab w:val="decimal" w:pos="701"/>
              </w:tabs>
              <w:spacing w:line="240" w:lineRule="auto"/>
              <w:ind w:left="-79" w:right="24"/>
              <w:jc w:val="right"/>
              <w:rPr>
                <w:szCs w:val="22"/>
              </w:rPr>
            </w:pPr>
            <w:r w:rsidRPr="007422E5">
              <w:rPr>
                <w:szCs w:val="22"/>
              </w:rPr>
              <w:t>3,498,596</w:t>
            </w:r>
          </w:p>
        </w:tc>
        <w:tc>
          <w:tcPr>
            <w:tcW w:w="180" w:type="dxa"/>
          </w:tcPr>
          <w:p w14:paraId="7CFA20EA" w14:textId="77777777" w:rsidR="008369C6" w:rsidRPr="00967E89" w:rsidRDefault="008369C6" w:rsidP="008369C6">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tcBorders>
          </w:tcPr>
          <w:p w14:paraId="22CD9E8E" w14:textId="3D3B7F2E" w:rsidR="008369C6" w:rsidRPr="00967E89" w:rsidRDefault="008369C6" w:rsidP="008369C6">
            <w:pPr>
              <w:pStyle w:val="acctfourfigures"/>
              <w:tabs>
                <w:tab w:val="clear" w:pos="765"/>
                <w:tab w:val="decimal" w:pos="701"/>
              </w:tabs>
              <w:spacing w:line="240" w:lineRule="auto"/>
              <w:ind w:left="-79" w:right="24"/>
              <w:jc w:val="right"/>
              <w:rPr>
                <w:szCs w:val="22"/>
              </w:rPr>
            </w:pPr>
            <w:r w:rsidRPr="008460A2">
              <w:rPr>
                <w:szCs w:val="22"/>
              </w:rPr>
              <w:t>3,682,824</w:t>
            </w:r>
          </w:p>
        </w:tc>
        <w:tc>
          <w:tcPr>
            <w:tcW w:w="180" w:type="dxa"/>
          </w:tcPr>
          <w:p w14:paraId="454876A4" w14:textId="77777777" w:rsidR="008369C6" w:rsidRPr="00967E89" w:rsidRDefault="008369C6" w:rsidP="008369C6">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left w:val="nil"/>
              <w:bottom w:val="nil"/>
              <w:right w:val="nil"/>
            </w:tcBorders>
          </w:tcPr>
          <w:p w14:paraId="07FC4F3E" w14:textId="063DCDC6" w:rsidR="008369C6" w:rsidRPr="00967E89" w:rsidRDefault="008369C6" w:rsidP="007422E5">
            <w:pPr>
              <w:pStyle w:val="acctfourfigures"/>
              <w:tabs>
                <w:tab w:val="clear" w:pos="765"/>
                <w:tab w:val="decimal" w:pos="701"/>
              </w:tabs>
              <w:spacing w:line="240" w:lineRule="auto"/>
              <w:ind w:left="-79" w:right="24"/>
              <w:jc w:val="right"/>
              <w:rPr>
                <w:szCs w:val="22"/>
              </w:rPr>
            </w:pPr>
            <w:r w:rsidRPr="007422E5">
              <w:rPr>
                <w:szCs w:val="22"/>
              </w:rPr>
              <w:t>3,282,142</w:t>
            </w:r>
          </w:p>
        </w:tc>
        <w:tc>
          <w:tcPr>
            <w:tcW w:w="180" w:type="dxa"/>
          </w:tcPr>
          <w:p w14:paraId="7578B2F2" w14:textId="77777777" w:rsidR="008369C6" w:rsidRPr="00967E89" w:rsidRDefault="008369C6" w:rsidP="008369C6">
            <w:pPr>
              <w:pStyle w:val="acctfourfigures"/>
              <w:tabs>
                <w:tab w:val="decimal" w:pos="701"/>
              </w:tabs>
              <w:spacing w:line="240" w:lineRule="auto"/>
              <w:ind w:left="-79" w:right="24"/>
              <w:rPr>
                <w:szCs w:val="22"/>
              </w:rPr>
            </w:pPr>
          </w:p>
        </w:tc>
        <w:tc>
          <w:tcPr>
            <w:tcW w:w="1350" w:type="dxa"/>
            <w:tcBorders>
              <w:top w:val="single" w:sz="4" w:space="0" w:color="auto"/>
            </w:tcBorders>
          </w:tcPr>
          <w:p w14:paraId="3275DB4F" w14:textId="739C4B3A" w:rsidR="008369C6" w:rsidRPr="00967E89" w:rsidRDefault="008369C6" w:rsidP="008369C6">
            <w:pPr>
              <w:pStyle w:val="acctfourfigures"/>
              <w:tabs>
                <w:tab w:val="clear" w:pos="765"/>
                <w:tab w:val="decimal" w:pos="701"/>
              </w:tabs>
              <w:spacing w:line="240" w:lineRule="auto"/>
              <w:ind w:left="-79"/>
              <w:jc w:val="right"/>
              <w:rPr>
                <w:szCs w:val="22"/>
              </w:rPr>
            </w:pPr>
            <w:r w:rsidRPr="006E677A">
              <w:rPr>
                <w:szCs w:val="22"/>
              </w:rPr>
              <w:t>3,123,531</w:t>
            </w:r>
          </w:p>
        </w:tc>
      </w:tr>
      <w:tr w:rsidR="008369C6" w:rsidRPr="00967E89" w14:paraId="7A9F8471" w14:textId="77777777" w:rsidTr="00E14951">
        <w:trPr>
          <w:cantSplit/>
        </w:trPr>
        <w:tc>
          <w:tcPr>
            <w:tcW w:w="3779" w:type="dxa"/>
          </w:tcPr>
          <w:p w14:paraId="2490D5E0" w14:textId="2F3DD3EA" w:rsidR="008369C6" w:rsidRPr="00967E89" w:rsidRDefault="008369C6" w:rsidP="008369C6">
            <w:pPr>
              <w:spacing w:line="240" w:lineRule="auto"/>
              <w:rPr>
                <w:szCs w:val="22"/>
                <w:lang w:bidi="th-TH"/>
              </w:rPr>
            </w:pPr>
            <w:r w:rsidRPr="00E90EF6">
              <w:rPr>
                <w:i/>
                <w:iCs/>
                <w:szCs w:val="22"/>
              </w:rPr>
              <w:t>Less</w:t>
            </w:r>
            <w:r w:rsidRPr="00967E89">
              <w:rPr>
                <w:szCs w:val="22"/>
              </w:rPr>
              <w:t xml:space="preserve"> loss allowance for trade receivables</w:t>
            </w:r>
          </w:p>
        </w:tc>
        <w:tc>
          <w:tcPr>
            <w:tcW w:w="1260" w:type="dxa"/>
            <w:tcBorders>
              <w:top w:val="nil"/>
              <w:left w:val="nil"/>
              <w:bottom w:val="single" w:sz="4" w:space="0" w:color="auto"/>
              <w:right w:val="nil"/>
            </w:tcBorders>
            <w:vAlign w:val="bottom"/>
          </w:tcPr>
          <w:p w14:paraId="6369AF71" w14:textId="0C0BC7DA" w:rsidR="008369C6" w:rsidRPr="00967E89" w:rsidRDefault="008369C6" w:rsidP="007422E5">
            <w:pPr>
              <w:pStyle w:val="acctfourfigures"/>
              <w:tabs>
                <w:tab w:val="clear" w:pos="765"/>
                <w:tab w:val="decimal" w:pos="701"/>
                <w:tab w:val="decimal" w:pos="1269"/>
              </w:tabs>
              <w:spacing w:line="240" w:lineRule="auto"/>
              <w:ind w:left="-14" w:right="-576"/>
              <w:jc w:val="center"/>
              <w:rPr>
                <w:szCs w:val="22"/>
              </w:rPr>
            </w:pPr>
            <w:r w:rsidRPr="007422E5">
              <w:rPr>
                <w:szCs w:val="22"/>
              </w:rPr>
              <w:t>(7,732)</w:t>
            </w:r>
          </w:p>
        </w:tc>
        <w:tc>
          <w:tcPr>
            <w:tcW w:w="180" w:type="dxa"/>
          </w:tcPr>
          <w:p w14:paraId="687C5D50" w14:textId="77777777" w:rsidR="008369C6" w:rsidRPr="00967E89" w:rsidRDefault="008369C6" w:rsidP="008369C6">
            <w:pPr>
              <w:pStyle w:val="acctfourfigures"/>
              <w:tabs>
                <w:tab w:val="clear" w:pos="765"/>
                <w:tab w:val="decimal" w:pos="701"/>
                <w:tab w:val="decimal" w:pos="731"/>
              </w:tabs>
              <w:spacing w:line="240" w:lineRule="auto"/>
              <w:ind w:left="-79" w:right="24"/>
              <w:rPr>
                <w:szCs w:val="22"/>
              </w:rPr>
            </w:pPr>
          </w:p>
        </w:tc>
        <w:tc>
          <w:tcPr>
            <w:tcW w:w="1260" w:type="dxa"/>
            <w:tcBorders>
              <w:bottom w:val="single" w:sz="4" w:space="0" w:color="auto"/>
            </w:tcBorders>
          </w:tcPr>
          <w:p w14:paraId="0614A90C" w14:textId="02EE23EA" w:rsidR="008369C6" w:rsidRPr="00967E89" w:rsidRDefault="008369C6" w:rsidP="008369C6">
            <w:pPr>
              <w:pStyle w:val="acctfourfigures"/>
              <w:tabs>
                <w:tab w:val="clear" w:pos="765"/>
                <w:tab w:val="decimal" w:pos="701"/>
                <w:tab w:val="decimal" w:pos="1269"/>
              </w:tabs>
              <w:spacing w:line="240" w:lineRule="auto"/>
              <w:ind w:left="-79" w:right="-576"/>
              <w:jc w:val="center"/>
              <w:rPr>
                <w:szCs w:val="22"/>
              </w:rPr>
            </w:pPr>
            <w:r w:rsidRPr="00CF5827">
              <w:rPr>
                <w:szCs w:val="22"/>
              </w:rPr>
              <w:t>(11,033)</w:t>
            </w:r>
          </w:p>
        </w:tc>
        <w:tc>
          <w:tcPr>
            <w:tcW w:w="180" w:type="dxa"/>
          </w:tcPr>
          <w:p w14:paraId="61A5E2CF" w14:textId="77777777" w:rsidR="008369C6" w:rsidRPr="00967E89" w:rsidRDefault="008369C6" w:rsidP="008369C6">
            <w:pPr>
              <w:pStyle w:val="acctfourfigures"/>
              <w:tabs>
                <w:tab w:val="clear" w:pos="765"/>
                <w:tab w:val="decimal" w:pos="701"/>
                <w:tab w:val="decimal" w:pos="731"/>
              </w:tabs>
              <w:spacing w:line="240" w:lineRule="auto"/>
              <w:ind w:left="-79" w:right="-71"/>
              <w:rPr>
                <w:szCs w:val="22"/>
              </w:rPr>
            </w:pPr>
          </w:p>
        </w:tc>
        <w:tc>
          <w:tcPr>
            <w:tcW w:w="1260" w:type="dxa"/>
            <w:tcBorders>
              <w:top w:val="nil"/>
              <w:left w:val="nil"/>
              <w:bottom w:val="single" w:sz="4" w:space="0" w:color="auto"/>
              <w:right w:val="nil"/>
            </w:tcBorders>
            <w:vAlign w:val="bottom"/>
          </w:tcPr>
          <w:p w14:paraId="33FB1AE8" w14:textId="3AFE9C09" w:rsidR="008369C6" w:rsidRPr="00967E89" w:rsidRDefault="008369C6" w:rsidP="007422E5">
            <w:pPr>
              <w:pStyle w:val="acctfourfigures"/>
              <w:tabs>
                <w:tab w:val="clear" w:pos="765"/>
                <w:tab w:val="decimal" w:pos="731"/>
              </w:tabs>
              <w:spacing w:line="240" w:lineRule="auto"/>
              <w:ind w:right="-53"/>
              <w:jc w:val="right"/>
              <w:rPr>
                <w:szCs w:val="22"/>
              </w:rPr>
            </w:pPr>
            <w:r w:rsidRPr="007422E5">
              <w:rPr>
                <w:szCs w:val="22"/>
              </w:rPr>
              <w:t>(1,303)</w:t>
            </w:r>
          </w:p>
        </w:tc>
        <w:tc>
          <w:tcPr>
            <w:tcW w:w="180" w:type="dxa"/>
          </w:tcPr>
          <w:p w14:paraId="43440BD9" w14:textId="77777777" w:rsidR="008369C6" w:rsidRPr="00967E89" w:rsidRDefault="008369C6" w:rsidP="008369C6">
            <w:pPr>
              <w:pStyle w:val="acctfourfigures"/>
              <w:tabs>
                <w:tab w:val="decimal" w:pos="701"/>
              </w:tabs>
              <w:spacing w:line="240" w:lineRule="auto"/>
              <w:ind w:left="-79" w:right="-71"/>
              <w:rPr>
                <w:szCs w:val="22"/>
              </w:rPr>
            </w:pPr>
          </w:p>
        </w:tc>
        <w:tc>
          <w:tcPr>
            <w:tcW w:w="1350" w:type="dxa"/>
            <w:tcBorders>
              <w:bottom w:val="single" w:sz="4" w:space="0" w:color="auto"/>
            </w:tcBorders>
          </w:tcPr>
          <w:p w14:paraId="24876E4F" w14:textId="7069B8DF" w:rsidR="008369C6" w:rsidRPr="00967E89" w:rsidRDefault="008369C6" w:rsidP="008369C6">
            <w:pPr>
              <w:pStyle w:val="acctfourfigures"/>
              <w:tabs>
                <w:tab w:val="clear" w:pos="765"/>
                <w:tab w:val="decimal" w:pos="701"/>
                <w:tab w:val="decimal" w:pos="1269"/>
              </w:tabs>
              <w:spacing w:line="240" w:lineRule="auto"/>
              <w:ind w:left="-79" w:right="-71"/>
              <w:jc w:val="right"/>
              <w:rPr>
                <w:szCs w:val="22"/>
              </w:rPr>
            </w:pPr>
            <w:r w:rsidRPr="00CF5827">
              <w:rPr>
                <w:szCs w:val="22"/>
              </w:rPr>
              <w:t>(1,303)</w:t>
            </w:r>
          </w:p>
        </w:tc>
      </w:tr>
      <w:tr w:rsidR="008369C6" w:rsidRPr="00967E89" w14:paraId="42965C8F" w14:textId="77777777" w:rsidTr="00690AB8">
        <w:trPr>
          <w:cantSplit/>
        </w:trPr>
        <w:tc>
          <w:tcPr>
            <w:tcW w:w="3779" w:type="dxa"/>
          </w:tcPr>
          <w:p w14:paraId="54A8E8A6" w14:textId="17AC3B02" w:rsidR="008369C6" w:rsidRPr="00967E89" w:rsidRDefault="008369C6" w:rsidP="008369C6">
            <w:pPr>
              <w:spacing w:line="240" w:lineRule="auto"/>
              <w:rPr>
                <w:b/>
                <w:bCs/>
                <w:szCs w:val="22"/>
              </w:rPr>
            </w:pPr>
            <w:r w:rsidRPr="00967E89">
              <w:rPr>
                <w:b/>
                <w:bCs/>
                <w:szCs w:val="22"/>
              </w:rPr>
              <w:t>Trade receivables, net</w:t>
            </w:r>
          </w:p>
        </w:tc>
        <w:tc>
          <w:tcPr>
            <w:tcW w:w="1260" w:type="dxa"/>
            <w:tcBorders>
              <w:left w:val="nil"/>
              <w:bottom w:val="double" w:sz="4" w:space="0" w:color="auto"/>
              <w:right w:val="nil"/>
            </w:tcBorders>
          </w:tcPr>
          <w:p w14:paraId="6EF1FD0C" w14:textId="54B4D4B1" w:rsidR="008369C6" w:rsidRPr="005C10BB" w:rsidRDefault="00C717D3" w:rsidP="007422E5">
            <w:pPr>
              <w:ind w:left="202"/>
              <w:rPr>
                <w:b/>
                <w:bCs/>
                <w:szCs w:val="22"/>
              </w:rPr>
            </w:pPr>
            <w:r w:rsidRPr="00C717D3">
              <w:rPr>
                <w:b/>
                <w:bCs/>
                <w:szCs w:val="22"/>
              </w:rPr>
              <w:t>3,490,864</w:t>
            </w:r>
          </w:p>
        </w:tc>
        <w:tc>
          <w:tcPr>
            <w:tcW w:w="180" w:type="dxa"/>
          </w:tcPr>
          <w:p w14:paraId="54859FE8" w14:textId="77777777" w:rsidR="008369C6" w:rsidRPr="00967E89" w:rsidRDefault="008369C6" w:rsidP="008369C6">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5546C83" w14:textId="346FEEC8" w:rsidR="008369C6" w:rsidRPr="00CF5827" w:rsidRDefault="008369C6" w:rsidP="008369C6">
            <w:pPr>
              <w:pStyle w:val="acctfourfigures"/>
              <w:tabs>
                <w:tab w:val="clear" w:pos="765"/>
                <w:tab w:val="decimal" w:pos="701"/>
              </w:tabs>
              <w:spacing w:line="240" w:lineRule="auto"/>
              <w:ind w:left="-79"/>
              <w:jc w:val="right"/>
              <w:rPr>
                <w:b/>
                <w:bCs/>
                <w:szCs w:val="22"/>
              </w:rPr>
            </w:pPr>
            <w:r w:rsidRPr="00CF5827">
              <w:rPr>
                <w:b/>
                <w:bCs/>
                <w:szCs w:val="22"/>
              </w:rPr>
              <w:t>3,671,791</w:t>
            </w:r>
          </w:p>
        </w:tc>
        <w:tc>
          <w:tcPr>
            <w:tcW w:w="180" w:type="dxa"/>
          </w:tcPr>
          <w:p w14:paraId="32D3A047" w14:textId="77777777" w:rsidR="008369C6" w:rsidRPr="00CF5827" w:rsidRDefault="008369C6" w:rsidP="008369C6">
            <w:pPr>
              <w:pStyle w:val="acctfourfigures"/>
              <w:tabs>
                <w:tab w:val="clear" w:pos="765"/>
                <w:tab w:val="decimal" w:pos="731"/>
              </w:tabs>
              <w:spacing w:line="240" w:lineRule="auto"/>
              <w:ind w:left="-79" w:right="-71"/>
              <w:rPr>
                <w:b/>
                <w:bCs/>
                <w:szCs w:val="22"/>
              </w:rPr>
            </w:pPr>
          </w:p>
        </w:tc>
        <w:tc>
          <w:tcPr>
            <w:tcW w:w="1260" w:type="dxa"/>
            <w:tcBorders>
              <w:left w:val="nil"/>
              <w:bottom w:val="double" w:sz="4" w:space="0" w:color="auto"/>
              <w:right w:val="nil"/>
            </w:tcBorders>
          </w:tcPr>
          <w:p w14:paraId="7BB89097" w14:textId="385078D2" w:rsidR="008369C6" w:rsidRPr="005C10BB" w:rsidRDefault="00C94831" w:rsidP="007422E5">
            <w:pPr>
              <w:ind w:left="202"/>
              <w:rPr>
                <w:b/>
                <w:bCs/>
                <w:szCs w:val="22"/>
                <w:cs/>
              </w:rPr>
            </w:pPr>
            <w:r w:rsidRPr="00C94831">
              <w:rPr>
                <w:b/>
                <w:bCs/>
                <w:szCs w:val="22"/>
              </w:rPr>
              <w:t>3,280,839</w:t>
            </w:r>
          </w:p>
        </w:tc>
        <w:tc>
          <w:tcPr>
            <w:tcW w:w="180" w:type="dxa"/>
          </w:tcPr>
          <w:p w14:paraId="728FF806" w14:textId="77777777" w:rsidR="008369C6" w:rsidRPr="00CF5827" w:rsidRDefault="008369C6" w:rsidP="008369C6">
            <w:pPr>
              <w:pStyle w:val="acctfourfigures"/>
              <w:spacing w:line="240" w:lineRule="auto"/>
              <w:ind w:right="-71"/>
              <w:rPr>
                <w:b/>
                <w:bCs/>
                <w:szCs w:val="22"/>
              </w:rPr>
            </w:pPr>
          </w:p>
        </w:tc>
        <w:tc>
          <w:tcPr>
            <w:tcW w:w="1350" w:type="dxa"/>
            <w:tcBorders>
              <w:top w:val="single" w:sz="4" w:space="0" w:color="auto"/>
              <w:bottom w:val="double" w:sz="4" w:space="0" w:color="auto"/>
            </w:tcBorders>
          </w:tcPr>
          <w:p w14:paraId="182AF219" w14:textId="22E63AD3" w:rsidR="008369C6" w:rsidRPr="00CF5827" w:rsidRDefault="008369C6" w:rsidP="008369C6">
            <w:pPr>
              <w:pStyle w:val="acctfourfigures"/>
              <w:tabs>
                <w:tab w:val="clear" w:pos="765"/>
                <w:tab w:val="decimal" w:pos="701"/>
              </w:tabs>
              <w:spacing w:line="240" w:lineRule="auto"/>
              <w:ind w:left="-79"/>
              <w:jc w:val="right"/>
              <w:rPr>
                <w:b/>
                <w:bCs/>
                <w:szCs w:val="22"/>
              </w:rPr>
            </w:pPr>
            <w:r w:rsidRPr="00CF5827">
              <w:rPr>
                <w:b/>
                <w:bCs/>
                <w:szCs w:val="22"/>
              </w:rPr>
              <w:t>3,122,228</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FD0BD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80"/>
        <w:gridCol w:w="1440"/>
        <w:gridCol w:w="181"/>
        <w:gridCol w:w="1340"/>
        <w:gridCol w:w="189"/>
        <w:gridCol w:w="1350"/>
        <w:gridCol w:w="178"/>
        <w:gridCol w:w="1352"/>
      </w:tblGrid>
      <w:tr w:rsidR="0082446E" w:rsidRPr="00967E89" w14:paraId="43668767" w14:textId="77777777" w:rsidTr="0082446E">
        <w:trPr>
          <w:tblHeader/>
        </w:trPr>
        <w:tc>
          <w:tcPr>
            <w:tcW w:w="3240" w:type="dxa"/>
            <w:shd w:val="clear" w:color="auto" w:fill="auto"/>
          </w:tcPr>
          <w:p w14:paraId="32BEEEBA" w14:textId="77777777" w:rsidR="000E34C6" w:rsidRPr="00967E89" w:rsidRDefault="000E34C6">
            <w:pPr>
              <w:spacing w:line="240" w:lineRule="auto"/>
              <w:rPr>
                <w:i/>
                <w:iCs/>
                <w:color w:val="0000FF"/>
                <w:szCs w:val="22"/>
              </w:rPr>
            </w:pPr>
          </w:p>
        </w:tc>
        <w:tc>
          <w:tcPr>
            <w:tcW w:w="180" w:type="dxa"/>
          </w:tcPr>
          <w:p w14:paraId="61D93627" w14:textId="77777777" w:rsidR="000E34C6" w:rsidRPr="00967E89" w:rsidRDefault="000E34C6">
            <w:pPr>
              <w:pStyle w:val="acctmergecolhdg"/>
              <w:spacing w:line="240" w:lineRule="auto"/>
              <w:rPr>
                <w:b w:val="0"/>
                <w:bCs/>
                <w:i/>
                <w:iCs/>
                <w:szCs w:val="22"/>
              </w:rPr>
            </w:pPr>
          </w:p>
        </w:tc>
        <w:tc>
          <w:tcPr>
            <w:tcW w:w="2961" w:type="dxa"/>
            <w:gridSpan w:val="3"/>
          </w:tcPr>
          <w:p w14:paraId="64FF552D" w14:textId="77777777" w:rsidR="000E34C6" w:rsidRPr="00967E89" w:rsidRDefault="000E34C6">
            <w:pPr>
              <w:pStyle w:val="acctmergecolhdg"/>
              <w:spacing w:line="240" w:lineRule="auto"/>
              <w:ind w:left="-77" w:right="-83"/>
              <w:rPr>
                <w:szCs w:val="22"/>
              </w:rPr>
            </w:pPr>
            <w:r w:rsidRPr="00967E89">
              <w:rPr>
                <w:szCs w:val="22"/>
              </w:rPr>
              <w:t xml:space="preserve">Consolidated </w:t>
            </w:r>
          </w:p>
          <w:p w14:paraId="3273857A" w14:textId="77777777" w:rsidR="000E34C6" w:rsidRPr="00967E89" w:rsidRDefault="000E34C6">
            <w:pPr>
              <w:pStyle w:val="acctmergecolhdg"/>
              <w:spacing w:line="240" w:lineRule="auto"/>
              <w:ind w:left="-77" w:right="-83"/>
              <w:rPr>
                <w:szCs w:val="22"/>
              </w:rPr>
            </w:pPr>
            <w:r w:rsidRPr="00967E89">
              <w:rPr>
                <w:szCs w:val="22"/>
              </w:rPr>
              <w:t>financial statements</w:t>
            </w:r>
          </w:p>
        </w:tc>
        <w:tc>
          <w:tcPr>
            <w:tcW w:w="189" w:type="dxa"/>
          </w:tcPr>
          <w:p w14:paraId="14D462E7" w14:textId="77777777" w:rsidR="000E34C6" w:rsidRPr="00967E89" w:rsidRDefault="000E34C6">
            <w:pPr>
              <w:pStyle w:val="acctmergecolhdg"/>
              <w:spacing w:line="240" w:lineRule="auto"/>
              <w:rPr>
                <w:szCs w:val="22"/>
              </w:rPr>
            </w:pPr>
          </w:p>
        </w:tc>
        <w:tc>
          <w:tcPr>
            <w:tcW w:w="2880" w:type="dxa"/>
            <w:gridSpan w:val="3"/>
          </w:tcPr>
          <w:p w14:paraId="32E2F9A2" w14:textId="77777777" w:rsidR="000E34C6" w:rsidRPr="00967E89" w:rsidRDefault="000E34C6">
            <w:pPr>
              <w:pStyle w:val="acctmergecolhdg"/>
              <w:spacing w:line="240" w:lineRule="auto"/>
              <w:ind w:left="-83" w:right="-77"/>
              <w:rPr>
                <w:szCs w:val="22"/>
              </w:rPr>
            </w:pPr>
            <w:r w:rsidRPr="00967E89">
              <w:rPr>
                <w:szCs w:val="22"/>
              </w:rPr>
              <w:t xml:space="preserve">Separate </w:t>
            </w:r>
          </w:p>
          <w:p w14:paraId="488F7ACB" w14:textId="77777777" w:rsidR="000E34C6" w:rsidRPr="00967E89" w:rsidRDefault="000E34C6">
            <w:pPr>
              <w:pStyle w:val="acctmergecolhdg"/>
              <w:spacing w:line="240" w:lineRule="auto"/>
              <w:ind w:left="-83" w:right="-77"/>
              <w:rPr>
                <w:szCs w:val="22"/>
              </w:rPr>
            </w:pPr>
            <w:r w:rsidRPr="00967E89">
              <w:rPr>
                <w:szCs w:val="22"/>
              </w:rPr>
              <w:t>financial statements</w:t>
            </w:r>
          </w:p>
        </w:tc>
      </w:tr>
      <w:tr w:rsidR="00E724C6" w:rsidRPr="00967E89" w14:paraId="53BE02F0" w14:textId="77777777" w:rsidTr="00255BDB">
        <w:trPr>
          <w:tblHeader/>
        </w:trPr>
        <w:tc>
          <w:tcPr>
            <w:tcW w:w="3240" w:type="dxa"/>
            <w:vAlign w:val="center"/>
          </w:tcPr>
          <w:p w14:paraId="4F654319" w14:textId="0FC5A8FB" w:rsidR="00E724C6" w:rsidRPr="00967E89" w:rsidRDefault="00E724C6" w:rsidP="00E724C6">
            <w:pPr>
              <w:pStyle w:val="acctfourfigures"/>
              <w:tabs>
                <w:tab w:val="clear" w:pos="765"/>
                <w:tab w:val="decimal" w:pos="239"/>
              </w:tabs>
              <w:spacing w:line="240" w:lineRule="auto"/>
              <w:rPr>
                <w:b/>
                <w:bCs/>
                <w:szCs w:val="22"/>
              </w:rPr>
            </w:pPr>
          </w:p>
        </w:tc>
        <w:tc>
          <w:tcPr>
            <w:tcW w:w="180" w:type="dxa"/>
          </w:tcPr>
          <w:p w14:paraId="7ACBF743" w14:textId="77777777" w:rsidR="00E724C6" w:rsidRPr="00967E89" w:rsidRDefault="00E724C6" w:rsidP="00E724C6">
            <w:pPr>
              <w:pStyle w:val="acctfourfigures"/>
              <w:tabs>
                <w:tab w:val="clear" w:pos="765"/>
                <w:tab w:val="decimal" w:pos="472"/>
              </w:tabs>
              <w:spacing w:line="240" w:lineRule="auto"/>
              <w:ind w:left="-83"/>
              <w:rPr>
                <w:i/>
                <w:iCs/>
                <w:szCs w:val="22"/>
              </w:rPr>
            </w:pPr>
          </w:p>
        </w:tc>
        <w:tc>
          <w:tcPr>
            <w:tcW w:w="1440" w:type="dxa"/>
            <w:shd w:val="clear" w:color="auto" w:fill="auto"/>
            <w:vAlign w:val="bottom"/>
          </w:tcPr>
          <w:p w14:paraId="7DD9B5BB" w14:textId="0237E70F" w:rsidR="00E724C6" w:rsidRPr="00967E89" w:rsidRDefault="00E724C6" w:rsidP="00E724C6">
            <w:pPr>
              <w:pStyle w:val="acctmergecolhdg"/>
              <w:spacing w:line="240" w:lineRule="auto"/>
              <w:rPr>
                <w:b w:val="0"/>
                <w:bCs/>
                <w:szCs w:val="22"/>
              </w:rPr>
            </w:pPr>
            <w:r>
              <w:rPr>
                <w:b w:val="0"/>
                <w:bCs/>
                <w:szCs w:val="22"/>
              </w:rPr>
              <w:t>30 June</w:t>
            </w:r>
            <w:r w:rsidRPr="00FB7780">
              <w:rPr>
                <w:b w:val="0"/>
                <w:bCs/>
                <w:szCs w:val="22"/>
              </w:rPr>
              <w:t xml:space="preserve"> </w:t>
            </w:r>
          </w:p>
        </w:tc>
        <w:tc>
          <w:tcPr>
            <w:tcW w:w="181" w:type="dxa"/>
            <w:shd w:val="clear" w:color="auto" w:fill="auto"/>
            <w:vAlign w:val="bottom"/>
          </w:tcPr>
          <w:p w14:paraId="241DB275" w14:textId="77777777" w:rsidR="00E724C6" w:rsidRPr="00967E89" w:rsidRDefault="00E724C6" w:rsidP="00E724C6">
            <w:pPr>
              <w:pStyle w:val="acctmergecolhdg"/>
              <w:spacing w:line="240" w:lineRule="auto"/>
              <w:rPr>
                <w:b w:val="0"/>
                <w:bCs/>
                <w:szCs w:val="22"/>
              </w:rPr>
            </w:pPr>
          </w:p>
        </w:tc>
        <w:tc>
          <w:tcPr>
            <w:tcW w:w="1340" w:type="dxa"/>
            <w:shd w:val="clear" w:color="auto" w:fill="auto"/>
            <w:vAlign w:val="bottom"/>
          </w:tcPr>
          <w:p w14:paraId="2253FF28" w14:textId="1F8084D2" w:rsidR="00E724C6" w:rsidRPr="00967E89" w:rsidRDefault="00E724C6" w:rsidP="00E724C6">
            <w:pPr>
              <w:pStyle w:val="acctmergecolhdg"/>
              <w:spacing w:line="240" w:lineRule="auto"/>
              <w:rPr>
                <w:b w:val="0"/>
                <w:bCs/>
                <w:szCs w:val="22"/>
              </w:rPr>
            </w:pPr>
            <w:r w:rsidRPr="00FB7780">
              <w:rPr>
                <w:b w:val="0"/>
                <w:bCs/>
                <w:szCs w:val="22"/>
              </w:rPr>
              <w:t>31 December</w:t>
            </w:r>
          </w:p>
        </w:tc>
        <w:tc>
          <w:tcPr>
            <w:tcW w:w="189" w:type="dxa"/>
            <w:shd w:val="clear" w:color="auto" w:fill="auto"/>
          </w:tcPr>
          <w:p w14:paraId="0B707468" w14:textId="77777777" w:rsidR="00E724C6" w:rsidRPr="00967E89" w:rsidRDefault="00E724C6" w:rsidP="00E724C6">
            <w:pPr>
              <w:pStyle w:val="acctmergecolhdg"/>
              <w:spacing w:line="240" w:lineRule="auto"/>
              <w:rPr>
                <w:b w:val="0"/>
                <w:bCs/>
                <w:szCs w:val="22"/>
              </w:rPr>
            </w:pPr>
          </w:p>
        </w:tc>
        <w:tc>
          <w:tcPr>
            <w:tcW w:w="1350" w:type="dxa"/>
            <w:shd w:val="clear" w:color="auto" w:fill="auto"/>
            <w:vAlign w:val="bottom"/>
          </w:tcPr>
          <w:p w14:paraId="742E6935" w14:textId="35A7EAF7" w:rsidR="00E724C6" w:rsidRPr="00967E89" w:rsidRDefault="00E724C6" w:rsidP="00E724C6">
            <w:pPr>
              <w:pStyle w:val="acctmergecolhdg"/>
              <w:spacing w:line="240" w:lineRule="auto"/>
              <w:ind w:left="-35"/>
              <w:rPr>
                <w:b w:val="0"/>
                <w:bCs/>
                <w:szCs w:val="22"/>
              </w:rPr>
            </w:pPr>
            <w:r>
              <w:rPr>
                <w:b w:val="0"/>
                <w:bCs/>
                <w:szCs w:val="22"/>
              </w:rPr>
              <w:t>30 June</w:t>
            </w:r>
            <w:r w:rsidRPr="00FB7780">
              <w:rPr>
                <w:b w:val="0"/>
                <w:bCs/>
                <w:szCs w:val="22"/>
              </w:rPr>
              <w:t xml:space="preserve"> </w:t>
            </w:r>
          </w:p>
        </w:tc>
        <w:tc>
          <w:tcPr>
            <w:tcW w:w="178" w:type="dxa"/>
            <w:shd w:val="clear" w:color="auto" w:fill="auto"/>
            <w:vAlign w:val="bottom"/>
          </w:tcPr>
          <w:p w14:paraId="338715A2" w14:textId="77777777" w:rsidR="00E724C6" w:rsidRPr="00967E89" w:rsidRDefault="00E724C6" w:rsidP="00E724C6">
            <w:pPr>
              <w:pStyle w:val="acctmergecolhdg"/>
              <w:spacing w:line="240" w:lineRule="auto"/>
              <w:rPr>
                <w:b w:val="0"/>
                <w:bCs/>
                <w:szCs w:val="22"/>
              </w:rPr>
            </w:pPr>
          </w:p>
        </w:tc>
        <w:tc>
          <w:tcPr>
            <w:tcW w:w="1352" w:type="dxa"/>
            <w:shd w:val="clear" w:color="auto" w:fill="auto"/>
            <w:vAlign w:val="bottom"/>
          </w:tcPr>
          <w:p w14:paraId="6055B999" w14:textId="6C27C01A" w:rsidR="00E724C6" w:rsidRPr="00967E89" w:rsidRDefault="00E724C6" w:rsidP="00E724C6">
            <w:pPr>
              <w:pStyle w:val="acctmergecolhdg"/>
              <w:spacing w:line="240" w:lineRule="auto"/>
              <w:rPr>
                <w:b w:val="0"/>
                <w:bCs/>
                <w:szCs w:val="22"/>
              </w:rPr>
            </w:pPr>
            <w:r w:rsidRPr="00FB7780">
              <w:rPr>
                <w:b w:val="0"/>
                <w:bCs/>
                <w:szCs w:val="22"/>
              </w:rPr>
              <w:t>31 December</w:t>
            </w:r>
          </w:p>
        </w:tc>
      </w:tr>
      <w:tr w:rsidR="00E724C6" w:rsidRPr="00967E89" w14:paraId="312E931B" w14:textId="77777777" w:rsidTr="00255BDB">
        <w:trPr>
          <w:tblHeader/>
        </w:trPr>
        <w:tc>
          <w:tcPr>
            <w:tcW w:w="3240" w:type="dxa"/>
          </w:tcPr>
          <w:p w14:paraId="3B83A1A8" w14:textId="77777777" w:rsidR="00E724C6" w:rsidRPr="00967E89" w:rsidRDefault="00E724C6" w:rsidP="00E724C6">
            <w:pPr>
              <w:pStyle w:val="acctfourfigures"/>
              <w:spacing w:line="240" w:lineRule="auto"/>
              <w:rPr>
                <w:szCs w:val="22"/>
              </w:rPr>
            </w:pPr>
          </w:p>
        </w:tc>
        <w:tc>
          <w:tcPr>
            <w:tcW w:w="180" w:type="dxa"/>
          </w:tcPr>
          <w:p w14:paraId="43DD7629" w14:textId="2D2515AD" w:rsidR="00E724C6" w:rsidRPr="00967E89" w:rsidRDefault="00E724C6" w:rsidP="00E724C6">
            <w:pPr>
              <w:pStyle w:val="acctfourfigures"/>
              <w:tabs>
                <w:tab w:val="clear" w:pos="765"/>
                <w:tab w:val="decimal" w:pos="472"/>
              </w:tabs>
              <w:spacing w:line="240" w:lineRule="auto"/>
              <w:ind w:left="-83"/>
              <w:rPr>
                <w:i/>
                <w:iCs/>
                <w:szCs w:val="22"/>
              </w:rPr>
            </w:pPr>
          </w:p>
        </w:tc>
        <w:tc>
          <w:tcPr>
            <w:tcW w:w="1440" w:type="dxa"/>
            <w:shd w:val="clear" w:color="auto" w:fill="auto"/>
            <w:vAlign w:val="bottom"/>
          </w:tcPr>
          <w:p w14:paraId="220ACB5A" w14:textId="0E28D4F0"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5</w:t>
            </w:r>
          </w:p>
        </w:tc>
        <w:tc>
          <w:tcPr>
            <w:tcW w:w="181" w:type="dxa"/>
            <w:shd w:val="clear" w:color="auto" w:fill="auto"/>
            <w:vAlign w:val="bottom"/>
          </w:tcPr>
          <w:p w14:paraId="132807FA" w14:textId="77777777" w:rsidR="00E724C6" w:rsidRPr="00967E89" w:rsidRDefault="00E724C6" w:rsidP="00E724C6">
            <w:pPr>
              <w:pStyle w:val="acctmergecolhdg"/>
              <w:spacing w:line="240" w:lineRule="auto"/>
              <w:rPr>
                <w:b w:val="0"/>
                <w:bCs/>
                <w:szCs w:val="22"/>
              </w:rPr>
            </w:pPr>
          </w:p>
        </w:tc>
        <w:tc>
          <w:tcPr>
            <w:tcW w:w="1340" w:type="dxa"/>
            <w:shd w:val="clear" w:color="auto" w:fill="auto"/>
            <w:vAlign w:val="bottom"/>
          </w:tcPr>
          <w:p w14:paraId="01C6B1DA" w14:textId="4341985F"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4</w:t>
            </w:r>
          </w:p>
        </w:tc>
        <w:tc>
          <w:tcPr>
            <w:tcW w:w="189" w:type="dxa"/>
            <w:shd w:val="clear" w:color="auto" w:fill="auto"/>
          </w:tcPr>
          <w:p w14:paraId="3EA1BC3B" w14:textId="77777777" w:rsidR="00E724C6" w:rsidRPr="00967E89" w:rsidRDefault="00E724C6" w:rsidP="00E724C6">
            <w:pPr>
              <w:pStyle w:val="acctmergecolhdg"/>
              <w:spacing w:line="240" w:lineRule="auto"/>
              <w:rPr>
                <w:b w:val="0"/>
                <w:bCs/>
                <w:szCs w:val="22"/>
              </w:rPr>
            </w:pPr>
          </w:p>
        </w:tc>
        <w:tc>
          <w:tcPr>
            <w:tcW w:w="1350" w:type="dxa"/>
            <w:shd w:val="clear" w:color="auto" w:fill="auto"/>
            <w:vAlign w:val="bottom"/>
          </w:tcPr>
          <w:p w14:paraId="5DBEFA93" w14:textId="248E36D4"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5</w:t>
            </w:r>
          </w:p>
        </w:tc>
        <w:tc>
          <w:tcPr>
            <w:tcW w:w="178" w:type="dxa"/>
            <w:shd w:val="clear" w:color="auto" w:fill="auto"/>
            <w:vAlign w:val="bottom"/>
          </w:tcPr>
          <w:p w14:paraId="029FD3C4" w14:textId="77777777" w:rsidR="00E724C6" w:rsidRPr="00967E89" w:rsidRDefault="00E724C6" w:rsidP="00E724C6">
            <w:pPr>
              <w:pStyle w:val="acctmergecolhdg"/>
              <w:spacing w:line="240" w:lineRule="auto"/>
              <w:rPr>
                <w:b w:val="0"/>
                <w:bCs/>
                <w:szCs w:val="22"/>
              </w:rPr>
            </w:pPr>
          </w:p>
        </w:tc>
        <w:tc>
          <w:tcPr>
            <w:tcW w:w="1352" w:type="dxa"/>
            <w:shd w:val="clear" w:color="auto" w:fill="auto"/>
            <w:vAlign w:val="bottom"/>
          </w:tcPr>
          <w:p w14:paraId="488BAB11" w14:textId="6B7D0A74"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4</w:t>
            </w:r>
          </w:p>
        </w:tc>
      </w:tr>
      <w:tr w:rsidR="006504D3" w:rsidRPr="00967E89" w14:paraId="53F5DA95" w14:textId="77777777" w:rsidTr="0082446E">
        <w:trPr>
          <w:tblHeader/>
        </w:trPr>
        <w:tc>
          <w:tcPr>
            <w:tcW w:w="3240" w:type="dxa"/>
          </w:tcPr>
          <w:p w14:paraId="62CE3AD0" w14:textId="77777777" w:rsidR="006504D3" w:rsidRPr="00967E89" w:rsidRDefault="006504D3" w:rsidP="006504D3">
            <w:pPr>
              <w:spacing w:line="240" w:lineRule="auto"/>
              <w:rPr>
                <w:b/>
                <w:bCs/>
                <w:i/>
                <w:iCs/>
                <w:szCs w:val="22"/>
              </w:rPr>
            </w:pPr>
          </w:p>
        </w:tc>
        <w:tc>
          <w:tcPr>
            <w:tcW w:w="180" w:type="dxa"/>
          </w:tcPr>
          <w:p w14:paraId="1CB32CC2" w14:textId="77777777" w:rsidR="006504D3" w:rsidRPr="00967E89" w:rsidRDefault="006504D3" w:rsidP="006504D3">
            <w:pPr>
              <w:pStyle w:val="acctmergecolhdg"/>
              <w:spacing w:line="240" w:lineRule="auto"/>
              <w:rPr>
                <w:b w:val="0"/>
                <w:bCs/>
                <w:i/>
                <w:iCs/>
                <w:szCs w:val="22"/>
              </w:rPr>
            </w:pPr>
          </w:p>
        </w:tc>
        <w:tc>
          <w:tcPr>
            <w:tcW w:w="6030" w:type="dxa"/>
            <w:gridSpan w:val="7"/>
          </w:tcPr>
          <w:p w14:paraId="20C8D73C" w14:textId="77777777" w:rsidR="006504D3" w:rsidRPr="00967E89" w:rsidRDefault="006504D3" w:rsidP="006504D3">
            <w:pPr>
              <w:pStyle w:val="acctfourfigures"/>
              <w:spacing w:line="240" w:lineRule="auto"/>
              <w:jc w:val="center"/>
              <w:rPr>
                <w:i/>
                <w:iCs/>
                <w:szCs w:val="22"/>
              </w:rPr>
            </w:pPr>
            <w:r w:rsidRPr="00967E89">
              <w:rPr>
                <w:i/>
                <w:iCs/>
                <w:szCs w:val="22"/>
              </w:rPr>
              <w:t>(in thousand Baht)</w:t>
            </w:r>
          </w:p>
        </w:tc>
      </w:tr>
      <w:tr w:rsidR="006504D3" w:rsidRPr="00967E89" w14:paraId="797B967F" w14:textId="77777777" w:rsidTr="0082446E">
        <w:trPr>
          <w:tblHeader/>
        </w:trPr>
        <w:tc>
          <w:tcPr>
            <w:tcW w:w="3240" w:type="dxa"/>
          </w:tcPr>
          <w:p w14:paraId="14C3A282" w14:textId="77777777" w:rsidR="006504D3" w:rsidRPr="00967E89" w:rsidRDefault="006504D3" w:rsidP="006504D3">
            <w:pPr>
              <w:spacing w:line="240" w:lineRule="auto"/>
              <w:rPr>
                <w:b/>
                <w:bCs/>
                <w:i/>
                <w:iCs/>
                <w:szCs w:val="22"/>
              </w:rPr>
            </w:pPr>
          </w:p>
        </w:tc>
        <w:tc>
          <w:tcPr>
            <w:tcW w:w="180" w:type="dxa"/>
          </w:tcPr>
          <w:p w14:paraId="303E0721" w14:textId="77777777" w:rsidR="006504D3" w:rsidRPr="00967E89" w:rsidRDefault="006504D3" w:rsidP="006504D3">
            <w:pPr>
              <w:pStyle w:val="acctmergecolhdg"/>
              <w:spacing w:line="240" w:lineRule="auto"/>
              <w:rPr>
                <w:b w:val="0"/>
                <w:bCs/>
                <w:i/>
                <w:iCs/>
                <w:szCs w:val="22"/>
              </w:rPr>
            </w:pPr>
          </w:p>
        </w:tc>
        <w:tc>
          <w:tcPr>
            <w:tcW w:w="6030" w:type="dxa"/>
            <w:gridSpan w:val="7"/>
          </w:tcPr>
          <w:p w14:paraId="56A455C7" w14:textId="77777777" w:rsidR="006504D3" w:rsidRPr="00967E89" w:rsidRDefault="006504D3" w:rsidP="006504D3">
            <w:pPr>
              <w:pStyle w:val="acctfourfigures"/>
              <w:spacing w:line="240" w:lineRule="auto"/>
              <w:jc w:val="center"/>
              <w:rPr>
                <w:i/>
                <w:iCs/>
                <w:szCs w:val="22"/>
              </w:rPr>
            </w:pPr>
          </w:p>
        </w:tc>
      </w:tr>
      <w:tr w:rsidR="0089683B" w:rsidRPr="00967E89" w14:paraId="303FAD77" w14:textId="77777777" w:rsidTr="00B97057">
        <w:tc>
          <w:tcPr>
            <w:tcW w:w="3240" w:type="dxa"/>
          </w:tcPr>
          <w:p w14:paraId="19CF7267" w14:textId="77777777" w:rsidR="0089683B" w:rsidRPr="00967E89" w:rsidRDefault="0089683B" w:rsidP="0089683B">
            <w:pPr>
              <w:spacing w:line="240" w:lineRule="auto"/>
              <w:rPr>
                <w:szCs w:val="22"/>
              </w:rPr>
            </w:pPr>
            <w:r w:rsidRPr="00967E89">
              <w:rPr>
                <w:szCs w:val="22"/>
              </w:rPr>
              <w:t>Finished goods</w:t>
            </w:r>
          </w:p>
        </w:tc>
        <w:tc>
          <w:tcPr>
            <w:tcW w:w="180" w:type="dxa"/>
          </w:tcPr>
          <w:p w14:paraId="46649EF4" w14:textId="77777777" w:rsidR="0089683B" w:rsidRPr="00967E89" w:rsidRDefault="0089683B" w:rsidP="0089683B">
            <w:pPr>
              <w:pStyle w:val="acctmergecolhdg"/>
              <w:spacing w:line="240" w:lineRule="auto"/>
              <w:rPr>
                <w:b w:val="0"/>
                <w:bCs/>
                <w:i/>
                <w:iCs/>
                <w:szCs w:val="22"/>
              </w:rPr>
            </w:pPr>
          </w:p>
        </w:tc>
        <w:tc>
          <w:tcPr>
            <w:tcW w:w="1440" w:type="dxa"/>
            <w:vAlign w:val="bottom"/>
          </w:tcPr>
          <w:p w14:paraId="1D32BFB3" w14:textId="7EDA1D62"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1,513,587</w:t>
            </w:r>
          </w:p>
        </w:tc>
        <w:tc>
          <w:tcPr>
            <w:tcW w:w="181" w:type="dxa"/>
            <w:vAlign w:val="bottom"/>
          </w:tcPr>
          <w:p w14:paraId="3EF0ED53" w14:textId="77777777" w:rsidR="0089683B" w:rsidRPr="00FE2DE9" w:rsidRDefault="0089683B" w:rsidP="0089683B">
            <w:pPr>
              <w:pStyle w:val="acctfourfigures"/>
              <w:spacing w:line="240" w:lineRule="auto"/>
              <w:jc w:val="right"/>
              <w:rPr>
                <w:szCs w:val="22"/>
              </w:rPr>
            </w:pPr>
          </w:p>
        </w:tc>
        <w:tc>
          <w:tcPr>
            <w:tcW w:w="1340" w:type="dxa"/>
          </w:tcPr>
          <w:p w14:paraId="3BCD64F1" w14:textId="12C632BD"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1,244,702 </w:t>
            </w:r>
          </w:p>
        </w:tc>
        <w:tc>
          <w:tcPr>
            <w:tcW w:w="189" w:type="dxa"/>
            <w:vAlign w:val="bottom"/>
          </w:tcPr>
          <w:p w14:paraId="51A63895" w14:textId="77777777" w:rsidR="0089683B" w:rsidRPr="00FE2DE9" w:rsidRDefault="0089683B" w:rsidP="0089683B">
            <w:pPr>
              <w:pStyle w:val="acctfourfigures"/>
              <w:spacing w:line="240" w:lineRule="auto"/>
              <w:jc w:val="right"/>
              <w:rPr>
                <w:szCs w:val="22"/>
              </w:rPr>
            </w:pPr>
          </w:p>
        </w:tc>
        <w:tc>
          <w:tcPr>
            <w:tcW w:w="1350" w:type="dxa"/>
          </w:tcPr>
          <w:p w14:paraId="70D58D75" w14:textId="10A6258D" w:rsidR="0089683B" w:rsidRPr="005C10BB" w:rsidRDefault="0089683B" w:rsidP="0089683B">
            <w:pPr>
              <w:pStyle w:val="acctfourfigures"/>
              <w:tabs>
                <w:tab w:val="clear" w:pos="765"/>
                <w:tab w:val="decimal" w:pos="731"/>
              </w:tabs>
              <w:spacing w:line="240" w:lineRule="auto"/>
              <w:ind w:right="11"/>
              <w:jc w:val="right"/>
              <w:rPr>
                <w:szCs w:val="22"/>
                <w:cs/>
                <w:lang w:bidi="th-TH"/>
              </w:rPr>
            </w:pPr>
            <w:r w:rsidRPr="007422E5">
              <w:rPr>
                <w:szCs w:val="22"/>
              </w:rPr>
              <w:t>1,329,669</w:t>
            </w:r>
          </w:p>
        </w:tc>
        <w:tc>
          <w:tcPr>
            <w:tcW w:w="178" w:type="dxa"/>
            <w:vAlign w:val="bottom"/>
          </w:tcPr>
          <w:p w14:paraId="4BA0BFD5" w14:textId="77777777" w:rsidR="0089683B" w:rsidRPr="00FE2DE9" w:rsidRDefault="0089683B" w:rsidP="0089683B">
            <w:pPr>
              <w:pStyle w:val="acctfourfigures"/>
              <w:spacing w:line="240" w:lineRule="auto"/>
              <w:jc w:val="right"/>
              <w:rPr>
                <w:szCs w:val="22"/>
              </w:rPr>
            </w:pPr>
          </w:p>
        </w:tc>
        <w:tc>
          <w:tcPr>
            <w:tcW w:w="1352" w:type="dxa"/>
          </w:tcPr>
          <w:p w14:paraId="70EC31CE" w14:textId="79654F01"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1,104,475 </w:t>
            </w:r>
          </w:p>
        </w:tc>
      </w:tr>
      <w:tr w:rsidR="0089683B" w:rsidRPr="00967E89" w14:paraId="54169783" w14:textId="77777777" w:rsidTr="00B97057">
        <w:tc>
          <w:tcPr>
            <w:tcW w:w="3240" w:type="dxa"/>
          </w:tcPr>
          <w:p w14:paraId="6ABEC828" w14:textId="606BB53C" w:rsidR="0089683B" w:rsidRPr="00967E89" w:rsidRDefault="0089683B" w:rsidP="0089683B">
            <w:pPr>
              <w:spacing w:line="240" w:lineRule="auto"/>
              <w:rPr>
                <w:szCs w:val="22"/>
              </w:rPr>
            </w:pPr>
            <w:r w:rsidRPr="00671F79">
              <w:rPr>
                <w:szCs w:val="22"/>
              </w:rPr>
              <w:t>Work in process</w:t>
            </w:r>
          </w:p>
        </w:tc>
        <w:tc>
          <w:tcPr>
            <w:tcW w:w="180" w:type="dxa"/>
          </w:tcPr>
          <w:p w14:paraId="34118C6F" w14:textId="77777777" w:rsidR="0089683B" w:rsidRPr="00967E89" w:rsidRDefault="0089683B" w:rsidP="0089683B">
            <w:pPr>
              <w:pStyle w:val="acctmergecolhdg"/>
              <w:spacing w:line="240" w:lineRule="auto"/>
              <w:rPr>
                <w:b w:val="0"/>
                <w:bCs/>
                <w:i/>
                <w:iCs/>
                <w:szCs w:val="22"/>
              </w:rPr>
            </w:pPr>
          </w:p>
        </w:tc>
        <w:tc>
          <w:tcPr>
            <w:tcW w:w="1440" w:type="dxa"/>
            <w:vAlign w:val="bottom"/>
          </w:tcPr>
          <w:p w14:paraId="2045595D" w14:textId="50FB49E5"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53</w:t>
            </w:r>
          </w:p>
        </w:tc>
        <w:tc>
          <w:tcPr>
            <w:tcW w:w="181" w:type="dxa"/>
            <w:vAlign w:val="bottom"/>
          </w:tcPr>
          <w:p w14:paraId="1F8212DD" w14:textId="77777777" w:rsidR="0089683B" w:rsidRPr="00FE2DE9" w:rsidRDefault="0089683B" w:rsidP="0089683B">
            <w:pPr>
              <w:pStyle w:val="acctfourfigures"/>
              <w:spacing w:line="240" w:lineRule="auto"/>
              <w:jc w:val="right"/>
              <w:rPr>
                <w:szCs w:val="22"/>
              </w:rPr>
            </w:pPr>
          </w:p>
        </w:tc>
        <w:tc>
          <w:tcPr>
            <w:tcW w:w="1340" w:type="dxa"/>
          </w:tcPr>
          <w:p w14:paraId="5C1A661A" w14:textId="1F149E08" w:rsidR="0089683B" w:rsidRPr="005C10BB" w:rsidRDefault="0089683B" w:rsidP="0089683B">
            <w:pPr>
              <w:pStyle w:val="acctfourfigures"/>
              <w:tabs>
                <w:tab w:val="clear" w:pos="765"/>
                <w:tab w:val="decimal" w:pos="731"/>
              </w:tabs>
              <w:spacing w:line="240" w:lineRule="auto"/>
              <w:ind w:right="11"/>
              <w:jc w:val="right"/>
              <w:rPr>
                <w:szCs w:val="22"/>
              </w:rPr>
            </w:pPr>
            <w:r w:rsidRPr="005C10BB">
              <w:rPr>
                <w:szCs w:val="22"/>
              </w:rPr>
              <w:t>-</w:t>
            </w:r>
          </w:p>
        </w:tc>
        <w:tc>
          <w:tcPr>
            <w:tcW w:w="189" w:type="dxa"/>
            <w:vAlign w:val="bottom"/>
          </w:tcPr>
          <w:p w14:paraId="7BCBC7A9" w14:textId="77777777" w:rsidR="0089683B" w:rsidRPr="00FE2DE9" w:rsidRDefault="0089683B" w:rsidP="0089683B">
            <w:pPr>
              <w:pStyle w:val="acctfourfigures"/>
              <w:spacing w:line="240" w:lineRule="auto"/>
              <w:jc w:val="right"/>
              <w:rPr>
                <w:szCs w:val="22"/>
              </w:rPr>
            </w:pPr>
          </w:p>
        </w:tc>
        <w:tc>
          <w:tcPr>
            <w:tcW w:w="1350" w:type="dxa"/>
          </w:tcPr>
          <w:p w14:paraId="53B7A4E4" w14:textId="534EAE75" w:rsidR="0089683B" w:rsidRPr="005C10BB" w:rsidRDefault="0089683B" w:rsidP="0089683B">
            <w:pPr>
              <w:pStyle w:val="acctfourfigures"/>
              <w:tabs>
                <w:tab w:val="clear" w:pos="765"/>
                <w:tab w:val="decimal" w:pos="731"/>
              </w:tabs>
              <w:spacing w:line="240" w:lineRule="auto"/>
              <w:ind w:right="11"/>
              <w:jc w:val="right"/>
              <w:rPr>
                <w:szCs w:val="22"/>
                <w:cs/>
                <w:lang w:bidi="th-TH"/>
              </w:rPr>
            </w:pPr>
            <w:r w:rsidRPr="007422E5">
              <w:rPr>
                <w:szCs w:val="22"/>
              </w:rPr>
              <w:t>53</w:t>
            </w:r>
          </w:p>
        </w:tc>
        <w:tc>
          <w:tcPr>
            <w:tcW w:w="178" w:type="dxa"/>
            <w:vAlign w:val="bottom"/>
          </w:tcPr>
          <w:p w14:paraId="473D9A77" w14:textId="77777777" w:rsidR="0089683B" w:rsidRPr="00FE2DE9" w:rsidRDefault="0089683B" w:rsidP="0089683B">
            <w:pPr>
              <w:pStyle w:val="acctfourfigures"/>
              <w:spacing w:line="240" w:lineRule="auto"/>
              <w:jc w:val="right"/>
              <w:rPr>
                <w:szCs w:val="22"/>
              </w:rPr>
            </w:pPr>
          </w:p>
        </w:tc>
        <w:tc>
          <w:tcPr>
            <w:tcW w:w="1352" w:type="dxa"/>
          </w:tcPr>
          <w:p w14:paraId="215BA6B1" w14:textId="74FF6D93" w:rsidR="0089683B" w:rsidRPr="005C10BB" w:rsidRDefault="0089683B" w:rsidP="0089683B">
            <w:pPr>
              <w:pStyle w:val="acctfourfigures"/>
              <w:tabs>
                <w:tab w:val="clear" w:pos="765"/>
                <w:tab w:val="decimal" w:pos="731"/>
              </w:tabs>
              <w:spacing w:line="240" w:lineRule="auto"/>
              <w:ind w:right="11"/>
              <w:jc w:val="right"/>
              <w:rPr>
                <w:szCs w:val="22"/>
              </w:rPr>
            </w:pPr>
            <w:r w:rsidRPr="005C10BB">
              <w:rPr>
                <w:szCs w:val="22"/>
              </w:rPr>
              <w:t>-</w:t>
            </w:r>
          </w:p>
        </w:tc>
      </w:tr>
      <w:tr w:rsidR="0089683B" w:rsidRPr="00967E89" w14:paraId="703417E6" w14:textId="77777777" w:rsidTr="007422E5">
        <w:tc>
          <w:tcPr>
            <w:tcW w:w="3240" w:type="dxa"/>
          </w:tcPr>
          <w:p w14:paraId="508EF6C2" w14:textId="77777777" w:rsidR="0089683B" w:rsidRPr="00967E89" w:rsidRDefault="0089683B" w:rsidP="0089683B">
            <w:pPr>
              <w:spacing w:line="240" w:lineRule="auto"/>
              <w:rPr>
                <w:szCs w:val="22"/>
              </w:rPr>
            </w:pPr>
            <w:r w:rsidRPr="00967E89">
              <w:rPr>
                <w:szCs w:val="22"/>
              </w:rPr>
              <w:t>Raw materials</w:t>
            </w:r>
          </w:p>
        </w:tc>
        <w:tc>
          <w:tcPr>
            <w:tcW w:w="180" w:type="dxa"/>
          </w:tcPr>
          <w:p w14:paraId="179D5AA7" w14:textId="77777777" w:rsidR="0089683B" w:rsidRPr="00967E89" w:rsidRDefault="0089683B" w:rsidP="0089683B">
            <w:pPr>
              <w:pStyle w:val="acctmergecolhdg"/>
              <w:spacing w:line="240" w:lineRule="auto"/>
              <w:rPr>
                <w:b w:val="0"/>
                <w:bCs/>
                <w:i/>
                <w:iCs/>
                <w:szCs w:val="22"/>
              </w:rPr>
            </w:pPr>
          </w:p>
        </w:tc>
        <w:tc>
          <w:tcPr>
            <w:tcW w:w="1440" w:type="dxa"/>
            <w:tcBorders>
              <w:top w:val="nil"/>
              <w:left w:val="nil"/>
              <w:bottom w:val="nil"/>
              <w:right w:val="nil"/>
            </w:tcBorders>
            <w:shd w:val="clear" w:color="auto" w:fill="auto"/>
            <w:vAlign w:val="bottom"/>
          </w:tcPr>
          <w:p w14:paraId="0AAB7AE8" w14:textId="0C87974C"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1,110,870</w:t>
            </w:r>
          </w:p>
        </w:tc>
        <w:tc>
          <w:tcPr>
            <w:tcW w:w="181" w:type="dxa"/>
            <w:vAlign w:val="bottom"/>
          </w:tcPr>
          <w:p w14:paraId="6F96DFA2" w14:textId="77777777" w:rsidR="0089683B" w:rsidRPr="00FE2DE9" w:rsidRDefault="0089683B" w:rsidP="0089683B">
            <w:pPr>
              <w:pStyle w:val="acctfourfigures"/>
              <w:spacing w:line="240" w:lineRule="auto"/>
              <w:jc w:val="right"/>
              <w:rPr>
                <w:szCs w:val="22"/>
              </w:rPr>
            </w:pPr>
          </w:p>
        </w:tc>
        <w:tc>
          <w:tcPr>
            <w:tcW w:w="1340" w:type="dxa"/>
          </w:tcPr>
          <w:p w14:paraId="0A0E4364" w14:textId="6C9105F4"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1,222,033 </w:t>
            </w:r>
          </w:p>
        </w:tc>
        <w:tc>
          <w:tcPr>
            <w:tcW w:w="189" w:type="dxa"/>
            <w:vAlign w:val="bottom"/>
          </w:tcPr>
          <w:p w14:paraId="603BF86A" w14:textId="77777777" w:rsidR="0089683B" w:rsidRPr="00FE2DE9" w:rsidRDefault="0089683B" w:rsidP="0089683B">
            <w:pPr>
              <w:pStyle w:val="acctfourfigures"/>
              <w:spacing w:line="240" w:lineRule="auto"/>
              <w:jc w:val="right"/>
              <w:rPr>
                <w:szCs w:val="22"/>
              </w:rPr>
            </w:pPr>
          </w:p>
        </w:tc>
        <w:tc>
          <w:tcPr>
            <w:tcW w:w="1350" w:type="dxa"/>
            <w:tcBorders>
              <w:top w:val="nil"/>
              <w:left w:val="nil"/>
              <w:bottom w:val="nil"/>
              <w:right w:val="nil"/>
            </w:tcBorders>
            <w:shd w:val="clear" w:color="auto" w:fill="auto"/>
            <w:vAlign w:val="bottom"/>
          </w:tcPr>
          <w:p w14:paraId="77B5F756" w14:textId="48C3FB73"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1,110,870</w:t>
            </w:r>
          </w:p>
        </w:tc>
        <w:tc>
          <w:tcPr>
            <w:tcW w:w="178" w:type="dxa"/>
            <w:vAlign w:val="bottom"/>
          </w:tcPr>
          <w:p w14:paraId="1ADE8F9C" w14:textId="77777777" w:rsidR="0089683B" w:rsidRPr="00FE2DE9" w:rsidRDefault="0089683B" w:rsidP="0089683B">
            <w:pPr>
              <w:pStyle w:val="acctfourfigures"/>
              <w:spacing w:line="240" w:lineRule="auto"/>
              <w:jc w:val="right"/>
              <w:rPr>
                <w:szCs w:val="22"/>
              </w:rPr>
            </w:pPr>
          </w:p>
        </w:tc>
        <w:tc>
          <w:tcPr>
            <w:tcW w:w="1352" w:type="dxa"/>
          </w:tcPr>
          <w:p w14:paraId="673826C4" w14:textId="6DE0D1A7"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1,222,033 </w:t>
            </w:r>
          </w:p>
        </w:tc>
      </w:tr>
      <w:tr w:rsidR="0089683B" w:rsidRPr="00967E89" w14:paraId="5CAFBF87" w14:textId="77777777" w:rsidTr="007422E5">
        <w:tc>
          <w:tcPr>
            <w:tcW w:w="3240" w:type="dxa"/>
          </w:tcPr>
          <w:p w14:paraId="1985C593" w14:textId="77777777" w:rsidR="0089683B" w:rsidRPr="00967E89" w:rsidRDefault="0089683B" w:rsidP="0089683B">
            <w:pPr>
              <w:spacing w:line="240" w:lineRule="auto"/>
              <w:rPr>
                <w:szCs w:val="22"/>
              </w:rPr>
            </w:pPr>
            <w:r w:rsidRPr="00967E89">
              <w:rPr>
                <w:szCs w:val="22"/>
              </w:rPr>
              <w:t>Ingredients and packaging</w:t>
            </w:r>
          </w:p>
        </w:tc>
        <w:tc>
          <w:tcPr>
            <w:tcW w:w="180" w:type="dxa"/>
          </w:tcPr>
          <w:p w14:paraId="3BF944FC" w14:textId="77777777" w:rsidR="0089683B" w:rsidRPr="00967E89" w:rsidRDefault="0089683B" w:rsidP="0089683B">
            <w:pPr>
              <w:pStyle w:val="acctmergecolhdg"/>
              <w:spacing w:line="240" w:lineRule="auto"/>
              <w:rPr>
                <w:b w:val="0"/>
                <w:bCs/>
                <w:i/>
                <w:iCs/>
                <w:szCs w:val="22"/>
              </w:rPr>
            </w:pPr>
          </w:p>
        </w:tc>
        <w:tc>
          <w:tcPr>
            <w:tcW w:w="1440" w:type="dxa"/>
            <w:tcBorders>
              <w:top w:val="nil"/>
              <w:left w:val="nil"/>
              <w:bottom w:val="nil"/>
              <w:right w:val="nil"/>
            </w:tcBorders>
            <w:shd w:val="clear" w:color="auto" w:fill="auto"/>
            <w:vAlign w:val="bottom"/>
          </w:tcPr>
          <w:p w14:paraId="64D8544E" w14:textId="21925780"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715,515</w:t>
            </w:r>
          </w:p>
        </w:tc>
        <w:tc>
          <w:tcPr>
            <w:tcW w:w="181" w:type="dxa"/>
            <w:vAlign w:val="bottom"/>
          </w:tcPr>
          <w:p w14:paraId="5A272F97" w14:textId="77777777" w:rsidR="0089683B" w:rsidRPr="00FE2DE9" w:rsidRDefault="0089683B" w:rsidP="0089683B">
            <w:pPr>
              <w:pStyle w:val="acctfourfigures"/>
              <w:spacing w:line="240" w:lineRule="auto"/>
              <w:jc w:val="right"/>
              <w:rPr>
                <w:szCs w:val="22"/>
              </w:rPr>
            </w:pPr>
          </w:p>
        </w:tc>
        <w:tc>
          <w:tcPr>
            <w:tcW w:w="1340" w:type="dxa"/>
          </w:tcPr>
          <w:p w14:paraId="2C59AC57" w14:textId="129E4D64"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687,835 </w:t>
            </w:r>
          </w:p>
        </w:tc>
        <w:tc>
          <w:tcPr>
            <w:tcW w:w="189" w:type="dxa"/>
            <w:vAlign w:val="bottom"/>
          </w:tcPr>
          <w:p w14:paraId="07356272" w14:textId="77777777" w:rsidR="0089683B" w:rsidRPr="00FE2DE9" w:rsidRDefault="0089683B" w:rsidP="0089683B">
            <w:pPr>
              <w:pStyle w:val="acctfourfigures"/>
              <w:spacing w:line="240" w:lineRule="auto"/>
              <w:jc w:val="right"/>
              <w:rPr>
                <w:szCs w:val="22"/>
              </w:rPr>
            </w:pPr>
          </w:p>
        </w:tc>
        <w:tc>
          <w:tcPr>
            <w:tcW w:w="1350" w:type="dxa"/>
            <w:tcBorders>
              <w:top w:val="nil"/>
              <w:left w:val="nil"/>
              <w:bottom w:val="nil"/>
              <w:right w:val="nil"/>
            </w:tcBorders>
            <w:shd w:val="clear" w:color="auto" w:fill="auto"/>
            <w:vAlign w:val="bottom"/>
          </w:tcPr>
          <w:p w14:paraId="260E64EA" w14:textId="0633927C"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715,515</w:t>
            </w:r>
          </w:p>
        </w:tc>
        <w:tc>
          <w:tcPr>
            <w:tcW w:w="178" w:type="dxa"/>
            <w:vAlign w:val="bottom"/>
          </w:tcPr>
          <w:p w14:paraId="11423303" w14:textId="77777777" w:rsidR="0089683B" w:rsidRPr="00FE2DE9" w:rsidRDefault="0089683B" w:rsidP="0089683B">
            <w:pPr>
              <w:pStyle w:val="acctfourfigures"/>
              <w:spacing w:line="240" w:lineRule="auto"/>
              <w:jc w:val="right"/>
              <w:rPr>
                <w:szCs w:val="22"/>
              </w:rPr>
            </w:pPr>
          </w:p>
        </w:tc>
        <w:tc>
          <w:tcPr>
            <w:tcW w:w="1352" w:type="dxa"/>
          </w:tcPr>
          <w:p w14:paraId="33ABB0F0" w14:textId="64D7D646"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687,835 </w:t>
            </w:r>
          </w:p>
        </w:tc>
      </w:tr>
      <w:tr w:rsidR="0089683B" w:rsidRPr="00967E89" w14:paraId="421B0775" w14:textId="77777777" w:rsidTr="007422E5">
        <w:tc>
          <w:tcPr>
            <w:tcW w:w="3240" w:type="dxa"/>
          </w:tcPr>
          <w:p w14:paraId="5D537DCD" w14:textId="77777777" w:rsidR="0089683B" w:rsidRPr="00967E89" w:rsidRDefault="0089683B" w:rsidP="0089683B">
            <w:pPr>
              <w:spacing w:line="240" w:lineRule="auto"/>
              <w:rPr>
                <w:szCs w:val="22"/>
              </w:rPr>
            </w:pPr>
            <w:r w:rsidRPr="00967E89">
              <w:rPr>
                <w:szCs w:val="22"/>
              </w:rPr>
              <w:t>Goods in transit</w:t>
            </w:r>
          </w:p>
        </w:tc>
        <w:tc>
          <w:tcPr>
            <w:tcW w:w="180" w:type="dxa"/>
          </w:tcPr>
          <w:p w14:paraId="670E008E" w14:textId="77777777" w:rsidR="0089683B" w:rsidRPr="00967E89" w:rsidRDefault="0089683B" w:rsidP="0089683B">
            <w:pPr>
              <w:pStyle w:val="acctmergecolhdg"/>
              <w:spacing w:line="240" w:lineRule="auto"/>
              <w:rPr>
                <w:b w:val="0"/>
                <w:bCs/>
                <w:i/>
                <w:iCs/>
                <w:szCs w:val="22"/>
              </w:rPr>
            </w:pPr>
          </w:p>
        </w:tc>
        <w:tc>
          <w:tcPr>
            <w:tcW w:w="1440" w:type="dxa"/>
            <w:tcBorders>
              <w:top w:val="nil"/>
              <w:left w:val="nil"/>
              <w:bottom w:val="nil"/>
              <w:right w:val="nil"/>
            </w:tcBorders>
            <w:shd w:val="clear" w:color="auto" w:fill="auto"/>
            <w:vAlign w:val="bottom"/>
          </w:tcPr>
          <w:p w14:paraId="1F3834AF" w14:textId="03874F61"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541,654</w:t>
            </w:r>
          </w:p>
        </w:tc>
        <w:tc>
          <w:tcPr>
            <w:tcW w:w="181" w:type="dxa"/>
            <w:vAlign w:val="bottom"/>
          </w:tcPr>
          <w:p w14:paraId="4A49E308" w14:textId="77777777" w:rsidR="0089683B" w:rsidRPr="00FE2DE9" w:rsidRDefault="0089683B" w:rsidP="0089683B">
            <w:pPr>
              <w:pStyle w:val="acctfourfigures"/>
              <w:spacing w:line="240" w:lineRule="auto"/>
              <w:jc w:val="right"/>
              <w:rPr>
                <w:szCs w:val="22"/>
              </w:rPr>
            </w:pPr>
          </w:p>
        </w:tc>
        <w:tc>
          <w:tcPr>
            <w:tcW w:w="1340" w:type="dxa"/>
          </w:tcPr>
          <w:p w14:paraId="0F97925C" w14:textId="5E0BB098"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493,649 </w:t>
            </w:r>
          </w:p>
        </w:tc>
        <w:tc>
          <w:tcPr>
            <w:tcW w:w="189" w:type="dxa"/>
            <w:vAlign w:val="bottom"/>
          </w:tcPr>
          <w:p w14:paraId="44D68ED7" w14:textId="77777777" w:rsidR="0089683B" w:rsidRPr="00FE2DE9" w:rsidRDefault="0089683B" w:rsidP="0089683B">
            <w:pPr>
              <w:pStyle w:val="acctfourfigures"/>
              <w:spacing w:line="240" w:lineRule="auto"/>
              <w:jc w:val="right"/>
              <w:rPr>
                <w:szCs w:val="22"/>
              </w:rPr>
            </w:pPr>
          </w:p>
        </w:tc>
        <w:tc>
          <w:tcPr>
            <w:tcW w:w="1350" w:type="dxa"/>
            <w:tcBorders>
              <w:top w:val="nil"/>
              <w:left w:val="nil"/>
              <w:bottom w:val="nil"/>
              <w:right w:val="nil"/>
            </w:tcBorders>
            <w:shd w:val="clear" w:color="auto" w:fill="auto"/>
            <w:vAlign w:val="bottom"/>
          </w:tcPr>
          <w:p w14:paraId="7632A984" w14:textId="78FCF5C8"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98,943</w:t>
            </w:r>
          </w:p>
        </w:tc>
        <w:tc>
          <w:tcPr>
            <w:tcW w:w="178" w:type="dxa"/>
            <w:vAlign w:val="bottom"/>
          </w:tcPr>
          <w:p w14:paraId="109E1DE0" w14:textId="77777777" w:rsidR="0089683B" w:rsidRPr="00FE2DE9" w:rsidRDefault="0089683B" w:rsidP="0089683B">
            <w:pPr>
              <w:pStyle w:val="acctfourfigures"/>
              <w:spacing w:line="240" w:lineRule="auto"/>
              <w:jc w:val="right"/>
              <w:rPr>
                <w:szCs w:val="22"/>
              </w:rPr>
            </w:pPr>
          </w:p>
        </w:tc>
        <w:tc>
          <w:tcPr>
            <w:tcW w:w="1352" w:type="dxa"/>
          </w:tcPr>
          <w:p w14:paraId="1CECC3AA" w14:textId="474416C4"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144,482 </w:t>
            </w:r>
          </w:p>
        </w:tc>
      </w:tr>
      <w:tr w:rsidR="0089683B" w:rsidRPr="00967E89" w14:paraId="1C02AE74" w14:textId="77777777" w:rsidTr="007422E5">
        <w:tc>
          <w:tcPr>
            <w:tcW w:w="3240" w:type="dxa"/>
          </w:tcPr>
          <w:p w14:paraId="21F9DDE9" w14:textId="77777777" w:rsidR="0089683B" w:rsidRPr="00967E89" w:rsidRDefault="0089683B" w:rsidP="0089683B">
            <w:pPr>
              <w:spacing w:line="240" w:lineRule="auto"/>
              <w:rPr>
                <w:szCs w:val="22"/>
              </w:rPr>
            </w:pPr>
            <w:r w:rsidRPr="00967E89">
              <w:rPr>
                <w:szCs w:val="22"/>
              </w:rPr>
              <w:t>Spare parts and supplies</w:t>
            </w:r>
          </w:p>
        </w:tc>
        <w:tc>
          <w:tcPr>
            <w:tcW w:w="180" w:type="dxa"/>
          </w:tcPr>
          <w:p w14:paraId="09C2F549" w14:textId="77777777" w:rsidR="0089683B" w:rsidRPr="00967E89" w:rsidRDefault="0089683B" w:rsidP="0089683B">
            <w:pPr>
              <w:pStyle w:val="acctmergecolhdg"/>
              <w:spacing w:line="240" w:lineRule="auto"/>
              <w:rPr>
                <w:b w:val="0"/>
                <w:bCs/>
                <w:i/>
                <w:iCs/>
                <w:szCs w:val="22"/>
              </w:rPr>
            </w:pPr>
          </w:p>
        </w:tc>
        <w:tc>
          <w:tcPr>
            <w:tcW w:w="1440" w:type="dxa"/>
            <w:tcBorders>
              <w:top w:val="nil"/>
              <w:left w:val="nil"/>
              <w:bottom w:val="single" w:sz="4" w:space="0" w:color="auto"/>
              <w:right w:val="nil"/>
            </w:tcBorders>
            <w:shd w:val="clear" w:color="auto" w:fill="auto"/>
            <w:vAlign w:val="bottom"/>
          </w:tcPr>
          <w:p w14:paraId="1748A97E" w14:textId="1B6DE6AE"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68,678</w:t>
            </w:r>
          </w:p>
        </w:tc>
        <w:tc>
          <w:tcPr>
            <w:tcW w:w="181" w:type="dxa"/>
            <w:vAlign w:val="bottom"/>
          </w:tcPr>
          <w:p w14:paraId="599B148C" w14:textId="77777777" w:rsidR="0089683B" w:rsidRPr="00FE2DE9" w:rsidRDefault="0089683B" w:rsidP="0089683B">
            <w:pPr>
              <w:pStyle w:val="acctfourfigures"/>
              <w:spacing w:line="240" w:lineRule="auto"/>
              <w:jc w:val="right"/>
              <w:rPr>
                <w:szCs w:val="22"/>
              </w:rPr>
            </w:pPr>
          </w:p>
        </w:tc>
        <w:tc>
          <w:tcPr>
            <w:tcW w:w="1340" w:type="dxa"/>
            <w:tcBorders>
              <w:bottom w:val="single" w:sz="4" w:space="0" w:color="auto"/>
            </w:tcBorders>
          </w:tcPr>
          <w:p w14:paraId="2D702D88" w14:textId="0182AB10"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58,157 </w:t>
            </w:r>
          </w:p>
        </w:tc>
        <w:tc>
          <w:tcPr>
            <w:tcW w:w="189" w:type="dxa"/>
            <w:vAlign w:val="bottom"/>
          </w:tcPr>
          <w:p w14:paraId="438F78BF" w14:textId="77777777" w:rsidR="0089683B" w:rsidRPr="00FE2DE9" w:rsidRDefault="0089683B" w:rsidP="0089683B">
            <w:pPr>
              <w:pStyle w:val="acctfourfigures"/>
              <w:spacing w:line="240" w:lineRule="auto"/>
              <w:jc w:val="right"/>
              <w:rPr>
                <w:szCs w:val="22"/>
              </w:rPr>
            </w:pPr>
          </w:p>
        </w:tc>
        <w:tc>
          <w:tcPr>
            <w:tcW w:w="1350" w:type="dxa"/>
            <w:tcBorders>
              <w:top w:val="nil"/>
              <w:left w:val="nil"/>
              <w:bottom w:val="single" w:sz="4" w:space="0" w:color="auto"/>
              <w:right w:val="nil"/>
            </w:tcBorders>
            <w:shd w:val="clear" w:color="auto" w:fill="auto"/>
            <w:vAlign w:val="bottom"/>
          </w:tcPr>
          <w:p w14:paraId="72181605" w14:textId="62375FC6"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68,678</w:t>
            </w:r>
          </w:p>
        </w:tc>
        <w:tc>
          <w:tcPr>
            <w:tcW w:w="178" w:type="dxa"/>
            <w:vAlign w:val="bottom"/>
          </w:tcPr>
          <w:p w14:paraId="2111A778" w14:textId="77777777" w:rsidR="0089683B" w:rsidRPr="00FE2DE9" w:rsidRDefault="0089683B" w:rsidP="0089683B">
            <w:pPr>
              <w:pStyle w:val="acctfourfigures"/>
              <w:spacing w:line="240" w:lineRule="auto"/>
              <w:jc w:val="right"/>
              <w:rPr>
                <w:szCs w:val="22"/>
              </w:rPr>
            </w:pPr>
          </w:p>
        </w:tc>
        <w:tc>
          <w:tcPr>
            <w:tcW w:w="1352" w:type="dxa"/>
            <w:tcBorders>
              <w:bottom w:val="single" w:sz="4" w:space="0" w:color="auto"/>
            </w:tcBorders>
          </w:tcPr>
          <w:p w14:paraId="3D525E91" w14:textId="1A2A4728"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 xml:space="preserve"> 58,157 </w:t>
            </w:r>
          </w:p>
        </w:tc>
      </w:tr>
      <w:tr w:rsidR="0089683B" w:rsidRPr="00967E89" w14:paraId="63E21CFD" w14:textId="77777777" w:rsidTr="00C1095E">
        <w:tc>
          <w:tcPr>
            <w:tcW w:w="3240" w:type="dxa"/>
          </w:tcPr>
          <w:p w14:paraId="2DEB6073" w14:textId="77777777" w:rsidR="0089683B" w:rsidRPr="00967E89" w:rsidRDefault="0089683B" w:rsidP="0089683B">
            <w:pPr>
              <w:spacing w:line="240" w:lineRule="auto"/>
              <w:rPr>
                <w:szCs w:val="22"/>
              </w:rPr>
            </w:pPr>
          </w:p>
        </w:tc>
        <w:tc>
          <w:tcPr>
            <w:tcW w:w="180" w:type="dxa"/>
          </w:tcPr>
          <w:p w14:paraId="39DFDA1E" w14:textId="77777777" w:rsidR="0089683B" w:rsidRPr="00967E89" w:rsidRDefault="0089683B" w:rsidP="0089683B">
            <w:pPr>
              <w:pStyle w:val="acctmergecolhdg"/>
              <w:spacing w:line="240" w:lineRule="auto"/>
              <w:rPr>
                <w:b w:val="0"/>
                <w:bCs/>
                <w:i/>
                <w:iCs/>
                <w:szCs w:val="22"/>
              </w:rPr>
            </w:pPr>
          </w:p>
        </w:tc>
        <w:tc>
          <w:tcPr>
            <w:tcW w:w="1440" w:type="dxa"/>
            <w:tcBorders>
              <w:top w:val="single" w:sz="4" w:space="0" w:color="auto"/>
            </w:tcBorders>
            <w:vAlign w:val="bottom"/>
          </w:tcPr>
          <w:p w14:paraId="5BBF8F88" w14:textId="01622279"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3,950,357</w:t>
            </w:r>
          </w:p>
        </w:tc>
        <w:tc>
          <w:tcPr>
            <w:tcW w:w="181" w:type="dxa"/>
            <w:vAlign w:val="bottom"/>
          </w:tcPr>
          <w:p w14:paraId="5EF23E0E" w14:textId="77777777" w:rsidR="0089683B" w:rsidRPr="00FE2DE9" w:rsidRDefault="0089683B" w:rsidP="0089683B">
            <w:pPr>
              <w:pStyle w:val="acctfourfigures"/>
              <w:spacing w:line="240" w:lineRule="auto"/>
              <w:jc w:val="right"/>
              <w:rPr>
                <w:szCs w:val="22"/>
              </w:rPr>
            </w:pPr>
          </w:p>
        </w:tc>
        <w:tc>
          <w:tcPr>
            <w:tcW w:w="1340" w:type="dxa"/>
            <w:tcBorders>
              <w:top w:val="single" w:sz="4" w:space="0" w:color="auto"/>
            </w:tcBorders>
          </w:tcPr>
          <w:p w14:paraId="0E437D46" w14:textId="0CE93140"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3,706,376</w:t>
            </w:r>
          </w:p>
        </w:tc>
        <w:tc>
          <w:tcPr>
            <w:tcW w:w="189" w:type="dxa"/>
            <w:vAlign w:val="bottom"/>
          </w:tcPr>
          <w:p w14:paraId="4E29A645" w14:textId="77777777" w:rsidR="0089683B" w:rsidRPr="00FE2DE9" w:rsidRDefault="0089683B" w:rsidP="0089683B">
            <w:pPr>
              <w:pStyle w:val="acctfourfigures"/>
              <w:spacing w:line="240" w:lineRule="auto"/>
              <w:jc w:val="right"/>
              <w:rPr>
                <w:szCs w:val="22"/>
              </w:rPr>
            </w:pPr>
          </w:p>
        </w:tc>
        <w:tc>
          <w:tcPr>
            <w:tcW w:w="1350" w:type="dxa"/>
            <w:tcBorders>
              <w:top w:val="single" w:sz="4" w:space="0" w:color="auto"/>
            </w:tcBorders>
          </w:tcPr>
          <w:p w14:paraId="2EDC759E" w14:textId="7099C10C" w:rsidR="0089683B" w:rsidRPr="005C10BB" w:rsidRDefault="0089683B" w:rsidP="0089683B">
            <w:pPr>
              <w:pStyle w:val="acctfourfigures"/>
              <w:tabs>
                <w:tab w:val="clear" w:pos="765"/>
                <w:tab w:val="decimal" w:pos="731"/>
              </w:tabs>
              <w:spacing w:line="240" w:lineRule="auto"/>
              <w:ind w:right="11"/>
              <w:jc w:val="right"/>
              <w:rPr>
                <w:szCs w:val="22"/>
              </w:rPr>
            </w:pPr>
            <w:r w:rsidRPr="007422E5">
              <w:rPr>
                <w:szCs w:val="22"/>
              </w:rPr>
              <w:t>3,323,72</w:t>
            </w:r>
            <w:r w:rsidR="00C76FF6">
              <w:rPr>
                <w:szCs w:val="22"/>
              </w:rPr>
              <w:t>8</w:t>
            </w:r>
          </w:p>
        </w:tc>
        <w:tc>
          <w:tcPr>
            <w:tcW w:w="178" w:type="dxa"/>
            <w:vAlign w:val="bottom"/>
          </w:tcPr>
          <w:p w14:paraId="5A98EBFD" w14:textId="77777777" w:rsidR="0089683B" w:rsidRPr="00FE2DE9" w:rsidRDefault="0089683B" w:rsidP="0089683B">
            <w:pPr>
              <w:pStyle w:val="acctfourfigures"/>
              <w:spacing w:line="240" w:lineRule="auto"/>
              <w:jc w:val="right"/>
              <w:rPr>
                <w:szCs w:val="22"/>
              </w:rPr>
            </w:pPr>
          </w:p>
        </w:tc>
        <w:tc>
          <w:tcPr>
            <w:tcW w:w="1352" w:type="dxa"/>
            <w:tcBorders>
              <w:top w:val="single" w:sz="4" w:space="0" w:color="auto"/>
            </w:tcBorders>
          </w:tcPr>
          <w:p w14:paraId="37A22E97" w14:textId="62F876DC" w:rsidR="0089683B" w:rsidRPr="00FE2DE9" w:rsidRDefault="0089683B" w:rsidP="0089683B">
            <w:pPr>
              <w:pStyle w:val="acctfourfigures"/>
              <w:tabs>
                <w:tab w:val="clear" w:pos="765"/>
                <w:tab w:val="decimal" w:pos="731"/>
              </w:tabs>
              <w:spacing w:line="240" w:lineRule="auto"/>
              <w:ind w:right="11"/>
              <w:jc w:val="right"/>
              <w:rPr>
                <w:szCs w:val="22"/>
              </w:rPr>
            </w:pPr>
            <w:r w:rsidRPr="005C10BB">
              <w:rPr>
                <w:szCs w:val="22"/>
              </w:rPr>
              <w:t>3,216,982</w:t>
            </w:r>
          </w:p>
        </w:tc>
      </w:tr>
      <w:tr w:rsidR="00D529D6" w:rsidRPr="00967E89" w14:paraId="0751FA73" w14:textId="77777777" w:rsidTr="007F0485">
        <w:tc>
          <w:tcPr>
            <w:tcW w:w="3240" w:type="dxa"/>
            <w:vAlign w:val="bottom"/>
          </w:tcPr>
          <w:p w14:paraId="054EF842" w14:textId="77777777" w:rsidR="00D529D6" w:rsidRPr="00967E89" w:rsidRDefault="00D529D6" w:rsidP="00D529D6">
            <w:pPr>
              <w:spacing w:line="240" w:lineRule="auto"/>
              <w:ind w:left="100" w:hanging="100"/>
              <w:rPr>
                <w:szCs w:val="22"/>
              </w:rPr>
            </w:pPr>
            <w:r w:rsidRPr="00967E89">
              <w:rPr>
                <w:i/>
                <w:iCs/>
                <w:szCs w:val="22"/>
              </w:rPr>
              <w:t>Less</w:t>
            </w:r>
            <w:r w:rsidRPr="00967E89">
              <w:rPr>
                <w:szCs w:val="22"/>
              </w:rPr>
              <w:t xml:space="preserve"> allowance for write-down to </w:t>
            </w:r>
          </w:p>
          <w:p w14:paraId="747EF059" w14:textId="61136432" w:rsidR="00D529D6" w:rsidRPr="00967E89" w:rsidRDefault="00D529D6" w:rsidP="00D529D6">
            <w:pPr>
              <w:spacing w:line="240" w:lineRule="auto"/>
              <w:ind w:left="100" w:hanging="100"/>
              <w:rPr>
                <w:szCs w:val="22"/>
              </w:rPr>
            </w:pPr>
            <w:r w:rsidRPr="00967E89">
              <w:rPr>
                <w:i/>
                <w:iCs/>
                <w:szCs w:val="22"/>
              </w:rPr>
              <w:t xml:space="preserve">         </w:t>
            </w:r>
            <w:r w:rsidRPr="00967E89">
              <w:rPr>
                <w:szCs w:val="22"/>
              </w:rPr>
              <w:t>net realisable value</w:t>
            </w:r>
          </w:p>
        </w:tc>
        <w:tc>
          <w:tcPr>
            <w:tcW w:w="180" w:type="dxa"/>
            <w:vAlign w:val="bottom"/>
          </w:tcPr>
          <w:p w14:paraId="44D76963" w14:textId="77777777" w:rsidR="00D529D6" w:rsidRPr="00967E89" w:rsidRDefault="00D529D6" w:rsidP="00D529D6">
            <w:pPr>
              <w:pStyle w:val="acctmergecolhdg"/>
              <w:spacing w:line="240" w:lineRule="auto"/>
              <w:rPr>
                <w:b w:val="0"/>
                <w:bCs/>
                <w:i/>
                <w:iCs/>
                <w:szCs w:val="22"/>
              </w:rPr>
            </w:pPr>
          </w:p>
        </w:tc>
        <w:tc>
          <w:tcPr>
            <w:tcW w:w="1440" w:type="dxa"/>
            <w:tcBorders>
              <w:bottom w:val="single" w:sz="4" w:space="0" w:color="auto"/>
            </w:tcBorders>
          </w:tcPr>
          <w:p w14:paraId="081D0FF5" w14:textId="77777777" w:rsidR="00D529D6" w:rsidRPr="007422E5" w:rsidRDefault="00D529D6" w:rsidP="007422E5">
            <w:pPr>
              <w:pStyle w:val="acctfourfigures"/>
              <w:tabs>
                <w:tab w:val="clear" w:pos="765"/>
                <w:tab w:val="decimal" w:pos="731"/>
              </w:tabs>
              <w:spacing w:line="240" w:lineRule="auto"/>
              <w:ind w:right="-78"/>
              <w:jc w:val="right"/>
              <w:rPr>
                <w:szCs w:val="22"/>
              </w:rPr>
            </w:pPr>
          </w:p>
          <w:p w14:paraId="16F2D9E7" w14:textId="093E865C" w:rsidR="00D529D6" w:rsidRPr="005C10BB" w:rsidRDefault="00D529D6" w:rsidP="007422E5">
            <w:pPr>
              <w:pStyle w:val="acctfourfigures"/>
              <w:tabs>
                <w:tab w:val="clear" w:pos="765"/>
                <w:tab w:val="decimal" w:pos="731"/>
              </w:tabs>
              <w:spacing w:line="240" w:lineRule="auto"/>
              <w:ind w:right="-78"/>
              <w:jc w:val="right"/>
              <w:rPr>
                <w:szCs w:val="22"/>
              </w:rPr>
            </w:pPr>
            <w:r w:rsidRPr="007422E5">
              <w:rPr>
                <w:szCs w:val="22"/>
              </w:rPr>
              <w:t>(174,292)</w:t>
            </w:r>
          </w:p>
        </w:tc>
        <w:tc>
          <w:tcPr>
            <w:tcW w:w="181" w:type="dxa"/>
            <w:vAlign w:val="bottom"/>
          </w:tcPr>
          <w:p w14:paraId="7D9E2BB6" w14:textId="77777777" w:rsidR="00D529D6" w:rsidRPr="00FE2DE9" w:rsidRDefault="00D529D6" w:rsidP="00D529D6">
            <w:pPr>
              <w:pStyle w:val="acctfourfigures"/>
              <w:spacing w:line="240" w:lineRule="auto"/>
              <w:jc w:val="right"/>
              <w:rPr>
                <w:szCs w:val="22"/>
              </w:rPr>
            </w:pPr>
          </w:p>
        </w:tc>
        <w:tc>
          <w:tcPr>
            <w:tcW w:w="1340" w:type="dxa"/>
          </w:tcPr>
          <w:p w14:paraId="1FCE9004" w14:textId="77777777" w:rsidR="00D529D6" w:rsidRPr="005C10BB" w:rsidRDefault="00D529D6" w:rsidP="00D529D6">
            <w:pPr>
              <w:pStyle w:val="acctfourfigures"/>
              <w:tabs>
                <w:tab w:val="clear" w:pos="765"/>
                <w:tab w:val="decimal" w:pos="731"/>
              </w:tabs>
              <w:spacing w:line="240" w:lineRule="auto"/>
              <w:ind w:right="-78"/>
              <w:jc w:val="right"/>
              <w:rPr>
                <w:szCs w:val="22"/>
              </w:rPr>
            </w:pPr>
          </w:p>
          <w:p w14:paraId="37FFD92F" w14:textId="57F652AD" w:rsidR="00D529D6" w:rsidRPr="00FE2DE9" w:rsidRDefault="00D529D6" w:rsidP="00D529D6">
            <w:pPr>
              <w:pStyle w:val="acctfourfigures"/>
              <w:tabs>
                <w:tab w:val="clear" w:pos="765"/>
                <w:tab w:val="decimal" w:pos="731"/>
              </w:tabs>
              <w:spacing w:line="240" w:lineRule="auto"/>
              <w:ind w:right="-58"/>
              <w:jc w:val="right"/>
              <w:rPr>
                <w:szCs w:val="22"/>
              </w:rPr>
            </w:pPr>
            <w:r w:rsidRPr="005C10BB">
              <w:rPr>
                <w:szCs w:val="22"/>
              </w:rPr>
              <w:t>(171,556)</w:t>
            </w:r>
          </w:p>
        </w:tc>
        <w:tc>
          <w:tcPr>
            <w:tcW w:w="189" w:type="dxa"/>
            <w:vAlign w:val="bottom"/>
          </w:tcPr>
          <w:p w14:paraId="6D3BA17C" w14:textId="77777777" w:rsidR="00D529D6" w:rsidRPr="00FE2DE9" w:rsidRDefault="00D529D6" w:rsidP="00D529D6">
            <w:pPr>
              <w:pStyle w:val="acctfourfigures"/>
              <w:spacing w:line="240" w:lineRule="auto"/>
              <w:jc w:val="right"/>
              <w:rPr>
                <w:szCs w:val="22"/>
              </w:rPr>
            </w:pPr>
          </w:p>
        </w:tc>
        <w:tc>
          <w:tcPr>
            <w:tcW w:w="1350" w:type="dxa"/>
            <w:tcBorders>
              <w:bottom w:val="single" w:sz="4" w:space="0" w:color="auto"/>
            </w:tcBorders>
            <w:vAlign w:val="bottom"/>
          </w:tcPr>
          <w:p w14:paraId="23AF01D8" w14:textId="3EB53251" w:rsidR="00D529D6" w:rsidRPr="005C10BB" w:rsidRDefault="00D529D6" w:rsidP="007422E5">
            <w:pPr>
              <w:pStyle w:val="acctfourfigures"/>
              <w:tabs>
                <w:tab w:val="clear" w:pos="765"/>
                <w:tab w:val="decimal" w:pos="731"/>
              </w:tabs>
              <w:spacing w:line="240" w:lineRule="auto"/>
              <w:ind w:right="-78"/>
              <w:jc w:val="right"/>
              <w:rPr>
                <w:szCs w:val="22"/>
              </w:rPr>
            </w:pPr>
            <w:r w:rsidRPr="007422E5">
              <w:rPr>
                <w:szCs w:val="22"/>
              </w:rPr>
              <w:t>(159,598)</w:t>
            </w:r>
          </w:p>
        </w:tc>
        <w:tc>
          <w:tcPr>
            <w:tcW w:w="178" w:type="dxa"/>
            <w:vAlign w:val="bottom"/>
          </w:tcPr>
          <w:p w14:paraId="0BE66F3F" w14:textId="77777777" w:rsidR="00D529D6" w:rsidRPr="00FE2DE9" w:rsidRDefault="00D529D6" w:rsidP="00D529D6">
            <w:pPr>
              <w:pStyle w:val="acctfourfigures"/>
              <w:spacing w:line="240" w:lineRule="auto"/>
              <w:jc w:val="right"/>
              <w:rPr>
                <w:szCs w:val="22"/>
              </w:rPr>
            </w:pPr>
          </w:p>
        </w:tc>
        <w:tc>
          <w:tcPr>
            <w:tcW w:w="1352" w:type="dxa"/>
          </w:tcPr>
          <w:p w14:paraId="392BA956" w14:textId="77777777" w:rsidR="00D529D6" w:rsidRPr="005C10BB" w:rsidRDefault="00D529D6" w:rsidP="00D529D6">
            <w:pPr>
              <w:pStyle w:val="acctfourfigures"/>
              <w:tabs>
                <w:tab w:val="clear" w:pos="765"/>
                <w:tab w:val="decimal" w:pos="731"/>
              </w:tabs>
              <w:spacing w:line="240" w:lineRule="auto"/>
              <w:ind w:right="-78"/>
              <w:jc w:val="right"/>
              <w:rPr>
                <w:szCs w:val="22"/>
              </w:rPr>
            </w:pPr>
          </w:p>
          <w:p w14:paraId="22468B12" w14:textId="770FEE08" w:rsidR="00D529D6" w:rsidRPr="00FE2DE9" w:rsidRDefault="00D529D6" w:rsidP="00D529D6">
            <w:pPr>
              <w:pStyle w:val="acctfourfigures"/>
              <w:tabs>
                <w:tab w:val="clear" w:pos="765"/>
                <w:tab w:val="decimal" w:pos="731"/>
              </w:tabs>
              <w:spacing w:line="240" w:lineRule="auto"/>
              <w:ind w:right="-78"/>
              <w:jc w:val="right"/>
              <w:rPr>
                <w:szCs w:val="22"/>
              </w:rPr>
            </w:pPr>
            <w:r w:rsidRPr="005C10BB">
              <w:rPr>
                <w:szCs w:val="22"/>
              </w:rPr>
              <w:t>(155,110)</w:t>
            </w:r>
          </w:p>
        </w:tc>
      </w:tr>
      <w:tr w:rsidR="00D529D6" w:rsidRPr="00967E89" w14:paraId="0D0AF987" w14:textId="77777777" w:rsidTr="007F0485">
        <w:tc>
          <w:tcPr>
            <w:tcW w:w="3240" w:type="dxa"/>
          </w:tcPr>
          <w:p w14:paraId="6F01B723" w14:textId="09227940" w:rsidR="00D529D6" w:rsidRPr="00967E89" w:rsidRDefault="00D529D6" w:rsidP="00D529D6">
            <w:pPr>
              <w:spacing w:line="240" w:lineRule="auto"/>
              <w:rPr>
                <w:rFonts w:cstheme="minorBidi"/>
                <w:b/>
                <w:bCs/>
                <w:szCs w:val="22"/>
                <w:cs/>
                <w:lang w:bidi="th-TH"/>
              </w:rPr>
            </w:pPr>
            <w:r w:rsidRPr="00967E89">
              <w:rPr>
                <w:b/>
                <w:bCs/>
                <w:szCs w:val="22"/>
              </w:rPr>
              <w:t>Total inventories, net</w:t>
            </w:r>
          </w:p>
        </w:tc>
        <w:tc>
          <w:tcPr>
            <w:tcW w:w="180" w:type="dxa"/>
          </w:tcPr>
          <w:p w14:paraId="2FDB9DBF" w14:textId="77777777" w:rsidR="00D529D6" w:rsidRPr="00967E89" w:rsidRDefault="00D529D6" w:rsidP="00D529D6">
            <w:pPr>
              <w:pStyle w:val="acctmergecolhdg"/>
              <w:spacing w:line="240" w:lineRule="auto"/>
              <w:rPr>
                <w:b w:val="0"/>
                <w:bCs/>
                <w:i/>
                <w:iCs/>
                <w:szCs w:val="22"/>
              </w:rPr>
            </w:pPr>
          </w:p>
        </w:tc>
        <w:tc>
          <w:tcPr>
            <w:tcW w:w="1440" w:type="dxa"/>
            <w:tcBorders>
              <w:top w:val="single" w:sz="4" w:space="0" w:color="auto"/>
              <w:bottom w:val="double" w:sz="4" w:space="0" w:color="auto"/>
            </w:tcBorders>
          </w:tcPr>
          <w:p w14:paraId="173F6EBF" w14:textId="48581E6C" w:rsidR="00D529D6" w:rsidRPr="001A030F" w:rsidRDefault="00D529D6" w:rsidP="007422E5">
            <w:pPr>
              <w:pStyle w:val="acctfourfigures"/>
              <w:tabs>
                <w:tab w:val="clear" w:pos="765"/>
                <w:tab w:val="decimal" w:pos="731"/>
              </w:tabs>
              <w:spacing w:line="240" w:lineRule="auto"/>
              <w:ind w:right="11"/>
              <w:jc w:val="right"/>
              <w:rPr>
                <w:b/>
                <w:bCs/>
                <w:szCs w:val="22"/>
              </w:rPr>
            </w:pPr>
            <w:r w:rsidRPr="007422E5">
              <w:rPr>
                <w:b/>
                <w:bCs/>
                <w:szCs w:val="22"/>
              </w:rPr>
              <w:t>3,776,065</w:t>
            </w:r>
          </w:p>
        </w:tc>
        <w:tc>
          <w:tcPr>
            <w:tcW w:w="181" w:type="dxa"/>
            <w:vAlign w:val="bottom"/>
          </w:tcPr>
          <w:p w14:paraId="77885E5D" w14:textId="77777777" w:rsidR="00D529D6" w:rsidRPr="00FE2DE9" w:rsidRDefault="00D529D6" w:rsidP="00D529D6">
            <w:pPr>
              <w:pStyle w:val="acctfourfigures"/>
              <w:spacing w:line="240" w:lineRule="auto"/>
              <w:jc w:val="right"/>
              <w:rPr>
                <w:b/>
                <w:bCs/>
                <w:szCs w:val="22"/>
              </w:rPr>
            </w:pPr>
          </w:p>
        </w:tc>
        <w:tc>
          <w:tcPr>
            <w:tcW w:w="1340" w:type="dxa"/>
            <w:tcBorders>
              <w:top w:val="single" w:sz="4" w:space="0" w:color="auto"/>
              <w:bottom w:val="double" w:sz="4" w:space="0" w:color="auto"/>
            </w:tcBorders>
          </w:tcPr>
          <w:p w14:paraId="459912D7" w14:textId="562C70A1" w:rsidR="00D529D6" w:rsidRPr="00FE2DE9" w:rsidRDefault="00D529D6" w:rsidP="00D529D6">
            <w:pPr>
              <w:pStyle w:val="acctfourfigures"/>
              <w:tabs>
                <w:tab w:val="clear" w:pos="765"/>
                <w:tab w:val="decimal" w:pos="731"/>
              </w:tabs>
              <w:spacing w:line="240" w:lineRule="auto"/>
              <w:ind w:right="11"/>
              <w:jc w:val="right"/>
              <w:rPr>
                <w:b/>
                <w:bCs/>
                <w:szCs w:val="22"/>
              </w:rPr>
            </w:pPr>
            <w:r w:rsidRPr="005C10BB">
              <w:rPr>
                <w:b/>
                <w:bCs/>
                <w:szCs w:val="22"/>
              </w:rPr>
              <w:t>3,534,820</w:t>
            </w:r>
          </w:p>
        </w:tc>
        <w:tc>
          <w:tcPr>
            <w:tcW w:w="189" w:type="dxa"/>
            <w:vAlign w:val="bottom"/>
          </w:tcPr>
          <w:p w14:paraId="1C74A217" w14:textId="77777777" w:rsidR="00D529D6" w:rsidRPr="00FE2DE9" w:rsidRDefault="00D529D6" w:rsidP="00D529D6">
            <w:pPr>
              <w:pStyle w:val="acctfourfigures"/>
              <w:spacing w:line="240" w:lineRule="auto"/>
              <w:jc w:val="right"/>
              <w:rPr>
                <w:b/>
                <w:bCs/>
                <w:szCs w:val="22"/>
              </w:rPr>
            </w:pPr>
          </w:p>
        </w:tc>
        <w:tc>
          <w:tcPr>
            <w:tcW w:w="1350" w:type="dxa"/>
            <w:tcBorders>
              <w:top w:val="single" w:sz="4" w:space="0" w:color="auto"/>
              <w:bottom w:val="double" w:sz="4" w:space="0" w:color="auto"/>
            </w:tcBorders>
          </w:tcPr>
          <w:p w14:paraId="417B19FB" w14:textId="7793FCA2" w:rsidR="00D529D6" w:rsidRPr="001A030F" w:rsidRDefault="00D529D6" w:rsidP="007422E5">
            <w:pPr>
              <w:pStyle w:val="acctfourfigures"/>
              <w:tabs>
                <w:tab w:val="clear" w:pos="765"/>
                <w:tab w:val="decimal" w:pos="731"/>
              </w:tabs>
              <w:spacing w:line="240" w:lineRule="auto"/>
              <w:ind w:right="11"/>
              <w:jc w:val="right"/>
              <w:rPr>
                <w:b/>
                <w:bCs/>
                <w:szCs w:val="22"/>
              </w:rPr>
            </w:pPr>
            <w:r w:rsidRPr="007422E5">
              <w:rPr>
                <w:b/>
                <w:bCs/>
                <w:szCs w:val="22"/>
              </w:rPr>
              <w:t>3,164,130</w:t>
            </w:r>
          </w:p>
        </w:tc>
        <w:tc>
          <w:tcPr>
            <w:tcW w:w="178" w:type="dxa"/>
            <w:vAlign w:val="bottom"/>
          </w:tcPr>
          <w:p w14:paraId="2AA092EB" w14:textId="77777777" w:rsidR="00D529D6" w:rsidRPr="00FE2DE9" w:rsidRDefault="00D529D6" w:rsidP="00D529D6">
            <w:pPr>
              <w:pStyle w:val="acctfourfigures"/>
              <w:spacing w:line="240" w:lineRule="auto"/>
              <w:jc w:val="right"/>
              <w:rPr>
                <w:b/>
                <w:bCs/>
                <w:szCs w:val="22"/>
              </w:rPr>
            </w:pPr>
          </w:p>
        </w:tc>
        <w:tc>
          <w:tcPr>
            <w:tcW w:w="1352" w:type="dxa"/>
            <w:tcBorders>
              <w:top w:val="single" w:sz="4" w:space="0" w:color="auto"/>
              <w:bottom w:val="double" w:sz="4" w:space="0" w:color="auto"/>
            </w:tcBorders>
          </w:tcPr>
          <w:p w14:paraId="6D3107F3" w14:textId="16141B33" w:rsidR="00D529D6" w:rsidRPr="00FE2DE9" w:rsidRDefault="00D529D6" w:rsidP="00D529D6">
            <w:pPr>
              <w:pStyle w:val="acctfourfigures"/>
              <w:tabs>
                <w:tab w:val="clear" w:pos="765"/>
                <w:tab w:val="decimal" w:pos="731"/>
              </w:tabs>
              <w:spacing w:line="240" w:lineRule="auto"/>
              <w:ind w:right="-14"/>
              <w:jc w:val="right"/>
              <w:rPr>
                <w:b/>
                <w:bCs/>
                <w:szCs w:val="22"/>
              </w:rPr>
            </w:pPr>
            <w:r w:rsidRPr="005C10BB">
              <w:rPr>
                <w:b/>
                <w:bCs/>
                <w:szCs w:val="22"/>
              </w:rPr>
              <w:t>3,061,872</w:t>
            </w:r>
          </w:p>
        </w:tc>
      </w:tr>
    </w:tbl>
    <w:p w14:paraId="46008F9C" w14:textId="4B230875" w:rsidR="00A42727" w:rsidRPr="007422E5" w:rsidRDefault="00A42727" w:rsidP="007422E5">
      <w:pPr>
        <w:pStyle w:val="BodyText"/>
        <w:spacing w:after="0"/>
        <w:rPr>
          <w:bCs/>
          <w:iCs/>
          <w:sz w:val="24"/>
          <w:szCs w:val="24"/>
        </w:rPr>
      </w:pPr>
    </w:p>
    <w:p w14:paraId="29D1D85A" w14:textId="77777777" w:rsidR="006E677A" w:rsidRPr="002E3EE7" w:rsidRDefault="006E677A" w:rsidP="006E677A">
      <w:pPr>
        <w:pStyle w:val="Heading1"/>
      </w:pPr>
      <w:r w:rsidRPr="00A528AD">
        <w:t>Investments in debt instruments measured at amortised cost</w:t>
      </w:r>
      <w:r w:rsidRPr="00484CB6">
        <w:rPr>
          <w:highlight w:val="yellow"/>
        </w:rPr>
        <w:br/>
      </w:r>
    </w:p>
    <w:tbl>
      <w:tblPr>
        <w:tblW w:w="130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gridCol w:w="1800"/>
        <w:gridCol w:w="1800"/>
      </w:tblGrid>
      <w:tr w:rsidR="006E677A" w:rsidRPr="00967E89" w14:paraId="1EAA05E2" w14:textId="77777777" w:rsidTr="00FB279A">
        <w:trPr>
          <w:gridAfter w:val="2"/>
          <w:wAfter w:w="3600" w:type="dxa"/>
          <w:trHeight w:val="529"/>
          <w:tblHeader/>
        </w:trPr>
        <w:tc>
          <w:tcPr>
            <w:tcW w:w="3992" w:type="dxa"/>
            <w:shd w:val="clear" w:color="auto" w:fill="auto"/>
          </w:tcPr>
          <w:p w14:paraId="7265B8F4" w14:textId="77777777" w:rsidR="006E677A" w:rsidRPr="00967E89" w:rsidRDefault="006E677A" w:rsidP="00D2415F">
            <w:pPr>
              <w:spacing w:line="240" w:lineRule="auto"/>
              <w:rPr>
                <w:i/>
                <w:iCs/>
                <w:color w:val="0000FF"/>
                <w:szCs w:val="22"/>
              </w:rPr>
            </w:pPr>
          </w:p>
        </w:tc>
        <w:tc>
          <w:tcPr>
            <w:tcW w:w="457" w:type="dxa"/>
          </w:tcPr>
          <w:p w14:paraId="437554B0" w14:textId="77777777" w:rsidR="006E677A" w:rsidRPr="00967E89" w:rsidRDefault="006E677A" w:rsidP="00D2415F">
            <w:pPr>
              <w:pStyle w:val="acctmergecolhdg"/>
              <w:spacing w:line="240" w:lineRule="auto"/>
              <w:rPr>
                <w:b w:val="0"/>
                <w:bCs/>
                <w:i/>
                <w:iCs/>
                <w:szCs w:val="22"/>
              </w:rPr>
            </w:pPr>
          </w:p>
        </w:tc>
        <w:tc>
          <w:tcPr>
            <w:tcW w:w="1821" w:type="dxa"/>
            <w:gridSpan w:val="3"/>
          </w:tcPr>
          <w:p w14:paraId="073EBB15" w14:textId="77777777" w:rsidR="006E677A" w:rsidRPr="00967E89" w:rsidRDefault="006E677A" w:rsidP="00D2415F">
            <w:pPr>
              <w:pStyle w:val="acctmergecolhdg"/>
              <w:spacing w:line="240" w:lineRule="auto"/>
              <w:ind w:left="-77" w:right="-83"/>
              <w:rPr>
                <w:szCs w:val="22"/>
              </w:rPr>
            </w:pPr>
          </w:p>
        </w:tc>
        <w:tc>
          <w:tcPr>
            <w:tcW w:w="187" w:type="dxa"/>
          </w:tcPr>
          <w:p w14:paraId="0C9BD1A0" w14:textId="77777777" w:rsidR="006E677A" w:rsidRPr="00967E89" w:rsidRDefault="006E677A" w:rsidP="00D2415F">
            <w:pPr>
              <w:pStyle w:val="acctmergecolhdg"/>
              <w:spacing w:line="240" w:lineRule="auto"/>
              <w:rPr>
                <w:szCs w:val="22"/>
              </w:rPr>
            </w:pPr>
          </w:p>
        </w:tc>
        <w:tc>
          <w:tcPr>
            <w:tcW w:w="2984" w:type="dxa"/>
            <w:gridSpan w:val="3"/>
          </w:tcPr>
          <w:p w14:paraId="50C5950E" w14:textId="034FC62C" w:rsidR="006E677A" w:rsidRPr="002E3EE7" w:rsidRDefault="006E677A" w:rsidP="00D2415F">
            <w:pPr>
              <w:pStyle w:val="acctmergecolhdg"/>
              <w:spacing w:line="240" w:lineRule="auto"/>
              <w:ind w:left="-77" w:right="-83"/>
              <w:rPr>
                <w:szCs w:val="22"/>
              </w:rPr>
            </w:pPr>
            <w:r w:rsidRPr="002E3EE7">
              <w:rPr>
                <w:szCs w:val="22"/>
              </w:rPr>
              <w:t xml:space="preserve">Consolidated and </w:t>
            </w:r>
            <w:r w:rsidR="001A030F">
              <w:rPr>
                <w:szCs w:val="22"/>
              </w:rPr>
              <w:t>s</w:t>
            </w:r>
            <w:r w:rsidRPr="002E3EE7">
              <w:rPr>
                <w:szCs w:val="22"/>
              </w:rPr>
              <w:t xml:space="preserve">eparate </w:t>
            </w:r>
          </w:p>
          <w:p w14:paraId="46F42130" w14:textId="77777777" w:rsidR="006E677A" w:rsidRPr="00967E89" w:rsidRDefault="006E677A" w:rsidP="00D2415F">
            <w:pPr>
              <w:pStyle w:val="acctmergecolhdg"/>
              <w:spacing w:line="240" w:lineRule="auto"/>
              <w:ind w:left="-83" w:right="-77"/>
              <w:rPr>
                <w:szCs w:val="22"/>
              </w:rPr>
            </w:pPr>
            <w:r w:rsidRPr="002E3EE7">
              <w:rPr>
                <w:szCs w:val="22"/>
              </w:rPr>
              <w:t>financial statements</w:t>
            </w:r>
          </w:p>
        </w:tc>
      </w:tr>
      <w:tr w:rsidR="00C057E6" w:rsidRPr="00967E89" w14:paraId="58EAF377" w14:textId="77777777" w:rsidTr="007422E5">
        <w:trPr>
          <w:gridAfter w:val="2"/>
          <w:wAfter w:w="3600" w:type="dxa"/>
          <w:trHeight w:val="260"/>
          <w:tblHeader/>
        </w:trPr>
        <w:tc>
          <w:tcPr>
            <w:tcW w:w="3992" w:type="dxa"/>
            <w:vAlign w:val="center"/>
          </w:tcPr>
          <w:p w14:paraId="7BB0619A" w14:textId="77777777" w:rsidR="00C057E6" w:rsidRPr="00967E89" w:rsidRDefault="00C057E6" w:rsidP="00C057E6">
            <w:pPr>
              <w:pStyle w:val="acctfourfigures"/>
              <w:tabs>
                <w:tab w:val="clear" w:pos="765"/>
                <w:tab w:val="decimal" w:pos="239"/>
              </w:tabs>
              <w:spacing w:line="240" w:lineRule="auto"/>
              <w:rPr>
                <w:b/>
                <w:bCs/>
                <w:szCs w:val="22"/>
              </w:rPr>
            </w:pPr>
          </w:p>
        </w:tc>
        <w:tc>
          <w:tcPr>
            <w:tcW w:w="457" w:type="dxa"/>
          </w:tcPr>
          <w:p w14:paraId="389D3B1F" w14:textId="77777777" w:rsidR="00C057E6" w:rsidRPr="00967E89" w:rsidRDefault="00C057E6" w:rsidP="00C057E6">
            <w:pPr>
              <w:pStyle w:val="acctfourfigures"/>
              <w:tabs>
                <w:tab w:val="clear" w:pos="765"/>
                <w:tab w:val="decimal" w:pos="472"/>
              </w:tabs>
              <w:spacing w:line="240" w:lineRule="auto"/>
              <w:ind w:left="-83"/>
              <w:rPr>
                <w:i/>
                <w:iCs/>
                <w:szCs w:val="22"/>
              </w:rPr>
            </w:pPr>
          </w:p>
        </w:tc>
        <w:tc>
          <w:tcPr>
            <w:tcW w:w="1019" w:type="dxa"/>
            <w:shd w:val="clear" w:color="auto" w:fill="auto"/>
          </w:tcPr>
          <w:p w14:paraId="02F1D694" w14:textId="77777777" w:rsidR="00C057E6" w:rsidRPr="00967E89" w:rsidRDefault="00C057E6" w:rsidP="00C057E6">
            <w:pPr>
              <w:pStyle w:val="acctmergecolhdg"/>
              <w:spacing w:line="240" w:lineRule="auto"/>
              <w:rPr>
                <w:b w:val="0"/>
                <w:bCs/>
                <w:szCs w:val="22"/>
              </w:rPr>
            </w:pPr>
          </w:p>
        </w:tc>
        <w:tc>
          <w:tcPr>
            <w:tcW w:w="187" w:type="dxa"/>
            <w:shd w:val="clear" w:color="auto" w:fill="auto"/>
          </w:tcPr>
          <w:p w14:paraId="12C195BB" w14:textId="77777777" w:rsidR="00C057E6" w:rsidRPr="00967E89" w:rsidRDefault="00C057E6" w:rsidP="00C057E6">
            <w:pPr>
              <w:pStyle w:val="acctmergecolhdg"/>
              <w:spacing w:line="240" w:lineRule="auto"/>
              <w:rPr>
                <w:b w:val="0"/>
                <w:bCs/>
                <w:szCs w:val="22"/>
              </w:rPr>
            </w:pPr>
          </w:p>
        </w:tc>
        <w:tc>
          <w:tcPr>
            <w:tcW w:w="615" w:type="dxa"/>
            <w:shd w:val="clear" w:color="auto" w:fill="auto"/>
          </w:tcPr>
          <w:p w14:paraId="2799CFA0" w14:textId="77777777" w:rsidR="00C057E6" w:rsidRPr="00967E89" w:rsidRDefault="00C057E6" w:rsidP="00C057E6">
            <w:pPr>
              <w:pStyle w:val="acctmergecolhdg"/>
              <w:spacing w:line="240" w:lineRule="auto"/>
              <w:rPr>
                <w:b w:val="0"/>
                <w:bCs/>
                <w:szCs w:val="22"/>
              </w:rPr>
            </w:pPr>
          </w:p>
        </w:tc>
        <w:tc>
          <w:tcPr>
            <w:tcW w:w="187" w:type="dxa"/>
            <w:shd w:val="clear" w:color="auto" w:fill="auto"/>
          </w:tcPr>
          <w:p w14:paraId="52BEE971" w14:textId="77777777" w:rsidR="00C057E6" w:rsidRPr="00967E89" w:rsidRDefault="00C057E6" w:rsidP="00C057E6">
            <w:pPr>
              <w:pStyle w:val="acctmergecolhdg"/>
              <w:spacing w:line="240" w:lineRule="auto"/>
              <w:rPr>
                <w:b w:val="0"/>
                <w:bCs/>
                <w:szCs w:val="22"/>
              </w:rPr>
            </w:pPr>
          </w:p>
        </w:tc>
        <w:tc>
          <w:tcPr>
            <w:tcW w:w="1404" w:type="dxa"/>
            <w:shd w:val="clear" w:color="auto" w:fill="auto"/>
            <w:vAlign w:val="bottom"/>
          </w:tcPr>
          <w:p w14:paraId="010E765C" w14:textId="26722814" w:rsidR="00C057E6" w:rsidRPr="00967E89" w:rsidRDefault="00C057E6" w:rsidP="00C057E6">
            <w:pPr>
              <w:pStyle w:val="acctmergecolhdg"/>
              <w:spacing w:line="240" w:lineRule="auto"/>
              <w:rPr>
                <w:b w:val="0"/>
                <w:bCs/>
                <w:szCs w:val="22"/>
              </w:rPr>
            </w:pPr>
            <w:r>
              <w:rPr>
                <w:b w:val="0"/>
                <w:bCs/>
                <w:szCs w:val="22"/>
              </w:rPr>
              <w:t>30 June</w:t>
            </w:r>
            <w:r w:rsidRPr="00FB7780">
              <w:rPr>
                <w:b w:val="0"/>
                <w:bCs/>
                <w:szCs w:val="22"/>
              </w:rPr>
              <w:t xml:space="preserve"> </w:t>
            </w:r>
          </w:p>
        </w:tc>
        <w:tc>
          <w:tcPr>
            <w:tcW w:w="187" w:type="dxa"/>
            <w:shd w:val="clear" w:color="auto" w:fill="auto"/>
          </w:tcPr>
          <w:p w14:paraId="22DF66E3" w14:textId="77777777" w:rsidR="00C057E6" w:rsidRPr="00967E89" w:rsidRDefault="00C057E6" w:rsidP="00C057E6">
            <w:pPr>
              <w:pStyle w:val="acctmergecolhdg"/>
              <w:spacing w:line="240" w:lineRule="auto"/>
              <w:rPr>
                <w:b w:val="0"/>
                <w:bCs/>
                <w:szCs w:val="22"/>
              </w:rPr>
            </w:pPr>
          </w:p>
        </w:tc>
        <w:tc>
          <w:tcPr>
            <w:tcW w:w="1393" w:type="dxa"/>
            <w:shd w:val="clear" w:color="auto" w:fill="auto"/>
          </w:tcPr>
          <w:p w14:paraId="6F7AE688" w14:textId="77777777" w:rsidR="00C057E6" w:rsidRPr="00967E89" w:rsidRDefault="00C057E6" w:rsidP="00C057E6">
            <w:pPr>
              <w:pStyle w:val="acctmergecolhdg"/>
              <w:spacing w:line="240" w:lineRule="auto"/>
              <w:rPr>
                <w:b w:val="0"/>
                <w:bCs/>
                <w:szCs w:val="22"/>
              </w:rPr>
            </w:pPr>
            <w:r w:rsidRPr="00967E89">
              <w:rPr>
                <w:b w:val="0"/>
                <w:bCs/>
                <w:szCs w:val="22"/>
              </w:rPr>
              <w:t>31 December</w:t>
            </w:r>
          </w:p>
        </w:tc>
      </w:tr>
      <w:tr w:rsidR="00C057E6" w:rsidRPr="00967E89" w14:paraId="087B462B" w14:textId="77777777" w:rsidTr="007422E5">
        <w:trPr>
          <w:gridAfter w:val="2"/>
          <w:wAfter w:w="3600" w:type="dxa"/>
          <w:trHeight w:val="268"/>
          <w:tblHeader/>
        </w:trPr>
        <w:tc>
          <w:tcPr>
            <w:tcW w:w="3992" w:type="dxa"/>
          </w:tcPr>
          <w:p w14:paraId="488B0ECC" w14:textId="77777777" w:rsidR="00C057E6" w:rsidRPr="00967E89" w:rsidRDefault="00C057E6" w:rsidP="00C057E6">
            <w:pPr>
              <w:pStyle w:val="acctfourfigures"/>
              <w:spacing w:line="240" w:lineRule="auto"/>
              <w:rPr>
                <w:szCs w:val="22"/>
              </w:rPr>
            </w:pPr>
          </w:p>
        </w:tc>
        <w:tc>
          <w:tcPr>
            <w:tcW w:w="457" w:type="dxa"/>
          </w:tcPr>
          <w:p w14:paraId="19C37789" w14:textId="77777777" w:rsidR="00C057E6" w:rsidRPr="00967E89" w:rsidRDefault="00C057E6" w:rsidP="00C057E6">
            <w:pPr>
              <w:pStyle w:val="acctfourfigures"/>
              <w:tabs>
                <w:tab w:val="clear" w:pos="765"/>
                <w:tab w:val="decimal" w:pos="472"/>
              </w:tabs>
              <w:spacing w:line="240" w:lineRule="auto"/>
              <w:ind w:left="-83"/>
              <w:rPr>
                <w:i/>
                <w:iCs/>
                <w:szCs w:val="22"/>
              </w:rPr>
            </w:pPr>
          </w:p>
        </w:tc>
        <w:tc>
          <w:tcPr>
            <w:tcW w:w="1019" w:type="dxa"/>
            <w:shd w:val="clear" w:color="auto" w:fill="auto"/>
          </w:tcPr>
          <w:p w14:paraId="7ACD8AEC" w14:textId="77777777" w:rsidR="00C057E6" w:rsidRPr="00967E89" w:rsidRDefault="00C057E6" w:rsidP="00C057E6">
            <w:pPr>
              <w:pStyle w:val="acctmergecolhdg"/>
              <w:spacing w:line="240" w:lineRule="auto"/>
              <w:rPr>
                <w:b w:val="0"/>
                <w:bCs/>
                <w:szCs w:val="22"/>
              </w:rPr>
            </w:pPr>
          </w:p>
        </w:tc>
        <w:tc>
          <w:tcPr>
            <w:tcW w:w="187" w:type="dxa"/>
            <w:shd w:val="clear" w:color="auto" w:fill="auto"/>
          </w:tcPr>
          <w:p w14:paraId="3A577CDE" w14:textId="77777777" w:rsidR="00C057E6" w:rsidRPr="00967E89" w:rsidRDefault="00C057E6" w:rsidP="00C057E6">
            <w:pPr>
              <w:pStyle w:val="acctmergecolhdg"/>
              <w:spacing w:line="240" w:lineRule="auto"/>
              <w:rPr>
                <w:b w:val="0"/>
                <w:bCs/>
                <w:szCs w:val="22"/>
              </w:rPr>
            </w:pPr>
          </w:p>
        </w:tc>
        <w:tc>
          <w:tcPr>
            <w:tcW w:w="615" w:type="dxa"/>
            <w:shd w:val="clear" w:color="auto" w:fill="auto"/>
          </w:tcPr>
          <w:p w14:paraId="495E1150" w14:textId="77777777" w:rsidR="00C057E6" w:rsidRPr="00967E89" w:rsidRDefault="00C057E6" w:rsidP="00C057E6">
            <w:pPr>
              <w:pStyle w:val="acctmergecolhdg"/>
              <w:spacing w:line="240" w:lineRule="auto"/>
              <w:rPr>
                <w:b w:val="0"/>
                <w:bCs/>
                <w:szCs w:val="22"/>
              </w:rPr>
            </w:pPr>
          </w:p>
        </w:tc>
        <w:tc>
          <w:tcPr>
            <w:tcW w:w="187" w:type="dxa"/>
            <w:shd w:val="clear" w:color="auto" w:fill="auto"/>
          </w:tcPr>
          <w:p w14:paraId="38CAFA89" w14:textId="77777777" w:rsidR="00C057E6" w:rsidRPr="00967E89" w:rsidRDefault="00C057E6" w:rsidP="00C057E6">
            <w:pPr>
              <w:pStyle w:val="acctmergecolhdg"/>
              <w:spacing w:line="240" w:lineRule="auto"/>
              <w:rPr>
                <w:b w:val="0"/>
                <w:bCs/>
                <w:szCs w:val="22"/>
              </w:rPr>
            </w:pPr>
          </w:p>
        </w:tc>
        <w:tc>
          <w:tcPr>
            <w:tcW w:w="1404" w:type="dxa"/>
            <w:shd w:val="clear" w:color="auto" w:fill="auto"/>
            <w:vAlign w:val="bottom"/>
          </w:tcPr>
          <w:p w14:paraId="5DFA36C1" w14:textId="1729E8E5" w:rsidR="00C057E6" w:rsidRPr="00967E89" w:rsidRDefault="00C057E6" w:rsidP="00C057E6">
            <w:pPr>
              <w:pStyle w:val="acctmergecolhdg"/>
              <w:spacing w:line="240" w:lineRule="auto"/>
              <w:rPr>
                <w:b w:val="0"/>
                <w:bCs/>
                <w:szCs w:val="22"/>
              </w:rPr>
            </w:pPr>
            <w:r w:rsidRPr="00FB7780">
              <w:rPr>
                <w:b w:val="0"/>
                <w:bCs/>
                <w:szCs w:val="22"/>
              </w:rPr>
              <w:t>202</w:t>
            </w:r>
            <w:r>
              <w:rPr>
                <w:b w:val="0"/>
                <w:bCs/>
                <w:szCs w:val="22"/>
              </w:rPr>
              <w:t>5</w:t>
            </w:r>
          </w:p>
        </w:tc>
        <w:tc>
          <w:tcPr>
            <w:tcW w:w="187" w:type="dxa"/>
            <w:shd w:val="clear" w:color="auto" w:fill="auto"/>
          </w:tcPr>
          <w:p w14:paraId="631373E9" w14:textId="77777777" w:rsidR="00C057E6" w:rsidRPr="00967E89" w:rsidRDefault="00C057E6" w:rsidP="00C057E6">
            <w:pPr>
              <w:pStyle w:val="acctmergecolhdg"/>
              <w:spacing w:line="240" w:lineRule="auto"/>
              <w:rPr>
                <w:b w:val="0"/>
                <w:bCs/>
                <w:szCs w:val="22"/>
              </w:rPr>
            </w:pPr>
          </w:p>
        </w:tc>
        <w:tc>
          <w:tcPr>
            <w:tcW w:w="1393" w:type="dxa"/>
            <w:shd w:val="clear" w:color="auto" w:fill="auto"/>
          </w:tcPr>
          <w:p w14:paraId="7C529DC3" w14:textId="77777777" w:rsidR="00C057E6" w:rsidRPr="00967E89" w:rsidRDefault="00C057E6" w:rsidP="00C057E6">
            <w:pPr>
              <w:pStyle w:val="acctmergecolhdg"/>
              <w:spacing w:line="240" w:lineRule="auto"/>
              <w:rPr>
                <w:b w:val="0"/>
                <w:bCs/>
                <w:szCs w:val="22"/>
              </w:rPr>
            </w:pPr>
            <w:r w:rsidRPr="00967E89">
              <w:rPr>
                <w:b w:val="0"/>
                <w:bCs/>
                <w:szCs w:val="22"/>
              </w:rPr>
              <w:t>202</w:t>
            </w:r>
            <w:r>
              <w:rPr>
                <w:b w:val="0"/>
                <w:bCs/>
                <w:szCs w:val="22"/>
              </w:rPr>
              <w:t>4</w:t>
            </w:r>
          </w:p>
        </w:tc>
      </w:tr>
      <w:tr w:rsidR="006E677A" w:rsidRPr="00967E89" w14:paraId="70FCD3E1" w14:textId="77777777" w:rsidTr="00FB279A">
        <w:trPr>
          <w:gridAfter w:val="2"/>
          <w:wAfter w:w="3600" w:type="dxa"/>
          <w:trHeight w:val="260"/>
        </w:trPr>
        <w:tc>
          <w:tcPr>
            <w:tcW w:w="3992" w:type="dxa"/>
          </w:tcPr>
          <w:p w14:paraId="7C3F8AB4" w14:textId="77777777" w:rsidR="006E677A" w:rsidRPr="00967E89" w:rsidRDefault="006E677A" w:rsidP="00D2415F">
            <w:pPr>
              <w:spacing w:line="240" w:lineRule="auto"/>
              <w:rPr>
                <w:szCs w:val="22"/>
              </w:rPr>
            </w:pPr>
          </w:p>
        </w:tc>
        <w:tc>
          <w:tcPr>
            <w:tcW w:w="457" w:type="dxa"/>
          </w:tcPr>
          <w:p w14:paraId="2CB9063D" w14:textId="77777777" w:rsidR="006E677A" w:rsidRPr="00967E89" w:rsidRDefault="006E677A" w:rsidP="00D2415F">
            <w:pPr>
              <w:pStyle w:val="acctmergecolhdg"/>
              <w:spacing w:line="240" w:lineRule="auto"/>
              <w:rPr>
                <w:b w:val="0"/>
                <w:bCs/>
                <w:i/>
                <w:iCs/>
                <w:szCs w:val="22"/>
              </w:rPr>
            </w:pPr>
          </w:p>
        </w:tc>
        <w:tc>
          <w:tcPr>
            <w:tcW w:w="1019" w:type="dxa"/>
            <w:vAlign w:val="bottom"/>
          </w:tcPr>
          <w:p w14:paraId="51312CE6"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66944C1E" w14:textId="77777777" w:rsidR="006E677A" w:rsidRPr="00967E89" w:rsidRDefault="006E677A" w:rsidP="00D2415F">
            <w:pPr>
              <w:pStyle w:val="acctfourfigures"/>
              <w:spacing w:line="240" w:lineRule="auto"/>
              <w:jc w:val="right"/>
              <w:rPr>
                <w:szCs w:val="22"/>
              </w:rPr>
            </w:pPr>
          </w:p>
        </w:tc>
        <w:tc>
          <w:tcPr>
            <w:tcW w:w="615" w:type="dxa"/>
            <w:vAlign w:val="bottom"/>
          </w:tcPr>
          <w:p w14:paraId="62390F8F"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4216DA09"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01B75321" w14:textId="77777777" w:rsidR="006E677A" w:rsidRPr="00967E89" w:rsidRDefault="006E677A" w:rsidP="00D2415F">
            <w:pPr>
              <w:pStyle w:val="acctfourfigures"/>
              <w:tabs>
                <w:tab w:val="clear" w:pos="765"/>
                <w:tab w:val="decimal" w:pos="731"/>
              </w:tabs>
              <w:spacing w:line="240" w:lineRule="auto"/>
              <w:ind w:right="11"/>
              <w:jc w:val="center"/>
              <w:rPr>
                <w:szCs w:val="22"/>
              </w:rPr>
            </w:pPr>
            <w:r w:rsidRPr="00967E89">
              <w:rPr>
                <w:i/>
                <w:iCs/>
                <w:szCs w:val="22"/>
              </w:rPr>
              <w:t>(in thousand Baht)</w:t>
            </w:r>
          </w:p>
        </w:tc>
      </w:tr>
      <w:tr w:rsidR="006E677A" w:rsidRPr="00967E89" w14:paraId="510660DF" w14:textId="77777777" w:rsidTr="00FB279A">
        <w:trPr>
          <w:gridAfter w:val="2"/>
          <w:wAfter w:w="3600" w:type="dxa"/>
          <w:trHeight w:val="260"/>
        </w:trPr>
        <w:tc>
          <w:tcPr>
            <w:tcW w:w="3992" w:type="dxa"/>
          </w:tcPr>
          <w:p w14:paraId="2E59561A" w14:textId="77777777" w:rsidR="006E677A" w:rsidRPr="00967E89" w:rsidRDefault="006E677A" w:rsidP="00D2415F">
            <w:pPr>
              <w:spacing w:line="240" w:lineRule="auto"/>
              <w:rPr>
                <w:szCs w:val="22"/>
              </w:rPr>
            </w:pPr>
          </w:p>
        </w:tc>
        <w:tc>
          <w:tcPr>
            <w:tcW w:w="457" w:type="dxa"/>
          </w:tcPr>
          <w:p w14:paraId="3448FB7D" w14:textId="77777777" w:rsidR="006E677A" w:rsidRPr="00967E89" w:rsidRDefault="006E677A" w:rsidP="00D2415F">
            <w:pPr>
              <w:pStyle w:val="acctmergecolhdg"/>
              <w:spacing w:line="240" w:lineRule="auto"/>
              <w:rPr>
                <w:b w:val="0"/>
                <w:bCs/>
                <w:i/>
                <w:iCs/>
                <w:szCs w:val="22"/>
              </w:rPr>
            </w:pPr>
          </w:p>
        </w:tc>
        <w:tc>
          <w:tcPr>
            <w:tcW w:w="1019" w:type="dxa"/>
            <w:vAlign w:val="bottom"/>
          </w:tcPr>
          <w:p w14:paraId="6EE4AE4B"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55FF62D0" w14:textId="77777777" w:rsidR="006E677A" w:rsidRPr="00967E89" w:rsidRDefault="006E677A" w:rsidP="00D2415F">
            <w:pPr>
              <w:pStyle w:val="acctfourfigures"/>
              <w:spacing w:line="240" w:lineRule="auto"/>
              <w:jc w:val="right"/>
              <w:rPr>
                <w:szCs w:val="22"/>
              </w:rPr>
            </w:pPr>
          </w:p>
        </w:tc>
        <w:tc>
          <w:tcPr>
            <w:tcW w:w="615" w:type="dxa"/>
            <w:vAlign w:val="bottom"/>
          </w:tcPr>
          <w:p w14:paraId="417EB13C"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34622550"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343E31B9" w14:textId="77777777" w:rsidR="006E677A" w:rsidRPr="00967E89" w:rsidRDefault="006E677A" w:rsidP="00D2415F">
            <w:pPr>
              <w:pStyle w:val="acctfourfigures"/>
              <w:tabs>
                <w:tab w:val="clear" w:pos="765"/>
                <w:tab w:val="decimal" w:pos="731"/>
              </w:tabs>
              <w:spacing w:line="240" w:lineRule="auto"/>
              <w:ind w:right="11"/>
              <w:jc w:val="center"/>
              <w:rPr>
                <w:i/>
                <w:iCs/>
                <w:szCs w:val="22"/>
              </w:rPr>
            </w:pPr>
          </w:p>
        </w:tc>
      </w:tr>
      <w:tr w:rsidR="00FB279A" w:rsidRPr="00967E89" w14:paraId="481162B9" w14:textId="7DFD7668" w:rsidTr="007422E5">
        <w:trPr>
          <w:trHeight w:val="529"/>
        </w:trPr>
        <w:tc>
          <w:tcPr>
            <w:tcW w:w="6270" w:type="dxa"/>
            <w:gridSpan w:val="5"/>
            <w:vAlign w:val="bottom"/>
          </w:tcPr>
          <w:p w14:paraId="383AA065" w14:textId="2F2180DD" w:rsidR="00FB279A" w:rsidRPr="007422E5" w:rsidRDefault="001A030F" w:rsidP="00FB279A">
            <w:pPr>
              <w:pStyle w:val="acctfourfigures"/>
              <w:tabs>
                <w:tab w:val="clear" w:pos="765"/>
                <w:tab w:val="decimal" w:pos="731"/>
              </w:tabs>
              <w:spacing w:line="240" w:lineRule="auto"/>
              <w:ind w:right="11"/>
              <w:rPr>
                <w:szCs w:val="22"/>
              </w:rPr>
            </w:pPr>
            <w:r w:rsidRPr="007422E5">
              <w:rPr>
                <w:szCs w:val="22"/>
              </w:rPr>
              <w:t>I</w:t>
            </w:r>
            <w:r w:rsidR="00FB279A" w:rsidRPr="007422E5">
              <w:rPr>
                <w:szCs w:val="22"/>
              </w:rPr>
              <w:t xml:space="preserve">nvestments in debt instruments measured </w:t>
            </w:r>
          </w:p>
          <w:p w14:paraId="3C28030E" w14:textId="1657DE50" w:rsidR="00FB279A" w:rsidRPr="007422E5" w:rsidRDefault="00FB279A" w:rsidP="00FB279A">
            <w:pPr>
              <w:pStyle w:val="acctfourfigures"/>
              <w:tabs>
                <w:tab w:val="clear" w:pos="765"/>
                <w:tab w:val="decimal" w:pos="731"/>
              </w:tabs>
              <w:spacing w:line="240" w:lineRule="auto"/>
              <w:ind w:right="11"/>
              <w:rPr>
                <w:szCs w:val="22"/>
              </w:rPr>
            </w:pPr>
            <w:r w:rsidRPr="007422E5">
              <w:rPr>
                <w:szCs w:val="22"/>
              </w:rPr>
              <w:t xml:space="preserve">   at amortised cost</w:t>
            </w:r>
            <w:r w:rsidR="001A030F" w:rsidRPr="007422E5">
              <w:rPr>
                <w:szCs w:val="22"/>
              </w:rPr>
              <w:t xml:space="preserve"> </w:t>
            </w:r>
            <w:r w:rsidR="00C35ADA">
              <w:rPr>
                <w:szCs w:val="22"/>
              </w:rPr>
              <w:t>-</w:t>
            </w:r>
            <w:r w:rsidR="001A030F" w:rsidRPr="007422E5">
              <w:rPr>
                <w:szCs w:val="22"/>
              </w:rPr>
              <w:t xml:space="preserve"> </w:t>
            </w:r>
            <w:r w:rsidR="00A07464">
              <w:rPr>
                <w:szCs w:val="22"/>
              </w:rPr>
              <w:t>c</w:t>
            </w:r>
            <w:r w:rsidR="001A030F" w:rsidRPr="007422E5">
              <w:rPr>
                <w:szCs w:val="22"/>
              </w:rPr>
              <w:t>urrent</w:t>
            </w:r>
          </w:p>
        </w:tc>
        <w:tc>
          <w:tcPr>
            <w:tcW w:w="187" w:type="dxa"/>
            <w:vAlign w:val="bottom"/>
          </w:tcPr>
          <w:p w14:paraId="660A0B0C" w14:textId="77777777" w:rsidR="00FB279A" w:rsidRPr="00B068B0" w:rsidRDefault="00FB279A" w:rsidP="00FB279A">
            <w:pPr>
              <w:pStyle w:val="acctfourfigures"/>
              <w:spacing w:line="240" w:lineRule="auto"/>
              <w:jc w:val="right"/>
              <w:rPr>
                <w:szCs w:val="22"/>
              </w:rPr>
            </w:pPr>
          </w:p>
        </w:tc>
        <w:tc>
          <w:tcPr>
            <w:tcW w:w="1404" w:type="dxa"/>
            <w:vAlign w:val="bottom"/>
          </w:tcPr>
          <w:p w14:paraId="2A56B8D5" w14:textId="33595B34" w:rsidR="00FB279A" w:rsidRPr="007422E5" w:rsidRDefault="00386414" w:rsidP="00FB279A">
            <w:pPr>
              <w:pStyle w:val="acctfourfigures"/>
              <w:tabs>
                <w:tab w:val="clear" w:pos="765"/>
                <w:tab w:val="decimal" w:pos="731"/>
              </w:tabs>
              <w:spacing w:line="240" w:lineRule="auto"/>
              <w:ind w:right="11"/>
              <w:jc w:val="right"/>
              <w:rPr>
                <w:szCs w:val="22"/>
              </w:rPr>
            </w:pPr>
            <w:r w:rsidRPr="007422E5">
              <w:rPr>
                <w:szCs w:val="22"/>
              </w:rPr>
              <w:t>522,618</w:t>
            </w:r>
          </w:p>
        </w:tc>
        <w:tc>
          <w:tcPr>
            <w:tcW w:w="187" w:type="dxa"/>
            <w:vAlign w:val="bottom"/>
          </w:tcPr>
          <w:p w14:paraId="5BFD8550" w14:textId="77777777" w:rsidR="00FB279A" w:rsidRPr="007422E5" w:rsidRDefault="00FB279A" w:rsidP="00FB279A">
            <w:pPr>
              <w:pStyle w:val="acctfourfigures"/>
              <w:spacing w:line="240" w:lineRule="auto"/>
              <w:jc w:val="right"/>
              <w:rPr>
                <w:szCs w:val="22"/>
              </w:rPr>
            </w:pPr>
          </w:p>
        </w:tc>
        <w:tc>
          <w:tcPr>
            <w:tcW w:w="1393" w:type="dxa"/>
            <w:vAlign w:val="bottom"/>
          </w:tcPr>
          <w:p w14:paraId="27F04846" w14:textId="77777777" w:rsidR="00FB279A" w:rsidRPr="007422E5" w:rsidRDefault="00FB279A" w:rsidP="00FB279A">
            <w:pPr>
              <w:pStyle w:val="acctfourfigures"/>
              <w:tabs>
                <w:tab w:val="clear" w:pos="765"/>
                <w:tab w:val="decimal" w:pos="731"/>
              </w:tabs>
              <w:spacing w:line="240" w:lineRule="auto"/>
              <w:ind w:right="11"/>
              <w:jc w:val="right"/>
              <w:rPr>
                <w:szCs w:val="22"/>
              </w:rPr>
            </w:pPr>
            <w:r w:rsidRPr="007422E5">
              <w:rPr>
                <w:szCs w:val="22"/>
              </w:rPr>
              <w:t>872,631</w:t>
            </w:r>
          </w:p>
        </w:tc>
        <w:tc>
          <w:tcPr>
            <w:tcW w:w="1800" w:type="dxa"/>
          </w:tcPr>
          <w:p w14:paraId="7FB4690A" w14:textId="77777777" w:rsidR="00FB279A" w:rsidRPr="00967E89" w:rsidRDefault="00FB279A" w:rsidP="00FB279A">
            <w:pPr>
              <w:spacing w:line="240" w:lineRule="auto"/>
            </w:pPr>
          </w:p>
        </w:tc>
        <w:tc>
          <w:tcPr>
            <w:tcW w:w="1800" w:type="dxa"/>
            <w:tcBorders>
              <w:top w:val="single" w:sz="4" w:space="0" w:color="auto"/>
              <w:bottom w:val="double" w:sz="4" w:space="0" w:color="auto"/>
            </w:tcBorders>
            <w:vAlign w:val="bottom"/>
          </w:tcPr>
          <w:p w14:paraId="472EAF2D" w14:textId="650325A4" w:rsidR="00FB279A" w:rsidRPr="00967E89" w:rsidRDefault="00FB279A" w:rsidP="00FB279A">
            <w:pPr>
              <w:spacing w:line="240" w:lineRule="auto"/>
            </w:pPr>
            <w:r w:rsidRPr="00044505">
              <w:rPr>
                <w:rFonts w:asciiTheme="majorBidi" w:hAnsiTheme="majorBidi" w:cstheme="majorBidi"/>
                <w:b/>
                <w:bCs/>
                <w:sz w:val="30"/>
                <w:szCs w:val="30"/>
              </w:rPr>
              <w:t>522,618</w:t>
            </w:r>
          </w:p>
        </w:tc>
      </w:tr>
    </w:tbl>
    <w:p w14:paraId="0536D2B6" w14:textId="77777777" w:rsidR="006E677A" w:rsidRPr="001225EB" w:rsidRDefault="006E677A" w:rsidP="007422E5">
      <w:pPr>
        <w:pStyle w:val="BodyText"/>
        <w:spacing w:after="0" w:line="240" w:lineRule="auto"/>
        <w:jc w:val="both"/>
        <w:rPr>
          <w:sz w:val="20"/>
        </w:rPr>
      </w:pPr>
    </w:p>
    <w:p w14:paraId="233E42B2" w14:textId="6AE8328B" w:rsidR="006E677A" w:rsidRDefault="006E677A" w:rsidP="005C10BB">
      <w:pPr>
        <w:pStyle w:val="BodyText"/>
        <w:spacing w:after="0" w:line="240" w:lineRule="auto"/>
        <w:ind w:left="540" w:right="-297"/>
        <w:jc w:val="thaiDistribute"/>
        <w:rPr>
          <w:szCs w:val="22"/>
        </w:rPr>
      </w:pPr>
      <w:r w:rsidRPr="00F677F9">
        <w:rPr>
          <w:szCs w:val="22"/>
          <w:lang w:val="en-US"/>
        </w:rPr>
        <w:t xml:space="preserve">Investments in debt instruments measured at amortised cost are investments in corporate bonds which have a </w:t>
      </w:r>
      <w:r w:rsidRPr="009F70EE">
        <w:rPr>
          <w:szCs w:val="22"/>
          <w:lang w:val="en-US"/>
        </w:rPr>
        <w:t>minimum of A+ credit</w:t>
      </w:r>
      <w:r w:rsidRPr="00F677F9">
        <w:rPr>
          <w:szCs w:val="22"/>
          <w:lang w:val="en-US"/>
        </w:rPr>
        <w:t xml:space="preserve"> rating and pay between</w:t>
      </w:r>
      <w:r w:rsidR="00CA7A5B">
        <w:rPr>
          <w:szCs w:val="22"/>
          <w:lang w:val="en-US"/>
        </w:rPr>
        <w:t xml:space="preserve"> </w:t>
      </w:r>
      <w:r w:rsidR="003E2F37">
        <w:rPr>
          <w:szCs w:val="22"/>
          <w:lang w:val="en-US"/>
        </w:rPr>
        <w:t>1.62</w:t>
      </w:r>
      <w:r w:rsidR="003E2F37" w:rsidRPr="009F70EE">
        <w:rPr>
          <w:szCs w:val="22"/>
          <w:lang w:val="en-US"/>
        </w:rPr>
        <w:t>%</w:t>
      </w:r>
      <w:r w:rsidRPr="009F70EE">
        <w:rPr>
          <w:szCs w:val="22"/>
          <w:lang w:val="en-US"/>
        </w:rPr>
        <w:t xml:space="preserve"> </w:t>
      </w:r>
      <w:r w:rsidR="006E730C" w:rsidRPr="009F70EE">
        <w:rPr>
          <w:szCs w:val="22"/>
          <w:lang w:val="en-US"/>
        </w:rPr>
        <w:t xml:space="preserve">to </w:t>
      </w:r>
      <w:r w:rsidR="009F70EE" w:rsidRPr="007422E5">
        <w:rPr>
          <w:szCs w:val="22"/>
          <w:lang w:val="en-US"/>
        </w:rPr>
        <w:t>3.34%</w:t>
      </w:r>
      <w:r w:rsidRPr="009F70EE">
        <w:rPr>
          <w:rFonts w:cstheme="minorBidi"/>
          <w:szCs w:val="28"/>
          <w:cs/>
          <w:lang w:val="en-US" w:bidi="th-TH"/>
        </w:rPr>
        <w:t xml:space="preserve"> </w:t>
      </w:r>
      <w:r w:rsidRPr="009F70EE">
        <w:rPr>
          <w:rFonts w:cstheme="minorBidi"/>
          <w:szCs w:val="28"/>
          <w:lang w:val="en-US" w:bidi="th-TH"/>
        </w:rPr>
        <w:t>per annum</w:t>
      </w:r>
      <w:r w:rsidRPr="00F677F9">
        <w:rPr>
          <w:rFonts w:cstheme="minorBidi"/>
          <w:szCs w:val="28"/>
          <w:lang w:val="en-US" w:bidi="th-TH"/>
        </w:rPr>
        <w:t xml:space="preserve"> </w:t>
      </w:r>
      <w:r w:rsidRPr="00F677F9">
        <w:rPr>
          <w:i/>
          <w:iCs/>
          <w:szCs w:val="22"/>
          <w:lang w:val="en-US"/>
        </w:rPr>
        <w:t>(31 December 202</w:t>
      </w:r>
      <w:r>
        <w:rPr>
          <w:i/>
          <w:iCs/>
          <w:szCs w:val="22"/>
          <w:lang w:val="en-US"/>
        </w:rPr>
        <w:t>4</w:t>
      </w:r>
      <w:r w:rsidRPr="00F677F9">
        <w:rPr>
          <w:i/>
          <w:iCs/>
          <w:szCs w:val="22"/>
          <w:lang w:val="en-US"/>
        </w:rPr>
        <w:t xml:space="preserve">: </w:t>
      </w:r>
      <w:r w:rsidRPr="00FC34D3">
        <w:rPr>
          <w:i/>
          <w:iCs/>
          <w:szCs w:val="22"/>
          <w:lang w:val="en-US"/>
        </w:rPr>
        <w:t xml:space="preserve">1.79% to 3.98% </w:t>
      </w:r>
      <w:r w:rsidRPr="00F677F9">
        <w:rPr>
          <w:i/>
          <w:iCs/>
          <w:szCs w:val="22"/>
          <w:lang w:val="en-US"/>
        </w:rPr>
        <w:t>per annum)</w:t>
      </w:r>
      <w:r w:rsidRPr="00F677F9">
        <w:rPr>
          <w:szCs w:val="22"/>
          <w:lang w:val="en-US"/>
        </w:rPr>
        <w:t xml:space="preserve"> of interest per annum and the corporate bonds have maturity dates ranging </w:t>
      </w:r>
      <w:r w:rsidRPr="001357C2">
        <w:rPr>
          <w:szCs w:val="22"/>
          <w:lang w:val="en-US"/>
        </w:rPr>
        <w:t xml:space="preserve">from </w:t>
      </w:r>
      <w:r w:rsidR="001357C2" w:rsidRPr="007422E5">
        <w:rPr>
          <w:szCs w:val="22"/>
          <w:lang w:val="en-US"/>
        </w:rPr>
        <w:t>2</w:t>
      </w:r>
      <w:r w:rsidR="005250D3" w:rsidRPr="001357C2">
        <w:rPr>
          <w:szCs w:val="22"/>
          <w:lang w:val="en-US"/>
        </w:rPr>
        <w:t xml:space="preserve"> </w:t>
      </w:r>
      <w:r w:rsidRPr="001357C2">
        <w:rPr>
          <w:szCs w:val="22"/>
          <w:lang w:val="en-US"/>
        </w:rPr>
        <w:t xml:space="preserve">to </w:t>
      </w:r>
      <w:r w:rsidR="001357C2" w:rsidRPr="007422E5">
        <w:rPr>
          <w:szCs w:val="22"/>
          <w:lang w:val="en-US"/>
        </w:rPr>
        <w:t>10</w:t>
      </w:r>
      <w:r w:rsidR="005250D3" w:rsidRPr="001357C2">
        <w:rPr>
          <w:szCs w:val="22"/>
          <w:lang w:val="en-US"/>
        </w:rPr>
        <w:t xml:space="preserve"> </w:t>
      </w:r>
      <w:r w:rsidRPr="001357C2">
        <w:rPr>
          <w:szCs w:val="22"/>
          <w:lang w:val="en-US"/>
        </w:rPr>
        <w:t xml:space="preserve">months </w:t>
      </w:r>
      <w:r w:rsidRPr="001357C2">
        <w:rPr>
          <w:i/>
          <w:iCs/>
          <w:szCs w:val="22"/>
          <w:lang w:val="en-US"/>
        </w:rPr>
        <w:t>(31 December 2024: ranging from 2 months to 12 months)</w:t>
      </w:r>
      <w:r w:rsidRPr="001357C2">
        <w:rPr>
          <w:szCs w:val="22"/>
          <w:lang w:val="en-US"/>
        </w:rPr>
        <w:t xml:space="preserve"> from the reporting date. The corporate bonds are held by the Group and the Company within a business model whose objective is to collect</w:t>
      </w:r>
      <w:r w:rsidRPr="00F677F9">
        <w:rPr>
          <w:szCs w:val="22"/>
          <w:lang w:val="en-US"/>
        </w:rPr>
        <w:t xml:space="preserve"> their contractual cash flows which is solely payments</w:t>
      </w:r>
      <w:r w:rsidRPr="00967E89">
        <w:rPr>
          <w:szCs w:val="22"/>
          <w:lang w:val="en-US"/>
        </w:rPr>
        <w:t xml:space="preserve"> of principal and interest on the principal amount outstanding. Hence, the corporate bonds are classified at amortised cost.</w:t>
      </w:r>
      <w:r w:rsidRPr="00967E89">
        <w:rPr>
          <w:szCs w:val="22"/>
        </w:rPr>
        <w:t xml:space="preserve">  </w:t>
      </w:r>
    </w:p>
    <w:p w14:paraId="460E3346" w14:textId="3349CEBA" w:rsidR="00BC45E5" w:rsidRDefault="00BC45E5">
      <w:pPr>
        <w:spacing w:line="240" w:lineRule="auto"/>
        <w:rPr>
          <w:b/>
          <w:sz w:val="24"/>
          <w:szCs w:val="24"/>
          <w:lang w:bidi="th-TH"/>
        </w:rPr>
      </w:pPr>
      <w:r>
        <w:br w:type="page"/>
      </w:r>
    </w:p>
    <w:p w14:paraId="5398F790" w14:textId="52CFE21B" w:rsidR="00531EAE" w:rsidRDefault="00531EAE" w:rsidP="00FD0BD0">
      <w:pPr>
        <w:pStyle w:val="Heading1"/>
        <w:rPr>
          <w:rFonts w:cstheme="minorBidi"/>
        </w:rPr>
      </w:pPr>
      <w:r w:rsidRPr="001225EB">
        <w:lastRenderedPageBreak/>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4590"/>
        <w:gridCol w:w="2250"/>
        <w:gridCol w:w="270"/>
        <w:gridCol w:w="2160"/>
      </w:tblGrid>
      <w:tr w:rsidR="00FC34D3" w:rsidRPr="008969C7" w14:paraId="2A617648" w14:textId="77777777" w:rsidTr="005C10BB">
        <w:trPr>
          <w:cantSplit/>
          <w:trHeight w:val="564"/>
          <w:tblHeader/>
        </w:trPr>
        <w:tc>
          <w:tcPr>
            <w:tcW w:w="4590" w:type="dxa"/>
            <w:vAlign w:val="bottom"/>
          </w:tcPr>
          <w:p w14:paraId="1D981FA1" w14:textId="68E7E30C" w:rsidR="00C77A4B" w:rsidRDefault="00FC34D3" w:rsidP="00C77A4B">
            <w:pPr>
              <w:spacing w:line="240" w:lineRule="auto"/>
              <w:ind w:left="281" w:hanging="358"/>
              <w:rPr>
                <w:rFonts w:eastAsia="Arial"/>
                <w:b/>
                <w:i/>
                <w:iCs/>
                <w:szCs w:val="22"/>
              </w:rPr>
            </w:pPr>
            <w:r w:rsidRPr="00976101">
              <w:rPr>
                <w:rFonts w:eastAsia="Arial"/>
                <w:b/>
                <w:i/>
                <w:iCs/>
                <w:szCs w:val="22"/>
              </w:rPr>
              <w:t xml:space="preserve">For the </w:t>
            </w:r>
            <w:r w:rsidR="005250D3">
              <w:rPr>
                <w:rFonts w:eastAsia="Arial"/>
                <w:b/>
                <w:i/>
                <w:iCs/>
                <w:szCs w:val="22"/>
              </w:rPr>
              <w:t>six</w:t>
            </w:r>
            <w:r w:rsidRPr="00976101">
              <w:rPr>
                <w:rFonts w:eastAsia="Arial"/>
                <w:b/>
                <w:i/>
                <w:iCs/>
                <w:szCs w:val="22"/>
              </w:rPr>
              <w:t xml:space="preserve">-month period ended </w:t>
            </w:r>
          </w:p>
          <w:p w14:paraId="664D926A" w14:textId="0E19CC82" w:rsidR="00FC34D3" w:rsidRPr="008969C7" w:rsidRDefault="00C77A4B" w:rsidP="007422E5">
            <w:pPr>
              <w:spacing w:line="240" w:lineRule="auto"/>
              <w:ind w:left="281" w:hanging="358"/>
              <w:rPr>
                <w:b/>
                <w:bCs/>
                <w:i/>
                <w:iCs/>
                <w:szCs w:val="22"/>
              </w:rPr>
            </w:pPr>
            <w:r>
              <w:rPr>
                <w:rFonts w:eastAsia="Arial"/>
                <w:b/>
                <w:i/>
                <w:iCs/>
                <w:szCs w:val="22"/>
              </w:rPr>
              <w:t xml:space="preserve">     </w:t>
            </w:r>
            <w:r w:rsidR="005250D3">
              <w:rPr>
                <w:rFonts w:eastAsia="Arial"/>
                <w:b/>
                <w:i/>
                <w:iCs/>
                <w:szCs w:val="22"/>
              </w:rPr>
              <w:t>30 June</w:t>
            </w:r>
            <w:r w:rsidR="00FC34D3" w:rsidRPr="00976101">
              <w:rPr>
                <w:rFonts w:eastAsia="Arial"/>
                <w:b/>
                <w:i/>
                <w:iCs/>
                <w:szCs w:val="22"/>
              </w:rPr>
              <w:t xml:space="preserve"> 202</w:t>
            </w:r>
            <w:r w:rsidR="00FC34D3">
              <w:rPr>
                <w:rFonts w:eastAsia="Arial"/>
                <w:b/>
                <w:i/>
                <w:iCs/>
                <w:szCs w:val="22"/>
              </w:rPr>
              <w:t>5</w:t>
            </w:r>
          </w:p>
        </w:tc>
        <w:tc>
          <w:tcPr>
            <w:tcW w:w="2250" w:type="dxa"/>
          </w:tcPr>
          <w:p w14:paraId="48F6E0DF" w14:textId="77777777" w:rsidR="00FC34D3" w:rsidRPr="008969C7" w:rsidRDefault="00FC34D3" w:rsidP="00FC34D3">
            <w:pPr>
              <w:pStyle w:val="acctmergecolhdg"/>
              <w:spacing w:line="240" w:lineRule="auto"/>
              <w:rPr>
                <w:szCs w:val="22"/>
              </w:rPr>
            </w:pPr>
            <w:r w:rsidRPr="008969C7">
              <w:rPr>
                <w:szCs w:val="22"/>
              </w:rPr>
              <w:t>Consolidated</w:t>
            </w:r>
          </w:p>
          <w:p w14:paraId="421DA839" w14:textId="0B2D0267" w:rsidR="00FC34D3" w:rsidRPr="008969C7" w:rsidRDefault="00FC34D3" w:rsidP="00FC34D3">
            <w:pPr>
              <w:pStyle w:val="acctmergecolhdg"/>
              <w:spacing w:line="240" w:lineRule="auto"/>
              <w:rPr>
                <w:szCs w:val="22"/>
              </w:rPr>
            </w:pPr>
            <w:r w:rsidRPr="008969C7">
              <w:rPr>
                <w:szCs w:val="22"/>
              </w:rPr>
              <w:t>financial</w:t>
            </w:r>
            <w:r>
              <w:rPr>
                <w:szCs w:val="22"/>
              </w:rPr>
              <w:t xml:space="preserve"> </w:t>
            </w:r>
            <w:r w:rsidRPr="008969C7">
              <w:rPr>
                <w:szCs w:val="22"/>
              </w:rPr>
              <w:t>statements</w:t>
            </w:r>
          </w:p>
        </w:tc>
        <w:tc>
          <w:tcPr>
            <w:tcW w:w="270" w:type="dxa"/>
          </w:tcPr>
          <w:p w14:paraId="06CB6B0D" w14:textId="77777777" w:rsidR="00FC34D3" w:rsidRPr="008969C7" w:rsidRDefault="00FC34D3" w:rsidP="00FC34D3">
            <w:pPr>
              <w:pStyle w:val="acctmergecolhdg"/>
              <w:spacing w:line="240" w:lineRule="auto"/>
              <w:rPr>
                <w:szCs w:val="22"/>
              </w:rPr>
            </w:pPr>
          </w:p>
        </w:tc>
        <w:tc>
          <w:tcPr>
            <w:tcW w:w="2160" w:type="dxa"/>
          </w:tcPr>
          <w:p w14:paraId="44D68B1E" w14:textId="77777777" w:rsidR="00FC34D3" w:rsidRPr="008969C7" w:rsidRDefault="00FC34D3" w:rsidP="00FC34D3">
            <w:pPr>
              <w:pStyle w:val="acctmergecolhdg"/>
              <w:spacing w:line="240" w:lineRule="auto"/>
              <w:rPr>
                <w:szCs w:val="22"/>
              </w:rPr>
            </w:pPr>
            <w:r w:rsidRPr="008969C7">
              <w:rPr>
                <w:szCs w:val="22"/>
              </w:rPr>
              <w:t xml:space="preserve">Separate </w:t>
            </w:r>
          </w:p>
          <w:p w14:paraId="75A3DCFB" w14:textId="58C1DE04" w:rsidR="00FC34D3" w:rsidRPr="008969C7" w:rsidRDefault="00FC34D3" w:rsidP="00FC34D3">
            <w:pPr>
              <w:pStyle w:val="acctmergecolhdg"/>
              <w:spacing w:line="240" w:lineRule="auto"/>
              <w:rPr>
                <w:szCs w:val="22"/>
              </w:rPr>
            </w:pPr>
            <w:r w:rsidRPr="008969C7">
              <w:rPr>
                <w:szCs w:val="22"/>
              </w:rPr>
              <w:t>financial statements</w:t>
            </w:r>
          </w:p>
        </w:tc>
      </w:tr>
      <w:tr w:rsidR="00C00F99" w:rsidRPr="008969C7" w14:paraId="74FF5EFA" w14:textId="77777777" w:rsidTr="005C10BB">
        <w:trPr>
          <w:cantSplit/>
          <w:trHeight w:val="231"/>
        </w:trPr>
        <w:tc>
          <w:tcPr>
            <w:tcW w:w="4590" w:type="dxa"/>
          </w:tcPr>
          <w:p w14:paraId="78036D9D" w14:textId="77777777" w:rsidR="00C00F99" w:rsidRPr="008969C7" w:rsidRDefault="00C00F99">
            <w:pPr>
              <w:spacing w:line="240" w:lineRule="auto"/>
              <w:rPr>
                <w:szCs w:val="22"/>
              </w:rPr>
            </w:pPr>
          </w:p>
        </w:tc>
        <w:tc>
          <w:tcPr>
            <w:tcW w:w="4680" w:type="dxa"/>
            <w:gridSpan w:val="3"/>
            <w:vAlign w:val="bottom"/>
          </w:tcPr>
          <w:p w14:paraId="3691087C" w14:textId="77777777" w:rsidR="00C00F99" w:rsidRPr="008969C7" w:rsidRDefault="00C00F99">
            <w:pPr>
              <w:spacing w:line="240" w:lineRule="auto"/>
              <w:jc w:val="center"/>
              <w:rPr>
                <w:b/>
                <w:bCs/>
                <w:i/>
                <w:iCs/>
                <w:szCs w:val="22"/>
                <w:lang w:val="en-US"/>
              </w:rPr>
            </w:pPr>
            <w:r w:rsidRPr="008969C7">
              <w:rPr>
                <w:i/>
                <w:iCs/>
                <w:szCs w:val="22"/>
              </w:rPr>
              <w:t>(in thousand Baht)</w:t>
            </w:r>
          </w:p>
        </w:tc>
      </w:tr>
      <w:tr w:rsidR="007E1443" w:rsidRPr="008969C7" w14:paraId="5F614C4E" w14:textId="77777777" w:rsidTr="005C10BB">
        <w:trPr>
          <w:cantSplit/>
          <w:trHeight w:val="231"/>
        </w:trPr>
        <w:tc>
          <w:tcPr>
            <w:tcW w:w="4590" w:type="dxa"/>
          </w:tcPr>
          <w:p w14:paraId="3EB98FF9" w14:textId="77777777" w:rsidR="007E1443" w:rsidRPr="008969C7" w:rsidRDefault="007E1443">
            <w:pPr>
              <w:spacing w:line="240" w:lineRule="auto"/>
              <w:rPr>
                <w:szCs w:val="22"/>
              </w:rPr>
            </w:pPr>
          </w:p>
        </w:tc>
        <w:tc>
          <w:tcPr>
            <w:tcW w:w="4680" w:type="dxa"/>
            <w:gridSpan w:val="3"/>
            <w:vAlign w:val="bottom"/>
          </w:tcPr>
          <w:p w14:paraId="6FD527B5" w14:textId="77777777" w:rsidR="007E1443" w:rsidRPr="008969C7" w:rsidRDefault="007E1443">
            <w:pPr>
              <w:spacing w:line="240" w:lineRule="auto"/>
              <w:jc w:val="center"/>
              <w:rPr>
                <w:i/>
                <w:iCs/>
                <w:szCs w:val="22"/>
              </w:rPr>
            </w:pPr>
          </w:p>
        </w:tc>
      </w:tr>
      <w:tr w:rsidR="0078752C" w:rsidRPr="008969C7" w14:paraId="6DD9879D" w14:textId="77777777" w:rsidTr="005C10BB">
        <w:trPr>
          <w:cantSplit/>
          <w:trHeight w:val="231"/>
        </w:trPr>
        <w:tc>
          <w:tcPr>
            <w:tcW w:w="4590" w:type="dxa"/>
          </w:tcPr>
          <w:p w14:paraId="7D870871" w14:textId="3D89AB77" w:rsidR="0078752C" w:rsidRPr="008969C7" w:rsidRDefault="0078752C" w:rsidP="0078752C">
            <w:pPr>
              <w:spacing w:line="240" w:lineRule="auto"/>
              <w:ind w:left="-71"/>
              <w:rPr>
                <w:rFonts w:cstheme="minorBidi"/>
                <w:b/>
                <w:bCs/>
                <w:i/>
                <w:iCs/>
                <w:szCs w:val="22"/>
                <w:cs/>
                <w:lang w:val="en-US" w:bidi="th-TH"/>
              </w:rPr>
            </w:pPr>
            <w:r w:rsidRPr="00967E89">
              <w:rPr>
                <w:rFonts w:eastAsia="Arial"/>
                <w:szCs w:val="22"/>
              </w:rPr>
              <w:t>Opening net book value</w:t>
            </w:r>
          </w:p>
        </w:tc>
        <w:tc>
          <w:tcPr>
            <w:tcW w:w="2250" w:type="dxa"/>
          </w:tcPr>
          <w:p w14:paraId="405BDBAD" w14:textId="1A88D20B" w:rsidR="0078752C" w:rsidRPr="00FC34D3" w:rsidRDefault="0078752C" w:rsidP="0078752C">
            <w:pPr>
              <w:tabs>
                <w:tab w:val="decimal" w:pos="465"/>
                <w:tab w:val="decimal" w:pos="765"/>
              </w:tabs>
              <w:spacing w:line="240" w:lineRule="auto"/>
              <w:ind w:left="-83" w:firstLine="4"/>
              <w:jc w:val="right"/>
              <w:rPr>
                <w:szCs w:val="22"/>
              </w:rPr>
            </w:pPr>
            <w:r w:rsidRPr="00B12B56">
              <w:t>6,009,062</w:t>
            </w:r>
          </w:p>
        </w:tc>
        <w:tc>
          <w:tcPr>
            <w:tcW w:w="270" w:type="dxa"/>
          </w:tcPr>
          <w:p w14:paraId="1F0742CF" w14:textId="77777777" w:rsidR="0078752C" w:rsidRPr="008969C7" w:rsidRDefault="0078752C" w:rsidP="0078752C">
            <w:pPr>
              <w:tabs>
                <w:tab w:val="decimal" w:pos="465"/>
                <w:tab w:val="decimal" w:pos="765"/>
              </w:tabs>
              <w:spacing w:line="240" w:lineRule="auto"/>
              <w:ind w:left="-83" w:firstLine="4"/>
              <w:jc w:val="right"/>
              <w:rPr>
                <w:szCs w:val="22"/>
              </w:rPr>
            </w:pPr>
          </w:p>
        </w:tc>
        <w:tc>
          <w:tcPr>
            <w:tcW w:w="2160" w:type="dxa"/>
          </w:tcPr>
          <w:p w14:paraId="749AB332" w14:textId="0DEEAEE7" w:rsidR="0078752C" w:rsidRPr="00FC34D3" w:rsidRDefault="0078752C" w:rsidP="0078752C">
            <w:pPr>
              <w:tabs>
                <w:tab w:val="decimal" w:pos="465"/>
                <w:tab w:val="decimal" w:pos="765"/>
              </w:tabs>
              <w:spacing w:line="240" w:lineRule="auto"/>
              <w:ind w:left="-83" w:firstLine="4"/>
              <w:jc w:val="right"/>
              <w:rPr>
                <w:szCs w:val="22"/>
                <w:cs/>
                <w:lang w:bidi="th-TH"/>
              </w:rPr>
            </w:pPr>
            <w:r w:rsidRPr="00B12B56">
              <w:t>6,009,022</w:t>
            </w:r>
          </w:p>
        </w:tc>
      </w:tr>
      <w:tr w:rsidR="00DA14CB" w:rsidRPr="008969C7" w14:paraId="0FB90D56" w14:textId="77777777" w:rsidTr="005C10BB">
        <w:trPr>
          <w:cantSplit/>
          <w:trHeight w:val="231"/>
        </w:trPr>
        <w:tc>
          <w:tcPr>
            <w:tcW w:w="4590" w:type="dxa"/>
          </w:tcPr>
          <w:p w14:paraId="7079F257" w14:textId="508906A7" w:rsidR="00DA14CB" w:rsidRPr="008969C7" w:rsidRDefault="00DA14CB" w:rsidP="007422E5">
            <w:pPr>
              <w:spacing w:line="240" w:lineRule="auto"/>
              <w:ind w:left="-81"/>
              <w:rPr>
                <w:szCs w:val="22"/>
              </w:rPr>
            </w:pPr>
            <w:r w:rsidRPr="00967E89">
              <w:rPr>
                <w:rFonts w:eastAsia="Arial"/>
                <w:szCs w:val="22"/>
              </w:rPr>
              <w:t>Additions</w:t>
            </w:r>
          </w:p>
        </w:tc>
        <w:tc>
          <w:tcPr>
            <w:tcW w:w="2250" w:type="dxa"/>
          </w:tcPr>
          <w:p w14:paraId="1152F649" w14:textId="0EC7460F" w:rsidR="00DA14CB" w:rsidRPr="00BD1494" w:rsidRDefault="00DA14CB" w:rsidP="00DA14CB">
            <w:pPr>
              <w:tabs>
                <w:tab w:val="decimal" w:pos="465"/>
                <w:tab w:val="decimal" w:pos="765"/>
              </w:tabs>
              <w:spacing w:line="240" w:lineRule="auto"/>
              <w:ind w:left="-83" w:firstLine="4"/>
              <w:jc w:val="right"/>
            </w:pPr>
            <w:r w:rsidRPr="007422E5">
              <w:t>581,298</w:t>
            </w:r>
          </w:p>
        </w:tc>
        <w:tc>
          <w:tcPr>
            <w:tcW w:w="270" w:type="dxa"/>
            <w:vAlign w:val="bottom"/>
          </w:tcPr>
          <w:p w14:paraId="36BEF99B" w14:textId="77777777" w:rsidR="00DA14CB" w:rsidRPr="008969C7" w:rsidRDefault="00DA14CB" w:rsidP="00DA14CB">
            <w:pPr>
              <w:tabs>
                <w:tab w:val="decimal" w:pos="465"/>
                <w:tab w:val="decimal" w:pos="765"/>
              </w:tabs>
              <w:spacing w:line="240" w:lineRule="auto"/>
              <w:ind w:left="-83" w:right="11" w:firstLine="4"/>
              <w:jc w:val="right"/>
              <w:rPr>
                <w:szCs w:val="22"/>
              </w:rPr>
            </w:pPr>
          </w:p>
        </w:tc>
        <w:tc>
          <w:tcPr>
            <w:tcW w:w="2160" w:type="dxa"/>
          </w:tcPr>
          <w:p w14:paraId="577A73CB" w14:textId="0DD77516" w:rsidR="00DA14CB" w:rsidRPr="004F3AF8" w:rsidRDefault="00DA14CB" w:rsidP="00DA14CB">
            <w:pPr>
              <w:tabs>
                <w:tab w:val="decimal" w:pos="465"/>
                <w:tab w:val="decimal" w:pos="765"/>
              </w:tabs>
              <w:spacing w:line="240" w:lineRule="auto"/>
              <w:ind w:left="-83" w:firstLine="4"/>
              <w:jc w:val="right"/>
            </w:pPr>
            <w:r w:rsidRPr="007422E5">
              <w:t>581,298</w:t>
            </w:r>
          </w:p>
        </w:tc>
      </w:tr>
      <w:tr w:rsidR="00DA14CB" w:rsidRPr="008969C7" w14:paraId="065B337D" w14:textId="77777777" w:rsidTr="005C10BB">
        <w:trPr>
          <w:cantSplit/>
          <w:trHeight w:val="231"/>
        </w:trPr>
        <w:tc>
          <w:tcPr>
            <w:tcW w:w="4590" w:type="dxa"/>
          </w:tcPr>
          <w:p w14:paraId="2C27AFC5" w14:textId="7BE98D2B" w:rsidR="00DA14CB" w:rsidRPr="00967E89" w:rsidRDefault="00DA14CB" w:rsidP="00DA14CB">
            <w:pPr>
              <w:spacing w:line="240" w:lineRule="auto"/>
              <w:ind w:left="-89"/>
              <w:rPr>
                <w:rFonts w:eastAsia="Arial"/>
                <w:szCs w:val="22"/>
              </w:rPr>
            </w:pPr>
            <w:r w:rsidRPr="00967E89">
              <w:rPr>
                <w:rFonts w:eastAsia="Arial"/>
                <w:szCs w:val="22"/>
              </w:rPr>
              <w:t>Disposals, net</w:t>
            </w:r>
          </w:p>
        </w:tc>
        <w:tc>
          <w:tcPr>
            <w:tcW w:w="2250" w:type="dxa"/>
          </w:tcPr>
          <w:p w14:paraId="098ED350" w14:textId="1DB372FC" w:rsidR="00DA14CB" w:rsidRPr="00BD1494" w:rsidRDefault="00DA14CB" w:rsidP="007422E5">
            <w:pPr>
              <w:tabs>
                <w:tab w:val="decimal" w:pos="465"/>
                <w:tab w:val="decimal" w:pos="765"/>
              </w:tabs>
              <w:spacing w:line="240" w:lineRule="auto"/>
              <w:ind w:right="-70" w:firstLine="4"/>
              <w:jc w:val="right"/>
            </w:pPr>
            <w:r w:rsidRPr="007422E5">
              <w:t>(3,212)</w:t>
            </w:r>
          </w:p>
        </w:tc>
        <w:tc>
          <w:tcPr>
            <w:tcW w:w="270" w:type="dxa"/>
            <w:vAlign w:val="bottom"/>
          </w:tcPr>
          <w:p w14:paraId="474D6720" w14:textId="77777777" w:rsidR="00DA14CB" w:rsidRPr="008969C7" w:rsidRDefault="00DA14CB" w:rsidP="00DA14CB">
            <w:pPr>
              <w:tabs>
                <w:tab w:val="decimal" w:pos="465"/>
                <w:tab w:val="decimal" w:pos="765"/>
              </w:tabs>
              <w:spacing w:line="240" w:lineRule="auto"/>
              <w:ind w:left="-83" w:right="11" w:firstLine="4"/>
              <w:jc w:val="right"/>
              <w:rPr>
                <w:szCs w:val="22"/>
              </w:rPr>
            </w:pPr>
          </w:p>
        </w:tc>
        <w:tc>
          <w:tcPr>
            <w:tcW w:w="2160" w:type="dxa"/>
          </w:tcPr>
          <w:p w14:paraId="7F79FFE7" w14:textId="084EE48C" w:rsidR="00DA14CB" w:rsidRPr="004F3AF8" w:rsidRDefault="00DA14CB" w:rsidP="007422E5">
            <w:pPr>
              <w:tabs>
                <w:tab w:val="decimal" w:pos="465"/>
                <w:tab w:val="decimal" w:pos="765"/>
              </w:tabs>
              <w:spacing w:line="240" w:lineRule="auto"/>
              <w:ind w:right="-70" w:firstLine="4"/>
              <w:jc w:val="right"/>
            </w:pPr>
            <w:r w:rsidRPr="007422E5">
              <w:t>(3,212)</w:t>
            </w:r>
          </w:p>
        </w:tc>
      </w:tr>
      <w:tr w:rsidR="00DA14CB" w:rsidRPr="008969C7" w14:paraId="33AE6DCA" w14:textId="77777777" w:rsidTr="005C10BB">
        <w:trPr>
          <w:cantSplit/>
          <w:trHeight w:val="231"/>
        </w:trPr>
        <w:tc>
          <w:tcPr>
            <w:tcW w:w="4590" w:type="dxa"/>
          </w:tcPr>
          <w:p w14:paraId="6A7C843F" w14:textId="2D4F1153" w:rsidR="00DA14CB" w:rsidRPr="00967E89" w:rsidRDefault="00DA14CB" w:rsidP="00DA14CB">
            <w:pPr>
              <w:spacing w:line="240" w:lineRule="auto"/>
              <w:ind w:left="-80"/>
              <w:rPr>
                <w:rFonts w:eastAsia="Arial"/>
                <w:szCs w:val="22"/>
              </w:rPr>
            </w:pPr>
            <w:r w:rsidRPr="00967E89">
              <w:rPr>
                <w:rFonts w:eastAsia="Arial"/>
                <w:szCs w:val="22"/>
              </w:rPr>
              <w:t>Depreciation</w:t>
            </w:r>
          </w:p>
        </w:tc>
        <w:tc>
          <w:tcPr>
            <w:tcW w:w="2250" w:type="dxa"/>
            <w:tcBorders>
              <w:bottom w:val="single" w:sz="4" w:space="0" w:color="auto"/>
            </w:tcBorders>
          </w:tcPr>
          <w:p w14:paraId="45EA4DB6" w14:textId="55A28EC6" w:rsidR="00DA14CB" w:rsidRPr="00BD1494" w:rsidRDefault="00DA14CB" w:rsidP="007422E5">
            <w:pPr>
              <w:tabs>
                <w:tab w:val="decimal" w:pos="465"/>
                <w:tab w:val="decimal" w:pos="765"/>
              </w:tabs>
              <w:spacing w:line="240" w:lineRule="auto"/>
              <w:ind w:right="-70" w:firstLine="4"/>
              <w:jc w:val="right"/>
            </w:pPr>
            <w:r w:rsidRPr="007422E5">
              <w:t>(280,982)</w:t>
            </w:r>
          </w:p>
        </w:tc>
        <w:tc>
          <w:tcPr>
            <w:tcW w:w="270" w:type="dxa"/>
            <w:vAlign w:val="bottom"/>
          </w:tcPr>
          <w:p w14:paraId="48B41D60" w14:textId="77777777" w:rsidR="00DA14CB" w:rsidRPr="008969C7" w:rsidRDefault="00DA14CB" w:rsidP="00DA14CB">
            <w:pPr>
              <w:tabs>
                <w:tab w:val="decimal" w:pos="465"/>
                <w:tab w:val="decimal" w:pos="765"/>
              </w:tabs>
              <w:spacing w:line="240" w:lineRule="auto"/>
              <w:ind w:left="-83" w:right="11" w:firstLine="4"/>
              <w:jc w:val="right"/>
              <w:rPr>
                <w:szCs w:val="22"/>
              </w:rPr>
            </w:pPr>
          </w:p>
        </w:tc>
        <w:tc>
          <w:tcPr>
            <w:tcW w:w="2160" w:type="dxa"/>
            <w:tcBorders>
              <w:bottom w:val="single" w:sz="4" w:space="0" w:color="auto"/>
            </w:tcBorders>
          </w:tcPr>
          <w:p w14:paraId="40D7D90C" w14:textId="584C1972" w:rsidR="00DA14CB" w:rsidRPr="004F3AF8" w:rsidRDefault="00DA14CB" w:rsidP="007422E5">
            <w:pPr>
              <w:tabs>
                <w:tab w:val="decimal" w:pos="465"/>
                <w:tab w:val="decimal" w:pos="765"/>
              </w:tabs>
              <w:spacing w:line="240" w:lineRule="auto"/>
              <w:ind w:right="-70" w:firstLine="4"/>
              <w:jc w:val="right"/>
            </w:pPr>
            <w:r w:rsidRPr="007422E5">
              <w:t>(280,969)</w:t>
            </w:r>
          </w:p>
        </w:tc>
      </w:tr>
      <w:tr w:rsidR="00DA14CB" w:rsidRPr="008937E9" w14:paraId="5D0C0059" w14:textId="77777777" w:rsidTr="007422E5">
        <w:trPr>
          <w:cantSplit/>
          <w:trHeight w:val="301"/>
        </w:trPr>
        <w:tc>
          <w:tcPr>
            <w:tcW w:w="4590" w:type="dxa"/>
          </w:tcPr>
          <w:p w14:paraId="13FCBAB1" w14:textId="400A39BD" w:rsidR="00DA14CB" w:rsidRPr="00A371C6" w:rsidRDefault="00DA14CB" w:rsidP="00DA14CB">
            <w:pPr>
              <w:spacing w:line="240" w:lineRule="auto"/>
              <w:ind w:left="-80"/>
              <w:rPr>
                <w:rFonts w:eastAsia="Arial"/>
                <w:b/>
                <w:bCs/>
                <w:szCs w:val="22"/>
              </w:rPr>
            </w:pPr>
            <w:r w:rsidRPr="00A371C6">
              <w:rPr>
                <w:rFonts w:eastAsia="Arial"/>
                <w:b/>
                <w:bCs/>
                <w:szCs w:val="22"/>
              </w:rPr>
              <w:t>Closing net book value</w:t>
            </w:r>
          </w:p>
        </w:tc>
        <w:tc>
          <w:tcPr>
            <w:tcW w:w="2250" w:type="dxa"/>
            <w:tcBorders>
              <w:top w:val="single" w:sz="4" w:space="0" w:color="auto"/>
              <w:bottom w:val="double" w:sz="4" w:space="0" w:color="auto"/>
            </w:tcBorders>
          </w:tcPr>
          <w:p w14:paraId="6192D84A" w14:textId="7A790A3E" w:rsidR="00DA14CB" w:rsidRPr="00DA14CB" w:rsidRDefault="00DA14CB" w:rsidP="00DA14CB">
            <w:pPr>
              <w:tabs>
                <w:tab w:val="decimal" w:pos="465"/>
                <w:tab w:val="decimal" w:pos="765"/>
              </w:tabs>
              <w:spacing w:line="240" w:lineRule="auto"/>
              <w:ind w:left="-83" w:right="11" w:firstLine="4"/>
              <w:jc w:val="right"/>
              <w:rPr>
                <w:b/>
                <w:bCs/>
                <w:szCs w:val="22"/>
              </w:rPr>
            </w:pPr>
            <w:r w:rsidRPr="007422E5">
              <w:rPr>
                <w:b/>
                <w:bCs/>
                <w:szCs w:val="22"/>
              </w:rPr>
              <w:t>6,306,166</w:t>
            </w:r>
          </w:p>
        </w:tc>
        <w:tc>
          <w:tcPr>
            <w:tcW w:w="270" w:type="dxa"/>
            <w:vAlign w:val="bottom"/>
          </w:tcPr>
          <w:p w14:paraId="59806D5E" w14:textId="77777777" w:rsidR="00DA14CB" w:rsidRPr="00DA14CB" w:rsidRDefault="00DA14CB" w:rsidP="00DA14CB">
            <w:pPr>
              <w:tabs>
                <w:tab w:val="decimal" w:pos="465"/>
                <w:tab w:val="decimal" w:pos="765"/>
              </w:tabs>
              <w:spacing w:line="240" w:lineRule="auto"/>
              <w:ind w:left="-83" w:right="11" w:firstLine="4"/>
              <w:jc w:val="right"/>
              <w:rPr>
                <w:b/>
                <w:bCs/>
                <w:szCs w:val="22"/>
              </w:rPr>
            </w:pPr>
          </w:p>
        </w:tc>
        <w:tc>
          <w:tcPr>
            <w:tcW w:w="2160" w:type="dxa"/>
            <w:tcBorders>
              <w:top w:val="single" w:sz="4" w:space="0" w:color="auto"/>
              <w:bottom w:val="double" w:sz="4" w:space="0" w:color="auto"/>
            </w:tcBorders>
          </w:tcPr>
          <w:p w14:paraId="2EF08ADD" w14:textId="108AF8F1" w:rsidR="00DA14CB" w:rsidRPr="00DA14CB" w:rsidRDefault="00DA14CB" w:rsidP="00DA14CB">
            <w:pPr>
              <w:tabs>
                <w:tab w:val="decimal" w:pos="465"/>
                <w:tab w:val="decimal" w:pos="765"/>
              </w:tabs>
              <w:spacing w:line="240" w:lineRule="auto"/>
              <w:ind w:left="-83" w:right="11" w:firstLine="4"/>
              <w:jc w:val="right"/>
              <w:rPr>
                <w:b/>
                <w:bCs/>
                <w:szCs w:val="22"/>
              </w:rPr>
            </w:pPr>
            <w:r w:rsidRPr="007422E5">
              <w:rPr>
                <w:b/>
                <w:bCs/>
                <w:szCs w:val="22"/>
              </w:rPr>
              <w:t>6,306,139</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FD0BD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269" w:type="dxa"/>
        <w:tblInd w:w="540" w:type="dxa"/>
        <w:tblLayout w:type="fixed"/>
        <w:tblLook w:val="0000" w:firstRow="0" w:lastRow="0" w:firstColumn="0" w:lastColumn="0" w:noHBand="0" w:noVBand="0"/>
      </w:tblPr>
      <w:tblGrid>
        <w:gridCol w:w="4230"/>
        <w:gridCol w:w="1080"/>
        <w:gridCol w:w="270"/>
        <w:gridCol w:w="990"/>
        <w:gridCol w:w="239"/>
        <w:gridCol w:w="1201"/>
        <w:gridCol w:w="253"/>
        <w:gridCol w:w="1006"/>
      </w:tblGrid>
      <w:tr w:rsidR="00346870" w:rsidRPr="00976101" w14:paraId="3412F1B3" w14:textId="77777777" w:rsidTr="005C10BB">
        <w:trPr>
          <w:trHeight w:val="536"/>
        </w:trPr>
        <w:tc>
          <w:tcPr>
            <w:tcW w:w="4230" w:type="dxa"/>
            <w:shd w:val="clear" w:color="auto" w:fill="auto"/>
          </w:tcPr>
          <w:p w14:paraId="6F7D418A" w14:textId="77777777" w:rsidR="00346870" w:rsidRPr="00976101" w:rsidRDefault="00346870" w:rsidP="00346870">
            <w:pPr>
              <w:ind w:left="70" w:right="-72"/>
              <w:rPr>
                <w:rFonts w:eastAsia="Arial"/>
                <w:b/>
                <w:szCs w:val="22"/>
              </w:rPr>
            </w:pPr>
          </w:p>
        </w:tc>
        <w:tc>
          <w:tcPr>
            <w:tcW w:w="2340" w:type="dxa"/>
            <w:gridSpan w:val="3"/>
          </w:tcPr>
          <w:p w14:paraId="33483861" w14:textId="284F39A8" w:rsidR="00346870" w:rsidRPr="00976101" w:rsidRDefault="00346870">
            <w:pPr>
              <w:ind w:right="-72"/>
              <w:jc w:val="center"/>
              <w:rPr>
                <w:rFonts w:eastAsia="Arial"/>
                <w:b/>
                <w:szCs w:val="22"/>
              </w:rPr>
            </w:pPr>
            <w:r w:rsidRPr="00976101">
              <w:rPr>
                <w:rFonts w:eastAsia="Arial"/>
                <w:b/>
                <w:szCs w:val="22"/>
              </w:rPr>
              <w:t>Consolidated</w:t>
            </w:r>
          </w:p>
          <w:p w14:paraId="74A7B4C8" w14:textId="613F781D"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39" w:type="dxa"/>
          </w:tcPr>
          <w:p w14:paraId="34DD54D6" w14:textId="77777777" w:rsidR="00346870" w:rsidRPr="00976101" w:rsidRDefault="00346870">
            <w:pPr>
              <w:ind w:right="-72"/>
              <w:jc w:val="center"/>
              <w:rPr>
                <w:rFonts w:eastAsia="Arial"/>
                <w:b/>
                <w:szCs w:val="22"/>
              </w:rPr>
            </w:pPr>
          </w:p>
        </w:tc>
        <w:tc>
          <w:tcPr>
            <w:tcW w:w="2460" w:type="dxa"/>
            <w:gridSpan w:val="3"/>
          </w:tcPr>
          <w:p w14:paraId="60CF4ACD" w14:textId="3EFBEDA6" w:rsidR="00346870" w:rsidRPr="00976101" w:rsidRDefault="00346870">
            <w:pPr>
              <w:ind w:right="-72"/>
              <w:jc w:val="center"/>
              <w:rPr>
                <w:rFonts w:eastAsia="Arial"/>
                <w:b/>
                <w:szCs w:val="22"/>
              </w:rPr>
            </w:pPr>
            <w:r w:rsidRPr="00976101">
              <w:rPr>
                <w:rFonts w:eastAsia="Arial"/>
                <w:b/>
                <w:szCs w:val="22"/>
              </w:rPr>
              <w:t>Separated</w:t>
            </w:r>
          </w:p>
          <w:p w14:paraId="0B7574EA" w14:textId="5AEFEBDE"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FC34D3" w:rsidRPr="00976101" w14:paraId="59F4CF5A" w14:textId="77777777" w:rsidTr="005C10BB">
        <w:trPr>
          <w:trHeight w:val="186"/>
        </w:trPr>
        <w:tc>
          <w:tcPr>
            <w:tcW w:w="4230" w:type="dxa"/>
            <w:shd w:val="clear" w:color="auto" w:fill="auto"/>
          </w:tcPr>
          <w:p w14:paraId="55CF3ED0" w14:textId="5B4EE8D5" w:rsidR="00FC34D3" w:rsidRPr="005B44DA" w:rsidRDefault="00FC34D3" w:rsidP="00FC34D3">
            <w:pPr>
              <w:tabs>
                <w:tab w:val="left" w:pos="2862"/>
              </w:tabs>
              <w:ind w:left="-113" w:right="-72"/>
              <w:rPr>
                <w:rFonts w:eastAsia="Arial"/>
                <w:b/>
                <w:i/>
                <w:iCs/>
                <w:spacing w:val="-4"/>
                <w:szCs w:val="22"/>
              </w:rPr>
            </w:pPr>
            <w:r w:rsidRPr="00346870">
              <w:rPr>
                <w:rFonts w:eastAsia="Arial"/>
                <w:b/>
                <w:i/>
                <w:iCs/>
                <w:szCs w:val="22"/>
              </w:rPr>
              <w:t xml:space="preserve">For the </w:t>
            </w:r>
            <w:r w:rsidR="005250D3">
              <w:rPr>
                <w:rFonts w:eastAsia="Arial"/>
                <w:b/>
                <w:i/>
                <w:iCs/>
                <w:szCs w:val="22"/>
              </w:rPr>
              <w:t>six</w:t>
            </w:r>
            <w:r w:rsidRPr="00346870">
              <w:rPr>
                <w:rFonts w:eastAsia="Arial"/>
                <w:b/>
                <w:i/>
                <w:iCs/>
                <w:szCs w:val="22"/>
              </w:rPr>
              <w:t xml:space="preserve">-month period ended </w:t>
            </w:r>
            <w:r w:rsidR="005250D3">
              <w:rPr>
                <w:rFonts w:eastAsia="Arial"/>
                <w:b/>
                <w:i/>
                <w:iCs/>
                <w:szCs w:val="22"/>
              </w:rPr>
              <w:t>30 June</w:t>
            </w:r>
          </w:p>
        </w:tc>
        <w:tc>
          <w:tcPr>
            <w:tcW w:w="1080" w:type="dxa"/>
            <w:shd w:val="clear" w:color="auto" w:fill="auto"/>
            <w:vAlign w:val="bottom"/>
          </w:tcPr>
          <w:p w14:paraId="0AA982CA" w14:textId="24CE4B8D"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5</w:t>
            </w:r>
          </w:p>
        </w:tc>
        <w:tc>
          <w:tcPr>
            <w:tcW w:w="270" w:type="dxa"/>
          </w:tcPr>
          <w:p w14:paraId="79D113B6" w14:textId="77777777" w:rsidR="00FC34D3" w:rsidRPr="00346870" w:rsidRDefault="00FC34D3" w:rsidP="00FC34D3">
            <w:pPr>
              <w:ind w:right="-72"/>
              <w:jc w:val="center"/>
              <w:rPr>
                <w:rFonts w:eastAsia="Arial"/>
                <w:bCs/>
                <w:szCs w:val="22"/>
              </w:rPr>
            </w:pPr>
          </w:p>
        </w:tc>
        <w:tc>
          <w:tcPr>
            <w:tcW w:w="990" w:type="dxa"/>
            <w:shd w:val="clear" w:color="auto" w:fill="auto"/>
            <w:vAlign w:val="bottom"/>
          </w:tcPr>
          <w:p w14:paraId="240B2EF7" w14:textId="269770CD"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4</w:t>
            </w:r>
          </w:p>
        </w:tc>
        <w:tc>
          <w:tcPr>
            <w:tcW w:w="239" w:type="dxa"/>
          </w:tcPr>
          <w:p w14:paraId="38109099" w14:textId="77777777" w:rsidR="00FC34D3" w:rsidRPr="00346870" w:rsidRDefault="00FC34D3" w:rsidP="00FC34D3">
            <w:pPr>
              <w:ind w:right="-72"/>
              <w:jc w:val="center"/>
              <w:rPr>
                <w:rFonts w:eastAsia="Arial"/>
                <w:bCs/>
                <w:szCs w:val="22"/>
              </w:rPr>
            </w:pPr>
          </w:p>
        </w:tc>
        <w:tc>
          <w:tcPr>
            <w:tcW w:w="1201" w:type="dxa"/>
            <w:shd w:val="clear" w:color="auto" w:fill="auto"/>
            <w:vAlign w:val="bottom"/>
          </w:tcPr>
          <w:p w14:paraId="5C157A51" w14:textId="1A24A046"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5</w:t>
            </w:r>
          </w:p>
        </w:tc>
        <w:tc>
          <w:tcPr>
            <w:tcW w:w="253" w:type="dxa"/>
          </w:tcPr>
          <w:p w14:paraId="08505476" w14:textId="77777777" w:rsidR="00FC34D3" w:rsidRPr="00346870" w:rsidRDefault="00FC34D3" w:rsidP="00FC34D3">
            <w:pPr>
              <w:ind w:right="-72"/>
              <w:jc w:val="center"/>
              <w:rPr>
                <w:rFonts w:eastAsia="Arial"/>
                <w:bCs/>
                <w:szCs w:val="22"/>
              </w:rPr>
            </w:pPr>
          </w:p>
        </w:tc>
        <w:tc>
          <w:tcPr>
            <w:tcW w:w="1006" w:type="dxa"/>
            <w:shd w:val="clear" w:color="auto" w:fill="auto"/>
            <w:vAlign w:val="bottom"/>
          </w:tcPr>
          <w:p w14:paraId="3F02654B" w14:textId="57B70242"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4</w:t>
            </w:r>
          </w:p>
        </w:tc>
      </w:tr>
      <w:tr w:rsidR="00346870" w:rsidRPr="00976101" w14:paraId="75974160" w14:textId="77777777" w:rsidTr="005C10BB">
        <w:trPr>
          <w:trHeight w:val="268"/>
        </w:trPr>
        <w:tc>
          <w:tcPr>
            <w:tcW w:w="4230" w:type="dxa"/>
            <w:shd w:val="clear" w:color="auto" w:fill="auto"/>
          </w:tcPr>
          <w:p w14:paraId="1FC3991F" w14:textId="77777777" w:rsidR="00346870" w:rsidRPr="00976101" w:rsidRDefault="00346870">
            <w:pPr>
              <w:tabs>
                <w:tab w:val="left" w:pos="2862"/>
              </w:tabs>
              <w:ind w:left="-113" w:right="-72"/>
              <w:rPr>
                <w:rFonts w:eastAsia="Arial"/>
                <w:szCs w:val="22"/>
              </w:rPr>
            </w:pPr>
          </w:p>
        </w:tc>
        <w:tc>
          <w:tcPr>
            <w:tcW w:w="5039" w:type="dxa"/>
            <w:gridSpan w:val="7"/>
            <w:shd w:val="clear" w:color="auto" w:fill="auto"/>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(in thousand Baht)</w:t>
            </w:r>
          </w:p>
        </w:tc>
      </w:tr>
      <w:tr w:rsidR="00976101" w:rsidRPr="00976101" w14:paraId="29343448" w14:textId="77777777" w:rsidTr="005C10BB">
        <w:trPr>
          <w:trHeight w:val="75"/>
        </w:trPr>
        <w:tc>
          <w:tcPr>
            <w:tcW w:w="4230" w:type="dxa"/>
          </w:tcPr>
          <w:p w14:paraId="7FE74360" w14:textId="77777777" w:rsidR="00976101" w:rsidRPr="00976101" w:rsidRDefault="00976101">
            <w:pPr>
              <w:ind w:left="-113" w:right="-72"/>
              <w:rPr>
                <w:rFonts w:eastAsia="Arial"/>
                <w:szCs w:val="22"/>
              </w:rPr>
            </w:pPr>
          </w:p>
        </w:tc>
        <w:tc>
          <w:tcPr>
            <w:tcW w:w="1080" w:type="dxa"/>
            <w:shd w:val="clear" w:color="auto" w:fill="auto"/>
          </w:tcPr>
          <w:p w14:paraId="6610A4DD" w14:textId="77777777" w:rsidR="00976101" w:rsidRPr="00976101" w:rsidRDefault="00976101">
            <w:pPr>
              <w:ind w:right="-72"/>
              <w:jc w:val="right"/>
              <w:rPr>
                <w:rFonts w:eastAsia="Arial"/>
                <w:szCs w:val="22"/>
              </w:rPr>
            </w:pPr>
          </w:p>
        </w:tc>
        <w:tc>
          <w:tcPr>
            <w:tcW w:w="270" w:type="dxa"/>
            <w:shd w:val="clear" w:color="auto" w:fill="auto"/>
          </w:tcPr>
          <w:p w14:paraId="708F26B0" w14:textId="77777777" w:rsidR="00976101" w:rsidRPr="00976101" w:rsidRDefault="00976101">
            <w:pPr>
              <w:ind w:right="-72"/>
              <w:jc w:val="right"/>
              <w:rPr>
                <w:rFonts w:eastAsia="Arial"/>
                <w:szCs w:val="22"/>
              </w:rPr>
            </w:pPr>
          </w:p>
        </w:tc>
        <w:tc>
          <w:tcPr>
            <w:tcW w:w="990" w:type="dxa"/>
            <w:shd w:val="clear" w:color="auto" w:fill="auto"/>
          </w:tcPr>
          <w:p w14:paraId="2791AE25" w14:textId="5A4A5441" w:rsidR="00976101" w:rsidRPr="00976101" w:rsidRDefault="00976101">
            <w:pPr>
              <w:ind w:right="-72"/>
              <w:jc w:val="right"/>
              <w:rPr>
                <w:rFonts w:eastAsia="Arial"/>
                <w:szCs w:val="22"/>
              </w:rPr>
            </w:pPr>
          </w:p>
        </w:tc>
        <w:tc>
          <w:tcPr>
            <w:tcW w:w="239" w:type="dxa"/>
            <w:shd w:val="clear" w:color="auto" w:fill="auto"/>
          </w:tcPr>
          <w:p w14:paraId="0F96973D" w14:textId="77777777" w:rsidR="00976101" w:rsidRPr="00976101" w:rsidRDefault="00976101">
            <w:pPr>
              <w:ind w:right="-72"/>
              <w:jc w:val="right"/>
              <w:rPr>
                <w:rFonts w:eastAsia="Arial"/>
                <w:szCs w:val="22"/>
              </w:rPr>
            </w:pPr>
          </w:p>
        </w:tc>
        <w:tc>
          <w:tcPr>
            <w:tcW w:w="1201" w:type="dxa"/>
            <w:shd w:val="clear" w:color="auto" w:fill="auto"/>
          </w:tcPr>
          <w:p w14:paraId="1AD27E96" w14:textId="66E58E72" w:rsidR="00976101" w:rsidRPr="00976101" w:rsidRDefault="00976101">
            <w:pPr>
              <w:ind w:right="-72"/>
              <w:jc w:val="right"/>
              <w:rPr>
                <w:rFonts w:eastAsia="Arial"/>
                <w:szCs w:val="22"/>
              </w:rPr>
            </w:pPr>
          </w:p>
        </w:tc>
        <w:tc>
          <w:tcPr>
            <w:tcW w:w="253" w:type="dxa"/>
            <w:shd w:val="clear" w:color="auto" w:fill="auto"/>
          </w:tcPr>
          <w:p w14:paraId="1DD43E96" w14:textId="77777777" w:rsidR="00976101" w:rsidRPr="00976101" w:rsidRDefault="00976101">
            <w:pPr>
              <w:ind w:right="-72"/>
              <w:jc w:val="right"/>
              <w:rPr>
                <w:rFonts w:eastAsia="Arial"/>
                <w:szCs w:val="22"/>
              </w:rPr>
            </w:pPr>
          </w:p>
        </w:tc>
        <w:tc>
          <w:tcPr>
            <w:tcW w:w="1006" w:type="dxa"/>
            <w:shd w:val="clear" w:color="auto" w:fill="auto"/>
          </w:tcPr>
          <w:p w14:paraId="184EFC5D" w14:textId="3A45AB95" w:rsidR="00976101" w:rsidRPr="00976101" w:rsidRDefault="00976101">
            <w:pPr>
              <w:ind w:right="-72"/>
              <w:jc w:val="right"/>
              <w:rPr>
                <w:rFonts w:eastAsia="Arial"/>
                <w:szCs w:val="22"/>
              </w:rPr>
            </w:pPr>
          </w:p>
        </w:tc>
      </w:tr>
      <w:tr w:rsidR="00C37E47" w:rsidRPr="00976101" w14:paraId="408F6023" w14:textId="77777777" w:rsidTr="005C10BB">
        <w:trPr>
          <w:trHeight w:val="76"/>
        </w:trPr>
        <w:tc>
          <w:tcPr>
            <w:tcW w:w="4230" w:type="dxa"/>
          </w:tcPr>
          <w:p w14:paraId="52C68659" w14:textId="77777777" w:rsidR="00C37E47" w:rsidRPr="00976101" w:rsidRDefault="00C37E47" w:rsidP="00C37E47">
            <w:pPr>
              <w:ind w:left="-113" w:right="-130"/>
              <w:rPr>
                <w:rFonts w:eastAsia="Arial"/>
                <w:szCs w:val="22"/>
              </w:rPr>
            </w:pPr>
            <w:r w:rsidRPr="00976101">
              <w:rPr>
                <w:rFonts w:eastAsia="Arial"/>
                <w:szCs w:val="22"/>
              </w:rPr>
              <w:t>Gains (losses) on exchange rates, net</w:t>
            </w:r>
          </w:p>
        </w:tc>
        <w:tc>
          <w:tcPr>
            <w:tcW w:w="1080" w:type="dxa"/>
          </w:tcPr>
          <w:p w14:paraId="251CD628" w14:textId="7D471010" w:rsidR="00C37E47" w:rsidRPr="007422E5" w:rsidRDefault="00C37E47" w:rsidP="007422E5">
            <w:pPr>
              <w:ind w:left="72" w:right="-29"/>
              <w:jc w:val="center"/>
            </w:pPr>
            <w:r w:rsidRPr="007422E5">
              <w:t>353,143</w:t>
            </w:r>
          </w:p>
        </w:tc>
        <w:tc>
          <w:tcPr>
            <w:tcW w:w="270" w:type="dxa"/>
            <w:shd w:val="clear" w:color="auto" w:fill="auto"/>
          </w:tcPr>
          <w:p w14:paraId="3A43CA8D" w14:textId="77777777" w:rsidR="00C37E47" w:rsidRPr="00976101" w:rsidRDefault="00C37E47" w:rsidP="00C37E47">
            <w:pPr>
              <w:ind w:right="-72"/>
              <w:jc w:val="right"/>
              <w:rPr>
                <w:rFonts w:eastAsia="Arial"/>
                <w:szCs w:val="22"/>
              </w:rPr>
            </w:pPr>
          </w:p>
        </w:tc>
        <w:tc>
          <w:tcPr>
            <w:tcW w:w="990" w:type="dxa"/>
            <w:shd w:val="clear" w:color="auto" w:fill="auto"/>
          </w:tcPr>
          <w:p w14:paraId="5E507D7E" w14:textId="2A402A1A" w:rsidR="00C37E47" w:rsidRPr="00976101" w:rsidRDefault="00C37E47" w:rsidP="00C37E47">
            <w:pPr>
              <w:ind w:left="-20" w:right="-38"/>
              <w:jc w:val="right"/>
              <w:rPr>
                <w:rFonts w:eastAsia="Arial"/>
                <w:szCs w:val="22"/>
              </w:rPr>
            </w:pPr>
            <w:r w:rsidRPr="00536707">
              <w:t>79,830</w:t>
            </w:r>
          </w:p>
        </w:tc>
        <w:tc>
          <w:tcPr>
            <w:tcW w:w="239" w:type="dxa"/>
            <w:shd w:val="clear" w:color="auto" w:fill="auto"/>
          </w:tcPr>
          <w:p w14:paraId="45E66FAB" w14:textId="77777777" w:rsidR="00C37E47" w:rsidRPr="00976101" w:rsidRDefault="00C37E47" w:rsidP="00C37E47">
            <w:pPr>
              <w:ind w:right="-72"/>
              <w:jc w:val="right"/>
              <w:rPr>
                <w:rFonts w:eastAsia="Arial"/>
                <w:szCs w:val="22"/>
                <w:cs/>
              </w:rPr>
            </w:pPr>
          </w:p>
        </w:tc>
        <w:tc>
          <w:tcPr>
            <w:tcW w:w="1201" w:type="dxa"/>
          </w:tcPr>
          <w:p w14:paraId="50EB371E" w14:textId="7A9BFDAF" w:rsidR="00C37E47" w:rsidRPr="007422E5" w:rsidRDefault="00C37E47" w:rsidP="007422E5">
            <w:pPr>
              <w:ind w:left="72" w:right="-130"/>
              <w:jc w:val="center"/>
            </w:pPr>
            <w:r w:rsidRPr="007422E5">
              <w:t>354,238</w:t>
            </w:r>
          </w:p>
        </w:tc>
        <w:tc>
          <w:tcPr>
            <w:tcW w:w="253" w:type="dxa"/>
            <w:shd w:val="clear" w:color="auto" w:fill="auto"/>
          </w:tcPr>
          <w:p w14:paraId="0E90A897" w14:textId="77777777" w:rsidR="00C37E47" w:rsidRPr="00C13B92" w:rsidRDefault="00C37E47" w:rsidP="00C37E47">
            <w:pPr>
              <w:ind w:right="-72"/>
              <w:jc w:val="right"/>
              <w:rPr>
                <w:rFonts w:eastAsia="Arial"/>
                <w:b/>
                <w:bCs/>
                <w:szCs w:val="22"/>
              </w:rPr>
            </w:pPr>
          </w:p>
        </w:tc>
        <w:tc>
          <w:tcPr>
            <w:tcW w:w="1006" w:type="dxa"/>
            <w:shd w:val="clear" w:color="auto" w:fill="auto"/>
          </w:tcPr>
          <w:p w14:paraId="6AAE6CC3" w14:textId="7C879996" w:rsidR="00C37E47" w:rsidRPr="00C13B92" w:rsidRDefault="00C37E47" w:rsidP="00C37E47">
            <w:pPr>
              <w:jc w:val="right"/>
              <w:rPr>
                <w:rFonts w:eastAsia="Arial"/>
                <w:b/>
                <w:bCs/>
                <w:szCs w:val="22"/>
              </w:rPr>
            </w:pPr>
            <w:r w:rsidRPr="0072761E">
              <w:t>81,734</w:t>
            </w:r>
          </w:p>
        </w:tc>
      </w:tr>
      <w:tr w:rsidR="00C37E47" w:rsidRPr="00976101" w14:paraId="7807FB3A" w14:textId="77777777" w:rsidTr="005C10BB">
        <w:trPr>
          <w:trHeight w:val="76"/>
        </w:trPr>
        <w:tc>
          <w:tcPr>
            <w:tcW w:w="4230" w:type="dxa"/>
          </w:tcPr>
          <w:p w14:paraId="5767FCC0" w14:textId="77777777" w:rsidR="00C37E47" w:rsidRPr="00976101" w:rsidRDefault="00C37E47" w:rsidP="00C37E47">
            <w:pPr>
              <w:ind w:left="-113"/>
              <w:rPr>
                <w:rFonts w:eastAsia="Arial"/>
                <w:szCs w:val="22"/>
              </w:rPr>
            </w:pPr>
            <w:r w:rsidRPr="00976101">
              <w:rPr>
                <w:rFonts w:eastAsia="Arial"/>
                <w:szCs w:val="22"/>
              </w:rPr>
              <w:t>Gains (losses) on financial instruments, net</w:t>
            </w:r>
          </w:p>
        </w:tc>
        <w:tc>
          <w:tcPr>
            <w:tcW w:w="1080" w:type="dxa"/>
            <w:tcBorders>
              <w:bottom w:val="single" w:sz="4" w:space="0" w:color="auto"/>
            </w:tcBorders>
          </w:tcPr>
          <w:p w14:paraId="4B582A04" w14:textId="791C0008" w:rsidR="00C37E47" w:rsidRPr="007422E5" w:rsidRDefault="00C37E47" w:rsidP="007422E5">
            <w:pPr>
              <w:ind w:left="-20" w:right="-38"/>
              <w:jc w:val="right"/>
            </w:pPr>
            <w:r w:rsidRPr="007422E5">
              <w:t>(381,291)</w:t>
            </w:r>
          </w:p>
        </w:tc>
        <w:tc>
          <w:tcPr>
            <w:tcW w:w="270" w:type="dxa"/>
            <w:shd w:val="clear" w:color="auto" w:fill="auto"/>
          </w:tcPr>
          <w:p w14:paraId="03F395C1" w14:textId="77777777" w:rsidR="00C37E47" w:rsidRPr="00976101" w:rsidRDefault="00C37E47" w:rsidP="00C37E47">
            <w:pPr>
              <w:ind w:right="-72"/>
              <w:jc w:val="right"/>
              <w:rPr>
                <w:rFonts w:eastAsia="Arial"/>
                <w:szCs w:val="22"/>
              </w:rPr>
            </w:pPr>
          </w:p>
        </w:tc>
        <w:tc>
          <w:tcPr>
            <w:tcW w:w="990" w:type="dxa"/>
            <w:tcBorders>
              <w:bottom w:val="single" w:sz="4" w:space="0" w:color="auto"/>
            </w:tcBorders>
            <w:shd w:val="clear" w:color="auto" w:fill="auto"/>
          </w:tcPr>
          <w:p w14:paraId="1050B43F" w14:textId="423A2C84" w:rsidR="00C37E47" w:rsidRPr="00976101" w:rsidRDefault="00C37E47" w:rsidP="00C37E47">
            <w:pPr>
              <w:ind w:right="-110"/>
              <w:jc w:val="right"/>
              <w:rPr>
                <w:rFonts w:eastAsia="Arial"/>
                <w:szCs w:val="22"/>
              </w:rPr>
            </w:pPr>
            <w:r w:rsidRPr="00536707">
              <w:t>(236,957)</w:t>
            </w:r>
          </w:p>
        </w:tc>
        <w:tc>
          <w:tcPr>
            <w:tcW w:w="239" w:type="dxa"/>
            <w:shd w:val="clear" w:color="auto" w:fill="auto"/>
          </w:tcPr>
          <w:p w14:paraId="013E2854" w14:textId="77777777" w:rsidR="00C37E47" w:rsidRPr="00976101" w:rsidRDefault="00C37E47" w:rsidP="00C37E47">
            <w:pPr>
              <w:ind w:right="-72"/>
              <w:jc w:val="right"/>
              <w:rPr>
                <w:rFonts w:eastAsia="Arial"/>
                <w:szCs w:val="22"/>
                <w:cs/>
              </w:rPr>
            </w:pPr>
          </w:p>
        </w:tc>
        <w:tc>
          <w:tcPr>
            <w:tcW w:w="1201" w:type="dxa"/>
            <w:tcBorders>
              <w:bottom w:val="single" w:sz="4" w:space="0" w:color="auto"/>
            </w:tcBorders>
          </w:tcPr>
          <w:p w14:paraId="031F91BC" w14:textId="4CCA964D" w:rsidR="00C37E47" w:rsidRPr="007422E5" w:rsidRDefault="00C37E47" w:rsidP="007422E5">
            <w:pPr>
              <w:ind w:left="-20" w:right="-38"/>
              <w:jc w:val="right"/>
            </w:pPr>
            <w:r w:rsidRPr="007422E5">
              <w:t>(382,849)</w:t>
            </w:r>
          </w:p>
        </w:tc>
        <w:tc>
          <w:tcPr>
            <w:tcW w:w="253" w:type="dxa"/>
            <w:shd w:val="clear" w:color="auto" w:fill="auto"/>
          </w:tcPr>
          <w:p w14:paraId="48004631" w14:textId="77777777" w:rsidR="00C37E47" w:rsidRPr="00976101" w:rsidRDefault="00C37E47" w:rsidP="00C37E47">
            <w:pPr>
              <w:ind w:right="-72"/>
              <w:jc w:val="right"/>
              <w:rPr>
                <w:rFonts w:eastAsia="Arial"/>
                <w:szCs w:val="22"/>
              </w:rPr>
            </w:pPr>
          </w:p>
        </w:tc>
        <w:tc>
          <w:tcPr>
            <w:tcW w:w="1006" w:type="dxa"/>
            <w:tcBorders>
              <w:bottom w:val="single" w:sz="4" w:space="0" w:color="auto"/>
            </w:tcBorders>
            <w:shd w:val="clear" w:color="auto" w:fill="auto"/>
          </w:tcPr>
          <w:p w14:paraId="6D26794A" w14:textId="12F4D35B" w:rsidR="00C37E47" w:rsidRPr="00976101" w:rsidRDefault="00C37E47" w:rsidP="00C37E47">
            <w:pPr>
              <w:ind w:left="-186" w:right="-72"/>
              <w:jc w:val="right"/>
              <w:rPr>
                <w:rFonts w:eastAsia="Arial"/>
                <w:szCs w:val="22"/>
              </w:rPr>
            </w:pPr>
            <w:r w:rsidRPr="0072761E">
              <w:t>(236,160)</w:t>
            </w:r>
          </w:p>
        </w:tc>
      </w:tr>
      <w:tr w:rsidR="00C37E47" w:rsidRPr="00976101" w14:paraId="768F985B" w14:textId="77777777" w:rsidTr="007422E5">
        <w:trPr>
          <w:trHeight w:val="76"/>
        </w:trPr>
        <w:tc>
          <w:tcPr>
            <w:tcW w:w="4230" w:type="dxa"/>
            <w:vAlign w:val="center"/>
          </w:tcPr>
          <w:p w14:paraId="23EA6BFE" w14:textId="77777777" w:rsidR="00C37E47" w:rsidRPr="00C13B92" w:rsidRDefault="00C37E47" w:rsidP="00C37E47">
            <w:pPr>
              <w:ind w:left="-113"/>
              <w:rPr>
                <w:rFonts w:eastAsia="Arial"/>
                <w:b/>
                <w:bCs/>
                <w:szCs w:val="22"/>
              </w:rPr>
            </w:pPr>
            <w:r w:rsidRPr="00C13B92">
              <w:rPr>
                <w:rFonts w:eastAsia="Arial"/>
                <w:b/>
                <w:bCs/>
                <w:szCs w:val="22"/>
              </w:rPr>
              <w:t>Total other gains (losses), net</w:t>
            </w:r>
          </w:p>
        </w:tc>
        <w:tc>
          <w:tcPr>
            <w:tcW w:w="1080" w:type="dxa"/>
            <w:tcBorders>
              <w:top w:val="single" w:sz="4" w:space="0" w:color="auto"/>
              <w:bottom w:val="double" w:sz="4" w:space="0" w:color="auto"/>
            </w:tcBorders>
            <w:shd w:val="clear" w:color="auto" w:fill="auto"/>
            <w:vAlign w:val="bottom"/>
          </w:tcPr>
          <w:p w14:paraId="733DC237" w14:textId="555CF331" w:rsidR="00C37E47" w:rsidRPr="007422E5" w:rsidRDefault="00C37E47" w:rsidP="007422E5">
            <w:pPr>
              <w:ind w:left="-20" w:right="-38"/>
              <w:jc w:val="right"/>
              <w:rPr>
                <w:b/>
                <w:bCs/>
              </w:rPr>
            </w:pPr>
            <w:r w:rsidRPr="007422E5">
              <w:rPr>
                <w:b/>
                <w:bCs/>
              </w:rPr>
              <w:t>(28,148)</w:t>
            </w:r>
            <w:r w:rsidRPr="007422E5" w:rsidDel="004F7B2F">
              <w:rPr>
                <w:b/>
                <w:bCs/>
              </w:rPr>
              <w:t xml:space="preserve"> </w:t>
            </w:r>
          </w:p>
        </w:tc>
        <w:tc>
          <w:tcPr>
            <w:tcW w:w="270" w:type="dxa"/>
            <w:shd w:val="clear" w:color="auto" w:fill="auto"/>
          </w:tcPr>
          <w:p w14:paraId="54F78E0D" w14:textId="77777777" w:rsidR="00C37E47" w:rsidRPr="00B068B0" w:rsidRDefault="00C37E47" w:rsidP="00C37E47">
            <w:pPr>
              <w:ind w:right="-72"/>
              <w:jc w:val="right"/>
              <w:rPr>
                <w:rFonts w:eastAsia="Arial"/>
                <w:b/>
                <w:bCs/>
                <w:szCs w:val="22"/>
              </w:rPr>
            </w:pPr>
          </w:p>
        </w:tc>
        <w:tc>
          <w:tcPr>
            <w:tcW w:w="990" w:type="dxa"/>
            <w:tcBorders>
              <w:top w:val="single" w:sz="4" w:space="0" w:color="auto"/>
              <w:bottom w:val="double" w:sz="4" w:space="0" w:color="auto"/>
            </w:tcBorders>
            <w:shd w:val="clear" w:color="auto" w:fill="auto"/>
          </w:tcPr>
          <w:p w14:paraId="2350BB1B" w14:textId="69EA9449" w:rsidR="00C37E47" w:rsidRPr="00B068B0" w:rsidRDefault="00C37E47" w:rsidP="00C37E47">
            <w:pPr>
              <w:ind w:right="-111"/>
              <w:jc w:val="right"/>
              <w:rPr>
                <w:rFonts w:eastAsia="Arial"/>
                <w:b/>
                <w:bCs/>
                <w:szCs w:val="22"/>
              </w:rPr>
            </w:pPr>
            <w:r w:rsidRPr="007422E5">
              <w:rPr>
                <w:b/>
                <w:bCs/>
              </w:rPr>
              <w:t>(157,127)</w:t>
            </w:r>
          </w:p>
        </w:tc>
        <w:tc>
          <w:tcPr>
            <w:tcW w:w="239" w:type="dxa"/>
            <w:shd w:val="clear" w:color="auto" w:fill="auto"/>
          </w:tcPr>
          <w:p w14:paraId="478BA5FF" w14:textId="77777777" w:rsidR="00C37E47" w:rsidRPr="00B068B0" w:rsidRDefault="00C37E47" w:rsidP="00C37E47">
            <w:pPr>
              <w:ind w:right="-72"/>
              <w:jc w:val="right"/>
              <w:rPr>
                <w:rFonts w:eastAsia="Arial"/>
                <w:b/>
                <w:bCs/>
                <w:szCs w:val="22"/>
                <w:cs/>
              </w:rPr>
            </w:pPr>
          </w:p>
        </w:tc>
        <w:tc>
          <w:tcPr>
            <w:tcW w:w="1201" w:type="dxa"/>
            <w:tcBorders>
              <w:top w:val="single" w:sz="4" w:space="0" w:color="auto"/>
              <w:bottom w:val="double" w:sz="4" w:space="0" w:color="auto"/>
            </w:tcBorders>
            <w:shd w:val="clear" w:color="auto" w:fill="auto"/>
            <w:vAlign w:val="bottom"/>
          </w:tcPr>
          <w:p w14:paraId="6B26CFDA" w14:textId="6747AD87" w:rsidR="00C37E47" w:rsidRPr="007422E5" w:rsidRDefault="00C37E47" w:rsidP="007422E5">
            <w:pPr>
              <w:ind w:left="-20" w:right="-38"/>
              <w:jc w:val="right"/>
              <w:rPr>
                <w:b/>
                <w:bCs/>
              </w:rPr>
            </w:pPr>
            <w:r w:rsidRPr="007422E5">
              <w:rPr>
                <w:b/>
                <w:bCs/>
              </w:rPr>
              <w:t>(28,611)</w:t>
            </w:r>
            <w:r w:rsidRPr="007422E5" w:rsidDel="004F7B2F">
              <w:rPr>
                <w:b/>
                <w:bCs/>
              </w:rPr>
              <w:t xml:space="preserve"> </w:t>
            </w:r>
          </w:p>
        </w:tc>
        <w:tc>
          <w:tcPr>
            <w:tcW w:w="253" w:type="dxa"/>
            <w:shd w:val="clear" w:color="auto" w:fill="auto"/>
          </w:tcPr>
          <w:p w14:paraId="1E72561E" w14:textId="77777777" w:rsidR="00C37E47" w:rsidRPr="00B068B0" w:rsidRDefault="00C37E47" w:rsidP="00C37E47">
            <w:pPr>
              <w:ind w:right="-72"/>
              <w:jc w:val="right"/>
              <w:rPr>
                <w:rFonts w:eastAsia="Arial"/>
                <w:b/>
                <w:bCs/>
                <w:szCs w:val="22"/>
              </w:rPr>
            </w:pPr>
          </w:p>
        </w:tc>
        <w:tc>
          <w:tcPr>
            <w:tcW w:w="1006" w:type="dxa"/>
            <w:tcBorders>
              <w:top w:val="single" w:sz="4" w:space="0" w:color="auto"/>
              <w:bottom w:val="double" w:sz="4" w:space="0" w:color="auto"/>
            </w:tcBorders>
            <w:shd w:val="clear" w:color="auto" w:fill="auto"/>
          </w:tcPr>
          <w:p w14:paraId="4B00BE41" w14:textId="43D8FB4B" w:rsidR="00C37E47" w:rsidRPr="00B068B0" w:rsidRDefault="00C37E47" w:rsidP="00C37E47">
            <w:pPr>
              <w:ind w:right="-72"/>
              <w:jc w:val="right"/>
              <w:rPr>
                <w:rFonts w:eastAsia="Arial"/>
                <w:b/>
                <w:bCs/>
                <w:szCs w:val="22"/>
              </w:rPr>
            </w:pPr>
            <w:r w:rsidRPr="007422E5">
              <w:rPr>
                <w:b/>
                <w:bCs/>
              </w:rPr>
              <w:t>(154,426)</w:t>
            </w:r>
          </w:p>
        </w:tc>
      </w:tr>
    </w:tbl>
    <w:p w14:paraId="0DFE4A5E" w14:textId="77777777" w:rsidR="00976101" w:rsidRPr="00976101" w:rsidRDefault="00976101" w:rsidP="00A371C6">
      <w:pPr>
        <w:pStyle w:val="BodyText"/>
        <w:spacing w:after="0"/>
        <w:rPr>
          <w:lang w:val="en-US" w:bidi="th-TH"/>
        </w:rPr>
      </w:pPr>
    </w:p>
    <w:p w14:paraId="65D7DB3C" w14:textId="5EC57556" w:rsidR="00CB6DAA" w:rsidRPr="001225EB" w:rsidRDefault="00CB6DAA" w:rsidP="00FD0BD0">
      <w:pPr>
        <w:pStyle w:val="Heading1"/>
        <w:rPr>
          <w:color w:val="0000FF"/>
          <w:lang w:val="en-US"/>
        </w:rPr>
      </w:pPr>
      <w:r w:rsidRPr="001225EB">
        <w:t>Income tax</w:t>
      </w:r>
      <w:r w:rsidR="00AA3E52">
        <w:t>es</w:t>
      </w:r>
      <w:r w:rsidR="00A458CE">
        <w:t xml:space="preserve"> </w:t>
      </w:r>
      <w:r w:rsidRPr="001225EB">
        <w:br/>
      </w:r>
    </w:p>
    <w:tbl>
      <w:tblPr>
        <w:tblW w:w="9270" w:type="dxa"/>
        <w:tblInd w:w="540" w:type="dxa"/>
        <w:tblLayout w:type="fixed"/>
        <w:tblCellMar>
          <w:left w:w="79" w:type="dxa"/>
          <w:right w:w="79" w:type="dxa"/>
        </w:tblCellMar>
        <w:tblLook w:val="04A0" w:firstRow="1" w:lastRow="0" w:firstColumn="1" w:lastColumn="0" w:noHBand="0" w:noVBand="1"/>
      </w:tblPr>
      <w:tblGrid>
        <w:gridCol w:w="4230"/>
        <w:gridCol w:w="1080"/>
        <w:gridCol w:w="270"/>
        <w:gridCol w:w="990"/>
        <w:gridCol w:w="270"/>
        <w:gridCol w:w="1170"/>
        <w:gridCol w:w="270"/>
        <w:gridCol w:w="990"/>
      </w:tblGrid>
      <w:tr w:rsidR="00CB6DAA" w:rsidRPr="00395E18" w14:paraId="567DFF16" w14:textId="77777777" w:rsidTr="00E14951">
        <w:trPr>
          <w:cantSplit/>
          <w:trHeight w:val="547"/>
          <w:tblHeader/>
        </w:trPr>
        <w:tc>
          <w:tcPr>
            <w:tcW w:w="4230" w:type="dxa"/>
            <w:vAlign w:val="bottom"/>
            <w:hideMark/>
          </w:tcPr>
          <w:p w14:paraId="250276AC" w14:textId="77777777" w:rsidR="00CB6DAA" w:rsidRPr="00395E18" w:rsidRDefault="00CB6DAA">
            <w:pPr>
              <w:tabs>
                <w:tab w:val="left" w:pos="720"/>
                <w:tab w:val="decimal" w:pos="765"/>
              </w:tabs>
              <w:spacing w:line="240" w:lineRule="auto"/>
              <w:ind w:left="188" w:hanging="174"/>
              <w:rPr>
                <w:b/>
                <w:bCs/>
                <w:i/>
                <w:iCs/>
                <w:szCs w:val="22"/>
              </w:rPr>
            </w:pPr>
          </w:p>
        </w:tc>
        <w:tc>
          <w:tcPr>
            <w:tcW w:w="2340" w:type="dxa"/>
            <w:gridSpan w:val="3"/>
            <w:vAlign w:val="bottom"/>
          </w:tcPr>
          <w:p w14:paraId="6A8F7135" w14:textId="77777777" w:rsidR="00CB6DAA" w:rsidRPr="00395E18" w:rsidRDefault="00CB6DAA">
            <w:pPr>
              <w:spacing w:line="240" w:lineRule="auto"/>
              <w:ind w:left="-83" w:firstLine="4"/>
              <w:jc w:val="center"/>
              <w:rPr>
                <w:b/>
                <w:szCs w:val="22"/>
              </w:rPr>
            </w:pPr>
            <w:r w:rsidRPr="00395E18">
              <w:rPr>
                <w:b/>
                <w:szCs w:val="22"/>
              </w:rPr>
              <w:t xml:space="preserve">Consolidated </w:t>
            </w:r>
          </w:p>
          <w:p w14:paraId="1BF6FE75" w14:textId="77777777" w:rsidR="00CB6DAA" w:rsidRPr="00395E18" w:rsidRDefault="00CB6DAA">
            <w:pPr>
              <w:spacing w:line="240" w:lineRule="auto"/>
              <w:ind w:left="-83" w:firstLine="4"/>
              <w:jc w:val="center"/>
              <w:rPr>
                <w:bCs/>
                <w:szCs w:val="22"/>
              </w:rPr>
            </w:pPr>
            <w:r w:rsidRPr="00395E18">
              <w:rPr>
                <w:b/>
                <w:szCs w:val="22"/>
              </w:rPr>
              <w:t>financial statements</w:t>
            </w:r>
          </w:p>
        </w:tc>
        <w:tc>
          <w:tcPr>
            <w:tcW w:w="270" w:type="dxa"/>
          </w:tcPr>
          <w:p w14:paraId="6D8CA02C" w14:textId="77777777" w:rsidR="00CB6DAA" w:rsidRPr="00395E18" w:rsidRDefault="00CB6DAA">
            <w:pPr>
              <w:spacing w:line="240" w:lineRule="auto"/>
              <w:ind w:left="-83" w:right="-79" w:firstLine="4"/>
              <w:jc w:val="center"/>
              <w:rPr>
                <w:bCs/>
                <w:szCs w:val="22"/>
              </w:rPr>
            </w:pPr>
          </w:p>
        </w:tc>
        <w:tc>
          <w:tcPr>
            <w:tcW w:w="2430" w:type="dxa"/>
            <w:gridSpan w:val="3"/>
            <w:vAlign w:val="bottom"/>
          </w:tcPr>
          <w:p w14:paraId="46E9B7BD" w14:textId="77777777" w:rsidR="00CB6DAA" w:rsidRPr="00395E18" w:rsidRDefault="00CB6DAA">
            <w:pPr>
              <w:pStyle w:val="acctmergecolhdg"/>
              <w:spacing w:line="240" w:lineRule="auto"/>
              <w:rPr>
                <w:szCs w:val="22"/>
              </w:rPr>
            </w:pPr>
            <w:r w:rsidRPr="00395E18">
              <w:rPr>
                <w:szCs w:val="22"/>
              </w:rPr>
              <w:t xml:space="preserve">Separate </w:t>
            </w:r>
          </w:p>
          <w:p w14:paraId="0F3A9BF7" w14:textId="77777777" w:rsidR="00CB6DAA" w:rsidRPr="00395E18" w:rsidRDefault="00CB6DAA">
            <w:pPr>
              <w:spacing w:line="240" w:lineRule="auto"/>
              <w:ind w:left="-83" w:right="-79" w:firstLine="4"/>
              <w:jc w:val="center"/>
              <w:rPr>
                <w:bCs/>
                <w:szCs w:val="22"/>
              </w:rPr>
            </w:pPr>
            <w:r w:rsidRPr="00395E18">
              <w:rPr>
                <w:b/>
                <w:szCs w:val="22"/>
              </w:rPr>
              <w:t>financial statements</w:t>
            </w:r>
          </w:p>
        </w:tc>
      </w:tr>
      <w:tr w:rsidR="00FC34D3" w:rsidRPr="00395E18" w14:paraId="27CCF364" w14:textId="77777777" w:rsidTr="005C10BB">
        <w:trPr>
          <w:cantSplit/>
          <w:trHeight w:val="269"/>
          <w:tblHeader/>
        </w:trPr>
        <w:tc>
          <w:tcPr>
            <w:tcW w:w="4230" w:type="dxa"/>
            <w:vAlign w:val="bottom"/>
          </w:tcPr>
          <w:p w14:paraId="3AAFDD36" w14:textId="762D519F" w:rsidR="00FC34D3" w:rsidRPr="0071175C" w:rsidRDefault="00596F53" w:rsidP="00FC34D3">
            <w:pPr>
              <w:tabs>
                <w:tab w:val="left" w:pos="720"/>
                <w:tab w:val="decimal" w:pos="765"/>
              </w:tabs>
              <w:spacing w:line="240" w:lineRule="auto"/>
              <w:ind w:left="-80"/>
              <w:rPr>
                <w:b/>
                <w:bCs/>
                <w:i/>
                <w:iCs/>
                <w:color w:val="0000FF"/>
                <w:spacing w:val="-6"/>
                <w:szCs w:val="22"/>
              </w:rPr>
            </w:pPr>
            <w:r w:rsidRPr="00346870">
              <w:rPr>
                <w:rFonts w:eastAsia="Arial"/>
                <w:b/>
                <w:i/>
                <w:iCs/>
                <w:szCs w:val="22"/>
              </w:rPr>
              <w:t xml:space="preserve">For the </w:t>
            </w:r>
            <w:r>
              <w:rPr>
                <w:rFonts w:eastAsia="Arial"/>
                <w:b/>
                <w:i/>
                <w:iCs/>
                <w:szCs w:val="22"/>
              </w:rPr>
              <w:t>six</w:t>
            </w:r>
            <w:r w:rsidRPr="00346870">
              <w:rPr>
                <w:rFonts w:eastAsia="Arial"/>
                <w:b/>
                <w:i/>
                <w:iCs/>
                <w:szCs w:val="22"/>
              </w:rPr>
              <w:t xml:space="preserve">-month period ended </w:t>
            </w:r>
            <w:r>
              <w:rPr>
                <w:rFonts w:eastAsia="Arial"/>
                <w:b/>
                <w:i/>
                <w:iCs/>
                <w:szCs w:val="22"/>
              </w:rPr>
              <w:t>30 June</w:t>
            </w:r>
          </w:p>
        </w:tc>
        <w:tc>
          <w:tcPr>
            <w:tcW w:w="1080" w:type="dxa"/>
            <w:vAlign w:val="bottom"/>
          </w:tcPr>
          <w:p w14:paraId="07C641E1" w14:textId="473A2461" w:rsidR="00FC34D3" w:rsidRPr="00395E18" w:rsidRDefault="00FC34D3" w:rsidP="00FC34D3">
            <w:pPr>
              <w:spacing w:line="240" w:lineRule="auto"/>
              <w:ind w:left="-83" w:right="-79" w:firstLine="4"/>
              <w:jc w:val="center"/>
              <w:rPr>
                <w:szCs w:val="22"/>
                <w:lang w:val="en-US" w:bidi="th-TH"/>
              </w:rPr>
            </w:pPr>
            <w:r w:rsidRPr="00346870">
              <w:rPr>
                <w:rFonts w:eastAsia="Arial"/>
                <w:bCs/>
                <w:szCs w:val="22"/>
              </w:rPr>
              <w:t>202</w:t>
            </w:r>
            <w:r>
              <w:rPr>
                <w:rFonts w:eastAsia="Arial"/>
                <w:bCs/>
                <w:szCs w:val="22"/>
              </w:rPr>
              <w:t>5</w:t>
            </w:r>
          </w:p>
        </w:tc>
        <w:tc>
          <w:tcPr>
            <w:tcW w:w="270" w:type="dxa"/>
          </w:tcPr>
          <w:p w14:paraId="5BD9FF5F" w14:textId="77777777" w:rsidR="00FC34D3" w:rsidRPr="00395E18" w:rsidRDefault="00FC34D3" w:rsidP="00FC34D3">
            <w:pPr>
              <w:spacing w:line="240" w:lineRule="auto"/>
              <w:ind w:left="-83" w:firstLine="4"/>
              <w:jc w:val="center"/>
              <w:rPr>
                <w:szCs w:val="22"/>
              </w:rPr>
            </w:pPr>
          </w:p>
        </w:tc>
        <w:tc>
          <w:tcPr>
            <w:tcW w:w="990" w:type="dxa"/>
            <w:vAlign w:val="bottom"/>
          </w:tcPr>
          <w:p w14:paraId="5526C6E9" w14:textId="3AF4A02B" w:rsidR="00FC34D3" w:rsidRPr="00395E18" w:rsidRDefault="00FC34D3" w:rsidP="00FC34D3">
            <w:pPr>
              <w:spacing w:line="240" w:lineRule="auto"/>
              <w:ind w:left="-77" w:right="-77" w:firstLine="4"/>
              <w:jc w:val="center"/>
              <w:rPr>
                <w:szCs w:val="22"/>
                <w:cs/>
              </w:rPr>
            </w:pPr>
            <w:r w:rsidRPr="00346870">
              <w:rPr>
                <w:rFonts w:eastAsia="Arial"/>
                <w:bCs/>
                <w:szCs w:val="22"/>
              </w:rPr>
              <w:t>202</w:t>
            </w:r>
            <w:r>
              <w:rPr>
                <w:rFonts w:eastAsia="Arial"/>
                <w:bCs/>
                <w:szCs w:val="22"/>
              </w:rPr>
              <w:t>4</w:t>
            </w:r>
          </w:p>
        </w:tc>
        <w:tc>
          <w:tcPr>
            <w:tcW w:w="270" w:type="dxa"/>
          </w:tcPr>
          <w:p w14:paraId="4BA9CBF5" w14:textId="77777777" w:rsidR="00FC34D3" w:rsidRPr="00395E18" w:rsidRDefault="00FC34D3" w:rsidP="00FC34D3">
            <w:pPr>
              <w:spacing w:line="240" w:lineRule="auto"/>
              <w:ind w:left="-83" w:right="-79" w:firstLine="4"/>
              <w:jc w:val="center"/>
              <w:rPr>
                <w:szCs w:val="22"/>
              </w:rPr>
            </w:pPr>
          </w:p>
        </w:tc>
        <w:tc>
          <w:tcPr>
            <w:tcW w:w="1170" w:type="dxa"/>
            <w:vAlign w:val="bottom"/>
          </w:tcPr>
          <w:p w14:paraId="4C0264BF" w14:textId="13ADB172" w:rsidR="00FC34D3" w:rsidRPr="00395E18" w:rsidRDefault="00FC34D3" w:rsidP="00FC34D3">
            <w:pPr>
              <w:spacing w:line="240" w:lineRule="auto"/>
              <w:ind w:left="-53" w:right="-55"/>
              <w:jc w:val="center"/>
              <w:rPr>
                <w:szCs w:val="22"/>
                <w:cs/>
              </w:rPr>
            </w:pPr>
            <w:r w:rsidRPr="00346870">
              <w:rPr>
                <w:rFonts w:eastAsia="Arial"/>
                <w:bCs/>
                <w:szCs w:val="22"/>
              </w:rPr>
              <w:t>202</w:t>
            </w:r>
            <w:r>
              <w:rPr>
                <w:rFonts w:eastAsia="Arial"/>
                <w:bCs/>
                <w:szCs w:val="22"/>
              </w:rPr>
              <w:t>5</w:t>
            </w:r>
          </w:p>
        </w:tc>
        <w:tc>
          <w:tcPr>
            <w:tcW w:w="270" w:type="dxa"/>
          </w:tcPr>
          <w:p w14:paraId="12DFDF10" w14:textId="77777777" w:rsidR="00FC34D3" w:rsidRPr="00395E18" w:rsidRDefault="00FC34D3" w:rsidP="00FC34D3">
            <w:pPr>
              <w:spacing w:line="240" w:lineRule="auto"/>
              <w:jc w:val="center"/>
              <w:rPr>
                <w:szCs w:val="22"/>
              </w:rPr>
            </w:pPr>
          </w:p>
        </w:tc>
        <w:tc>
          <w:tcPr>
            <w:tcW w:w="990" w:type="dxa"/>
            <w:vAlign w:val="bottom"/>
          </w:tcPr>
          <w:p w14:paraId="317D1CF7" w14:textId="2058AB02" w:rsidR="00FC34D3" w:rsidRPr="00395E18" w:rsidRDefault="00FC34D3" w:rsidP="00FC34D3">
            <w:pPr>
              <w:spacing w:line="240" w:lineRule="auto"/>
              <w:ind w:firstLine="4"/>
              <w:jc w:val="center"/>
              <w:rPr>
                <w:szCs w:val="22"/>
                <w:cs/>
              </w:rPr>
            </w:pPr>
            <w:r w:rsidRPr="00346870">
              <w:rPr>
                <w:rFonts w:eastAsia="Arial"/>
                <w:bCs/>
                <w:szCs w:val="22"/>
              </w:rPr>
              <w:t>202</w:t>
            </w:r>
            <w:r>
              <w:rPr>
                <w:rFonts w:eastAsia="Arial"/>
                <w:bCs/>
                <w:szCs w:val="22"/>
              </w:rPr>
              <w:t>4</w:t>
            </w:r>
          </w:p>
        </w:tc>
      </w:tr>
      <w:tr w:rsidR="00FC34D3" w:rsidRPr="00395E18" w14:paraId="37C1BF82" w14:textId="77777777" w:rsidTr="00E14951">
        <w:trPr>
          <w:cantSplit/>
          <w:trHeight w:val="278"/>
          <w:tblHeader/>
        </w:trPr>
        <w:tc>
          <w:tcPr>
            <w:tcW w:w="4230" w:type="dxa"/>
            <w:vAlign w:val="bottom"/>
          </w:tcPr>
          <w:p w14:paraId="7CA21DFD"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hideMark/>
          </w:tcPr>
          <w:p w14:paraId="0541C7C2" w14:textId="77777777" w:rsidR="00FC34D3" w:rsidRPr="00A371C6" w:rsidRDefault="00FC34D3" w:rsidP="00FC34D3">
            <w:pPr>
              <w:spacing w:line="240" w:lineRule="auto"/>
              <w:ind w:left="-83" w:right="-79" w:firstLine="4"/>
              <w:jc w:val="center"/>
              <w:rPr>
                <w:rFonts w:cstheme="minorBidi"/>
                <w:bCs/>
                <w:i/>
                <w:iCs/>
                <w:szCs w:val="28"/>
                <w:lang w:bidi="th-TH"/>
              </w:rPr>
            </w:pPr>
            <w:r w:rsidRPr="00395E18">
              <w:rPr>
                <w:bCs/>
                <w:i/>
                <w:iCs/>
                <w:szCs w:val="22"/>
              </w:rPr>
              <w:t>(in thousand Baht)</w:t>
            </w:r>
          </w:p>
          <w:p w14:paraId="72656ADE" w14:textId="6EB3DD68" w:rsidR="00FC34D3" w:rsidRPr="00395E18" w:rsidRDefault="00FC34D3" w:rsidP="00FC34D3">
            <w:pPr>
              <w:spacing w:line="240" w:lineRule="auto"/>
              <w:ind w:left="-83" w:right="-79" w:firstLine="4"/>
              <w:jc w:val="center"/>
              <w:rPr>
                <w:bCs/>
                <w:szCs w:val="22"/>
              </w:rPr>
            </w:pPr>
          </w:p>
        </w:tc>
      </w:tr>
      <w:tr w:rsidR="00FC34D3" w:rsidRPr="00395E18" w14:paraId="3ED2C487" w14:textId="77777777" w:rsidTr="00E14951">
        <w:trPr>
          <w:cantSplit/>
          <w:trHeight w:val="278"/>
          <w:tblHeader/>
        </w:trPr>
        <w:tc>
          <w:tcPr>
            <w:tcW w:w="4230" w:type="dxa"/>
            <w:vAlign w:val="bottom"/>
          </w:tcPr>
          <w:p w14:paraId="4A5D6EB1"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tcPr>
          <w:p w14:paraId="7D6C4CFF" w14:textId="77777777" w:rsidR="00FC34D3" w:rsidRPr="00395E18" w:rsidRDefault="00FC34D3" w:rsidP="00FC34D3">
            <w:pPr>
              <w:spacing w:line="240" w:lineRule="auto"/>
              <w:ind w:left="-83" w:right="-79" w:firstLine="4"/>
              <w:jc w:val="center"/>
              <w:rPr>
                <w:bCs/>
                <w:i/>
                <w:iCs/>
                <w:szCs w:val="22"/>
              </w:rPr>
            </w:pPr>
          </w:p>
        </w:tc>
      </w:tr>
      <w:tr w:rsidR="00A45079" w:rsidRPr="00395E18" w14:paraId="0CE47C55" w14:textId="77777777" w:rsidTr="005C10BB">
        <w:trPr>
          <w:cantSplit/>
          <w:trHeight w:val="269"/>
        </w:trPr>
        <w:tc>
          <w:tcPr>
            <w:tcW w:w="4230" w:type="dxa"/>
            <w:hideMark/>
          </w:tcPr>
          <w:p w14:paraId="1EDCB79E" w14:textId="77777777" w:rsidR="00A45079" w:rsidRPr="00395E18" w:rsidRDefault="00A45079" w:rsidP="00A45079">
            <w:pPr>
              <w:spacing w:line="240" w:lineRule="auto"/>
              <w:ind w:left="-62"/>
              <w:rPr>
                <w:szCs w:val="22"/>
              </w:rPr>
            </w:pPr>
            <w:r w:rsidRPr="00395E18">
              <w:rPr>
                <w:szCs w:val="22"/>
              </w:rPr>
              <w:t>Current income tax</w:t>
            </w:r>
          </w:p>
        </w:tc>
        <w:tc>
          <w:tcPr>
            <w:tcW w:w="1080" w:type="dxa"/>
          </w:tcPr>
          <w:p w14:paraId="147CF6A0" w14:textId="43A137BF" w:rsidR="00A45079" w:rsidRPr="007422E5" w:rsidRDefault="00A45079" w:rsidP="007422E5">
            <w:pPr>
              <w:ind w:left="72" w:right="29"/>
              <w:jc w:val="center"/>
            </w:pPr>
            <w:r w:rsidRPr="007422E5">
              <w:t>175,367</w:t>
            </w:r>
          </w:p>
        </w:tc>
        <w:tc>
          <w:tcPr>
            <w:tcW w:w="270" w:type="dxa"/>
          </w:tcPr>
          <w:p w14:paraId="190E23E1" w14:textId="77777777" w:rsidR="00A45079" w:rsidRPr="00395E18" w:rsidRDefault="00A45079" w:rsidP="00A45079">
            <w:pPr>
              <w:tabs>
                <w:tab w:val="decimal" w:pos="731"/>
                <w:tab w:val="decimal" w:pos="765"/>
              </w:tabs>
              <w:spacing w:line="240" w:lineRule="auto"/>
              <w:ind w:left="-83" w:right="11" w:firstLine="4"/>
              <w:rPr>
                <w:szCs w:val="22"/>
              </w:rPr>
            </w:pPr>
          </w:p>
        </w:tc>
        <w:tc>
          <w:tcPr>
            <w:tcW w:w="990" w:type="dxa"/>
          </w:tcPr>
          <w:p w14:paraId="4E833AB7" w14:textId="1AE48550" w:rsidR="00A45079" w:rsidRPr="007422E5" w:rsidRDefault="00A45079" w:rsidP="007422E5">
            <w:pPr>
              <w:tabs>
                <w:tab w:val="decimal" w:pos="659"/>
              </w:tabs>
              <w:spacing w:line="240" w:lineRule="auto"/>
              <w:ind w:left="-28" w:right="-106"/>
              <w:jc w:val="center"/>
            </w:pPr>
            <w:r w:rsidRPr="00183332">
              <w:t>99,714</w:t>
            </w:r>
          </w:p>
        </w:tc>
        <w:tc>
          <w:tcPr>
            <w:tcW w:w="270" w:type="dxa"/>
          </w:tcPr>
          <w:p w14:paraId="1B705F5E" w14:textId="77777777" w:rsidR="00A45079" w:rsidRPr="00395E18" w:rsidRDefault="00A45079" w:rsidP="00A45079">
            <w:pPr>
              <w:tabs>
                <w:tab w:val="decimal" w:pos="731"/>
                <w:tab w:val="decimal" w:pos="765"/>
              </w:tabs>
              <w:spacing w:line="240" w:lineRule="auto"/>
              <w:ind w:left="-79" w:right="-72"/>
              <w:rPr>
                <w:szCs w:val="22"/>
              </w:rPr>
            </w:pPr>
          </w:p>
        </w:tc>
        <w:tc>
          <w:tcPr>
            <w:tcW w:w="1170" w:type="dxa"/>
          </w:tcPr>
          <w:p w14:paraId="4107474E" w14:textId="4BDB0941" w:rsidR="00A45079" w:rsidRPr="007422E5" w:rsidRDefault="00A45079" w:rsidP="007422E5">
            <w:pPr>
              <w:tabs>
                <w:tab w:val="decimal" w:pos="820"/>
              </w:tabs>
              <w:spacing w:line="240" w:lineRule="auto"/>
              <w:ind w:left="-28" w:right="-43"/>
              <w:jc w:val="center"/>
            </w:pPr>
            <w:r w:rsidRPr="007422E5">
              <w:t>146,467</w:t>
            </w:r>
          </w:p>
        </w:tc>
        <w:tc>
          <w:tcPr>
            <w:tcW w:w="270" w:type="dxa"/>
          </w:tcPr>
          <w:p w14:paraId="4F4750FA" w14:textId="77777777" w:rsidR="00A45079" w:rsidRPr="00395E18" w:rsidRDefault="00A45079" w:rsidP="00A45079">
            <w:pPr>
              <w:tabs>
                <w:tab w:val="decimal" w:pos="765"/>
              </w:tabs>
              <w:spacing w:line="240" w:lineRule="auto"/>
              <w:rPr>
                <w:szCs w:val="22"/>
              </w:rPr>
            </w:pPr>
          </w:p>
        </w:tc>
        <w:tc>
          <w:tcPr>
            <w:tcW w:w="990" w:type="dxa"/>
          </w:tcPr>
          <w:p w14:paraId="7DFA7842" w14:textId="2CFEEF7C" w:rsidR="00A45079" w:rsidRPr="00395E18" w:rsidRDefault="00A45079" w:rsidP="00A45079">
            <w:pPr>
              <w:tabs>
                <w:tab w:val="decimal" w:pos="751"/>
              </w:tabs>
              <w:spacing w:line="240" w:lineRule="auto"/>
              <w:ind w:left="-28"/>
              <w:jc w:val="center"/>
              <w:rPr>
                <w:szCs w:val="22"/>
              </w:rPr>
            </w:pPr>
            <w:r w:rsidRPr="002A7948">
              <w:t>76,832</w:t>
            </w:r>
          </w:p>
        </w:tc>
      </w:tr>
      <w:tr w:rsidR="00A45079" w:rsidRPr="00536681" w14:paraId="39FBA5D5" w14:textId="77777777" w:rsidTr="005C10BB">
        <w:trPr>
          <w:cantSplit/>
          <w:trHeight w:val="269"/>
        </w:trPr>
        <w:tc>
          <w:tcPr>
            <w:tcW w:w="4230" w:type="dxa"/>
          </w:tcPr>
          <w:p w14:paraId="34828233" w14:textId="77777777" w:rsidR="00A45079" w:rsidRPr="00395E18" w:rsidRDefault="00A45079" w:rsidP="00A45079">
            <w:pPr>
              <w:spacing w:line="240" w:lineRule="auto"/>
              <w:ind w:left="-62"/>
              <w:rPr>
                <w:szCs w:val="22"/>
                <w:cs/>
              </w:rPr>
            </w:pPr>
            <w:r w:rsidRPr="00395E18">
              <w:rPr>
                <w:szCs w:val="22"/>
              </w:rPr>
              <w:t>Deferred income tax</w:t>
            </w:r>
          </w:p>
        </w:tc>
        <w:tc>
          <w:tcPr>
            <w:tcW w:w="1080" w:type="dxa"/>
            <w:tcBorders>
              <w:bottom w:val="single" w:sz="4" w:space="0" w:color="auto"/>
            </w:tcBorders>
          </w:tcPr>
          <w:p w14:paraId="0DC9B6A5" w14:textId="4B363EF7" w:rsidR="00A45079" w:rsidRPr="007422E5" w:rsidRDefault="00A45079" w:rsidP="007422E5">
            <w:pPr>
              <w:ind w:left="72" w:right="-77"/>
              <w:jc w:val="center"/>
            </w:pPr>
            <w:r w:rsidRPr="007422E5">
              <w:t>(92,179)</w:t>
            </w:r>
          </w:p>
        </w:tc>
        <w:tc>
          <w:tcPr>
            <w:tcW w:w="270" w:type="dxa"/>
          </w:tcPr>
          <w:p w14:paraId="0E70A2CC" w14:textId="77777777" w:rsidR="00A45079" w:rsidRPr="00395E18" w:rsidRDefault="00A45079" w:rsidP="00A45079">
            <w:pPr>
              <w:tabs>
                <w:tab w:val="decimal" w:pos="731"/>
                <w:tab w:val="decimal" w:pos="765"/>
              </w:tabs>
              <w:spacing w:line="240" w:lineRule="auto"/>
              <w:ind w:left="-83" w:right="11" w:firstLine="4"/>
              <w:rPr>
                <w:szCs w:val="22"/>
              </w:rPr>
            </w:pPr>
          </w:p>
        </w:tc>
        <w:tc>
          <w:tcPr>
            <w:tcW w:w="990" w:type="dxa"/>
            <w:tcBorders>
              <w:bottom w:val="single" w:sz="4" w:space="0" w:color="auto"/>
            </w:tcBorders>
          </w:tcPr>
          <w:p w14:paraId="12223132" w14:textId="7B1A582D" w:rsidR="00A45079" w:rsidRPr="007422E5" w:rsidRDefault="00A45079" w:rsidP="007422E5">
            <w:pPr>
              <w:tabs>
                <w:tab w:val="decimal" w:pos="751"/>
              </w:tabs>
              <w:spacing w:line="240" w:lineRule="auto"/>
              <w:ind w:left="-43" w:right="-106"/>
              <w:jc w:val="center"/>
            </w:pPr>
            <w:r w:rsidRPr="00183332">
              <w:t>(55,459)</w:t>
            </w:r>
          </w:p>
        </w:tc>
        <w:tc>
          <w:tcPr>
            <w:tcW w:w="270" w:type="dxa"/>
          </w:tcPr>
          <w:p w14:paraId="44C610C6" w14:textId="77777777" w:rsidR="00A45079" w:rsidRPr="00395E18" w:rsidRDefault="00A45079" w:rsidP="00A45079">
            <w:pPr>
              <w:tabs>
                <w:tab w:val="decimal" w:pos="731"/>
                <w:tab w:val="decimal" w:pos="765"/>
              </w:tabs>
              <w:spacing w:line="240" w:lineRule="auto"/>
              <w:ind w:right="-72"/>
              <w:rPr>
                <w:szCs w:val="22"/>
              </w:rPr>
            </w:pPr>
          </w:p>
        </w:tc>
        <w:tc>
          <w:tcPr>
            <w:tcW w:w="1170" w:type="dxa"/>
            <w:tcBorders>
              <w:bottom w:val="single" w:sz="4" w:space="0" w:color="auto"/>
            </w:tcBorders>
          </w:tcPr>
          <w:p w14:paraId="7D7E4BF3" w14:textId="3CB5BD5E" w:rsidR="00A45079" w:rsidRPr="007422E5" w:rsidRDefault="00A45079" w:rsidP="007422E5">
            <w:pPr>
              <w:ind w:left="86" w:right="-142"/>
              <w:jc w:val="center"/>
            </w:pPr>
            <w:r w:rsidRPr="007422E5">
              <w:t>(79,676)</w:t>
            </w:r>
          </w:p>
        </w:tc>
        <w:tc>
          <w:tcPr>
            <w:tcW w:w="270" w:type="dxa"/>
          </w:tcPr>
          <w:p w14:paraId="7134A92D" w14:textId="77777777" w:rsidR="00A45079" w:rsidRPr="00395E18" w:rsidRDefault="00A45079" w:rsidP="00A45079">
            <w:pPr>
              <w:tabs>
                <w:tab w:val="decimal" w:pos="765"/>
              </w:tabs>
              <w:spacing w:line="240" w:lineRule="auto"/>
              <w:rPr>
                <w:szCs w:val="22"/>
              </w:rPr>
            </w:pPr>
          </w:p>
        </w:tc>
        <w:tc>
          <w:tcPr>
            <w:tcW w:w="990" w:type="dxa"/>
            <w:tcBorders>
              <w:bottom w:val="single" w:sz="4" w:space="0" w:color="auto"/>
            </w:tcBorders>
          </w:tcPr>
          <w:p w14:paraId="0C4B25F3" w14:textId="232EA547" w:rsidR="00A45079" w:rsidRPr="00E14951" w:rsidRDefault="00A45079" w:rsidP="00A45079">
            <w:pPr>
              <w:tabs>
                <w:tab w:val="decimal" w:pos="765"/>
              </w:tabs>
              <w:spacing w:line="240" w:lineRule="auto"/>
              <w:ind w:left="-83" w:right="-58" w:firstLine="4"/>
              <w:jc w:val="center"/>
            </w:pPr>
            <w:r w:rsidRPr="002A7948">
              <w:t>(26,803)</w:t>
            </w:r>
          </w:p>
        </w:tc>
      </w:tr>
      <w:tr w:rsidR="00A45079" w:rsidRPr="00395E18" w14:paraId="2011ADA4" w14:textId="77777777" w:rsidTr="005C10BB">
        <w:trPr>
          <w:cantSplit/>
          <w:trHeight w:val="278"/>
        </w:trPr>
        <w:tc>
          <w:tcPr>
            <w:tcW w:w="4230" w:type="dxa"/>
          </w:tcPr>
          <w:p w14:paraId="0615ABF5" w14:textId="1ADD7C45" w:rsidR="00A45079" w:rsidRPr="00E14951" w:rsidRDefault="00A45079" w:rsidP="00A45079">
            <w:pPr>
              <w:spacing w:line="240" w:lineRule="auto"/>
              <w:ind w:left="-71"/>
              <w:rPr>
                <w:rFonts w:cstheme="minorBidi"/>
                <w:b/>
                <w:bCs/>
                <w:szCs w:val="28"/>
                <w:cs/>
                <w:lang w:bidi="th-TH"/>
              </w:rPr>
            </w:pPr>
            <w:r w:rsidRPr="00395E18">
              <w:rPr>
                <w:b/>
                <w:bCs/>
                <w:szCs w:val="22"/>
              </w:rPr>
              <w:t>Total</w:t>
            </w:r>
            <w:r>
              <w:rPr>
                <w:b/>
                <w:bCs/>
                <w:szCs w:val="22"/>
              </w:rPr>
              <w:t xml:space="preserve"> income</w:t>
            </w:r>
            <w:r w:rsidRPr="00395E18">
              <w:rPr>
                <w:b/>
                <w:bCs/>
                <w:szCs w:val="22"/>
              </w:rPr>
              <w:t xml:space="preserve"> tax expense</w:t>
            </w:r>
          </w:p>
        </w:tc>
        <w:tc>
          <w:tcPr>
            <w:tcW w:w="1080" w:type="dxa"/>
            <w:tcBorders>
              <w:top w:val="single" w:sz="4" w:space="0" w:color="auto"/>
              <w:bottom w:val="double" w:sz="4" w:space="0" w:color="auto"/>
            </w:tcBorders>
          </w:tcPr>
          <w:p w14:paraId="087285BD" w14:textId="4F875E5F" w:rsidR="00A45079" w:rsidRPr="007422E5" w:rsidRDefault="00A45079" w:rsidP="007422E5">
            <w:pPr>
              <w:ind w:left="72" w:right="-38"/>
              <w:jc w:val="center"/>
              <w:rPr>
                <w:b/>
                <w:bCs/>
              </w:rPr>
            </w:pPr>
            <w:r w:rsidRPr="007422E5">
              <w:rPr>
                <w:b/>
                <w:bCs/>
              </w:rPr>
              <w:t>83,188</w:t>
            </w:r>
          </w:p>
        </w:tc>
        <w:tc>
          <w:tcPr>
            <w:tcW w:w="270" w:type="dxa"/>
          </w:tcPr>
          <w:p w14:paraId="2C814BD3" w14:textId="77777777" w:rsidR="00A45079" w:rsidRPr="00B068B0" w:rsidRDefault="00A45079" w:rsidP="00A45079">
            <w:pPr>
              <w:tabs>
                <w:tab w:val="decimal" w:pos="731"/>
                <w:tab w:val="decimal" w:pos="765"/>
              </w:tabs>
              <w:spacing w:line="240" w:lineRule="auto"/>
              <w:ind w:left="-83" w:right="11" w:firstLine="4"/>
              <w:rPr>
                <w:b/>
                <w:bCs/>
                <w:szCs w:val="22"/>
              </w:rPr>
            </w:pPr>
          </w:p>
        </w:tc>
        <w:tc>
          <w:tcPr>
            <w:tcW w:w="990" w:type="dxa"/>
            <w:tcBorders>
              <w:top w:val="single" w:sz="4" w:space="0" w:color="auto"/>
              <w:bottom w:val="double" w:sz="4" w:space="0" w:color="auto"/>
            </w:tcBorders>
          </w:tcPr>
          <w:p w14:paraId="77469EE9" w14:textId="173C4A97" w:rsidR="00A45079" w:rsidRPr="007422E5" w:rsidRDefault="00A45079" w:rsidP="007422E5">
            <w:pPr>
              <w:tabs>
                <w:tab w:val="decimal" w:pos="731"/>
              </w:tabs>
              <w:spacing w:line="240" w:lineRule="auto"/>
              <w:ind w:left="-28" w:right="-43"/>
              <w:jc w:val="center"/>
              <w:rPr>
                <w:b/>
                <w:bCs/>
              </w:rPr>
            </w:pPr>
            <w:r w:rsidRPr="007422E5">
              <w:rPr>
                <w:b/>
                <w:bCs/>
              </w:rPr>
              <w:t>44,255</w:t>
            </w:r>
          </w:p>
        </w:tc>
        <w:tc>
          <w:tcPr>
            <w:tcW w:w="270" w:type="dxa"/>
          </w:tcPr>
          <w:p w14:paraId="6B4B58DD" w14:textId="77777777" w:rsidR="00A45079" w:rsidRPr="00B068B0" w:rsidRDefault="00A45079" w:rsidP="00A45079">
            <w:pPr>
              <w:tabs>
                <w:tab w:val="decimal" w:pos="731"/>
                <w:tab w:val="decimal" w:pos="765"/>
              </w:tabs>
              <w:spacing w:line="240" w:lineRule="auto"/>
              <w:ind w:left="-79" w:right="-72"/>
              <w:rPr>
                <w:b/>
                <w:bCs/>
                <w:szCs w:val="22"/>
              </w:rPr>
            </w:pPr>
          </w:p>
        </w:tc>
        <w:tc>
          <w:tcPr>
            <w:tcW w:w="1170" w:type="dxa"/>
            <w:tcBorders>
              <w:top w:val="single" w:sz="4" w:space="0" w:color="auto"/>
              <w:bottom w:val="double" w:sz="4" w:space="0" w:color="auto"/>
            </w:tcBorders>
          </w:tcPr>
          <w:p w14:paraId="449CF8D1" w14:textId="7F0641CB" w:rsidR="00A45079" w:rsidRPr="007422E5" w:rsidRDefault="00A45079" w:rsidP="007422E5">
            <w:pPr>
              <w:tabs>
                <w:tab w:val="decimal" w:pos="910"/>
              </w:tabs>
              <w:spacing w:line="240" w:lineRule="auto"/>
              <w:ind w:left="-28" w:right="27"/>
              <w:jc w:val="center"/>
              <w:rPr>
                <w:b/>
                <w:bCs/>
              </w:rPr>
            </w:pPr>
            <w:r w:rsidRPr="007422E5">
              <w:rPr>
                <w:b/>
                <w:bCs/>
              </w:rPr>
              <w:t>66,791</w:t>
            </w:r>
          </w:p>
        </w:tc>
        <w:tc>
          <w:tcPr>
            <w:tcW w:w="270" w:type="dxa"/>
          </w:tcPr>
          <w:p w14:paraId="55023E5E" w14:textId="77777777" w:rsidR="00A45079" w:rsidRPr="00B068B0" w:rsidRDefault="00A45079" w:rsidP="00A45079">
            <w:pPr>
              <w:tabs>
                <w:tab w:val="decimal" w:pos="765"/>
              </w:tabs>
              <w:spacing w:line="240" w:lineRule="auto"/>
              <w:rPr>
                <w:b/>
                <w:bCs/>
                <w:szCs w:val="22"/>
              </w:rPr>
            </w:pPr>
          </w:p>
        </w:tc>
        <w:tc>
          <w:tcPr>
            <w:tcW w:w="990" w:type="dxa"/>
            <w:tcBorders>
              <w:top w:val="single" w:sz="4" w:space="0" w:color="auto"/>
              <w:bottom w:val="double" w:sz="4" w:space="0" w:color="auto"/>
            </w:tcBorders>
          </w:tcPr>
          <w:p w14:paraId="521F9130" w14:textId="2E16F8C4" w:rsidR="00A45079" w:rsidRPr="00B068B0" w:rsidRDefault="00A45079" w:rsidP="00A45079">
            <w:pPr>
              <w:spacing w:line="240" w:lineRule="auto"/>
              <w:ind w:right="-144"/>
              <w:jc w:val="center"/>
              <w:rPr>
                <w:rFonts w:cstheme="minorBidi"/>
                <w:b/>
                <w:bCs/>
                <w:sz w:val="20"/>
                <w:szCs w:val="18"/>
                <w:lang w:bidi="th-TH"/>
              </w:rPr>
            </w:pPr>
            <w:r w:rsidRPr="007422E5">
              <w:rPr>
                <w:b/>
                <w:bCs/>
              </w:rPr>
              <w:t>50,029</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4520B3F3" w:rsidR="00B857CC" w:rsidRDefault="00B857CC" w:rsidP="005C10BB">
      <w:pPr>
        <w:pStyle w:val="BodyText"/>
        <w:spacing w:after="0" w:line="240" w:lineRule="auto"/>
        <w:ind w:left="540" w:right="-207"/>
        <w:jc w:val="thaiDistribute"/>
        <w:rPr>
          <w:szCs w:val="22"/>
          <w:lang w:val="en-US"/>
        </w:rPr>
      </w:pPr>
      <w:r w:rsidRPr="00395E18">
        <w:rPr>
          <w:szCs w:val="22"/>
          <w:lang w:val="en-US"/>
        </w:rPr>
        <w:t>The interim income tax is accrued based on management’s estimate using the tax rate that would be applicable to the expected total annual earnings. The Group and the Company’s effective tax rate were</w:t>
      </w:r>
      <w:r w:rsidR="00C7167E">
        <w:rPr>
          <w:szCs w:val="22"/>
          <w:lang w:val="en-US"/>
        </w:rPr>
        <w:t xml:space="preserve"> </w:t>
      </w:r>
      <w:r w:rsidR="008A2727" w:rsidRPr="007422E5">
        <w:rPr>
          <w:szCs w:val="22"/>
          <w:lang w:val="en-US"/>
        </w:rPr>
        <w:t>5.71%</w:t>
      </w:r>
      <w:r w:rsidR="004C6623" w:rsidRPr="00B31F63">
        <w:rPr>
          <w:rFonts w:cstheme="minorBidi"/>
          <w:szCs w:val="28"/>
          <w:cs/>
          <w:lang w:val="en-US" w:bidi="th-TH"/>
        </w:rPr>
        <w:t xml:space="preserve"> </w:t>
      </w:r>
      <w:r w:rsidRPr="00B31F63">
        <w:rPr>
          <w:szCs w:val="22"/>
          <w:lang w:val="en-US"/>
        </w:rPr>
        <w:t xml:space="preserve">and </w:t>
      </w:r>
      <w:r w:rsidR="00B31F63" w:rsidRPr="007422E5">
        <w:rPr>
          <w:szCs w:val="22"/>
          <w:lang w:val="en-US"/>
        </w:rPr>
        <w:t>4.66%</w:t>
      </w:r>
      <w:r w:rsidRPr="00B31F63">
        <w:rPr>
          <w:szCs w:val="22"/>
          <w:lang w:val="en-US"/>
        </w:rPr>
        <w:t>,</w:t>
      </w:r>
      <w:r w:rsidRPr="008A3460">
        <w:rPr>
          <w:szCs w:val="22"/>
          <w:lang w:val="en-US"/>
        </w:rPr>
        <w:t xml:space="preserve"> </w:t>
      </w:r>
      <w:r w:rsidR="005221F1" w:rsidRPr="008A3460">
        <w:rPr>
          <w:szCs w:val="22"/>
          <w:lang w:val="en-US"/>
        </w:rPr>
        <w:t>re</w:t>
      </w:r>
      <w:r w:rsidR="005221F1" w:rsidRPr="00395E18">
        <w:rPr>
          <w:szCs w:val="22"/>
          <w:lang w:val="en-US"/>
        </w:rPr>
        <w:t xml:space="preserve">spectively </w:t>
      </w:r>
      <w:r w:rsidR="005221F1" w:rsidRPr="00395E18">
        <w:rPr>
          <w:i/>
          <w:iCs/>
          <w:szCs w:val="22"/>
          <w:lang w:val="en-US"/>
        </w:rPr>
        <w:t>(</w:t>
      </w:r>
      <w:r w:rsidR="007133FA">
        <w:rPr>
          <w:i/>
          <w:iCs/>
          <w:szCs w:val="22"/>
          <w:lang w:val="en-US"/>
        </w:rPr>
        <w:t>30 June 2024</w:t>
      </w:r>
      <w:r w:rsidRPr="00395E18">
        <w:rPr>
          <w:i/>
          <w:iCs/>
          <w:szCs w:val="22"/>
          <w:lang w:val="en-US"/>
        </w:rPr>
        <w:t xml:space="preserve">: </w:t>
      </w:r>
      <w:r w:rsidR="007133FA">
        <w:rPr>
          <w:i/>
          <w:iCs/>
          <w:szCs w:val="22"/>
          <w:lang w:val="en-US"/>
        </w:rPr>
        <w:t>2.36</w:t>
      </w:r>
      <w:r w:rsidR="00FC34D3" w:rsidRPr="00FC34D3">
        <w:rPr>
          <w:i/>
          <w:iCs/>
          <w:szCs w:val="22"/>
          <w:lang w:val="en-US"/>
        </w:rPr>
        <w:t xml:space="preserve">% and </w:t>
      </w:r>
      <w:r w:rsidR="007133FA">
        <w:rPr>
          <w:i/>
          <w:iCs/>
          <w:szCs w:val="22"/>
          <w:lang w:val="en-US"/>
        </w:rPr>
        <w:t>2.54</w:t>
      </w:r>
      <w:r w:rsidR="00FC34D3" w:rsidRPr="00FC34D3">
        <w:rPr>
          <w:i/>
          <w:iCs/>
          <w:szCs w:val="22"/>
          <w:lang w:val="en-US"/>
        </w:rPr>
        <w:t>%</w:t>
      </w:r>
      <w:r w:rsidRPr="00395E18">
        <w:rPr>
          <w:i/>
          <w:iCs/>
          <w:szCs w:val="22"/>
          <w:lang w:val="en-US"/>
        </w:rPr>
        <w:t>, respectively)</w:t>
      </w:r>
      <w:r w:rsidRPr="00395E18">
        <w:rPr>
          <w:szCs w:val="22"/>
          <w:lang w:val="en-US"/>
        </w:rPr>
        <w:t>. </w:t>
      </w:r>
    </w:p>
    <w:p w14:paraId="784E198E" w14:textId="77777777" w:rsidR="00C04713" w:rsidRDefault="00C04713" w:rsidP="005C10BB">
      <w:pPr>
        <w:pStyle w:val="BodyText"/>
        <w:spacing w:after="0" w:line="240" w:lineRule="auto"/>
        <w:ind w:left="540" w:right="-207"/>
        <w:jc w:val="thaiDistribute"/>
        <w:rPr>
          <w:szCs w:val="22"/>
          <w:lang w:val="en-US"/>
        </w:rPr>
      </w:pPr>
    </w:p>
    <w:p w14:paraId="64963F35" w14:textId="5EDF6E1C" w:rsidR="005E4581" w:rsidRPr="00395E18" w:rsidRDefault="004E19C9" w:rsidP="005C10BB">
      <w:pPr>
        <w:pStyle w:val="BodyText"/>
        <w:spacing w:after="0" w:line="240" w:lineRule="auto"/>
        <w:ind w:left="540" w:right="-207"/>
        <w:jc w:val="thaiDistribute"/>
        <w:rPr>
          <w:szCs w:val="22"/>
          <w:lang w:val="en-US"/>
        </w:rPr>
      </w:pPr>
      <w:r>
        <w:t xml:space="preserve">The Group became subject to the global minimum top-up tax under the Emergency Decree on Top-up Tax, which is effective from 1 January 2025 onwards.  Thai Union Group Public Company Limited (the “Parent company”) and its subsidiaries which primarily operated in Thailand have the effective tax rate below </w:t>
      </w:r>
      <w:r>
        <w:br/>
        <w:t>15 percent, hence, the Parent company is responsible for the impact assessment of these legislations.</w:t>
      </w:r>
      <w:r>
        <w:br/>
        <w:t>The Group and the Company recognised tax expense regarding the top-up tax in the consolidated</w:t>
      </w:r>
      <w:r>
        <w:br/>
        <w:t xml:space="preserve">and separate statements of comprehensive income for the six-month period ended 30 June 2025 </w:t>
      </w:r>
      <w:r>
        <w:br/>
        <w:t xml:space="preserve">of Baht 17.0 million </w:t>
      </w:r>
      <w:r>
        <w:rPr>
          <w:i/>
          <w:iCs/>
        </w:rPr>
        <w:t>(2024: nil)</w:t>
      </w:r>
      <w:r>
        <w:t>.  In this regard, the Group applied the temporary mandatory exception from recognising deferred tax accounting for the top-up tax.</w:t>
      </w:r>
    </w:p>
    <w:p w14:paraId="28A23061" w14:textId="1BECD670" w:rsidR="00C04713" w:rsidRPr="007422E5" w:rsidRDefault="00C04713" w:rsidP="005C10BB">
      <w:pPr>
        <w:pStyle w:val="BodyText"/>
        <w:rPr>
          <w:rFonts w:cstheme="minorBidi"/>
          <w:szCs w:val="28"/>
          <w:lang w:val="en-US" w:bidi="th-TH"/>
        </w:rPr>
      </w:pPr>
      <w:r>
        <w:rPr>
          <w:szCs w:val="22"/>
          <w:lang w:val="en-US"/>
        </w:rPr>
        <w:br w:type="page"/>
      </w:r>
    </w:p>
    <w:p w14:paraId="2ADE828D" w14:textId="314499EB" w:rsidR="006B6A47" w:rsidRPr="001225EB" w:rsidRDefault="00395E18" w:rsidP="00FD0BD0">
      <w:pPr>
        <w:pStyle w:val="Heading1"/>
        <w:rPr>
          <w:lang w:val="en-US"/>
        </w:rPr>
      </w:pPr>
      <w:r>
        <w:lastRenderedPageBreak/>
        <w:t>Basic e</w:t>
      </w:r>
      <w:r w:rsidR="006B6A47" w:rsidRPr="001225EB">
        <w:t xml:space="preserve">arnings per share </w:t>
      </w:r>
    </w:p>
    <w:p w14:paraId="35431598" w14:textId="77777777" w:rsidR="006B6A47" w:rsidRPr="005F650C" w:rsidRDefault="006B6A47" w:rsidP="006B6A47">
      <w:pPr>
        <w:spacing w:line="240" w:lineRule="atLeast"/>
        <w:ind w:left="540"/>
        <w:rPr>
          <w:szCs w:val="22"/>
        </w:rPr>
      </w:pPr>
    </w:p>
    <w:p w14:paraId="74EE2FBF" w14:textId="26267880" w:rsidR="006B6A47" w:rsidRPr="00395E18" w:rsidRDefault="004200F4" w:rsidP="007422E5">
      <w:pPr>
        <w:spacing w:line="240" w:lineRule="auto"/>
        <w:ind w:left="547" w:right="-387"/>
        <w:jc w:val="thaiDistribute"/>
        <w:rPr>
          <w:bCs/>
          <w:szCs w:val="22"/>
          <w:lang w:bidi="th-TH"/>
        </w:rPr>
      </w:pPr>
      <w:r w:rsidRPr="00395E18">
        <w:rPr>
          <w:bCs/>
          <w:szCs w:val="22"/>
          <w:lang w:bidi="th-TH"/>
        </w:rPr>
        <w:t xml:space="preserve">Basic earnings per share is calculated by dividing profit for the period attributable to owners of the </w:t>
      </w:r>
      <w:r w:rsidR="00D77D4E">
        <w:rPr>
          <w:bCs/>
          <w:szCs w:val="22"/>
          <w:lang w:bidi="th-TH"/>
        </w:rPr>
        <w:br/>
      </w:r>
      <w:r w:rsidRPr="00395E18">
        <w:rPr>
          <w:bCs/>
          <w:szCs w:val="22"/>
          <w:lang w:bidi="th-TH"/>
        </w:rPr>
        <w:t xml:space="preserve">parent (excluded other comprehensive income) by the weighted average number of ordinary shares in </w:t>
      </w:r>
      <w:r w:rsidR="006F4691">
        <w:rPr>
          <w:bCs/>
          <w:szCs w:val="22"/>
          <w:lang w:bidi="th-TH"/>
        </w:rPr>
        <w:br/>
      </w:r>
      <w:r w:rsidRPr="00395E18">
        <w:rPr>
          <w:bCs/>
          <w:szCs w:val="22"/>
          <w:lang w:bidi="th-TH"/>
        </w:rPr>
        <w:t>issue during the period.</w:t>
      </w:r>
    </w:p>
    <w:p w14:paraId="6E1D57F5" w14:textId="77777777" w:rsidR="004200F4" w:rsidRPr="005F650C" w:rsidRDefault="004200F4" w:rsidP="006B6A47">
      <w:pPr>
        <w:spacing w:line="240" w:lineRule="auto"/>
        <w:ind w:left="547"/>
        <w:rPr>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79"/>
        <w:gridCol w:w="181"/>
        <w:gridCol w:w="1080"/>
        <w:gridCol w:w="180"/>
        <w:gridCol w:w="1260"/>
      </w:tblGrid>
      <w:tr w:rsidR="006B6A47" w:rsidRPr="00395E18" w14:paraId="28E9488C" w14:textId="77777777" w:rsidTr="005C10BB">
        <w:trPr>
          <w:cantSplit/>
          <w:trHeight w:val="144"/>
          <w:tblHeader/>
        </w:trPr>
        <w:tc>
          <w:tcPr>
            <w:tcW w:w="4320" w:type="dxa"/>
            <w:vAlign w:val="bottom"/>
          </w:tcPr>
          <w:p w14:paraId="70AAB9C8" w14:textId="0A1C387C" w:rsidR="006B6A47" w:rsidRPr="00395E18" w:rsidRDefault="006B6A47">
            <w:pPr>
              <w:spacing w:line="240" w:lineRule="auto"/>
              <w:ind w:left="195" w:right="-80" w:hanging="195"/>
              <w:rPr>
                <w:b/>
                <w:bCs/>
                <w:i/>
                <w:iCs/>
                <w:szCs w:val="22"/>
              </w:rPr>
            </w:pPr>
          </w:p>
        </w:tc>
        <w:tc>
          <w:tcPr>
            <w:tcW w:w="2519" w:type="dxa"/>
            <w:gridSpan w:val="3"/>
          </w:tcPr>
          <w:p w14:paraId="60A6102F" w14:textId="77777777" w:rsidR="006B6A47" w:rsidRPr="00395E18" w:rsidRDefault="006B6A47">
            <w:pPr>
              <w:pStyle w:val="acctmergecolhdg"/>
              <w:spacing w:line="240" w:lineRule="auto"/>
              <w:rPr>
                <w:szCs w:val="22"/>
              </w:rPr>
            </w:pPr>
            <w:r w:rsidRPr="00395E18">
              <w:rPr>
                <w:szCs w:val="22"/>
              </w:rPr>
              <w:t xml:space="preserve">Consolidated </w:t>
            </w:r>
          </w:p>
          <w:p w14:paraId="5DC7D5E1" w14:textId="7D62B252" w:rsidR="006B6A47" w:rsidRPr="00395E18" w:rsidRDefault="006B6A47">
            <w:pPr>
              <w:pStyle w:val="acctmergecolhdg"/>
              <w:spacing w:line="240" w:lineRule="auto"/>
              <w:rPr>
                <w:szCs w:val="22"/>
              </w:rPr>
            </w:pPr>
            <w:r w:rsidRPr="00395E18">
              <w:rPr>
                <w:szCs w:val="22"/>
              </w:rPr>
              <w:t>financial statement</w:t>
            </w:r>
            <w:r w:rsidR="00852200" w:rsidRPr="00395E18">
              <w:rPr>
                <w:szCs w:val="22"/>
              </w:rPr>
              <w:t>s</w:t>
            </w:r>
          </w:p>
        </w:tc>
        <w:tc>
          <w:tcPr>
            <w:tcW w:w="181" w:type="dxa"/>
          </w:tcPr>
          <w:p w14:paraId="56650DC6" w14:textId="77777777" w:rsidR="006B6A47" w:rsidRPr="00395E18" w:rsidRDefault="006B6A47">
            <w:pPr>
              <w:pStyle w:val="acctmergecolhdg"/>
              <w:spacing w:line="240" w:lineRule="auto"/>
              <w:rPr>
                <w:szCs w:val="22"/>
              </w:rPr>
            </w:pPr>
          </w:p>
          <w:p w14:paraId="7DCE5A7D" w14:textId="77777777" w:rsidR="006B6A47" w:rsidRPr="00395E18" w:rsidRDefault="006B6A47">
            <w:pPr>
              <w:pStyle w:val="acctmergecolhdg"/>
              <w:spacing w:line="240" w:lineRule="auto"/>
              <w:rPr>
                <w:szCs w:val="22"/>
              </w:rPr>
            </w:pPr>
          </w:p>
        </w:tc>
        <w:tc>
          <w:tcPr>
            <w:tcW w:w="2520" w:type="dxa"/>
            <w:gridSpan w:val="3"/>
          </w:tcPr>
          <w:p w14:paraId="70726D63" w14:textId="77777777" w:rsidR="006B6A47" w:rsidRPr="00395E18" w:rsidRDefault="006B6A47">
            <w:pPr>
              <w:pStyle w:val="acctmergecolhdg"/>
              <w:spacing w:line="240" w:lineRule="auto"/>
              <w:rPr>
                <w:szCs w:val="22"/>
              </w:rPr>
            </w:pPr>
            <w:r w:rsidRPr="00395E18">
              <w:rPr>
                <w:szCs w:val="22"/>
              </w:rPr>
              <w:t xml:space="preserve">Separate </w:t>
            </w:r>
          </w:p>
          <w:p w14:paraId="70DB5218" w14:textId="611A671B" w:rsidR="006B6A47" w:rsidRPr="00395E18" w:rsidRDefault="006B6A47">
            <w:pPr>
              <w:pStyle w:val="acctmergecolhdg"/>
              <w:spacing w:line="240" w:lineRule="auto"/>
              <w:rPr>
                <w:szCs w:val="22"/>
              </w:rPr>
            </w:pPr>
            <w:r w:rsidRPr="00395E18">
              <w:rPr>
                <w:szCs w:val="22"/>
              </w:rPr>
              <w:t>financial statements</w:t>
            </w:r>
          </w:p>
        </w:tc>
      </w:tr>
      <w:tr w:rsidR="00A16710" w:rsidRPr="00395E18" w14:paraId="0217805E" w14:textId="77777777" w:rsidTr="005C10BB">
        <w:trPr>
          <w:cantSplit/>
          <w:trHeight w:val="144"/>
          <w:tblHeader/>
        </w:trPr>
        <w:tc>
          <w:tcPr>
            <w:tcW w:w="4320" w:type="dxa"/>
          </w:tcPr>
          <w:p w14:paraId="1890F702" w14:textId="7DF7443F" w:rsidR="00A16710" w:rsidRPr="004701DD" w:rsidRDefault="00A16710" w:rsidP="00A16710">
            <w:pPr>
              <w:pStyle w:val="acctfourfigures"/>
              <w:spacing w:line="240" w:lineRule="auto"/>
              <w:ind w:right="-80"/>
              <w:rPr>
                <w:b/>
                <w:bCs/>
                <w:i/>
                <w:iCs/>
                <w:spacing w:val="-4"/>
                <w:szCs w:val="22"/>
              </w:rPr>
            </w:pPr>
            <w:r w:rsidRPr="00395E18">
              <w:rPr>
                <w:b/>
                <w:bCs/>
                <w:i/>
                <w:iCs/>
                <w:szCs w:val="22"/>
              </w:rPr>
              <w:t xml:space="preserve">For the </w:t>
            </w:r>
            <w:r w:rsidR="00EC2D94">
              <w:rPr>
                <w:b/>
                <w:bCs/>
                <w:i/>
                <w:iCs/>
                <w:szCs w:val="22"/>
              </w:rPr>
              <w:t>six</w:t>
            </w:r>
            <w:r w:rsidRPr="00395E18">
              <w:rPr>
                <w:b/>
                <w:bCs/>
                <w:i/>
                <w:iCs/>
                <w:szCs w:val="22"/>
              </w:rPr>
              <w:t xml:space="preserve">-month period ended </w:t>
            </w:r>
            <w:r w:rsidR="00EC2D94">
              <w:rPr>
                <w:b/>
                <w:bCs/>
                <w:i/>
                <w:iCs/>
                <w:szCs w:val="22"/>
              </w:rPr>
              <w:t>30 June</w:t>
            </w:r>
          </w:p>
        </w:tc>
        <w:tc>
          <w:tcPr>
            <w:tcW w:w="1260" w:type="dxa"/>
          </w:tcPr>
          <w:p w14:paraId="0C60BA88" w14:textId="79A67AA7"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5</w:t>
            </w:r>
          </w:p>
        </w:tc>
        <w:tc>
          <w:tcPr>
            <w:tcW w:w="180" w:type="dxa"/>
          </w:tcPr>
          <w:p w14:paraId="75E0ACB9" w14:textId="77777777" w:rsidR="00A16710" w:rsidRPr="00395E18" w:rsidRDefault="00A16710" w:rsidP="00A16710">
            <w:pPr>
              <w:pStyle w:val="acctmergecolhdg"/>
              <w:spacing w:line="240" w:lineRule="auto"/>
              <w:rPr>
                <w:b w:val="0"/>
                <w:bCs/>
                <w:szCs w:val="22"/>
              </w:rPr>
            </w:pPr>
          </w:p>
        </w:tc>
        <w:tc>
          <w:tcPr>
            <w:tcW w:w="1079" w:type="dxa"/>
          </w:tcPr>
          <w:p w14:paraId="474F33B0" w14:textId="0FD52750"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4</w:t>
            </w:r>
          </w:p>
        </w:tc>
        <w:tc>
          <w:tcPr>
            <w:tcW w:w="181" w:type="dxa"/>
          </w:tcPr>
          <w:p w14:paraId="447EB1CA" w14:textId="77777777" w:rsidR="00A16710" w:rsidRPr="00395E18" w:rsidRDefault="00A16710" w:rsidP="00A16710">
            <w:pPr>
              <w:pStyle w:val="acctmergecolhdg"/>
              <w:spacing w:line="240" w:lineRule="auto"/>
              <w:rPr>
                <w:b w:val="0"/>
                <w:bCs/>
                <w:szCs w:val="22"/>
              </w:rPr>
            </w:pPr>
          </w:p>
        </w:tc>
        <w:tc>
          <w:tcPr>
            <w:tcW w:w="1080" w:type="dxa"/>
          </w:tcPr>
          <w:p w14:paraId="4B777DD4" w14:textId="3BCFA0E0"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5</w:t>
            </w:r>
          </w:p>
        </w:tc>
        <w:tc>
          <w:tcPr>
            <w:tcW w:w="180" w:type="dxa"/>
          </w:tcPr>
          <w:p w14:paraId="422319FD" w14:textId="77777777" w:rsidR="00A16710" w:rsidRPr="00395E18" w:rsidRDefault="00A16710" w:rsidP="00A16710">
            <w:pPr>
              <w:pStyle w:val="acctmergecolhdg"/>
              <w:spacing w:line="240" w:lineRule="auto"/>
              <w:rPr>
                <w:b w:val="0"/>
                <w:bCs/>
                <w:szCs w:val="22"/>
              </w:rPr>
            </w:pPr>
          </w:p>
        </w:tc>
        <w:tc>
          <w:tcPr>
            <w:tcW w:w="1260" w:type="dxa"/>
          </w:tcPr>
          <w:p w14:paraId="57A8CEEF" w14:textId="7FC19A16"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4</w:t>
            </w:r>
          </w:p>
        </w:tc>
      </w:tr>
      <w:tr w:rsidR="00A16710" w:rsidRPr="00395E18" w14:paraId="3414651D" w14:textId="77777777" w:rsidTr="005C10BB">
        <w:trPr>
          <w:cantSplit/>
          <w:trHeight w:val="144"/>
          <w:tblHeader/>
        </w:trPr>
        <w:tc>
          <w:tcPr>
            <w:tcW w:w="4320" w:type="dxa"/>
          </w:tcPr>
          <w:p w14:paraId="5AA44BF2" w14:textId="77777777" w:rsidR="00A16710" w:rsidRPr="00395E18" w:rsidRDefault="00A16710" w:rsidP="00A16710">
            <w:pPr>
              <w:spacing w:line="240" w:lineRule="auto"/>
              <w:ind w:left="195" w:right="-80" w:hanging="195"/>
              <w:rPr>
                <w:b/>
                <w:bCs/>
                <w:i/>
                <w:iCs/>
                <w:szCs w:val="22"/>
              </w:rPr>
            </w:pPr>
          </w:p>
        </w:tc>
        <w:tc>
          <w:tcPr>
            <w:tcW w:w="5220" w:type="dxa"/>
            <w:gridSpan w:val="7"/>
          </w:tcPr>
          <w:p w14:paraId="6C026CCA" w14:textId="134F1E6C" w:rsidR="00A16710" w:rsidRPr="00395E18" w:rsidRDefault="00A16710" w:rsidP="00A16710">
            <w:pPr>
              <w:pStyle w:val="acctfourfigures"/>
              <w:spacing w:line="240" w:lineRule="auto"/>
              <w:jc w:val="center"/>
              <w:rPr>
                <w:i/>
                <w:iCs/>
                <w:szCs w:val="22"/>
              </w:rPr>
            </w:pPr>
          </w:p>
        </w:tc>
      </w:tr>
      <w:tr w:rsidR="00393666" w:rsidRPr="00395E18" w14:paraId="708C4902" w14:textId="77777777" w:rsidTr="007422E5">
        <w:trPr>
          <w:cantSplit/>
          <w:trHeight w:val="144"/>
        </w:trPr>
        <w:tc>
          <w:tcPr>
            <w:tcW w:w="4320" w:type="dxa"/>
          </w:tcPr>
          <w:p w14:paraId="47903452" w14:textId="77777777" w:rsidR="00393666" w:rsidRPr="00F93A97" w:rsidRDefault="00393666" w:rsidP="00393666">
            <w:pPr>
              <w:spacing w:line="240" w:lineRule="auto"/>
              <w:ind w:left="195" w:right="-80" w:hanging="195"/>
              <w:rPr>
                <w:b/>
                <w:bCs/>
                <w:szCs w:val="22"/>
              </w:rPr>
            </w:pPr>
            <w:r w:rsidRPr="00F93A97">
              <w:rPr>
                <w:b/>
                <w:bCs/>
                <w:szCs w:val="22"/>
              </w:rPr>
              <w:t xml:space="preserve">Net profit attributable to the owners of </w:t>
            </w:r>
          </w:p>
          <w:p w14:paraId="4EC18180" w14:textId="5C853DFA" w:rsidR="00393666" w:rsidRPr="00395E18" w:rsidRDefault="00393666" w:rsidP="00393666">
            <w:pPr>
              <w:spacing w:line="240" w:lineRule="auto"/>
              <w:ind w:left="195" w:right="-80" w:hanging="195"/>
              <w:rPr>
                <w:i/>
                <w:iCs/>
                <w:szCs w:val="22"/>
              </w:rPr>
            </w:pPr>
            <w:r w:rsidRPr="00F93A97">
              <w:rPr>
                <w:b/>
                <w:bCs/>
                <w:szCs w:val="22"/>
              </w:rPr>
              <w:t xml:space="preserve">   the parent</w:t>
            </w:r>
            <w:r w:rsidRPr="00395E18">
              <w:rPr>
                <w:i/>
                <w:iCs/>
                <w:szCs w:val="22"/>
              </w:rPr>
              <w:t xml:space="preserve"> (in thousand Baht) </w:t>
            </w:r>
          </w:p>
        </w:tc>
        <w:tc>
          <w:tcPr>
            <w:tcW w:w="1260" w:type="dxa"/>
            <w:vAlign w:val="center"/>
          </w:tcPr>
          <w:p w14:paraId="11074B6D" w14:textId="77777777" w:rsidR="00BA076A" w:rsidRDefault="00BA076A" w:rsidP="00393666">
            <w:pPr>
              <w:pStyle w:val="acctfourfigures"/>
              <w:tabs>
                <w:tab w:val="clear" w:pos="765"/>
                <w:tab w:val="decimal" w:pos="731"/>
              </w:tabs>
              <w:spacing w:line="240" w:lineRule="auto"/>
              <w:ind w:right="11"/>
              <w:jc w:val="right"/>
              <w:rPr>
                <w:szCs w:val="22"/>
              </w:rPr>
            </w:pPr>
          </w:p>
          <w:p w14:paraId="7091F479" w14:textId="7724D75F" w:rsidR="00393666" w:rsidRPr="00395E18" w:rsidRDefault="00BA076A" w:rsidP="00393666">
            <w:pPr>
              <w:pStyle w:val="acctfourfigures"/>
              <w:tabs>
                <w:tab w:val="clear" w:pos="765"/>
                <w:tab w:val="decimal" w:pos="731"/>
              </w:tabs>
              <w:spacing w:line="240" w:lineRule="auto"/>
              <w:ind w:right="11"/>
              <w:jc w:val="right"/>
              <w:rPr>
                <w:szCs w:val="22"/>
              </w:rPr>
            </w:pPr>
            <w:r w:rsidRPr="00BA076A">
              <w:rPr>
                <w:szCs w:val="22"/>
              </w:rPr>
              <w:t>1,372,826</w:t>
            </w:r>
          </w:p>
        </w:tc>
        <w:tc>
          <w:tcPr>
            <w:tcW w:w="180" w:type="dxa"/>
            <w:vAlign w:val="center"/>
          </w:tcPr>
          <w:p w14:paraId="2A5CB228" w14:textId="77777777" w:rsidR="00393666" w:rsidRPr="00395E18" w:rsidRDefault="00393666" w:rsidP="00393666">
            <w:pPr>
              <w:pStyle w:val="acctfourfigures"/>
              <w:spacing w:line="240" w:lineRule="auto"/>
              <w:jc w:val="right"/>
              <w:rPr>
                <w:szCs w:val="22"/>
              </w:rPr>
            </w:pPr>
          </w:p>
        </w:tc>
        <w:tc>
          <w:tcPr>
            <w:tcW w:w="1079" w:type="dxa"/>
          </w:tcPr>
          <w:p w14:paraId="1DFBE133" w14:textId="77777777" w:rsidR="00393666" w:rsidRDefault="00393666" w:rsidP="00393666">
            <w:pPr>
              <w:pStyle w:val="acctfourfigures"/>
              <w:tabs>
                <w:tab w:val="clear" w:pos="765"/>
                <w:tab w:val="decimal" w:pos="731"/>
              </w:tabs>
              <w:spacing w:line="240" w:lineRule="auto"/>
              <w:ind w:right="11"/>
              <w:jc w:val="right"/>
            </w:pPr>
          </w:p>
          <w:p w14:paraId="412B6719" w14:textId="27A26D89" w:rsidR="00393666" w:rsidRPr="000D37E4" w:rsidRDefault="00393666" w:rsidP="00393666">
            <w:pPr>
              <w:pStyle w:val="acctfourfigures"/>
              <w:tabs>
                <w:tab w:val="clear" w:pos="765"/>
                <w:tab w:val="decimal" w:pos="731"/>
              </w:tabs>
              <w:spacing w:line="240" w:lineRule="auto"/>
              <w:ind w:right="11"/>
              <w:jc w:val="right"/>
              <w:rPr>
                <w:rFonts w:cs="Angsana New"/>
                <w:szCs w:val="28"/>
                <w:lang w:val="en-US" w:bidi="th-TH"/>
              </w:rPr>
            </w:pPr>
            <w:r w:rsidRPr="00843623">
              <w:t>1,830,590</w:t>
            </w:r>
          </w:p>
        </w:tc>
        <w:tc>
          <w:tcPr>
            <w:tcW w:w="181" w:type="dxa"/>
            <w:vAlign w:val="bottom"/>
          </w:tcPr>
          <w:p w14:paraId="391EF742" w14:textId="77777777" w:rsidR="00393666" w:rsidRPr="00395E18" w:rsidRDefault="00393666" w:rsidP="00393666">
            <w:pPr>
              <w:pStyle w:val="acctfourfigures"/>
              <w:spacing w:line="240" w:lineRule="auto"/>
              <w:jc w:val="right"/>
              <w:rPr>
                <w:szCs w:val="22"/>
              </w:rPr>
            </w:pPr>
          </w:p>
        </w:tc>
        <w:tc>
          <w:tcPr>
            <w:tcW w:w="1080" w:type="dxa"/>
            <w:vAlign w:val="bottom"/>
          </w:tcPr>
          <w:p w14:paraId="74007C42" w14:textId="1D50EA5A" w:rsidR="00393666" w:rsidRPr="00395E18" w:rsidRDefault="00935A00" w:rsidP="00393666">
            <w:pPr>
              <w:pStyle w:val="acctfourfigures"/>
              <w:tabs>
                <w:tab w:val="clear" w:pos="765"/>
                <w:tab w:val="decimal" w:pos="731"/>
              </w:tabs>
              <w:spacing w:line="240" w:lineRule="auto"/>
              <w:ind w:right="11"/>
              <w:jc w:val="right"/>
              <w:rPr>
                <w:szCs w:val="22"/>
              </w:rPr>
            </w:pPr>
            <w:r w:rsidRPr="00935A00">
              <w:rPr>
                <w:szCs w:val="22"/>
              </w:rPr>
              <w:t>1,367,053</w:t>
            </w:r>
          </w:p>
        </w:tc>
        <w:tc>
          <w:tcPr>
            <w:tcW w:w="180" w:type="dxa"/>
            <w:vAlign w:val="bottom"/>
          </w:tcPr>
          <w:p w14:paraId="51ABF5A6" w14:textId="77777777" w:rsidR="00393666" w:rsidRPr="00395E18" w:rsidRDefault="00393666" w:rsidP="00393666">
            <w:pPr>
              <w:pStyle w:val="acctfourfigures"/>
              <w:spacing w:line="240" w:lineRule="auto"/>
              <w:jc w:val="right"/>
              <w:rPr>
                <w:szCs w:val="22"/>
              </w:rPr>
            </w:pPr>
          </w:p>
        </w:tc>
        <w:tc>
          <w:tcPr>
            <w:tcW w:w="1260" w:type="dxa"/>
          </w:tcPr>
          <w:p w14:paraId="09C35D82" w14:textId="77777777" w:rsidR="00393666" w:rsidRDefault="00393666" w:rsidP="00393666">
            <w:pPr>
              <w:pStyle w:val="acctfourfigures"/>
              <w:tabs>
                <w:tab w:val="clear" w:pos="765"/>
                <w:tab w:val="decimal" w:pos="731"/>
              </w:tabs>
              <w:spacing w:line="240" w:lineRule="auto"/>
              <w:ind w:right="11"/>
              <w:jc w:val="right"/>
            </w:pPr>
          </w:p>
          <w:p w14:paraId="4CFBBCF1" w14:textId="3022BB16" w:rsidR="00393666" w:rsidRPr="00395E18" w:rsidRDefault="00393666" w:rsidP="00393666">
            <w:pPr>
              <w:pStyle w:val="acctfourfigures"/>
              <w:tabs>
                <w:tab w:val="clear" w:pos="765"/>
                <w:tab w:val="decimal" w:pos="731"/>
              </w:tabs>
              <w:spacing w:line="240" w:lineRule="auto"/>
              <w:ind w:right="11"/>
              <w:jc w:val="right"/>
              <w:rPr>
                <w:szCs w:val="22"/>
              </w:rPr>
            </w:pPr>
            <w:r w:rsidRPr="00214D8C">
              <w:t>1,916,511</w:t>
            </w:r>
          </w:p>
        </w:tc>
      </w:tr>
      <w:tr w:rsidR="00393666" w:rsidRPr="00395E18" w14:paraId="07097CEE" w14:textId="77777777" w:rsidTr="007422E5">
        <w:trPr>
          <w:cantSplit/>
          <w:trHeight w:val="144"/>
        </w:trPr>
        <w:tc>
          <w:tcPr>
            <w:tcW w:w="4320" w:type="dxa"/>
          </w:tcPr>
          <w:p w14:paraId="4A6C42FD" w14:textId="77777777" w:rsidR="00393666" w:rsidRPr="00395E18" w:rsidRDefault="00393666" w:rsidP="00393666">
            <w:pPr>
              <w:spacing w:line="240" w:lineRule="auto"/>
              <w:ind w:left="195" w:right="-80" w:hanging="195"/>
              <w:rPr>
                <w:szCs w:val="22"/>
              </w:rPr>
            </w:pPr>
          </w:p>
        </w:tc>
        <w:tc>
          <w:tcPr>
            <w:tcW w:w="1260" w:type="dxa"/>
            <w:tcBorders>
              <w:top w:val="double" w:sz="4" w:space="0" w:color="auto"/>
            </w:tcBorders>
            <w:vAlign w:val="center"/>
          </w:tcPr>
          <w:p w14:paraId="3652C4CB" w14:textId="77777777" w:rsidR="00393666" w:rsidRPr="00395E18" w:rsidRDefault="00393666" w:rsidP="00393666">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393666" w:rsidRPr="00395E18" w:rsidRDefault="00393666" w:rsidP="00393666">
            <w:pPr>
              <w:pStyle w:val="acctfourfigures"/>
              <w:spacing w:line="240" w:lineRule="auto"/>
              <w:jc w:val="right"/>
              <w:rPr>
                <w:szCs w:val="22"/>
              </w:rPr>
            </w:pPr>
          </w:p>
        </w:tc>
        <w:tc>
          <w:tcPr>
            <w:tcW w:w="1079" w:type="dxa"/>
            <w:tcBorders>
              <w:top w:val="double" w:sz="4" w:space="0" w:color="auto"/>
            </w:tcBorders>
          </w:tcPr>
          <w:p w14:paraId="62FD2A58" w14:textId="77777777" w:rsidR="00393666" w:rsidRPr="00395E18" w:rsidRDefault="00393666" w:rsidP="00393666">
            <w:pPr>
              <w:pStyle w:val="acctfourfigures"/>
              <w:tabs>
                <w:tab w:val="clear" w:pos="765"/>
                <w:tab w:val="decimal" w:pos="731"/>
              </w:tabs>
              <w:spacing w:line="240" w:lineRule="auto"/>
              <w:ind w:right="11"/>
              <w:jc w:val="right"/>
              <w:rPr>
                <w:szCs w:val="22"/>
              </w:rPr>
            </w:pPr>
          </w:p>
        </w:tc>
        <w:tc>
          <w:tcPr>
            <w:tcW w:w="181" w:type="dxa"/>
            <w:vAlign w:val="center"/>
          </w:tcPr>
          <w:p w14:paraId="254E636A" w14:textId="77777777" w:rsidR="00393666" w:rsidRPr="00395E18" w:rsidRDefault="00393666" w:rsidP="00393666">
            <w:pPr>
              <w:pStyle w:val="acctfourfigures"/>
              <w:spacing w:line="240" w:lineRule="auto"/>
              <w:jc w:val="right"/>
              <w:rPr>
                <w:szCs w:val="22"/>
              </w:rPr>
            </w:pPr>
          </w:p>
        </w:tc>
        <w:tc>
          <w:tcPr>
            <w:tcW w:w="1080" w:type="dxa"/>
            <w:tcBorders>
              <w:top w:val="double" w:sz="4" w:space="0" w:color="auto"/>
            </w:tcBorders>
            <w:vAlign w:val="center"/>
          </w:tcPr>
          <w:p w14:paraId="4B488D22" w14:textId="77777777" w:rsidR="00393666" w:rsidRPr="00395E18" w:rsidRDefault="00393666" w:rsidP="00393666">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393666" w:rsidRPr="00395E18" w:rsidRDefault="00393666" w:rsidP="00393666">
            <w:pPr>
              <w:pStyle w:val="acctfourfigures"/>
              <w:spacing w:line="240" w:lineRule="auto"/>
              <w:jc w:val="right"/>
              <w:rPr>
                <w:szCs w:val="22"/>
              </w:rPr>
            </w:pPr>
          </w:p>
        </w:tc>
        <w:tc>
          <w:tcPr>
            <w:tcW w:w="1260" w:type="dxa"/>
            <w:tcBorders>
              <w:top w:val="double" w:sz="4" w:space="0" w:color="auto"/>
            </w:tcBorders>
          </w:tcPr>
          <w:p w14:paraId="7A721E83" w14:textId="77777777" w:rsidR="00393666" w:rsidRPr="00395E18" w:rsidRDefault="00393666" w:rsidP="00393666">
            <w:pPr>
              <w:pStyle w:val="acctfourfigures"/>
              <w:tabs>
                <w:tab w:val="clear" w:pos="765"/>
                <w:tab w:val="decimal" w:pos="731"/>
              </w:tabs>
              <w:spacing w:line="240" w:lineRule="auto"/>
              <w:ind w:right="11"/>
              <w:jc w:val="right"/>
              <w:rPr>
                <w:szCs w:val="22"/>
              </w:rPr>
            </w:pPr>
          </w:p>
        </w:tc>
      </w:tr>
      <w:tr w:rsidR="00393666" w:rsidRPr="00395E18" w14:paraId="6907DCA0" w14:textId="77777777" w:rsidTr="007422E5">
        <w:trPr>
          <w:cantSplit/>
          <w:trHeight w:val="144"/>
        </w:trPr>
        <w:tc>
          <w:tcPr>
            <w:tcW w:w="4320" w:type="dxa"/>
            <w:vAlign w:val="bottom"/>
          </w:tcPr>
          <w:p w14:paraId="3A62CC40" w14:textId="53A37E58" w:rsidR="00393666" w:rsidRPr="00395E18" w:rsidRDefault="00393666" w:rsidP="00393666">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260" w:type="dxa"/>
            <w:tcBorders>
              <w:bottom w:val="double" w:sz="4" w:space="0" w:color="auto"/>
            </w:tcBorders>
            <w:vAlign w:val="bottom"/>
          </w:tcPr>
          <w:p w14:paraId="7B427DCD" w14:textId="3F7004A6" w:rsidR="00393666" w:rsidRPr="00395E18" w:rsidRDefault="00935A00" w:rsidP="00393666">
            <w:pPr>
              <w:pStyle w:val="acctfourfigures"/>
              <w:tabs>
                <w:tab w:val="clear" w:pos="765"/>
                <w:tab w:val="decimal" w:pos="731"/>
              </w:tabs>
              <w:spacing w:line="240" w:lineRule="auto"/>
              <w:ind w:right="11"/>
              <w:jc w:val="right"/>
              <w:rPr>
                <w:szCs w:val="22"/>
              </w:rPr>
            </w:pPr>
            <w:r w:rsidRPr="00843623">
              <w:t>3,000,000</w:t>
            </w:r>
          </w:p>
        </w:tc>
        <w:tc>
          <w:tcPr>
            <w:tcW w:w="180" w:type="dxa"/>
            <w:vAlign w:val="bottom"/>
          </w:tcPr>
          <w:p w14:paraId="40E11769" w14:textId="77777777" w:rsidR="00393666" w:rsidRPr="00395E18" w:rsidRDefault="00393666" w:rsidP="00393666">
            <w:pPr>
              <w:pStyle w:val="acctfourfigures"/>
              <w:spacing w:line="240" w:lineRule="auto"/>
              <w:jc w:val="right"/>
              <w:rPr>
                <w:szCs w:val="22"/>
              </w:rPr>
            </w:pPr>
          </w:p>
        </w:tc>
        <w:tc>
          <w:tcPr>
            <w:tcW w:w="1079" w:type="dxa"/>
            <w:tcBorders>
              <w:bottom w:val="double" w:sz="4" w:space="0" w:color="auto"/>
            </w:tcBorders>
          </w:tcPr>
          <w:p w14:paraId="23332BE8" w14:textId="77777777" w:rsidR="00393666" w:rsidRDefault="00393666" w:rsidP="00393666">
            <w:pPr>
              <w:pStyle w:val="acctfourfigures"/>
              <w:tabs>
                <w:tab w:val="clear" w:pos="765"/>
                <w:tab w:val="decimal" w:pos="731"/>
              </w:tabs>
              <w:spacing w:line="240" w:lineRule="auto"/>
              <w:ind w:right="11"/>
              <w:jc w:val="right"/>
            </w:pPr>
          </w:p>
          <w:p w14:paraId="164BED64" w14:textId="476F1CFC" w:rsidR="00393666" w:rsidRPr="00395E18" w:rsidRDefault="00393666" w:rsidP="00393666">
            <w:pPr>
              <w:pStyle w:val="acctfourfigures"/>
              <w:tabs>
                <w:tab w:val="clear" w:pos="765"/>
                <w:tab w:val="decimal" w:pos="731"/>
              </w:tabs>
              <w:spacing w:line="240" w:lineRule="auto"/>
              <w:ind w:right="11"/>
              <w:jc w:val="right"/>
              <w:rPr>
                <w:szCs w:val="22"/>
              </w:rPr>
            </w:pPr>
            <w:r w:rsidRPr="00843623">
              <w:t>3,000,000</w:t>
            </w:r>
          </w:p>
        </w:tc>
        <w:tc>
          <w:tcPr>
            <w:tcW w:w="181" w:type="dxa"/>
            <w:vAlign w:val="bottom"/>
          </w:tcPr>
          <w:p w14:paraId="79DECB6C" w14:textId="77777777" w:rsidR="00393666" w:rsidRPr="00395E18" w:rsidRDefault="00393666" w:rsidP="00393666">
            <w:pPr>
              <w:pStyle w:val="acctfourfigures"/>
              <w:spacing w:line="240" w:lineRule="auto"/>
              <w:jc w:val="right"/>
              <w:rPr>
                <w:szCs w:val="22"/>
              </w:rPr>
            </w:pPr>
          </w:p>
        </w:tc>
        <w:tc>
          <w:tcPr>
            <w:tcW w:w="1080" w:type="dxa"/>
            <w:tcBorders>
              <w:bottom w:val="double" w:sz="4" w:space="0" w:color="auto"/>
            </w:tcBorders>
            <w:vAlign w:val="bottom"/>
          </w:tcPr>
          <w:p w14:paraId="732EF3FB" w14:textId="0CB7D0BB" w:rsidR="00393666" w:rsidRPr="00395E18" w:rsidRDefault="00935A00" w:rsidP="00393666">
            <w:pPr>
              <w:pStyle w:val="acctfourfigures"/>
              <w:tabs>
                <w:tab w:val="clear" w:pos="765"/>
                <w:tab w:val="decimal" w:pos="731"/>
              </w:tabs>
              <w:spacing w:line="240" w:lineRule="auto"/>
              <w:ind w:right="11"/>
              <w:jc w:val="right"/>
              <w:rPr>
                <w:szCs w:val="22"/>
              </w:rPr>
            </w:pPr>
            <w:r w:rsidRPr="00843623">
              <w:t>3,000,000</w:t>
            </w:r>
          </w:p>
        </w:tc>
        <w:tc>
          <w:tcPr>
            <w:tcW w:w="180" w:type="dxa"/>
            <w:vAlign w:val="bottom"/>
          </w:tcPr>
          <w:p w14:paraId="6B52C6DD" w14:textId="77777777" w:rsidR="00393666" w:rsidRPr="00395E18" w:rsidRDefault="00393666" w:rsidP="00393666">
            <w:pPr>
              <w:pStyle w:val="acctfourfigures"/>
              <w:spacing w:line="240" w:lineRule="auto"/>
              <w:jc w:val="right"/>
              <w:rPr>
                <w:szCs w:val="22"/>
              </w:rPr>
            </w:pPr>
          </w:p>
        </w:tc>
        <w:tc>
          <w:tcPr>
            <w:tcW w:w="1260" w:type="dxa"/>
            <w:tcBorders>
              <w:bottom w:val="double" w:sz="4" w:space="0" w:color="auto"/>
            </w:tcBorders>
          </w:tcPr>
          <w:p w14:paraId="392EC4FD" w14:textId="77777777" w:rsidR="00393666" w:rsidRDefault="00393666" w:rsidP="00393666">
            <w:pPr>
              <w:pStyle w:val="acctfourfigures"/>
              <w:tabs>
                <w:tab w:val="clear" w:pos="765"/>
                <w:tab w:val="decimal" w:pos="731"/>
              </w:tabs>
              <w:spacing w:line="240" w:lineRule="auto"/>
              <w:ind w:right="11"/>
              <w:jc w:val="right"/>
            </w:pPr>
          </w:p>
          <w:p w14:paraId="61A3EEAA" w14:textId="02CF5FF8" w:rsidR="00393666" w:rsidRPr="00395E18" w:rsidRDefault="00393666" w:rsidP="00393666">
            <w:pPr>
              <w:pStyle w:val="acctfourfigures"/>
              <w:tabs>
                <w:tab w:val="clear" w:pos="765"/>
                <w:tab w:val="decimal" w:pos="731"/>
              </w:tabs>
              <w:spacing w:line="240" w:lineRule="auto"/>
              <w:ind w:right="11"/>
              <w:jc w:val="right"/>
              <w:rPr>
                <w:szCs w:val="22"/>
              </w:rPr>
            </w:pPr>
            <w:r w:rsidRPr="00214D8C">
              <w:t>3,000,000</w:t>
            </w:r>
          </w:p>
        </w:tc>
      </w:tr>
      <w:tr w:rsidR="00393666" w:rsidRPr="00395E18" w14:paraId="04ADF764" w14:textId="77777777" w:rsidTr="007422E5">
        <w:trPr>
          <w:cantSplit/>
          <w:trHeight w:val="144"/>
        </w:trPr>
        <w:tc>
          <w:tcPr>
            <w:tcW w:w="4320" w:type="dxa"/>
            <w:vAlign w:val="bottom"/>
          </w:tcPr>
          <w:p w14:paraId="6DA7E367" w14:textId="77777777" w:rsidR="00393666" w:rsidRPr="00395E18" w:rsidRDefault="00393666" w:rsidP="00393666">
            <w:pPr>
              <w:spacing w:line="240" w:lineRule="auto"/>
              <w:ind w:left="195" w:right="-80" w:hanging="195"/>
              <w:rPr>
                <w:szCs w:val="22"/>
                <w:shd w:val="clear" w:color="auto" w:fill="D9D9D9" w:themeFill="background1" w:themeFillShade="D9"/>
              </w:rPr>
            </w:pPr>
          </w:p>
        </w:tc>
        <w:tc>
          <w:tcPr>
            <w:tcW w:w="1260" w:type="dxa"/>
            <w:tcBorders>
              <w:top w:val="double" w:sz="4" w:space="0" w:color="auto"/>
            </w:tcBorders>
            <w:vAlign w:val="center"/>
          </w:tcPr>
          <w:p w14:paraId="5CCBDB3B" w14:textId="77777777" w:rsidR="00393666" w:rsidRPr="00395E18" w:rsidRDefault="00393666" w:rsidP="00393666">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393666" w:rsidRPr="00395E18" w:rsidRDefault="00393666" w:rsidP="00393666">
            <w:pPr>
              <w:pStyle w:val="acctfourfigures"/>
              <w:spacing w:line="240" w:lineRule="auto"/>
              <w:jc w:val="right"/>
              <w:rPr>
                <w:szCs w:val="22"/>
              </w:rPr>
            </w:pPr>
          </w:p>
        </w:tc>
        <w:tc>
          <w:tcPr>
            <w:tcW w:w="1079" w:type="dxa"/>
            <w:tcBorders>
              <w:top w:val="double" w:sz="4" w:space="0" w:color="auto"/>
            </w:tcBorders>
          </w:tcPr>
          <w:p w14:paraId="6D050333" w14:textId="77777777" w:rsidR="00393666" w:rsidRPr="00395E18" w:rsidRDefault="00393666" w:rsidP="00393666">
            <w:pPr>
              <w:pStyle w:val="acctfourfigures"/>
              <w:tabs>
                <w:tab w:val="clear" w:pos="765"/>
                <w:tab w:val="decimal" w:pos="731"/>
              </w:tabs>
              <w:spacing w:line="240" w:lineRule="auto"/>
              <w:ind w:right="11"/>
              <w:jc w:val="right"/>
              <w:rPr>
                <w:szCs w:val="22"/>
              </w:rPr>
            </w:pPr>
          </w:p>
        </w:tc>
        <w:tc>
          <w:tcPr>
            <w:tcW w:w="181" w:type="dxa"/>
            <w:vAlign w:val="center"/>
          </w:tcPr>
          <w:p w14:paraId="7458BFC6" w14:textId="77777777" w:rsidR="00393666" w:rsidRPr="00395E18" w:rsidRDefault="00393666" w:rsidP="00393666">
            <w:pPr>
              <w:pStyle w:val="acctfourfigures"/>
              <w:spacing w:line="240" w:lineRule="auto"/>
              <w:jc w:val="right"/>
              <w:rPr>
                <w:szCs w:val="22"/>
              </w:rPr>
            </w:pPr>
          </w:p>
        </w:tc>
        <w:tc>
          <w:tcPr>
            <w:tcW w:w="1080" w:type="dxa"/>
            <w:tcBorders>
              <w:top w:val="double" w:sz="4" w:space="0" w:color="auto"/>
            </w:tcBorders>
            <w:vAlign w:val="center"/>
          </w:tcPr>
          <w:p w14:paraId="0BC1FFB3" w14:textId="77777777" w:rsidR="00393666" w:rsidRPr="00395E18" w:rsidRDefault="00393666" w:rsidP="00393666">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393666" w:rsidRPr="00395E18" w:rsidRDefault="00393666" w:rsidP="00393666">
            <w:pPr>
              <w:pStyle w:val="acctfourfigures"/>
              <w:spacing w:line="240" w:lineRule="auto"/>
              <w:jc w:val="right"/>
              <w:rPr>
                <w:szCs w:val="22"/>
              </w:rPr>
            </w:pPr>
          </w:p>
        </w:tc>
        <w:tc>
          <w:tcPr>
            <w:tcW w:w="1260" w:type="dxa"/>
            <w:tcBorders>
              <w:top w:val="double" w:sz="4" w:space="0" w:color="auto"/>
            </w:tcBorders>
          </w:tcPr>
          <w:p w14:paraId="0E1632F7" w14:textId="77777777" w:rsidR="00393666" w:rsidRPr="00395E18" w:rsidRDefault="00393666" w:rsidP="00393666">
            <w:pPr>
              <w:pStyle w:val="acctfourfigures"/>
              <w:tabs>
                <w:tab w:val="clear" w:pos="765"/>
                <w:tab w:val="decimal" w:pos="731"/>
              </w:tabs>
              <w:spacing w:line="240" w:lineRule="auto"/>
              <w:ind w:right="11"/>
              <w:jc w:val="right"/>
              <w:rPr>
                <w:szCs w:val="22"/>
              </w:rPr>
            </w:pPr>
          </w:p>
        </w:tc>
      </w:tr>
      <w:tr w:rsidR="00393666" w:rsidRPr="00395E18" w14:paraId="0CE83048" w14:textId="77777777" w:rsidTr="007422E5">
        <w:trPr>
          <w:cantSplit/>
          <w:trHeight w:val="144"/>
        </w:trPr>
        <w:tc>
          <w:tcPr>
            <w:tcW w:w="4320" w:type="dxa"/>
            <w:vAlign w:val="bottom"/>
          </w:tcPr>
          <w:p w14:paraId="20F859A6" w14:textId="747D7B4E" w:rsidR="00393666" w:rsidRPr="00395E18" w:rsidRDefault="00393666" w:rsidP="00393666">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260" w:type="dxa"/>
            <w:tcBorders>
              <w:bottom w:val="double" w:sz="4" w:space="0" w:color="auto"/>
            </w:tcBorders>
            <w:vAlign w:val="center"/>
          </w:tcPr>
          <w:p w14:paraId="7293F01F" w14:textId="68A14BE3" w:rsidR="00393666" w:rsidRPr="00AD6C89" w:rsidRDefault="004F2F28" w:rsidP="00393666">
            <w:pPr>
              <w:pStyle w:val="acctfourfigures"/>
              <w:tabs>
                <w:tab w:val="clear" w:pos="765"/>
                <w:tab w:val="decimal" w:pos="731"/>
              </w:tabs>
              <w:spacing w:line="240" w:lineRule="auto"/>
              <w:ind w:right="11"/>
              <w:jc w:val="right"/>
              <w:rPr>
                <w:szCs w:val="22"/>
              </w:rPr>
            </w:pPr>
            <w:r w:rsidRPr="004F2F28">
              <w:rPr>
                <w:szCs w:val="22"/>
              </w:rPr>
              <w:t>0.46</w:t>
            </w:r>
          </w:p>
        </w:tc>
        <w:tc>
          <w:tcPr>
            <w:tcW w:w="180" w:type="dxa"/>
            <w:vAlign w:val="center"/>
          </w:tcPr>
          <w:p w14:paraId="306FC5A8" w14:textId="77777777" w:rsidR="00393666" w:rsidRPr="00AD6C89" w:rsidRDefault="00393666" w:rsidP="00393666">
            <w:pPr>
              <w:pStyle w:val="acctfourfigures"/>
              <w:spacing w:line="240" w:lineRule="auto"/>
              <w:jc w:val="right"/>
              <w:rPr>
                <w:szCs w:val="22"/>
              </w:rPr>
            </w:pPr>
          </w:p>
        </w:tc>
        <w:tc>
          <w:tcPr>
            <w:tcW w:w="1079" w:type="dxa"/>
            <w:tcBorders>
              <w:bottom w:val="double" w:sz="4" w:space="0" w:color="auto"/>
            </w:tcBorders>
          </w:tcPr>
          <w:p w14:paraId="4AFE8331" w14:textId="0EE93669" w:rsidR="00393666" w:rsidRPr="00AD6C89" w:rsidRDefault="00393666" w:rsidP="00393666">
            <w:pPr>
              <w:pStyle w:val="acctfourfigures"/>
              <w:tabs>
                <w:tab w:val="clear" w:pos="765"/>
                <w:tab w:val="decimal" w:pos="731"/>
              </w:tabs>
              <w:spacing w:line="240" w:lineRule="auto"/>
              <w:ind w:right="11"/>
              <w:jc w:val="right"/>
              <w:rPr>
                <w:szCs w:val="22"/>
              </w:rPr>
            </w:pPr>
            <w:r w:rsidRPr="00843623">
              <w:t>0.61</w:t>
            </w:r>
          </w:p>
        </w:tc>
        <w:tc>
          <w:tcPr>
            <w:tcW w:w="181" w:type="dxa"/>
            <w:vAlign w:val="center"/>
          </w:tcPr>
          <w:p w14:paraId="20FBBB61" w14:textId="77777777" w:rsidR="00393666" w:rsidRPr="00AD6C89" w:rsidRDefault="00393666" w:rsidP="00393666">
            <w:pPr>
              <w:pStyle w:val="acctfourfigures"/>
              <w:spacing w:line="240" w:lineRule="auto"/>
              <w:jc w:val="right"/>
              <w:rPr>
                <w:szCs w:val="22"/>
              </w:rPr>
            </w:pPr>
          </w:p>
        </w:tc>
        <w:tc>
          <w:tcPr>
            <w:tcW w:w="1080" w:type="dxa"/>
            <w:tcBorders>
              <w:bottom w:val="double" w:sz="4" w:space="0" w:color="auto"/>
            </w:tcBorders>
            <w:vAlign w:val="center"/>
          </w:tcPr>
          <w:p w14:paraId="74504423" w14:textId="23D916B0" w:rsidR="00393666" w:rsidRPr="00AD6C89" w:rsidRDefault="004F2F28" w:rsidP="00393666">
            <w:pPr>
              <w:pStyle w:val="acctfourfigures"/>
              <w:tabs>
                <w:tab w:val="clear" w:pos="765"/>
                <w:tab w:val="decimal" w:pos="731"/>
              </w:tabs>
              <w:spacing w:line="240" w:lineRule="auto"/>
              <w:ind w:right="11"/>
              <w:jc w:val="right"/>
              <w:rPr>
                <w:szCs w:val="22"/>
              </w:rPr>
            </w:pPr>
            <w:r w:rsidRPr="004F2F28">
              <w:rPr>
                <w:szCs w:val="22"/>
              </w:rPr>
              <w:t>0.46</w:t>
            </w:r>
          </w:p>
        </w:tc>
        <w:tc>
          <w:tcPr>
            <w:tcW w:w="180" w:type="dxa"/>
            <w:vAlign w:val="center"/>
          </w:tcPr>
          <w:p w14:paraId="4652F2FE" w14:textId="77777777" w:rsidR="00393666" w:rsidRPr="00AD6C89" w:rsidRDefault="00393666" w:rsidP="00393666">
            <w:pPr>
              <w:pStyle w:val="acctfourfigures"/>
              <w:spacing w:line="240" w:lineRule="auto"/>
              <w:jc w:val="right"/>
              <w:rPr>
                <w:szCs w:val="22"/>
              </w:rPr>
            </w:pPr>
          </w:p>
        </w:tc>
        <w:tc>
          <w:tcPr>
            <w:tcW w:w="1260" w:type="dxa"/>
            <w:tcBorders>
              <w:bottom w:val="double" w:sz="4" w:space="0" w:color="auto"/>
            </w:tcBorders>
          </w:tcPr>
          <w:p w14:paraId="7740D2E9" w14:textId="5A482EC9" w:rsidR="00393666" w:rsidRPr="00AD6C89" w:rsidRDefault="00393666" w:rsidP="00393666">
            <w:pPr>
              <w:pStyle w:val="acctfourfigures"/>
              <w:tabs>
                <w:tab w:val="clear" w:pos="765"/>
                <w:tab w:val="decimal" w:pos="731"/>
              </w:tabs>
              <w:spacing w:line="240" w:lineRule="auto"/>
              <w:ind w:right="11"/>
              <w:jc w:val="right"/>
              <w:rPr>
                <w:szCs w:val="22"/>
              </w:rPr>
            </w:pPr>
            <w:r w:rsidRPr="00214D8C">
              <w:t>0.64</w:t>
            </w:r>
          </w:p>
        </w:tc>
      </w:tr>
    </w:tbl>
    <w:p w14:paraId="025E566C" w14:textId="77777777" w:rsidR="006B6A47" w:rsidRPr="005F650C" w:rsidRDefault="006B6A47" w:rsidP="006B6A47">
      <w:pPr>
        <w:spacing w:line="240" w:lineRule="atLeast"/>
        <w:ind w:left="540"/>
        <w:rPr>
          <w:szCs w:val="22"/>
        </w:rPr>
      </w:pPr>
    </w:p>
    <w:p w14:paraId="7826135F" w14:textId="5FEC832D" w:rsidR="006B6A47" w:rsidRPr="00395E18" w:rsidRDefault="002B52EB" w:rsidP="005C10BB">
      <w:pPr>
        <w:spacing w:line="240" w:lineRule="atLeast"/>
        <w:ind w:left="540" w:right="-387"/>
        <w:jc w:val="thaiDistribute"/>
        <w:rPr>
          <w:szCs w:val="22"/>
        </w:rPr>
      </w:pPr>
      <w:r w:rsidRPr="00395E18">
        <w:rPr>
          <w:szCs w:val="22"/>
        </w:rPr>
        <w:t>There are no dilutive potential ordinary shares in issue during the period presented, so no diluted earnings</w:t>
      </w:r>
      <w:r w:rsidR="006C0463">
        <w:rPr>
          <w:rFonts w:cstheme="minorBidi" w:hint="cs"/>
          <w:szCs w:val="28"/>
          <w:cs/>
          <w:lang w:bidi="th-TH"/>
        </w:rPr>
        <w:t xml:space="preserve"> </w:t>
      </w:r>
      <w:r w:rsidRPr="00395E18">
        <w:rPr>
          <w:szCs w:val="22"/>
        </w:rPr>
        <w:t xml:space="preserve">per share is presented. </w:t>
      </w:r>
    </w:p>
    <w:p w14:paraId="740B4A97" w14:textId="780D0687" w:rsidR="00395E18" w:rsidRPr="005F650C" w:rsidRDefault="00395E18" w:rsidP="005C10BB">
      <w:pPr>
        <w:tabs>
          <w:tab w:val="left" w:pos="9603"/>
        </w:tabs>
        <w:spacing w:line="240" w:lineRule="auto"/>
        <w:ind w:right="-297"/>
        <w:jc w:val="thaiDistribute"/>
        <w:rPr>
          <w:szCs w:val="22"/>
          <w:lang w:val="en-US" w:bidi="th-TH"/>
        </w:rPr>
      </w:pPr>
    </w:p>
    <w:p w14:paraId="267FEBDC" w14:textId="169230C3" w:rsidR="00393666" w:rsidRDefault="00393666" w:rsidP="00FD0BD0">
      <w:pPr>
        <w:pStyle w:val="Heading1"/>
        <w:rPr>
          <w:lang w:val="en-US"/>
        </w:rPr>
      </w:pPr>
      <w:r>
        <w:rPr>
          <w:lang w:val="en-US"/>
        </w:rPr>
        <w:t>Dividends</w:t>
      </w:r>
    </w:p>
    <w:p w14:paraId="012342B2" w14:textId="77777777" w:rsidR="00393666" w:rsidRDefault="00393666" w:rsidP="00393666">
      <w:pPr>
        <w:spacing w:line="240" w:lineRule="atLeast"/>
        <w:ind w:left="540" w:right="-387"/>
        <w:jc w:val="thaiDistribute"/>
        <w:rPr>
          <w:lang w:val="en-US" w:bidi="th-TH"/>
        </w:rPr>
      </w:pPr>
    </w:p>
    <w:p w14:paraId="2E9CD6CE" w14:textId="592DA03D" w:rsidR="00393666" w:rsidRPr="007422E5" w:rsidRDefault="008103C2" w:rsidP="007422E5">
      <w:pPr>
        <w:pStyle w:val="BodyText"/>
        <w:spacing w:after="0"/>
        <w:ind w:left="540" w:right="-387"/>
        <w:jc w:val="thaiDistribute"/>
        <w:rPr>
          <w:lang w:bidi="th-TH"/>
        </w:rPr>
      </w:pPr>
      <w:r w:rsidRPr="0019351A">
        <w:rPr>
          <w:lang w:bidi="th-TH"/>
        </w:rPr>
        <w:t xml:space="preserve">On </w:t>
      </w:r>
      <w:r w:rsidRPr="005C10BB">
        <w:rPr>
          <w:rFonts w:cstheme="minorBidi"/>
          <w:lang w:val="en-US" w:bidi="th-TH"/>
        </w:rPr>
        <w:t>8</w:t>
      </w:r>
      <w:r w:rsidRPr="0019351A">
        <w:rPr>
          <w:lang w:bidi="th-TH"/>
        </w:rPr>
        <w:t xml:space="preserve"> April 2025, the Annual General Meeting for 2025 of the Company approved the payment of</w:t>
      </w:r>
      <w:r w:rsidR="006F4691">
        <w:rPr>
          <w:lang w:bidi="th-TH"/>
        </w:rPr>
        <w:br/>
      </w:r>
      <w:r w:rsidRPr="0019351A">
        <w:rPr>
          <w:lang w:bidi="th-TH"/>
        </w:rPr>
        <w:t>dividend from the Company’s net operating profit for the year ended 2024 to ordinary shareholders</w:t>
      </w:r>
      <w:r w:rsidR="006F4691">
        <w:rPr>
          <w:lang w:bidi="th-TH"/>
        </w:rPr>
        <w:br/>
      </w:r>
      <w:r w:rsidRPr="0019351A">
        <w:rPr>
          <w:lang w:bidi="th-TH"/>
        </w:rPr>
        <w:t xml:space="preserve">totaling of Baht </w:t>
      </w:r>
      <w:r w:rsidRPr="005C10BB">
        <w:rPr>
          <w:lang w:bidi="th-TH"/>
        </w:rPr>
        <w:t>3,450</w:t>
      </w:r>
      <w:r w:rsidRPr="0019351A">
        <w:rPr>
          <w:lang w:bidi="th-TH"/>
        </w:rPr>
        <w:t xml:space="preserve"> million. However, by the resolution of the Company’s Board of Directors </w:t>
      </w:r>
      <w:r w:rsidR="006F4691">
        <w:rPr>
          <w:lang w:bidi="th-TH"/>
        </w:rPr>
        <w:br/>
      </w:r>
      <w:r w:rsidRPr="0019351A">
        <w:rPr>
          <w:lang w:bidi="th-TH"/>
        </w:rPr>
        <w:t xml:space="preserve">meetings during the year, the Company had paid out the interim dividend totaling of Baht </w:t>
      </w:r>
      <w:r w:rsidRPr="005C10BB">
        <w:rPr>
          <w:lang w:bidi="th-TH"/>
        </w:rPr>
        <w:t>1,200</w:t>
      </w:r>
      <w:r w:rsidRPr="0019351A">
        <w:rPr>
          <w:lang w:bidi="th-TH"/>
        </w:rPr>
        <w:t xml:space="preserve"> million </w:t>
      </w:r>
      <w:r w:rsidR="006F4691">
        <w:rPr>
          <w:lang w:bidi="th-TH"/>
        </w:rPr>
        <w:br/>
      </w:r>
      <w:r w:rsidRPr="0019351A">
        <w:rPr>
          <w:lang w:bidi="th-TH"/>
        </w:rPr>
        <w:t xml:space="preserve">in 2024. Therefore, the remaining dividend was Bath </w:t>
      </w:r>
      <w:r w:rsidRPr="005C10BB">
        <w:rPr>
          <w:lang w:bidi="th-TH"/>
        </w:rPr>
        <w:t>0.75</w:t>
      </w:r>
      <w:r w:rsidRPr="0019351A">
        <w:rPr>
          <w:lang w:bidi="th-TH"/>
        </w:rPr>
        <w:t xml:space="preserve"> per share, totaling of Baht </w:t>
      </w:r>
      <w:r w:rsidRPr="005C10BB">
        <w:rPr>
          <w:lang w:bidi="th-TH"/>
        </w:rPr>
        <w:t>2,250</w:t>
      </w:r>
      <w:r w:rsidRPr="0019351A">
        <w:rPr>
          <w:lang w:bidi="th-TH"/>
        </w:rPr>
        <w:t xml:space="preserve"> million, </w:t>
      </w:r>
      <w:r w:rsidR="006F4691">
        <w:rPr>
          <w:lang w:bidi="th-TH"/>
        </w:rPr>
        <w:br/>
      </w:r>
      <w:r w:rsidRPr="0019351A">
        <w:rPr>
          <w:lang w:bidi="th-TH"/>
        </w:rPr>
        <w:t xml:space="preserve">which was paid to shareholders on </w:t>
      </w:r>
      <w:r w:rsidRPr="005C10BB">
        <w:rPr>
          <w:lang w:bidi="th-TH"/>
        </w:rPr>
        <w:t>25 April 2025</w:t>
      </w:r>
      <w:r>
        <w:rPr>
          <w:lang w:bidi="th-TH"/>
        </w:rPr>
        <w:t>.</w:t>
      </w:r>
    </w:p>
    <w:p w14:paraId="7BAA0EBE" w14:textId="77777777" w:rsidR="00393666" w:rsidRPr="007422E5" w:rsidRDefault="00393666" w:rsidP="007422E5">
      <w:pPr>
        <w:spacing w:line="240" w:lineRule="atLeast"/>
        <w:ind w:left="540" w:right="-387"/>
        <w:jc w:val="thaiDistribute"/>
        <w:rPr>
          <w:sz w:val="16"/>
          <w:szCs w:val="14"/>
          <w:lang w:val="en-US"/>
        </w:rPr>
      </w:pPr>
    </w:p>
    <w:p w14:paraId="056D4B8A" w14:textId="7142B0A7" w:rsidR="00A06FA1" w:rsidRPr="005C5154" w:rsidRDefault="00AE0E57" w:rsidP="00FD0BD0">
      <w:pPr>
        <w:pStyle w:val="Heading1"/>
        <w:rPr>
          <w:lang w:val="en-US"/>
        </w:rPr>
      </w:pPr>
      <w:r w:rsidRPr="005C5154">
        <w:t>R</w:t>
      </w:r>
      <w:r w:rsidR="00985DF9" w:rsidRPr="005C5154">
        <w:t>elated</w:t>
      </w:r>
      <w:r w:rsidR="002671CF" w:rsidRPr="005C5154">
        <w:t xml:space="preserve"> parties</w:t>
      </w:r>
      <w:r w:rsidR="00651792" w:rsidRPr="005C5154">
        <w:rPr>
          <w:lang w:val="en-US"/>
        </w:rPr>
        <w:t xml:space="preserve"> </w:t>
      </w:r>
    </w:p>
    <w:p w14:paraId="724547E6" w14:textId="77777777" w:rsidR="000E1F06" w:rsidRPr="007422E5" w:rsidRDefault="000E1F06" w:rsidP="00244AD6">
      <w:pPr>
        <w:spacing w:line="240" w:lineRule="auto"/>
        <w:jc w:val="both"/>
        <w:rPr>
          <w:sz w:val="14"/>
          <w:szCs w:val="14"/>
        </w:rPr>
      </w:pPr>
    </w:p>
    <w:p w14:paraId="61BDAB17" w14:textId="7F77719F" w:rsidR="00395E18" w:rsidRPr="00C2747D" w:rsidRDefault="00395E18" w:rsidP="005C10BB">
      <w:pPr>
        <w:tabs>
          <w:tab w:val="left" w:pos="9360"/>
        </w:tabs>
        <w:ind w:left="540" w:right="-387"/>
        <w:jc w:val="thaiDistribute"/>
        <w:rPr>
          <w:szCs w:val="22"/>
        </w:rPr>
      </w:pPr>
      <w:r w:rsidRPr="00C2747D">
        <w:rPr>
          <w:szCs w:val="22"/>
        </w:rPr>
        <w:t>Relationship with subsidiaries, key management and persons or other related parties and pricing policy have no material changes from the financial statements for the year ended</w:t>
      </w:r>
      <w:r w:rsidR="00A16710">
        <w:rPr>
          <w:szCs w:val="22"/>
        </w:rPr>
        <w:t xml:space="preserve"> 31</w:t>
      </w:r>
      <w:r w:rsidRPr="00C2747D">
        <w:rPr>
          <w:szCs w:val="22"/>
        </w:rPr>
        <w:t xml:space="preserve"> December 202</w:t>
      </w:r>
      <w:r w:rsidR="00A16710">
        <w:rPr>
          <w:szCs w:val="22"/>
        </w:rPr>
        <w:t>4</w:t>
      </w:r>
      <w:r w:rsidRPr="00C2747D">
        <w:rPr>
          <w:szCs w:val="22"/>
        </w:rPr>
        <w:t>.</w:t>
      </w:r>
    </w:p>
    <w:p w14:paraId="4959603F" w14:textId="4C1AEAD3" w:rsidR="004C0228" w:rsidRPr="007422E5" w:rsidRDefault="004C0228" w:rsidP="00325CD9">
      <w:pPr>
        <w:spacing w:line="240" w:lineRule="auto"/>
        <w:jc w:val="both"/>
        <w:rPr>
          <w:sz w:val="16"/>
          <w:szCs w:val="16"/>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275"/>
        <w:gridCol w:w="180"/>
        <w:gridCol w:w="1350"/>
      </w:tblGrid>
      <w:tr w:rsidR="00395E18" w:rsidRPr="00C2747D" w14:paraId="3EE30231" w14:textId="77777777" w:rsidTr="005C10BB">
        <w:trPr>
          <w:cantSplit/>
          <w:tblHeader/>
        </w:trPr>
        <w:tc>
          <w:tcPr>
            <w:tcW w:w="4139" w:type="dxa"/>
          </w:tcPr>
          <w:p w14:paraId="4B4C6DE7" w14:textId="5317B04F" w:rsidR="00395E18" w:rsidRPr="00C2747D" w:rsidRDefault="00395E18">
            <w:pPr>
              <w:pStyle w:val="acctfourfigures"/>
              <w:tabs>
                <w:tab w:val="clear" w:pos="765"/>
              </w:tabs>
              <w:spacing w:line="240" w:lineRule="atLeast"/>
              <w:rPr>
                <w:b/>
                <w:bCs/>
                <w:i/>
                <w:iCs/>
                <w:szCs w:val="22"/>
                <w:lang w:val="en-US"/>
              </w:rPr>
            </w:pPr>
          </w:p>
        </w:tc>
        <w:tc>
          <w:tcPr>
            <w:tcW w:w="2415" w:type="dxa"/>
            <w:gridSpan w:val="3"/>
          </w:tcPr>
          <w:p w14:paraId="4E2105F7" w14:textId="77777777" w:rsidR="00395E18" w:rsidRPr="00C2747D" w:rsidRDefault="00395E18">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395E18" w:rsidRPr="00C2747D" w:rsidRDefault="00395E18">
            <w:pPr>
              <w:pStyle w:val="BodyTextIndentnosp"/>
              <w:tabs>
                <w:tab w:val="decimal" w:pos="1190"/>
              </w:tabs>
              <w:spacing w:line="240" w:lineRule="atLeast"/>
              <w:ind w:left="-115" w:right="-187"/>
              <w:rPr>
                <w:b/>
                <w:bCs/>
                <w:szCs w:val="22"/>
                <w:lang w:val="en-US"/>
              </w:rPr>
            </w:pPr>
          </w:p>
        </w:tc>
        <w:tc>
          <w:tcPr>
            <w:tcW w:w="2805" w:type="dxa"/>
            <w:gridSpan w:val="3"/>
          </w:tcPr>
          <w:p w14:paraId="5A4C5EF0" w14:textId="77777777" w:rsidR="00395E18" w:rsidRPr="00C2747D" w:rsidRDefault="00395E18">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395E18" w:rsidRPr="00EF5298" w14:paraId="142ABB8C" w14:textId="77777777" w:rsidTr="005C10BB">
        <w:trPr>
          <w:cantSplit/>
          <w:tblHeader/>
        </w:trPr>
        <w:tc>
          <w:tcPr>
            <w:tcW w:w="4139" w:type="dxa"/>
          </w:tcPr>
          <w:p w14:paraId="25D7E5F2" w14:textId="40FBB2A2" w:rsidR="00395E18" w:rsidRPr="00C2747D" w:rsidRDefault="00395E18" w:rsidP="00395E18">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415" w:type="dxa"/>
            <w:gridSpan w:val="3"/>
          </w:tcPr>
          <w:p w14:paraId="669D4E14" w14:textId="77777777" w:rsidR="00395E18" w:rsidRPr="00C2747D" w:rsidRDefault="00395E18" w:rsidP="00395E18">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395E18" w:rsidRPr="00C2747D" w:rsidRDefault="00395E18" w:rsidP="00395E18">
            <w:pPr>
              <w:pStyle w:val="BodyTextIndentnosp"/>
              <w:tabs>
                <w:tab w:val="decimal" w:pos="1190"/>
              </w:tabs>
              <w:spacing w:line="240" w:lineRule="atLeast"/>
              <w:ind w:left="-115" w:right="-187"/>
              <w:rPr>
                <w:b/>
                <w:bCs/>
                <w:szCs w:val="22"/>
                <w:lang w:val="en-US"/>
              </w:rPr>
            </w:pPr>
          </w:p>
        </w:tc>
        <w:tc>
          <w:tcPr>
            <w:tcW w:w="2805" w:type="dxa"/>
            <w:gridSpan w:val="3"/>
          </w:tcPr>
          <w:p w14:paraId="31012665" w14:textId="77777777" w:rsidR="00395E18" w:rsidRPr="00EF5298" w:rsidRDefault="00395E18" w:rsidP="00395E18">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A16710" w:rsidRPr="00EF5298" w14:paraId="53FCDA68" w14:textId="77777777" w:rsidTr="005C10BB">
        <w:trPr>
          <w:cantSplit/>
          <w:tblHeader/>
        </w:trPr>
        <w:tc>
          <w:tcPr>
            <w:tcW w:w="4139" w:type="dxa"/>
          </w:tcPr>
          <w:p w14:paraId="4669AEF1" w14:textId="4CB5F4E2" w:rsidR="00A16710" w:rsidRPr="00675D97" w:rsidRDefault="00A16710" w:rsidP="00A16710">
            <w:pPr>
              <w:pStyle w:val="acctfourfigures"/>
              <w:tabs>
                <w:tab w:val="clear" w:pos="765"/>
              </w:tabs>
              <w:spacing w:line="240" w:lineRule="atLeast"/>
              <w:rPr>
                <w:b/>
                <w:bCs/>
                <w:i/>
                <w:iCs/>
                <w:spacing w:val="-8"/>
                <w:szCs w:val="22"/>
                <w:lang w:val="en-US"/>
              </w:rPr>
            </w:pPr>
            <w:r w:rsidRPr="003065C8">
              <w:rPr>
                <w:b/>
                <w:bCs/>
                <w:i/>
                <w:iCs/>
                <w:spacing w:val="-2"/>
                <w:szCs w:val="22"/>
                <w:lang w:val="en-US"/>
              </w:rPr>
              <w:t xml:space="preserve">For the </w:t>
            </w:r>
            <w:r w:rsidR="00E4724F">
              <w:rPr>
                <w:b/>
                <w:bCs/>
                <w:i/>
                <w:iCs/>
                <w:spacing w:val="-2"/>
                <w:szCs w:val="22"/>
                <w:lang w:val="en-US"/>
              </w:rPr>
              <w:t>six</w:t>
            </w:r>
            <w:r w:rsidRPr="003065C8">
              <w:rPr>
                <w:b/>
                <w:bCs/>
                <w:i/>
                <w:iCs/>
                <w:spacing w:val="-2"/>
                <w:szCs w:val="22"/>
                <w:lang w:val="en-US"/>
              </w:rPr>
              <w:t>-month period ended</w:t>
            </w:r>
            <w:r w:rsidRPr="003065C8">
              <w:rPr>
                <w:b/>
                <w:bCs/>
                <w:i/>
                <w:iCs/>
                <w:spacing w:val="-2"/>
                <w:szCs w:val="28"/>
                <w:cs/>
                <w:lang w:val="en-US" w:bidi="th-TH"/>
              </w:rPr>
              <w:t xml:space="preserve"> </w:t>
            </w:r>
            <w:r w:rsidR="00E4724F">
              <w:rPr>
                <w:b/>
                <w:bCs/>
                <w:i/>
                <w:iCs/>
                <w:spacing w:val="-2"/>
                <w:szCs w:val="28"/>
                <w:lang w:val="en-US" w:bidi="th-TH"/>
              </w:rPr>
              <w:t>30 June</w:t>
            </w:r>
            <w:r w:rsidRPr="003065C8">
              <w:rPr>
                <w:b/>
                <w:bCs/>
                <w:i/>
                <w:iCs/>
                <w:spacing w:val="-2"/>
                <w:szCs w:val="28"/>
                <w:lang w:val="en-US" w:bidi="th-TH"/>
              </w:rPr>
              <w:t xml:space="preserve"> </w:t>
            </w:r>
          </w:p>
        </w:tc>
        <w:tc>
          <w:tcPr>
            <w:tcW w:w="1081" w:type="dxa"/>
          </w:tcPr>
          <w:p w14:paraId="5F693F85" w14:textId="230F40F3"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5</w:t>
            </w:r>
          </w:p>
        </w:tc>
        <w:tc>
          <w:tcPr>
            <w:tcW w:w="183" w:type="dxa"/>
          </w:tcPr>
          <w:p w14:paraId="63B6C7B4" w14:textId="77777777" w:rsidR="00A16710" w:rsidRPr="00EF5298" w:rsidRDefault="00A16710" w:rsidP="00A16710">
            <w:pPr>
              <w:pStyle w:val="BodyTextIndentnosp"/>
              <w:spacing w:line="240" w:lineRule="atLeast"/>
              <w:ind w:left="-169" w:right="-79" w:firstLine="54"/>
              <w:jc w:val="center"/>
              <w:rPr>
                <w:szCs w:val="22"/>
                <w:lang w:val="en-US"/>
              </w:rPr>
            </w:pPr>
          </w:p>
        </w:tc>
        <w:tc>
          <w:tcPr>
            <w:tcW w:w="1151" w:type="dxa"/>
          </w:tcPr>
          <w:p w14:paraId="76181DED" w14:textId="51E14BC1"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1" w:type="dxa"/>
          </w:tcPr>
          <w:p w14:paraId="16410FA0" w14:textId="77777777" w:rsidR="00A16710" w:rsidRPr="00EF5298" w:rsidRDefault="00A16710" w:rsidP="00A16710">
            <w:pPr>
              <w:pStyle w:val="BodyTextIndentnosp"/>
              <w:tabs>
                <w:tab w:val="decimal" w:pos="1190"/>
              </w:tabs>
              <w:spacing w:line="240" w:lineRule="atLeast"/>
              <w:ind w:left="-115" w:right="-187"/>
              <w:jc w:val="center"/>
              <w:rPr>
                <w:szCs w:val="22"/>
                <w:lang w:val="en-US"/>
              </w:rPr>
            </w:pPr>
          </w:p>
        </w:tc>
        <w:tc>
          <w:tcPr>
            <w:tcW w:w="1275" w:type="dxa"/>
          </w:tcPr>
          <w:p w14:paraId="590130C9" w14:textId="500BEE4D"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5</w:t>
            </w:r>
          </w:p>
        </w:tc>
        <w:tc>
          <w:tcPr>
            <w:tcW w:w="180" w:type="dxa"/>
          </w:tcPr>
          <w:p w14:paraId="1DB969AF" w14:textId="77777777" w:rsidR="00A16710" w:rsidRPr="00EF5298" w:rsidRDefault="00A16710" w:rsidP="00A16710">
            <w:pPr>
              <w:pStyle w:val="BodyTextIndentnosp"/>
              <w:spacing w:line="240" w:lineRule="atLeast"/>
              <w:ind w:left="-169" w:right="-79" w:firstLine="54"/>
              <w:jc w:val="center"/>
              <w:rPr>
                <w:szCs w:val="22"/>
                <w:lang w:val="en-US"/>
              </w:rPr>
            </w:pPr>
          </w:p>
        </w:tc>
        <w:tc>
          <w:tcPr>
            <w:tcW w:w="1350" w:type="dxa"/>
          </w:tcPr>
          <w:p w14:paraId="6D18302B" w14:textId="4C690B40" w:rsidR="00A16710" w:rsidRPr="00870F46" w:rsidRDefault="00A16710" w:rsidP="00A16710">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Pr>
                <w:szCs w:val="22"/>
                <w:lang w:val="en-US"/>
              </w:rPr>
              <w:t>4</w:t>
            </w:r>
          </w:p>
        </w:tc>
      </w:tr>
      <w:tr w:rsidR="00A16710" w:rsidRPr="00EF5298" w14:paraId="48F078A6" w14:textId="77777777" w:rsidTr="005C10BB">
        <w:trPr>
          <w:cantSplit/>
          <w:tblHeader/>
        </w:trPr>
        <w:tc>
          <w:tcPr>
            <w:tcW w:w="4139" w:type="dxa"/>
          </w:tcPr>
          <w:p w14:paraId="26539A21" w14:textId="77777777" w:rsidR="00A16710" w:rsidRPr="00EF5298" w:rsidRDefault="00A16710" w:rsidP="00A16710">
            <w:pPr>
              <w:pStyle w:val="acctfourfigures"/>
              <w:tabs>
                <w:tab w:val="clear" w:pos="765"/>
              </w:tabs>
              <w:spacing w:line="240" w:lineRule="atLeast"/>
              <w:rPr>
                <w:i/>
                <w:iCs/>
                <w:szCs w:val="28"/>
                <w:lang w:bidi="th-TH"/>
              </w:rPr>
            </w:pPr>
          </w:p>
        </w:tc>
        <w:tc>
          <w:tcPr>
            <w:tcW w:w="5401" w:type="dxa"/>
            <w:gridSpan w:val="7"/>
          </w:tcPr>
          <w:p w14:paraId="704CAF5D" w14:textId="77777777" w:rsidR="00A16710" w:rsidRPr="00EF5298" w:rsidRDefault="00A16710" w:rsidP="00A16710">
            <w:pPr>
              <w:pStyle w:val="acctfourfigures"/>
              <w:tabs>
                <w:tab w:val="clear" w:pos="765"/>
              </w:tabs>
              <w:spacing w:line="240" w:lineRule="atLeast"/>
              <w:ind w:left="-79" w:right="-79"/>
              <w:jc w:val="center"/>
              <w:rPr>
                <w:i/>
                <w:iCs/>
                <w:szCs w:val="22"/>
              </w:rPr>
            </w:pPr>
            <w:r w:rsidRPr="00EF5298">
              <w:rPr>
                <w:i/>
                <w:iCs/>
                <w:szCs w:val="22"/>
              </w:rPr>
              <w:t>(in thousand Baht)</w:t>
            </w:r>
          </w:p>
        </w:tc>
      </w:tr>
      <w:tr w:rsidR="00A16710" w:rsidRPr="00EF5298" w14:paraId="14207E9C" w14:textId="77777777" w:rsidTr="005C10BB">
        <w:trPr>
          <w:cantSplit/>
        </w:trPr>
        <w:tc>
          <w:tcPr>
            <w:tcW w:w="4139" w:type="dxa"/>
          </w:tcPr>
          <w:p w14:paraId="4C514781" w14:textId="77777777" w:rsidR="00A16710" w:rsidRPr="000950AD" w:rsidRDefault="00A16710" w:rsidP="00A16710">
            <w:pPr>
              <w:rPr>
                <w:b/>
                <w:bCs/>
                <w:i/>
                <w:iCs/>
                <w:szCs w:val="22"/>
              </w:rPr>
            </w:pPr>
            <w:r w:rsidRPr="000950AD">
              <w:rPr>
                <w:b/>
                <w:bCs/>
                <w:i/>
                <w:iCs/>
                <w:szCs w:val="22"/>
              </w:rPr>
              <w:t xml:space="preserve">Revenue from sales and services </w:t>
            </w:r>
          </w:p>
        </w:tc>
        <w:tc>
          <w:tcPr>
            <w:tcW w:w="1081" w:type="dxa"/>
          </w:tcPr>
          <w:p w14:paraId="6530F97A"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3" w:type="dxa"/>
          </w:tcPr>
          <w:p w14:paraId="22DFA074"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151" w:type="dxa"/>
          </w:tcPr>
          <w:p w14:paraId="781B4187"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1" w:type="dxa"/>
          </w:tcPr>
          <w:p w14:paraId="48ADCB82"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275" w:type="dxa"/>
          </w:tcPr>
          <w:p w14:paraId="4E65109E"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0" w:type="dxa"/>
          </w:tcPr>
          <w:p w14:paraId="163B67CD"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350" w:type="dxa"/>
          </w:tcPr>
          <w:p w14:paraId="0009D441"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r>
      <w:tr w:rsidR="007C1F68" w:rsidRPr="00EF5298" w14:paraId="3AE8447B" w14:textId="77777777" w:rsidTr="005C10BB">
        <w:trPr>
          <w:cantSplit/>
        </w:trPr>
        <w:tc>
          <w:tcPr>
            <w:tcW w:w="4139" w:type="dxa"/>
          </w:tcPr>
          <w:p w14:paraId="3DA5D49B" w14:textId="48E2D8BA" w:rsidR="007C1F68" w:rsidRPr="00DE7DC3" w:rsidRDefault="007C1F68" w:rsidP="007C1F68">
            <w:pPr>
              <w:rPr>
                <w:szCs w:val="22"/>
              </w:rPr>
            </w:pPr>
            <w:r w:rsidRPr="00DE7DC3">
              <w:rPr>
                <w:rFonts w:eastAsia="Arial"/>
                <w:szCs w:val="22"/>
              </w:rPr>
              <w:t>Parent company</w:t>
            </w:r>
          </w:p>
        </w:tc>
        <w:tc>
          <w:tcPr>
            <w:tcW w:w="1081" w:type="dxa"/>
          </w:tcPr>
          <w:p w14:paraId="1DDA0CB4" w14:textId="7B805F75" w:rsidR="007C1F68" w:rsidRPr="00E14951" w:rsidRDefault="007C1F68" w:rsidP="007422E5">
            <w:pPr>
              <w:tabs>
                <w:tab w:val="decimal" w:pos="926"/>
              </w:tabs>
              <w:ind w:left="-115" w:right="-144"/>
              <w:jc w:val="center"/>
            </w:pPr>
            <w:r w:rsidRPr="007422E5">
              <w:t>48,030</w:t>
            </w:r>
          </w:p>
        </w:tc>
        <w:tc>
          <w:tcPr>
            <w:tcW w:w="183" w:type="dxa"/>
          </w:tcPr>
          <w:p w14:paraId="51262736" w14:textId="77777777" w:rsidR="007C1F68" w:rsidRPr="00EF5298" w:rsidRDefault="007C1F68" w:rsidP="007C1F68">
            <w:pPr>
              <w:pStyle w:val="BodyTextIndentnosp"/>
              <w:tabs>
                <w:tab w:val="decimal" w:pos="1018"/>
              </w:tabs>
              <w:spacing w:line="240" w:lineRule="atLeast"/>
              <w:ind w:left="-115" w:right="-79"/>
              <w:rPr>
                <w:szCs w:val="22"/>
              </w:rPr>
            </w:pPr>
          </w:p>
        </w:tc>
        <w:tc>
          <w:tcPr>
            <w:tcW w:w="1151" w:type="dxa"/>
          </w:tcPr>
          <w:p w14:paraId="3FBB29F2" w14:textId="06DB1826" w:rsidR="007C1F68" w:rsidRPr="005C10BB" w:rsidRDefault="007C1F68" w:rsidP="007C1F68">
            <w:pPr>
              <w:tabs>
                <w:tab w:val="decimal" w:pos="926"/>
              </w:tabs>
              <w:ind w:left="-115" w:right="-144"/>
              <w:jc w:val="center"/>
              <w:rPr>
                <w:rFonts w:cstheme="minorBidi"/>
                <w:lang w:bidi="th-TH"/>
              </w:rPr>
            </w:pPr>
            <w:r w:rsidRPr="002F24B4">
              <w:t xml:space="preserve">48,708 </w:t>
            </w:r>
          </w:p>
        </w:tc>
        <w:tc>
          <w:tcPr>
            <w:tcW w:w="181" w:type="dxa"/>
            <w:vAlign w:val="bottom"/>
          </w:tcPr>
          <w:p w14:paraId="0A44EEE7" w14:textId="77777777" w:rsidR="007C1F68" w:rsidRPr="009E3434" w:rsidRDefault="007C1F68" w:rsidP="007C1F68">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118DBA0F" w14:textId="1E3A1B09" w:rsidR="007C1F68" w:rsidRPr="00E14951" w:rsidRDefault="007C1F68" w:rsidP="007C1F68">
            <w:pPr>
              <w:tabs>
                <w:tab w:val="decimal" w:pos="926"/>
              </w:tabs>
              <w:ind w:left="-115" w:right="-144"/>
              <w:jc w:val="center"/>
            </w:pPr>
            <w:r w:rsidRPr="007422E5">
              <w:t>48,030</w:t>
            </w:r>
          </w:p>
        </w:tc>
        <w:tc>
          <w:tcPr>
            <w:tcW w:w="180" w:type="dxa"/>
            <w:vAlign w:val="bottom"/>
          </w:tcPr>
          <w:p w14:paraId="05279663" w14:textId="77777777" w:rsidR="007C1F68" w:rsidRPr="009E3434" w:rsidRDefault="007C1F68" w:rsidP="007C1F68">
            <w:pPr>
              <w:pStyle w:val="BodyTextIndentnosp"/>
              <w:tabs>
                <w:tab w:val="decimal" w:pos="1018"/>
              </w:tabs>
              <w:spacing w:line="240" w:lineRule="atLeast"/>
              <w:ind w:left="-115" w:right="-79"/>
              <w:rPr>
                <w:rFonts w:eastAsia="Cordia New"/>
                <w:szCs w:val="22"/>
                <w:lang w:val="en-US" w:bidi="th-TH"/>
              </w:rPr>
            </w:pPr>
          </w:p>
        </w:tc>
        <w:tc>
          <w:tcPr>
            <w:tcW w:w="1350" w:type="dxa"/>
          </w:tcPr>
          <w:p w14:paraId="5AC10BA3" w14:textId="362BE8B5" w:rsidR="007C1F68" w:rsidRPr="005C10BB" w:rsidRDefault="007C1F68" w:rsidP="007C1F68">
            <w:pPr>
              <w:tabs>
                <w:tab w:val="decimal" w:pos="926"/>
              </w:tabs>
              <w:ind w:left="-115" w:right="-144"/>
              <w:jc w:val="center"/>
            </w:pPr>
            <w:r w:rsidRPr="00747936">
              <w:t xml:space="preserve"> 48,708 </w:t>
            </w:r>
          </w:p>
        </w:tc>
      </w:tr>
      <w:tr w:rsidR="007C1F68" w:rsidRPr="00EF5298" w14:paraId="153313AE" w14:textId="77777777" w:rsidTr="007422E5">
        <w:trPr>
          <w:cantSplit/>
        </w:trPr>
        <w:tc>
          <w:tcPr>
            <w:tcW w:w="4139" w:type="dxa"/>
          </w:tcPr>
          <w:p w14:paraId="7B97FB78" w14:textId="1B667108" w:rsidR="007C1F68" w:rsidRPr="00DE7DC3" w:rsidRDefault="007C1F68" w:rsidP="007C1F68">
            <w:pPr>
              <w:rPr>
                <w:szCs w:val="22"/>
              </w:rPr>
            </w:pPr>
            <w:r>
              <w:rPr>
                <w:rFonts w:eastAsia="Arial"/>
                <w:szCs w:val="22"/>
              </w:rPr>
              <w:t>S</w:t>
            </w:r>
            <w:r w:rsidRPr="00DE7DC3">
              <w:rPr>
                <w:rFonts w:eastAsia="Arial"/>
                <w:szCs w:val="22"/>
              </w:rPr>
              <w:t>ubsidiaries</w:t>
            </w:r>
          </w:p>
        </w:tc>
        <w:tc>
          <w:tcPr>
            <w:tcW w:w="1081" w:type="dxa"/>
          </w:tcPr>
          <w:p w14:paraId="1097342A" w14:textId="4D8B49AF" w:rsidR="007C1F68" w:rsidRPr="00E14951" w:rsidRDefault="007C1F68" w:rsidP="007422E5">
            <w:pPr>
              <w:tabs>
                <w:tab w:val="decimal" w:pos="916"/>
              </w:tabs>
              <w:ind w:left="-115" w:right="-144"/>
              <w:jc w:val="center"/>
            </w:pPr>
            <w:r w:rsidRPr="007422E5">
              <w:t>-</w:t>
            </w:r>
          </w:p>
        </w:tc>
        <w:tc>
          <w:tcPr>
            <w:tcW w:w="183" w:type="dxa"/>
          </w:tcPr>
          <w:p w14:paraId="13B8F59E" w14:textId="77777777" w:rsidR="007C1F68" w:rsidRPr="005C10BB" w:rsidRDefault="007C1F68" w:rsidP="007C1F68">
            <w:pPr>
              <w:pStyle w:val="BodyTextIndentnosp"/>
              <w:tabs>
                <w:tab w:val="decimal" w:pos="916"/>
              </w:tabs>
              <w:spacing w:line="240" w:lineRule="atLeast"/>
              <w:ind w:left="-115" w:right="-79"/>
            </w:pPr>
          </w:p>
        </w:tc>
        <w:tc>
          <w:tcPr>
            <w:tcW w:w="1151" w:type="dxa"/>
          </w:tcPr>
          <w:p w14:paraId="39B37761" w14:textId="7396A7EC" w:rsidR="007C1F68" w:rsidRPr="005C10BB" w:rsidRDefault="007C1F68" w:rsidP="007422E5">
            <w:pPr>
              <w:tabs>
                <w:tab w:val="decimal" w:pos="960"/>
              </w:tabs>
              <w:ind w:left="-115" w:right="-144"/>
              <w:jc w:val="center"/>
            </w:pPr>
            <w:r w:rsidRPr="00886776">
              <w:t>-</w:t>
            </w:r>
            <w:r w:rsidRPr="002F24B4">
              <w:t xml:space="preserve"> </w:t>
            </w:r>
          </w:p>
        </w:tc>
        <w:tc>
          <w:tcPr>
            <w:tcW w:w="181" w:type="dxa"/>
            <w:vAlign w:val="bottom"/>
          </w:tcPr>
          <w:p w14:paraId="34F79AEE" w14:textId="77777777" w:rsidR="007C1F68" w:rsidRPr="009E3434" w:rsidRDefault="007C1F68" w:rsidP="007C1F68">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vAlign w:val="center"/>
          </w:tcPr>
          <w:p w14:paraId="19FF7C5F" w14:textId="75B4F168" w:rsidR="007C1F68" w:rsidRPr="00E14951" w:rsidRDefault="007C1F68" w:rsidP="007C1F68">
            <w:pPr>
              <w:tabs>
                <w:tab w:val="decimal" w:pos="926"/>
              </w:tabs>
              <w:ind w:left="-115" w:right="-144"/>
              <w:jc w:val="center"/>
            </w:pPr>
            <w:r w:rsidRPr="007422E5">
              <w:t>2,431,366</w:t>
            </w:r>
          </w:p>
        </w:tc>
        <w:tc>
          <w:tcPr>
            <w:tcW w:w="180" w:type="dxa"/>
            <w:vAlign w:val="bottom"/>
          </w:tcPr>
          <w:p w14:paraId="79530F2A" w14:textId="77777777" w:rsidR="007C1F68" w:rsidRPr="009E3434" w:rsidRDefault="007C1F68" w:rsidP="007C1F68">
            <w:pPr>
              <w:pStyle w:val="BodyTextIndentnosp"/>
              <w:tabs>
                <w:tab w:val="decimal" w:pos="1018"/>
              </w:tabs>
              <w:spacing w:line="240" w:lineRule="atLeast"/>
              <w:ind w:left="-115" w:right="-79"/>
              <w:rPr>
                <w:rFonts w:eastAsia="Cordia New"/>
                <w:szCs w:val="22"/>
                <w:lang w:val="en-US" w:bidi="th-TH"/>
              </w:rPr>
            </w:pPr>
          </w:p>
        </w:tc>
        <w:tc>
          <w:tcPr>
            <w:tcW w:w="1350" w:type="dxa"/>
          </w:tcPr>
          <w:p w14:paraId="0279C97B" w14:textId="399E198B" w:rsidR="007C1F68" w:rsidRPr="005C10BB" w:rsidRDefault="007C1F68" w:rsidP="007C1F68">
            <w:pPr>
              <w:tabs>
                <w:tab w:val="decimal" w:pos="926"/>
              </w:tabs>
              <w:ind w:left="-115" w:right="-144"/>
              <w:jc w:val="center"/>
            </w:pPr>
            <w:r w:rsidRPr="00747936">
              <w:t>2,159,690</w:t>
            </w:r>
          </w:p>
        </w:tc>
      </w:tr>
      <w:tr w:rsidR="007C1F68" w:rsidRPr="00EF5298" w14:paraId="31DEF7C8" w14:textId="77777777" w:rsidTr="007422E5">
        <w:trPr>
          <w:cantSplit/>
        </w:trPr>
        <w:tc>
          <w:tcPr>
            <w:tcW w:w="4139" w:type="dxa"/>
          </w:tcPr>
          <w:p w14:paraId="6386C331" w14:textId="440B02D1" w:rsidR="007C1F68" w:rsidRPr="00DE7DC3" w:rsidRDefault="007C1F68" w:rsidP="007C1F68">
            <w:pPr>
              <w:rPr>
                <w:szCs w:val="22"/>
              </w:rPr>
            </w:pPr>
            <w:r w:rsidRPr="00DE7DC3">
              <w:rPr>
                <w:rFonts w:eastAsia="Arial"/>
                <w:szCs w:val="22"/>
              </w:rPr>
              <w:t>Other companies under common control</w:t>
            </w:r>
          </w:p>
        </w:tc>
        <w:tc>
          <w:tcPr>
            <w:tcW w:w="1081" w:type="dxa"/>
            <w:tcBorders>
              <w:top w:val="nil"/>
              <w:left w:val="nil"/>
              <w:bottom w:val="nil"/>
              <w:right w:val="nil"/>
            </w:tcBorders>
            <w:shd w:val="clear" w:color="auto" w:fill="auto"/>
            <w:vAlign w:val="center"/>
          </w:tcPr>
          <w:p w14:paraId="43FB1C7F" w14:textId="0146BF98" w:rsidR="007C1F68" w:rsidRPr="00E14951" w:rsidRDefault="007C1F68" w:rsidP="007422E5">
            <w:pPr>
              <w:tabs>
                <w:tab w:val="decimal" w:pos="926"/>
              </w:tabs>
              <w:ind w:left="-115" w:right="-144"/>
              <w:jc w:val="center"/>
            </w:pPr>
            <w:r w:rsidRPr="007422E5">
              <w:t>75,423</w:t>
            </w:r>
          </w:p>
        </w:tc>
        <w:tc>
          <w:tcPr>
            <w:tcW w:w="183" w:type="dxa"/>
          </w:tcPr>
          <w:p w14:paraId="13810AFB" w14:textId="77777777" w:rsidR="007C1F68" w:rsidRPr="00EF5298" w:rsidRDefault="007C1F68" w:rsidP="007C1F68">
            <w:pPr>
              <w:pStyle w:val="BodyTextIndentnosp"/>
              <w:tabs>
                <w:tab w:val="decimal" w:pos="1018"/>
              </w:tabs>
              <w:spacing w:line="240" w:lineRule="atLeast"/>
              <w:ind w:left="-115" w:right="-79"/>
              <w:rPr>
                <w:szCs w:val="22"/>
              </w:rPr>
            </w:pPr>
          </w:p>
        </w:tc>
        <w:tc>
          <w:tcPr>
            <w:tcW w:w="1151" w:type="dxa"/>
          </w:tcPr>
          <w:p w14:paraId="588F06AA" w14:textId="1230D262" w:rsidR="007C1F68" w:rsidRPr="005C10BB" w:rsidRDefault="007C1F68" w:rsidP="007C1F68">
            <w:pPr>
              <w:tabs>
                <w:tab w:val="decimal" w:pos="926"/>
              </w:tabs>
              <w:ind w:left="-115" w:right="-144"/>
              <w:jc w:val="center"/>
            </w:pPr>
            <w:r w:rsidRPr="002F24B4">
              <w:t xml:space="preserve"> 99,605 </w:t>
            </w:r>
          </w:p>
        </w:tc>
        <w:tc>
          <w:tcPr>
            <w:tcW w:w="181" w:type="dxa"/>
            <w:vAlign w:val="bottom"/>
          </w:tcPr>
          <w:p w14:paraId="01FF8C8A" w14:textId="77777777" w:rsidR="007C1F68" w:rsidRPr="009E3434" w:rsidRDefault="007C1F68" w:rsidP="007C1F68">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43BF495F" w14:textId="7603BADD" w:rsidR="007C1F68" w:rsidRPr="00E14951" w:rsidRDefault="007C1F68" w:rsidP="007C1F68">
            <w:pPr>
              <w:tabs>
                <w:tab w:val="decimal" w:pos="926"/>
              </w:tabs>
              <w:ind w:left="-115" w:right="-144"/>
              <w:jc w:val="center"/>
            </w:pPr>
            <w:r w:rsidRPr="007422E5">
              <w:t>75,423</w:t>
            </w:r>
          </w:p>
        </w:tc>
        <w:tc>
          <w:tcPr>
            <w:tcW w:w="180" w:type="dxa"/>
            <w:vAlign w:val="bottom"/>
          </w:tcPr>
          <w:p w14:paraId="1C6EA70B" w14:textId="77777777" w:rsidR="007C1F68" w:rsidRPr="009E3434" w:rsidRDefault="007C1F68" w:rsidP="007C1F68">
            <w:pPr>
              <w:pStyle w:val="BodyTextIndentnosp"/>
              <w:tabs>
                <w:tab w:val="decimal" w:pos="1018"/>
              </w:tabs>
              <w:spacing w:line="240" w:lineRule="atLeast"/>
              <w:ind w:left="-115" w:right="-79"/>
              <w:rPr>
                <w:rFonts w:eastAsia="Cordia New"/>
                <w:szCs w:val="22"/>
                <w:lang w:val="en-US" w:bidi="th-TH"/>
              </w:rPr>
            </w:pPr>
          </w:p>
        </w:tc>
        <w:tc>
          <w:tcPr>
            <w:tcW w:w="1350" w:type="dxa"/>
          </w:tcPr>
          <w:p w14:paraId="5C0B2032" w14:textId="08249DA6" w:rsidR="007C1F68" w:rsidRPr="005C10BB" w:rsidRDefault="007C1F68" w:rsidP="007C1F68">
            <w:pPr>
              <w:tabs>
                <w:tab w:val="decimal" w:pos="926"/>
              </w:tabs>
              <w:ind w:left="-115" w:right="-144"/>
              <w:jc w:val="center"/>
            </w:pPr>
            <w:r w:rsidRPr="00747936">
              <w:t xml:space="preserve"> 99,605 </w:t>
            </w:r>
          </w:p>
        </w:tc>
      </w:tr>
      <w:tr w:rsidR="007C1F68" w:rsidRPr="00EF5298" w14:paraId="61759FBC" w14:textId="77777777" w:rsidTr="005C10BB">
        <w:trPr>
          <w:cantSplit/>
        </w:trPr>
        <w:tc>
          <w:tcPr>
            <w:tcW w:w="4139" w:type="dxa"/>
          </w:tcPr>
          <w:p w14:paraId="51D4706C" w14:textId="36F4AB84" w:rsidR="007C1F68" w:rsidRPr="00043C54" w:rsidRDefault="007C1F68" w:rsidP="007C1F68">
            <w:pPr>
              <w:rPr>
                <w:rFonts w:cstheme="minorBidi"/>
                <w:szCs w:val="28"/>
                <w:lang w:val="en-US" w:bidi="th-TH"/>
              </w:rPr>
            </w:pPr>
            <w:r w:rsidRPr="00DE7DC3">
              <w:rPr>
                <w:rFonts w:eastAsia="Arial"/>
                <w:szCs w:val="22"/>
              </w:rPr>
              <w:t>Other related company</w:t>
            </w:r>
          </w:p>
        </w:tc>
        <w:tc>
          <w:tcPr>
            <w:tcW w:w="1081" w:type="dxa"/>
            <w:tcBorders>
              <w:top w:val="nil"/>
              <w:left w:val="nil"/>
              <w:right w:val="nil"/>
            </w:tcBorders>
            <w:shd w:val="clear" w:color="auto" w:fill="auto"/>
            <w:vAlign w:val="center"/>
          </w:tcPr>
          <w:p w14:paraId="5DE9C4FC" w14:textId="7FC08DA4" w:rsidR="007C1F68" w:rsidRPr="00E14951" w:rsidRDefault="007C1F68" w:rsidP="007422E5">
            <w:pPr>
              <w:tabs>
                <w:tab w:val="decimal" w:pos="926"/>
              </w:tabs>
              <w:ind w:left="-115" w:right="-144"/>
              <w:jc w:val="center"/>
            </w:pPr>
            <w:r w:rsidRPr="007422E5">
              <w:t>25,823</w:t>
            </w:r>
          </w:p>
        </w:tc>
        <w:tc>
          <w:tcPr>
            <w:tcW w:w="183" w:type="dxa"/>
          </w:tcPr>
          <w:p w14:paraId="6C36EB02" w14:textId="77777777" w:rsidR="007C1F68" w:rsidRPr="00EF5298" w:rsidRDefault="007C1F68" w:rsidP="007C1F68">
            <w:pPr>
              <w:pStyle w:val="BodyTextIndentnosp"/>
              <w:tabs>
                <w:tab w:val="decimal" w:pos="1018"/>
              </w:tabs>
              <w:spacing w:line="240" w:lineRule="atLeast"/>
              <w:ind w:left="-115" w:right="-79"/>
              <w:rPr>
                <w:szCs w:val="22"/>
              </w:rPr>
            </w:pPr>
          </w:p>
        </w:tc>
        <w:tc>
          <w:tcPr>
            <w:tcW w:w="1151" w:type="dxa"/>
          </w:tcPr>
          <w:p w14:paraId="11E2A869" w14:textId="1906D074" w:rsidR="007C1F68" w:rsidRPr="005C10BB" w:rsidRDefault="007C1F68" w:rsidP="007C1F68">
            <w:pPr>
              <w:tabs>
                <w:tab w:val="decimal" w:pos="926"/>
              </w:tabs>
              <w:ind w:left="-115" w:right="-144"/>
              <w:jc w:val="center"/>
            </w:pPr>
            <w:r w:rsidRPr="002F24B4">
              <w:t xml:space="preserve"> 30,875</w:t>
            </w:r>
          </w:p>
        </w:tc>
        <w:tc>
          <w:tcPr>
            <w:tcW w:w="181" w:type="dxa"/>
            <w:vAlign w:val="bottom"/>
          </w:tcPr>
          <w:p w14:paraId="3F638136" w14:textId="77777777" w:rsidR="007C1F68" w:rsidRPr="009E3434" w:rsidRDefault="007C1F68" w:rsidP="007C1F68">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vAlign w:val="center"/>
          </w:tcPr>
          <w:p w14:paraId="6760CFE1" w14:textId="3577BFFE" w:rsidR="007C1F68" w:rsidRPr="00E14951" w:rsidRDefault="007C1F68" w:rsidP="007C1F68">
            <w:pPr>
              <w:tabs>
                <w:tab w:val="decimal" w:pos="926"/>
              </w:tabs>
              <w:ind w:left="-115" w:right="-144"/>
              <w:jc w:val="center"/>
            </w:pPr>
            <w:r w:rsidRPr="007422E5">
              <w:t>25,823</w:t>
            </w:r>
          </w:p>
        </w:tc>
        <w:tc>
          <w:tcPr>
            <w:tcW w:w="180" w:type="dxa"/>
            <w:vAlign w:val="bottom"/>
          </w:tcPr>
          <w:p w14:paraId="0813CDB9" w14:textId="77777777" w:rsidR="007C1F68" w:rsidRPr="009E3434" w:rsidRDefault="007C1F68" w:rsidP="007C1F68">
            <w:pPr>
              <w:pStyle w:val="BodyTextIndentnosp"/>
              <w:tabs>
                <w:tab w:val="decimal" w:pos="1018"/>
              </w:tabs>
              <w:spacing w:line="240" w:lineRule="atLeast"/>
              <w:ind w:left="-115" w:right="-79"/>
              <w:rPr>
                <w:rFonts w:eastAsia="Cordia New"/>
                <w:szCs w:val="22"/>
                <w:lang w:val="en-US" w:bidi="th-TH"/>
              </w:rPr>
            </w:pPr>
          </w:p>
        </w:tc>
        <w:tc>
          <w:tcPr>
            <w:tcW w:w="1350" w:type="dxa"/>
          </w:tcPr>
          <w:p w14:paraId="7AC7E3A8" w14:textId="4E0D428C" w:rsidR="007C1F68" w:rsidRPr="005C10BB" w:rsidRDefault="007C1F68" w:rsidP="007C1F68">
            <w:pPr>
              <w:tabs>
                <w:tab w:val="decimal" w:pos="926"/>
              </w:tabs>
              <w:ind w:left="-115" w:right="-144"/>
              <w:jc w:val="center"/>
            </w:pPr>
            <w:r w:rsidRPr="00747936">
              <w:t xml:space="preserve"> 30,875</w:t>
            </w:r>
          </w:p>
        </w:tc>
      </w:tr>
      <w:tr w:rsidR="007C1F68" w:rsidRPr="00EF5298" w14:paraId="43586954" w14:textId="77777777" w:rsidTr="005C10BB">
        <w:trPr>
          <w:cantSplit/>
        </w:trPr>
        <w:tc>
          <w:tcPr>
            <w:tcW w:w="4139" w:type="dxa"/>
          </w:tcPr>
          <w:p w14:paraId="03276B37" w14:textId="77777777" w:rsidR="007C1F68" w:rsidRDefault="007C1F68" w:rsidP="007C1F68">
            <w:pPr>
              <w:rPr>
                <w:rFonts w:cs="Angsana New"/>
              </w:rPr>
            </w:pPr>
          </w:p>
        </w:tc>
        <w:tc>
          <w:tcPr>
            <w:tcW w:w="1081" w:type="dxa"/>
            <w:vAlign w:val="bottom"/>
          </w:tcPr>
          <w:p w14:paraId="1A48D9E6" w14:textId="77777777" w:rsidR="007C1F68" w:rsidRDefault="007C1F68" w:rsidP="007C1F68">
            <w:pPr>
              <w:tabs>
                <w:tab w:val="decimal" w:pos="1018"/>
              </w:tabs>
              <w:ind w:left="-115" w:right="-79"/>
              <w:rPr>
                <w:szCs w:val="22"/>
              </w:rPr>
            </w:pPr>
          </w:p>
        </w:tc>
        <w:tc>
          <w:tcPr>
            <w:tcW w:w="183" w:type="dxa"/>
            <w:vAlign w:val="bottom"/>
          </w:tcPr>
          <w:p w14:paraId="77DC19E1" w14:textId="77777777" w:rsidR="007C1F68" w:rsidRPr="00EF5298" w:rsidRDefault="007C1F68" w:rsidP="007C1F68">
            <w:pPr>
              <w:pStyle w:val="BodyTextIndentnosp"/>
              <w:tabs>
                <w:tab w:val="decimal" w:pos="1018"/>
              </w:tabs>
              <w:spacing w:line="240" w:lineRule="atLeast"/>
              <w:ind w:left="-115" w:right="-79"/>
              <w:rPr>
                <w:szCs w:val="22"/>
              </w:rPr>
            </w:pPr>
          </w:p>
        </w:tc>
        <w:tc>
          <w:tcPr>
            <w:tcW w:w="1151" w:type="dxa"/>
            <w:vAlign w:val="bottom"/>
          </w:tcPr>
          <w:p w14:paraId="51D9CEF7" w14:textId="77777777" w:rsidR="007C1F68" w:rsidRPr="005C10BB" w:rsidRDefault="007C1F68" w:rsidP="007C1F68">
            <w:pPr>
              <w:tabs>
                <w:tab w:val="decimal" w:pos="926"/>
              </w:tabs>
              <w:ind w:left="-115" w:right="-144"/>
              <w:jc w:val="center"/>
            </w:pPr>
          </w:p>
        </w:tc>
        <w:tc>
          <w:tcPr>
            <w:tcW w:w="181" w:type="dxa"/>
            <w:vAlign w:val="bottom"/>
          </w:tcPr>
          <w:p w14:paraId="2BE5A7E2" w14:textId="77777777" w:rsidR="007C1F68" w:rsidRPr="00EF5298" w:rsidRDefault="007C1F68" w:rsidP="007C1F68">
            <w:pPr>
              <w:pStyle w:val="BodyTextIndentnosp"/>
              <w:tabs>
                <w:tab w:val="decimal" w:pos="1018"/>
              </w:tabs>
              <w:spacing w:line="240" w:lineRule="atLeast"/>
              <w:ind w:left="-115" w:right="-79"/>
              <w:rPr>
                <w:b/>
                <w:bCs/>
                <w:szCs w:val="22"/>
                <w:lang w:val="en-US"/>
              </w:rPr>
            </w:pPr>
          </w:p>
        </w:tc>
        <w:tc>
          <w:tcPr>
            <w:tcW w:w="1275" w:type="dxa"/>
            <w:vAlign w:val="bottom"/>
          </w:tcPr>
          <w:p w14:paraId="24664DE3" w14:textId="77777777" w:rsidR="007C1F68" w:rsidRPr="005C10BB" w:rsidRDefault="007C1F68" w:rsidP="007C1F68">
            <w:pPr>
              <w:tabs>
                <w:tab w:val="decimal" w:pos="926"/>
              </w:tabs>
              <w:ind w:left="-115" w:right="-144"/>
              <w:jc w:val="center"/>
            </w:pPr>
          </w:p>
        </w:tc>
        <w:tc>
          <w:tcPr>
            <w:tcW w:w="180" w:type="dxa"/>
            <w:vAlign w:val="bottom"/>
          </w:tcPr>
          <w:p w14:paraId="03C6CD91" w14:textId="77777777" w:rsidR="007C1F68" w:rsidRPr="00EF5298" w:rsidRDefault="007C1F68" w:rsidP="007C1F68">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CC8EDD1" w14:textId="77777777" w:rsidR="007C1F68" w:rsidRPr="005C10BB" w:rsidRDefault="007C1F68" w:rsidP="007C1F68">
            <w:pPr>
              <w:tabs>
                <w:tab w:val="decimal" w:pos="926"/>
              </w:tabs>
              <w:ind w:left="-115" w:right="-144"/>
              <w:jc w:val="center"/>
            </w:pPr>
          </w:p>
        </w:tc>
      </w:tr>
      <w:tr w:rsidR="007C1F68" w:rsidRPr="00EF5298" w14:paraId="3EE34B8C" w14:textId="77777777" w:rsidTr="005C10BB">
        <w:trPr>
          <w:cantSplit/>
        </w:trPr>
        <w:tc>
          <w:tcPr>
            <w:tcW w:w="4139" w:type="dxa"/>
          </w:tcPr>
          <w:p w14:paraId="1B1D1B7B" w14:textId="77777777" w:rsidR="007C1F68" w:rsidRPr="000950AD" w:rsidRDefault="007C1F68" w:rsidP="007C1F68">
            <w:pPr>
              <w:ind w:firstLine="11"/>
              <w:rPr>
                <w:b/>
                <w:bCs/>
                <w:i/>
                <w:iCs/>
                <w:szCs w:val="22"/>
              </w:rPr>
            </w:pPr>
            <w:r w:rsidRPr="000950AD">
              <w:rPr>
                <w:b/>
                <w:bCs/>
                <w:i/>
                <w:iCs/>
                <w:szCs w:val="22"/>
              </w:rPr>
              <w:t>Other income</w:t>
            </w:r>
          </w:p>
        </w:tc>
        <w:tc>
          <w:tcPr>
            <w:tcW w:w="1081" w:type="dxa"/>
            <w:vAlign w:val="bottom"/>
          </w:tcPr>
          <w:p w14:paraId="46B40DA2" w14:textId="77777777" w:rsidR="007C1F68" w:rsidRDefault="007C1F68" w:rsidP="007C1F68">
            <w:pPr>
              <w:tabs>
                <w:tab w:val="decimal" w:pos="1018"/>
              </w:tabs>
              <w:ind w:left="-115" w:right="-79"/>
              <w:rPr>
                <w:szCs w:val="22"/>
              </w:rPr>
            </w:pPr>
          </w:p>
        </w:tc>
        <w:tc>
          <w:tcPr>
            <w:tcW w:w="183" w:type="dxa"/>
            <w:vAlign w:val="bottom"/>
          </w:tcPr>
          <w:p w14:paraId="047BD26D" w14:textId="77777777" w:rsidR="007C1F68" w:rsidRPr="00EF5298" w:rsidRDefault="007C1F68" w:rsidP="007C1F68">
            <w:pPr>
              <w:pStyle w:val="BodyTextIndentnosp"/>
              <w:tabs>
                <w:tab w:val="decimal" w:pos="1018"/>
              </w:tabs>
              <w:spacing w:line="240" w:lineRule="atLeast"/>
              <w:ind w:left="-115" w:right="-79"/>
              <w:rPr>
                <w:szCs w:val="22"/>
              </w:rPr>
            </w:pPr>
          </w:p>
        </w:tc>
        <w:tc>
          <w:tcPr>
            <w:tcW w:w="1151" w:type="dxa"/>
            <w:vAlign w:val="bottom"/>
          </w:tcPr>
          <w:p w14:paraId="1D445985" w14:textId="77777777" w:rsidR="007C1F68" w:rsidRPr="005C10BB" w:rsidRDefault="007C1F68" w:rsidP="007C1F68">
            <w:pPr>
              <w:tabs>
                <w:tab w:val="decimal" w:pos="926"/>
              </w:tabs>
              <w:ind w:left="-115" w:right="-144"/>
              <w:jc w:val="center"/>
            </w:pPr>
          </w:p>
        </w:tc>
        <w:tc>
          <w:tcPr>
            <w:tcW w:w="181" w:type="dxa"/>
            <w:vAlign w:val="bottom"/>
          </w:tcPr>
          <w:p w14:paraId="622B0673" w14:textId="77777777" w:rsidR="007C1F68" w:rsidRPr="00EF5298" w:rsidRDefault="007C1F68" w:rsidP="007C1F68">
            <w:pPr>
              <w:pStyle w:val="BodyTextIndentnosp"/>
              <w:tabs>
                <w:tab w:val="decimal" w:pos="1018"/>
              </w:tabs>
              <w:spacing w:line="240" w:lineRule="atLeast"/>
              <w:ind w:left="-115" w:right="-79"/>
              <w:rPr>
                <w:b/>
                <w:bCs/>
                <w:szCs w:val="22"/>
                <w:lang w:val="en-US"/>
              </w:rPr>
            </w:pPr>
          </w:p>
        </w:tc>
        <w:tc>
          <w:tcPr>
            <w:tcW w:w="1275" w:type="dxa"/>
            <w:vAlign w:val="bottom"/>
          </w:tcPr>
          <w:p w14:paraId="27A36064" w14:textId="77777777" w:rsidR="007C1F68" w:rsidRPr="005C10BB" w:rsidRDefault="007C1F68" w:rsidP="007C1F68">
            <w:pPr>
              <w:tabs>
                <w:tab w:val="decimal" w:pos="926"/>
              </w:tabs>
              <w:ind w:left="-115" w:right="-144"/>
              <w:jc w:val="center"/>
            </w:pPr>
          </w:p>
        </w:tc>
        <w:tc>
          <w:tcPr>
            <w:tcW w:w="180" w:type="dxa"/>
            <w:vAlign w:val="bottom"/>
          </w:tcPr>
          <w:p w14:paraId="41B5A469" w14:textId="77777777" w:rsidR="007C1F68" w:rsidRPr="00EF5298" w:rsidRDefault="007C1F68" w:rsidP="007C1F68">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0711FF1" w14:textId="77777777" w:rsidR="007C1F68" w:rsidRPr="005C10BB" w:rsidRDefault="007C1F68" w:rsidP="007C1F68">
            <w:pPr>
              <w:tabs>
                <w:tab w:val="decimal" w:pos="926"/>
              </w:tabs>
              <w:ind w:left="-115" w:right="-144"/>
              <w:jc w:val="center"/>
            </w:pPr>
          </w:p>
        </w:tc>
      </w:tr>
      <w:tr w:rsidR="00FE2CD6" w:rsidRPr="00EF5298" w14:paraId="04B20AF0" w14:textId="77777777" w:rsidTr="007422E5">
        <w:trPr>
          <w:cantSplit/>
        </w:trPr>
        <w:tc>
          <w:tcPr>
            <w:tcW w:w="4139" w:type="dxa"/>
          </w:tcPr>
          <w:p w14:paraId="709FC825" w14:textId="7BE89083" w:rsidR="00FE2CD6" w:rsidRPr="000950AD" w:rsidRDefault="00FE2CD6" w:rsidP="00FE2CD6">
            <w:pPr>
              <w:ind w:firstLine="11"/>
              <w:rPr>
                <w:b/>
                <w:bCs/>
                <w:i/>
                <w:iCs/>
                <w:szCs w:val="22"/>
              </w:rPr>
            </w:pPr>
            <w:r w:rsidRPr="00DE7DC3">
              <w:rPr>
                <w:rFonts w:eastAsia="Arial"/>
                <w:szCs w:val="22"/>
              </w:rPr>
              <w:t>Parent company</w:t>
            </w:r>
          </w:p>
        </w:tc>
        <w:tc>
          <w:tcPr>
            <w:tcW w:w="1081" w:type="dxa"/>
            <w:tcBorders>
              <w:top w:val="nil"/>
              <w:left w:val="nil"/>
              <w:bottom w:val="nil"/>
              <w:right w:val="nil"/>
            </w:tcBorders>
            <w:shd w:val="clear" w:color="auto" w:fill="auto"/>
            <w:vAlign w:val="center"/>
          </w:tcPr>
          <w:p w14:paraId="3CCE2196" w14:textId="58315115" w:rsidR="00FE2CD6" w:rsidRPr="007422E5" w:rsidRDefault="00FE2CD6" w:rsidP="007422E5">
            <w:pPr>
              <w:tabs>
                <w:tab w:val="decimal" w:pos="926"/>
              </w:tabs>
              <w:ind w:left="-115" w:right="-144"/>
              <w:jc w:val="center"/>
              <w:rPr>
                <w:rFonts w:cs="Angsana New"/>
                <w:lang w:val="en-US" w:bidi="th-TH"/>
              </w:rPr>
            </w:pPr>
            <w:r w:rsidRPr="007422E5">
              <w:rPr>
                <w:rFonts w:cs="Angsana New"/>
                <w:lang w:val="en-US" w:bidi="th-TH"/>
              </w:rPr>
              <w:t>11</w:t>
            </w:r>
          </w:p>
        </w:tc>
        <w:tc>
          <w:tcPr>
            <w:tcW w:w="183" w:type="dxa"/>
            <w:vAlign w:val="bottom"/>
          </w:tcPr>
          <w:p w14:paraId="4AEB51EE" w14:textId="77777777" w:rsidR="00FE2CD6" w:rsidRPr="00EF5298" w:rsidRDefault="00FE2CD6" w:rsidP="00FE2CD6">
            <w:pPr>
              <w:pStyle w:val="BodyTextIndentnosp"/>
              <w:tabs>
                <w:tab w:val="decimal" w:pos="1018"/>
              </w:tabs>
              <w:spacing w:line="240" w:lineRule="atLeast"/>
              <w:ind w:left="-115" w:right="-79"/>
              <w:rPr>
                <w:szCs w:val="22"/>
              </w:rPr>
            </w:pPr>
          </w:p>
        </w:tc>
        <w:tc>
          <w:tcPr>
            <w:tcW w:w="1151" w:type="dxa"/>
            <w:vAlign w:val="bottom"/>
          </w:tcPr>
          <w:p w14:paraId="40B2FA84" w14:textId="22C7CFCE" w:rsidR="00FE2CD6" w:rsidRPr="007422E5" w:rsidRDefault="00FE2CD6" w:rsidP="00FE2CD6">
            <w:pPr>
              <w:tabs>
                <w:tab w:val="decimal" w:pos="926"/>
              </w:tabs>
              <w:ind w:left="-115" w:right="-144"/>
              <w:jc w:val="center"/>
              <w:rPr>
                <w:rFonts w:cs="Angsana New"/>
                <w:lang w:val="en-US" w:bidi="th-TH"/>
              </w:rPr>
            </w:pPr>
            <w:r>
              <w:rPr>
                <w:rFonts w:cs="Angsana New"/>
                <w:lang w:val="en-US" w:bidi="th-TH"/>
              </w:rPr>
              <w:t>-</w:t>
            </w:r>
          </w:p>
        </w:tc>
        <w:tc>
          <w:tcPr>
            <w:tcW w:w="181" w:type="dxa"/>
            <w:vAlign w:val="bottom"/>
          </w:tcPr>
          <w:p w14:paraId="2D4178BD" w14:textId="77777777" w:rsidR="00FE2CD6" w:rsidRPr="00EF5298" w:rsidRDefault="00FE2CD6" w:rsidP="00FE2CD6">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43C1BBE2" w14:textId="2DE6198C" w:rsidR="00FE2CD6" w:rsidRPr="007422E5" w:rsidRDefault="00FE2CD6" w:rsidP="00FE2CD6">
            <w:pPr>
              <w:tabs>
                <w:tab w:val="decimal" w:pos="926"/>
              </w:tabs>
              <w:ind w:left="-115" w:right="-144"/>
              <w:jc w:val="center"/>
              <w:rPr>
                <w:rFonts w:cs="Angsana New"/>
                <w:lang w:val="en-US" w:bidi="th-TH"/>
              </w:rPr>
            </w:pPr>
            <w:r w:rsidRPr="007422E5">
              <w:rPr>
                <w:rFonts w:cs="Angsana New"/>
                <w:lang w:val="en-US" w:bidi="th-TH"/>
              </w:rPr>
              <w:t>11</w:t>
            </w:r>
          </w:p>
        </w:tc>
        <w:tc>
          <w:tcPr>
            <w:tcW w:w="180" w:type="dxa"/>
            <w:vAlign w:val="bottom"/>
          </w:tcPr>
          <w:p w14:paraId="7A51A30B" w14:textId="34630755" w:rsidR="00FE2CD6" w:rsidRPr="00EF5298" w:rsidRDefault="00FE2CD6" w:rsidP="00FE2CD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8E8C3F3" w14:textId="7FFBDF94" w:rsidR="00FE2CD6" w:rsidRPr="007422E5" w:rsidRDefault="00FE2CD6" w:rsidP="00FE2CD6">
            <w:pPr>
              <w:tabs>
                <w:tab w:val="decimal" w:pos="926"/>
              </w:tabs>
              <w:ind w:left="-115" w:right="-144"/>
              <w:jc w:val="center"/>
              <w:rPr>
                <w:rFonts w:cstheme="minorBidi"/>
                <w:lang w:val="en-US" w:bidi="th-TH"/>
              </w:rPr>
            </w:pPr>
            <w:r>
              <w:rPr>
                <w:rFonts w:cstheme="minorBidi"/>
                <w:lang w:bidi="th-TH"/>
              </w:rPr>
              <w:t>-</w:t>
            </w:r>
          </w:p>
        </w:tc>
      </w:tr>
      <w:tr w:rsidR="00FE2CD6" w:rsidRPr="00870F46" w14:paraId="47B3A6A7" w14:textId="77777777" w:rsidTr="007422E5">
        <w:trPr>
          <w:cantSplit/>
        </w:trPr>
        <w:tc>
          <w:tcPr>
            <w:tcW w:w="4139" w:type="dxa"/>
          </w:tcPr>
          <w:p w14:paraId="3492B0D3" w14:textId="77777777" w:rsidR="00FE2CD6" w:rsidRPr="00883C1A" w:rsidRDefault="00FE2CD6" w:rsidP="00FE2CD6">
            <w:pPr>
              <w:ind w:firstLine="11"/>
              <w:rPr>
                <w:szCs w:val="22"/>
              </w:rPr>
            </w:pPr>
            <w:r>
              <w:rPr>
                <w:rFonts w:eastAsia="Arial"/>
                <w:szCs w:val="22"/>
              </w:rPr>
              <w:t>S</w:t>
            </w:r>
            <w:r w:rsidRPr="00DE7DC3">
              <w:rPr>
                <w:rFonts w:eastAsia="Arial"/>
                <w:szCs w:val="22"/>
              </w:rPr>
              <w:t>ubsidiaries</w:t>
            </w:r>
          </w:p>
        </w:tc>
        <w:tc>
          <w:tcPr>
            <w:tcW w:w="1081" w:type="dxa"/>
            <w:tcBorders>
              <w:top w:val="nil"/>
              <w:left w:val="nil"/>
              <w:bottom w:val="nil"/>
              <w:right w:val="nil"/>
            </w:tcBorders>
            <w:shd w:val="clear" w:color="auto" w:fill="auto"/>
            <w:vAlign w:val="center"/>
          </w:tcPr>
          <w:p w14:paraId="7A966CD5" w14:textId="6DBED571" w:rsidR="00FE2CD6" w:rsidRPr="007422E5" w:rsidRDefault="00FE2CD6" w:rsidP="007422E5">
            <w:pPr>
              <w:tabs>
                <w:tab w:val="decimal" w:pos="916"/>
              </w:tabs>
              <w:ind w:left="-115" w:right="-144"/>
              <w:jc w:val="center"/>
              <w:rPr>
                <w:rFonts w:cs="Angsana New"/>
                <w:lang w:val="en-US" w:bidi="th-TH"/>
              </w:rPr>
            </w:pPr>
            <w:r w:rsidRPr="007422E5">
              <w:rPr>
                <w:rFonts w:cs="Angsana New"/>
                <w:lang w:val="en-US" w:bidi="th-TH"/>
              </w:rPr>
              <w:t>-</w:t>
            </w:r>
          </w:p>
        </w:tc>
        <w:tc>
          <w:tcPr>
            <w:tcW w:w="183" w:type="dxa"/>
            <w:vAlign w:val="bottom"/>
          </w:tcPr>
          <w:p w14:paraId="77DA33F1" w14:textId="77777777" w:rsidR="00FE2CD6" w:rsidRPr="00EF5298" w:rsidRDefault="00FE2CD6" w:rsidP="00FE2CD6">
            <w:pPr>
              <w:pStyle w:val="BodyTextIndentnosp"/>
              <w:tabs>
                <w:tab w:val="decimal" w:pos="1018"/>
              </w:tabs>
              <w:spacing w:line="240" w:lineRule="atLeast"/>
              <w:ind w:left="-115" w:right="-79"/>
              <w:rPr>
                <w:szCs w:val="22"/>
              </w:rPr>
            </w:pPr>
          </w:p>
        </w:tc>
        <w:tc>
          <w:tcPr>
            <w:tcW w:w="1151" w:type="dxa"/>
          </w:tcPr>
          <w:p w14:paraId="09079B77" w14:textId="4D0F2F0F" w:rsidR="00FE2CD6" w:rsidRPr="005C10BB" w:rsidRDefault="00FE2CD6" w:rsidP="00FE2CD6">
            <w:pPr>
              <w:tabs>
                <w:tab w:val="decimal" w:pos="926"/>
              </w:tabs>
              <w:ind w:left="-115" w:right="-144"/>
              <w:jc w:val="center"/>
            </w:pPr>
            <w:r w:rsidRPr="00886776">
              <w:t>-</w:t>
            </w:r>
          </w:p>
        </w:tc>
        <w:tc>
          <w:tcPr>
            <w:tcW w:w="181" w:type="dxa"/>
            <w:vAlign w:val="bottom"/>
          </w:tcPr>
          <w:p w14:paraId="03E3E1E7" w14:textId="77777777" w:rsidR="00FE2CD6" w:rsidRPr="00EF5298" w:rsidRDefault="00FE2CD6" w:rsidP="00FE2CD6">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585DFAD6" w14:textId="5A8D3893" w:rsidR="00FE2CD6" w:rsidRPr="007422E5" w:rsidRDefault="00FE2CD6" w:rsidP="00FE2CD6">
            <w:pPr>
              <w:tabs>
                <w:tab w:val="decimal" w:pos="926"/>
              </w:tabs>
              <w:ind w:left="-115" w:right="-144"/>
              <w:jc w:val="center"/>
              <w:rPr>
                <w:rFonts w:cs="Angsana New"/>
                <w:lang w:val="en-US" w:bidi="th-TH"/>
              </w:rPr>
            </w:pPr>
            <w:r w:rsidRPr="007422E5">
              <w:rPr>
                <w:rFonts w:cs="Angsana New"/>
                <w:lang w:val="en-US" w:bidi="th-TH"/>
              </w:rPr>
              <w:t>22,253</w:t>
            </w:r>
          </w:p>
        </w:tc>
        <w:tc>
          <w:tcPr>
            <w:tcW w:w="180" w:type="dxa"/>
            <w:vAlign w:val="bottom"/>
          </w:tcPr>
          <w:p w14:paraId="286CCC1E" w14:textId="77777777" w:rsidR="00FE2CD6" w:rsidRPr="00EF5298" w:rsidRDefault="00FE2CD6" w:rsidP="00FE2CD6">
            <w:pPr>
              <w:pStyle w:val="BodyTextIndentnosp"/>
              <w:tabs>
                <w:tab w:val="decimal" w:pos="1018"/>
              </w:tabs>
              <w:spacing w:line="240" w:lineRule="atLeast"/>
              <w:ind w:left="-115" w:right="-79"/>
              <w:rPr>
                <w:rFonts w:eastAsia="Cordia New"/>
                <w:szCs w:val="22"/>
                <w:lang w:val="en-US" w:bidi="th-TH"/>
              </w:rPr>
            </w:pPr>
          </w:p>
        </w:tc>
        <w:tc>
          <w:tcPr>
            <w:tcW w:w="1350" w:type="dxa"/>
          </w:tcPr>
          <w:p w14:paraId="70DF75B5" w14:textId="76C04F58" w:rsidR="00FE2CD6" w:rsidRPr="005C10BB" w:rsidRDefault="00FE2CD6" w:rsidP="00FE2CD6">
            <w:pPr>
              <w:tabs>
                <w:tab w:val="decimal" w:pos="926"/>
              </w:tabs>
              <w:ind w:left="-115" w:right="-144"/>
              <w:jc w:val="center"/>
            </w:pPr>
            <w:r w:rsidRPr="008B0B61">
              <w:t>35,942</w:t>
            </w:r>
          </w:p>
        </w:tc>
      </w:tr>
      <w:tr w:rsidR="00FE2CD6" w:rsidRPr="00EF5298" w14:paraId="2AEDB687" w14:textId="77777777" w:rsidTr="007422E5">
        <w:trPr>
          <w:cantSplit/>
        </w:trPr>
        <w:tc>
          <w:tcPr>
            <w:tcW w:w="4139" w:type="dxa"/>
          </w:tcPr>
          <w:p w14:paraId="17D57FD8" w14:textId="50BDDBFE" w:rsidR="00FE2CD6" w:rsidRPr="00883C1A" w:rsidRDefault="00FE2CD6" w:rsidP="00FE2CD6">
            <w:pPr>
              <w:ind w:firstLine="11"/>
              <w:rPr>
                <w:szCs w:val="22"/>
              </w:rPr>
            </w:pPr>
            <w:r w:rsidRPr="00DE7DC3">
              <w:rPr>
                <w:rFonts w:eastAsia="Arial"/>
                <w:szCs w:val="22"/>
              </w:rPr>
              <w:t>Other companies under common control</w:t>
            </w:r>
          </w:p>
        </w:tc>
        <w:tc>
          <w:tcPr>
            <w:tcW w:w="1081" w:type="dxa"/>
            <w:tcBorders>
              <w:top w:val="nil"/>
              <w:left w:val="nil"/>
              <w:bottom w:val="nil"/>
              <w:right w:val="nil"/>
            </w:tcBorders>
            <w:shd w:val="clear" w:color="auto" w:fill="auto"/>
            <w:vAlign w:val="center"/>
          </w:tcPr>
          <w:p w14:paraId="7496353E" w14:textId="4AB0CB0B" w:rsidR="00FE2CD6" w:rsidRPr="007422E5" w:rsidRDefault="00FE2CD6" w:rsidP="007422E5">
            <w:pPr>
              <w:tabs>
                <w:tab w:val="decimal" w:pos="926"/>
              </w:tabs>
              <w:ind w:left="-115" w:right="-144"/>
              <w:jc w:val="center"/>
              <w:rPr>
                <w:rFonts w:cs="Angsana New"/>
                <w:lang w:val="en-US" w:bidi="th-TH"/>
              </w:rPr>
            </w:pPr>
            <w:r w:rsidRPr="007422E5">
              <w:rPr>
                <w:rFonts w:cs="Angsana New"/>
                <w:lang w:val="en-US" w:bidi="th-TH"/>
              </w:rPr>
              <w:t>29,826</w:t>
            </w:r>
          </w:p>
        </w:tc>
        <w:tc>
          <w:tcPr>
            <w:tcW w:w="183" w:type="dxa"/>
            <w:vAlign w:val="bottom"/>
          </w:tcPr>
          <w:p w14:paraId="41857912" w14:textId="77777777" w:rsidR="00FE2CD6" w:rsidRPr="00EF5298" w:rsidRDefault="00FE2CD6" w:rsidP="00FE2CD6">
            <w:pPr>
              <w:pStyle w:val="BodyTextIndentnosp"/>
              <w:tabs>
                <w:tab w:val="decimal" w:pos="1018"/>
              </w:tabs>
              <w:spacing w:line="240" w:lineRule="atLeast"/>
              <w:ind w:left="-115" w:right="-79"/>
              <w:rPr>
                <w:szCs w:val="22"/>
              </w:rPr>
            </w:pPr>
          </w:p>
        </w:tc>
        <w:tc>
          <w:tcPr>
            <w:tcW w:w="1151" w:type="dxa"/>
          </w:tcPr>
          <w:p w14:paraId="38827098" w14:textId="7B6A4A5F" w:rsidR="00FE2CD6" w:rsidRPr="005C10BB" w:rsidRDefault="00FE2CD6" w:rsidP="00FE2CD6">
            <w:pPr>
              <w:tabs>
                <w:tab w:val="decimal" w:pos="926"/>
              </w:tabs>
              <w:ind w:left="-115" w:right="-144"/>
              <w:jc w:val="center"/>
            </w:pPr>
            <w:r w:rsidRPr="00886776">
              <w:t>23,138</w:t>
            </w:r>
          </w:p>
        </w:tc>
        <w:tc>
          <w:tcPr>
            <w:tcW w:w="181" w:type="dxa"/>
            <w:vAlign w:val="bottom"/>
          </w:tcPr>
          <w:p w14:paraId="7F2654E0" w14:textId="77777777" w:rsidR="00FE2CD6" w:rsidRPr="00EF5298" w:rsidRDefault="00FE2CD6" w:rsidP="00FE2CD6">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7C931786" w14:textId="37B41580" w:rsidR="00FE2CD6" w:rsidRPr="007422E5" w:rsidRDefault="00FE2CD6" w:rsidP="00FE2CD6">
            <w:pPr>
              <w:tabs>
                <w:tab w:val="decimal" w:pos="926"/>
              </w:tabs>
              <w:ind w:left="-115" w:right="-144"/>
              <w:jc w:val="center"/>
              <w:rPr>
                <w:rFonts w:cs="Angsana New"/>
                <w:lang w:val="en-US" w:bidi="th-TH"/>
              </w:rPr>
            </w:pPr>
            <w:r w:rsidRPr="007422E5">
              <w:rPr>
                <w:rFonts w:cs="Angsana New"/>
                <w:lang w:val="en-US" w:bidi="th-TH"/>
              </w:rPr>
              <w:t>29,826</w:t>
            </w:r>
          </w:p>
        </w:tc>
        <w:tc>
          <w:tcPr>
            <w:tcW w:w="180" w:type="dxa"/>
            <w:vAlign w:val="bottom"/>
          </w:tcPr>
          <w:p w14:paraId="31FA5D27" w14:textId="77777777" w:rsidR="00FE2CD6" w:rsidRPr="00EF5298" w:rsidRDefault="00FE2CD6" w:rsidP="00FE2CD6">
            <w:pPr>
              <w:pStyle w:val="BodyTextIndentnosp"/>
              <w:tabs>
                <w:tab w:val="decimal" w:pos="1018"/>
              </w:tabs>
              <w:spacing w:line="240" w:lineRule="atLeast"/>
              <w:ind w:left="-115" w:right="-79"/>
              <w:rPr>
                <w:rFonts w:eastAsia="Cordia New"/>
                <w:szCs w:val="22"/>
                <w:lang w:val="en-US" w:bidi="th-TH"/>
              </w:rPr>
            </w:pPr>
          </w:p>
        </w:tc>
        <w:tc>
          <w:tcPr>
            <w:tcW w:w="1350" w:type="dxa"/>
          </w:tcPr>
          <w:p w14:paraId="6CD4632D" w14:textId="12A99410" w:rsidR="00FE2CD6" w:rsidRPr="005C10BB" w:rsidRDefault="00FE2CD6" w:rsidP="00FE2CD6">
            <w:pPr>
              <w:tabs>
                <w:tab w:val="decimal" w:pos="926"/>
              </w:tabs>
              <w:ind w:left="-115" w:right="-144"/>
              <w:jc w:val="center"/>
            </w:pPr>
            <w:r w:rsidRPr="008B0B61">
              <w:t>23,138</w:t>
            </w:r>
          </w:p>
        </w:tc>
      </w:tr>
      <w:tr w:rsidR="00FE2CD6" w:rsidRPr="00EF5298" w14:paraId="28BEF2EA" w14:textId="77777777" w:rsidTr="007422E5">
        <w:trPr>
          <w:cantSplit/>
        </w:trPr>
        <w:tc>
          <w:tcPr>
            <w:tcW w:w="4139" w:type="dxa"/>
          </w:tcPr>
          <w:p w14:paraId="409F459B" w14:textId="188EE556" w:rsidR="00FE2CD6" w:rsidRPr="00DE7DC3" w:rsidRDefault="00FE2CD6" w:rsidP="00FE2CD6">
            <w:pPr>
              <w:ind w:firstLine="11"/>
              <w:rPr>
                <w:rFonts w:eastAsia="Arial"/>
                <w:szCs w:val="22"/>
              </w:rPr>
            </w:pPr>
            <w:r w:rsidRPr="00DE7DC3">
              <w:rPr>
                <w:rFonts w:eastAsia="Arial"/>
                <w:szCs w:val="22"/>
              </w:rPr>
              <w:t>Other related company</w:t>
            </w:r>
          </w:p>
        </w:tc>
        <w:tc>
          <w:tcPr>
            <w:tcW w:w="1081" w:type="dxa"/>
            <w:tcBorders>
              <w:top w:val="nil"/>
              <w:left w:val="nil"/>
              <w:right w:val="nil"/>
            </w:tcBorders>
            <w:shd w:val="clear" w:color="auto" w:fill="auto"/>
            <w:vAlign w:val="center"/>
          </w:tcPr>
          <w:p w14:paraId="393E3076" w14:textId="0EA1E502" w:rsidR="00FE2CD6" w:rsidRPr="007422E5" w:rsidDel="00E476DC" w:rsidRDefault="00644AA7" w:rsidP="007422E5">
            <w:pPr>
              <w:tabs>
                <w:tab w:val="decimal" w:pos="926"/>
              </w:tabs>
              <w:ind w:left="-115" w:right="-144"/>
              <w:jc w:val="center"/>
              <w:rPr>
                <w:rFonts w:cs="Angsana New"/>
                <w:lang w:val="en-US" w:bidi="th-TH"/>
              </w:rPr>
            </w:pPr>
            <w:r>
              <w:rPr>
                <w:rFonts w:cs="Angsana New"/>
                <w:lang w:val="en-US" w:bidi="th-TH"/>
              </w:rPr>
              <w:t>283</w:t>
            </w:r>
          </w:p>
        </w:tc>
        <w:tc>
          <w:tcPr>
            <w:tcW w:w="183" w:type="dxa"/>
            <w:vAlign w:val="bottom"/>
          </w:tcPr>
          <w:p w14:paraId="21D600F3" w14:textId="77777777" w:rsidR="00FE2CD6" w:rsidRPr="00EF5298" w:rsidRDefault="00FE2CD6" w:rsidP="00FE2CD6">
            <w:pPr>
              <w:pStyle w:val="BodyTextIndentnosp"/>
              <w:tabs>
                <w:tab w:val="decimal" w:pos="1018"/>
              </w:tabs>
              <w:spacing w:line="240" w:lineRule="atLeast"/>
              <w:ind w:left="-115" w:right="-79"/>
              <w:rPr>
                <w:szCs w:val="22"/>
              </w:rPr>
            </w:pPr>
          </w:p>
        </w:tc>
        <w:tc>
          <w:tcPr>
            <w:tcW w:w="1151" w:type="dxa"/>
          </w:tcPr>
          <w:p w14:paraId="29EF3B34" w14:textId="6E310939" w:rsidR="00FE2CD6" w:rsidRPr="00886776" w:rsidRDefault="00FE2CD6" w:rsidP="00FE2CD6">
            <w:pPr>
              <w:tabs>
                <w:tab w:val="decimal" w:pos="926"/>
              </w:tabs>
              <w:ind w:left="-115" w:right="-144"/>
              <w:jc w:val="center"/>
            </w:pPr>
            <w:r>
              <w:t>-</w:t>
            </w:r>
          </w:p>
        </w:tc>
        <w:tc>
          <w:tcPr>
            <w:tcW w:w="181" w:type="dxa"/>
            <w:vAlign w:val="bottom"/>
          </w:tcPr>
          <w:p w14:paraId="59BEF3F5" w14:textId="77777777" w:rsidR="00FE2CD6" w:rsidRPr="00EF5298" w:rsidRDefault="00FE2CD6" w:rsidP="00FE2CD6">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vAlign w:val="center"/>
          </w:tcPr>
          <w:p w14:paraId="0DA1F571" w14:textId="73DB443B" w:rsidR="00FE2CD6" w:rsidRPr="007422E5" w:rsidDel="00E476DC" w:rsidRDefault="00644AA7" w:rsidP="00FE2CD6">
            <w:pPr>
              <w:tabs>
                <w:tab w:val="decimal" w:pos="926"/>
              </w:tabs>
              <w:ind w:left="-115" w:right="-144"/>
              <w:jc w:val="center"/>
              <w:rPr>
                <w:rFonts w:cs="Angsana New"/>
                <w:lang w:val="en-US" w:bidi="th-TH"/>
              </w:rPr>
            </w:pPr>
            <w:r>
              <w:rPr>
                <w:rFonts w:cs="Angsana New"/>
                <w:lang w:val="en-US" w:bidi="th-TH"/>
              </w:rPr>
              <w:t>283</w:t>
            </w:r>
          </w:p>
        </w:tc>
        <w:tc>
          <w:tcPr>
            <w:tcW w:w="180" w:type="dxa"/>
            <w:vAlign w:val="bottom"/>
          </w:tcPr>
          <w:p w14:paraId="1951B80F" w14:textId="77777777" w:rsidR="00FE2CD6" w:rsidRPr="00EF5298" w:rsidRDefault="00FE2CD6" w:rsidP="00FE2CD6">
            <w:pPr>
              <w:pStyle w:val="BodyTextIndentnosp"/>
              <w:tabs>
                <w:tab w:val="decimal" w:pos="1018"/>
              </w:tabs>
              <w:spacing w:line="240" w:lineRule="atLeast"/>
              <w:ind w:left="-115" w:right="-79"/>
              <w:rPr>
                <w:rFonts w:eastAsia="Cordia New"/>
                <w:szCs w:val="22"/>
                <w:lang w:val="en-US" w:bidi="th-TH"/>
              </w:rPr>
            </w:pPr>
          </w:p>
        </w:tc>
        <w:tc>
          <w:tcPr>
            <w:tcW w:w="1350" w:type="dxa"/>
          </w:tcPr>
          <w:p w14:paraId="6F0EE047" w14:textId="3EF3225E" w:rsidR="00FE2CD6" w:rsidRPr="008B0B61" w:rsidRDefault="00FE2CD6" w:rsidP="00FE2CD6">
            <w:pPr>
              <w:tabs>
                <w:tab w:val="decimal" w:pos="926"/>
              </w:tabs>
              <w:ind w:left="-115" w:right="-144"/>
              <w:jc w:val="center"/>
            </w:pPr>
            <w:r>
              <w:t>-</w:t>
            </w:r>
          </w:p>
        </w:tc>
      </w:tr>
      <w:tr w:rsidR="00FE2CD6" w:rsidRPr="00EF5298" w14:paraId="07FABE9E" w14:textId="77777777" w:rsidTr="005C10BB">
        <w:trPr>
          <w:cantSplit/>
        </w:trPr>
        <w:tc>
          <w:tcPr>
            <w:tcW w:w="4139" w:type="dxa"/>
          </w:tcPr>
          <w:p w14:paraId="49B79789" w14:textId="77777777" w:rsidR="00FE2CD6" w:rsidRPr="00DE7DC3" w:rsidRDefault="00FE2CD6" w:rsidP="00FE2CD6">
            <w:pPr>
              <w:ind w:firstLine="11"/>
              <w:rPr>
                <w:rFonts w:eastAsia="Arial"/>
                <w:szCs w:val="22"/>
              </w:rPr>
            </w:pPr>
          </w:p>
        </w:tc>
        <w:tc>
          <w:tcPr>
            <w:tcW w:w="1081" w:type="dxa"/>
            <w:vAlign w:val="bottom"/>
          </w:tcPr>
          <w:p w14:paraId="233D4FF1" w14:textId="77777777" w:rsidR="00FE2CD6" w:rsidRDefault="00FE2CD6" w:rsidP="00FE2CD6">
            <w:pPr>
              <w:tabs>
                <w:tab w:val="decimal" w:pos="926"/>
              </w:tabs>
              <w:ind w:left="-115" w:right="-79"/>
              <w:rPr>
                <w:szCs w:val="22"/>
              </w:rPr>
            </w:pPr>
          </w:p>
        </w:tc>
        <w:tc>
          <w:tcPr>
            <w:tcW w:w="183" w:type="dxa"/>
            <w:vAlign w:val="bottom"/>
          </w:tcPr>
          <w:p w14:paraId="02309CFB" w14:textId="77777777" w:rsidR="00FE2CD6" w:rsidRPr="00EF5298" w:rsidRDefault="00FE2CD6" w:rsidP="00FE2CD6">
            <w:pPr>
              <w:pStyle w:val="BodyTextIndentnosp"/>
              <w:tabs>
                <w:tab w:val="decimal" w:pos="1018"/>
              </w:tabs>
              <w:spacing w:line="240" w:lineRule="atLeast"/>
              <w:ind w:left="-115" w:right="-79"/>
              <w:rPr>
                <w:szCs w:val="22"/>
              </w:rPr>
            </w:pPr>
          </w:p>
        </w:tc>
        <w:tc>
          <w:tcPr>
            <w:tcW w:w="1151" w:type="dxa"/>
            <w:vAlign w:val="bottom"/>
          </w:tcPr>
          <w:p w14:paraId="1E030727" w14:textId="77777777" w:rsidR="00FE2CD6" w:rsidRPr="005C10BB" w:rsidRDefault="00FE2CD6" w:rsidP="00FE2CD6">
            <w:pPr>
              <w:tabs>
                <w:tab w:val="decimal" w:pos="926"/>
              </w:tabs>
              <w:ind w:left="-115" w:right="-144"/>
              <w:jc w:val="center"/>
            </w:pPr>
          </w:p>
        </w:tc>
        <w:tc>
          <w:tcPr>
            <w:tcW w:w="181" w:type="dxa"/>
            <w:vAlign w:val="bottom"/>
          </w:tcPr>
          <w:p w14:paraId="75361EF6" w14:textId="77777777" w:rsidR="00FE2CD6" w:rsidRPr="00EF5298" w:rsidRDefault="00FE2CD6" w:rsidP="00FE2CD6">
            <w:pPr>
              <w:pStyle w:val="BodyTextIndentnosp"/>
              <w:tabs>
                <w:tab w:val="decimal" w:pos="1018"/>
              </w:tabs>
              <w:spacing w:line="240" w:lineRule="atLeast"/>
              <w:ind w:left="-115" w:right="-79"/>
              <w:rPr>
                <w:b/>
                <w:bCs/>
                <w:szCs w:val="22"/>
                <w:lang w:val="en-US"/>
              </w:rPr>
            </w:pPr>
          </w:p>
        </w:tc>
        <w:tc>
          <w:tcPr>
            <w:tcW w:w="1275" w:type="dxa"/>
            <w:vAlign w:val="bottom"/>
          </w:tcPr>
          <w:p w14:paraId="384EB243" w14:textId="77777777" w:rsidR="00FE2CD6" w:rsidRPr="005C10BB" w:rsidRDefault="00FE2CD6" w:rsidP="00FE2CD6">
            <w:pPr>
              <w:tabs>
                <w:tab w:val="decimal" w:pos="926"/>
              </w:tabs>
              <w:ind w:left="-115" w:right="-144"/>
              <w:jc w:val="center"/>
            </w:pPr>
          </w:p>
        </w:tc>
        <w:tc>
          <w:tcPr>
            <w:tcW w:w="180" w:type="dxa"/>
            <w:vAlign w:val="bottom"/>
          </w:tcPr>
          <w:p w14:paraId="3E198796" w14:textId="77777777" w:rsidR="00FE2CD6" w:rsidRPr="00EF5298" w:rsidRDefault="00FE2CD6" w:rsidP="00FE2CD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47357C3" w14:textId="77777777" w:rsidR="00FE2CD6" w:rsidRPr="005C10BB" w:rsidRDefault="00FE2CD6" w:rsidP="00FE2CD6">
            <w:pPr>
              <w:tabs>
                <w:tab w:val="decimal" w:pos="926"/>
              </w:tabs>
              <w:ind w:left="-115" w:right="-144"/>
              <w:jc w:val="center"/>
            </w:pPr>
          </w:p>
        </w:tc>
      </w:tr>
      <w:tr w:rsidR="00C579DA" w:rsidRPr="00EF5298" w14:paraId="222A474D" w14:textId="77777777" w:rsidTr="005C10BB">
        <w:trPr>
          <w:cantSplit/>
        </w:trPr>
        <w:tc>
          <w:tcPr>
            <w:tcW w:w="4139" w:type="dxa"/>
          </w:tcPr>
          <w:p w14:paraId="737D1DC3" w14:textId="77777777" w:rsidR="00C579DA" w:rsidRPr="00DE7DC3" w:rsidRDefault="00C579DA" w:rsidP="00FE2CD6">
            <w:pPr>
              <w:ind w:firstLine="11"/>
              <w:rPr>
                <w:rFonts w:eastAsia="Arial"/>
                <w:szCs w:val="22"/>
              </w:rPr>
            </w:pPr>
          </w:p>
        </w:tc>
        <w:tc>
          <w:tcPr>
            <w:tcW w:w="1081" w:type="dxa"/>
            <w:vAlign w:val="bottom"/>
          </w:tcPr>
          <w:p w14:paraId="21EBA8DE" w14:textId="77777777" w:rsidR="00C579DA" w:rsidRDefault="00C579DA" w:rsidP="00FE2CD6">
            <w:pPr>
              <w:tabs>
                <w:tab w:val="decimal" w:pos="926"/>
              </w:tabs>
              <w:ind w:left="-115" w:right="-79"/>
              <w:rPr>
                <w:szCs w:val="22"/>
              </w:rPr>
            </w:pPr>
          </w:p>
        </w:tc>
        <w:tc>
          <w:tcPr>
            <w:tcW w:w="183" w:type="dxa"/>
            <w:vAlign w:val="bottom"/>
          </w:tcPr>
          <w:p w14:paraId="68BA1D32" w14:textId="77777777" w:rsidR="00C579DA" w:rsidRPr="00EF5298" w:rsidRDefault="00C579DA" w:rsidP="00FE2CD6">
            <w:pPr>
              <w:pStyle w:val="BodyTextIndentnosp"/>
              <w:tabs>
                <w:tab w:val="decimal" w:pos="1018"/>
              </w:tabs>
              <w:spacing w:line="240" w:lineRule="atLeast"/>
              <w:ind w:left="-115" w:right="-79"/>
              <w:rPr>
                <w:szCs w:val="22"/>
              </w:rPr>
            </w:pPr>
          </w:p>
        </w:tc>
        <w:tc>
          <w:tcPr>
            <w:tcW w:w="1151" w:type="dxa"/>
            <w:vAlign w:val="bottom"/>
          </w:tcPr>
          <w:p w14:paraId="46FEEB1E" w14:textId="77777777" w:rsidR="00C579DA" w:rsidRPr="005C10BB" w:rsidRDefault="00C579DA" w:rsidP="00FE2CD6">
            <w:pPr>
              <w:tabs>
                <w:tab w:val="decimal" w:pos="926"/>
              </w:tabs>
              <w:ind w:left="-115" w:right="-144"/>
              <w:jc w:val="center"/>
            </w:pPr>
          </w:p>
        </w:tc>
        <w:tc>
          <w:tcPr>
            <w:tcW w:w="181" w:type="dxa"/>
            <w:vAlign w:val="bottom"/>
          </w:tcPr>
          <w:p w14:paraId="3C8EC394" w14:textId="77777777" w:rsidR="00C579DA" w:rsidRPr="00EF5298" w:rsidRDefault="00C579DA" w:rsidP="00FE2CD6">
            <w:pPr>
              <w:pStyle w:val="BodyTextIndentnosp"/>
              <w:tabs>
                <w:tab w:val="decimal" w:pos="1018"/>
              </w:tabs>
              <w:spacing w:line="240" w:lineRule="atLeast"/>
              <w:ind w:left="-115" w:right="-79"/>
              <w:rPr>
                <w:b/>
                <w:bCs/>
                <w:szCs w:val="22"/>
                <w:lang w:val="en-US"/>
              </w:rPr>
            </w:pPr>
          </w:p>
        </w:tc>
        <w:tc>
          <w:tcPr>
            <w:tcW w:w="1275" w:type="dxa"/>
            <w:vAlign w:val="bottom"/>
          </w:tcPr>
          <w:p w14:paraId="4BF1CAE6" w14:textId="77777777" w:rsidR="00C579DA" w:rsidRPr="005C10BB" w:rsidRDefault="00C579DA" w:rsidP="00FE2CD6">
            <w:pPr>
              <w:tabs>
                <w:tab w:val="decimal" w:pos="926"/>
              </w:tabs>
              <w:ind w:left="-115" w:right="-144"/>
              <w:jc w:val="center"/>
            </w:pPr>
          </w:p>
        </w:tc>
        <w:tc>
          <w:tcPr>
            <w:tcW w:w="180" w:type="dxa"/>
            <w:vAlign w:val="bottom"/>
          </w:tcPr>
          <w:p w14:paraId="1601B3FF" w14:textId="77777777" w:rsidR="00C579DA" w:rsidRPr="00EF5298" w:rsidRDefault="00C579DA" w:rsidP="00FE2CD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5A62FA54" w14:textId="77777777" w:rsidR="00C579DA" w:rsidRPr="005C10BB" w:rsidRDefault="00C579DA" w:rsidP="00FE2CD6">
            <w:pPr>
              <w:tabs>
                <w:tab w:val="decimal" w:pos="926"/>
              </w:tabs>
              <w:ind w:left="-115" w:right="-144"/>
              <w:jc w:val="center"/>
            </w:pPr>
          </w:p>
        </w:tc>
      </w:tr>
      <w:tr w:rsidR="00C579DA" w:rsidRPr="00EF5298" w14:paraId="20D6BCEC" w14:textId="77777777" w:rsidTr="005C10BB">
        <w:trPr>
          <w:cantSplit/>
        </w:trPr>
        <w:tc>
          <w:tcPr>
            <w:tcW w:w="4139" w:type="dxa"/>
          </w:tcPr>
          <w:p w14:paraId="52534F6B" w14:textId="77777777" w:rsidR="00C579DA" w:rsidRPr="00DE7DC3" w:rsidRDefault="00C579DA" w:rsidP="00FE2CD6">
            <w:pPr>
              <w:ind w:firstLine="11"/>
              <w:rPr>
                <w:rFonts w:eastAsia="Arial"/>
                <w:szCs w:val="22"/>
              </w:rPr>
            </w:pPr>
          </w:p>
        </w:tc>
        <w:tc>
          <w:tcPr>
            <w:tcW w:w="1081" w:type="dxa"/>
            <w:vAlign w:val="bottom"/>
          </w:tcPr>
          <w:p w14:paraId="611A9602" w14:textId="77777777" w:rsidR="00C579DA" w:rsidRDefault="00C579DA" w:rsidP="00FE2CD6">
            <w:pPr>
              <w:tabs>
                <w:tab w:val="decimal" w:pos="926"/>
              </w:tabs>
              <w:ind w:left="-115" w:right="-79"/>
              <w:rPr>
                <w:szCs w:val="22"/>
              </w:rPr>
            </w:pPr>
          </w:p>
        </w:tc>
        <w:tc>
          <w:tcPr>
            <w:tcW w:w="183" w:type="dxa"/>
            <w:vAlign w:val="bottom"/>
          </w:tcPr>
          <w:p w14:paraId="53F9B845" w14:textId="77777777" w:rsidR="00C579DA" w:rsidRPr="00EF5298" w:rsidRDefault="00C579DA" w:rsidP="00FE2CD6">
            <w:pPr>
              <w:pStyle w:val="BodyTextIndentnosp"/>
              <w:tabs>
                <w:tab w:val="decimal" w:pos="1018"/>
              </w:tabs>
              <w:spacing w:line="240" w:lineRule="atLeast"/>
              <w:ind w:left="-115" w:right="-79"/>
              <w:rPr>
                <w:szCs w:val="22"/>
              </w:rPr>
            </w:pPr>
          </w:p>
        </w:tc>
        <w:tc>
          <w:tcPr>
            <w:tcW w:w="1151" w:type="dxa"/>
            <w:vAlign w:val="bottom"/>
          </w:tcPr>
          <w:p w14:paraId="2E1F1E56" w14:textId="77777777" w:rsidR="00C579DA" w:rsidRPr="005C10BB" w:rsidRDefault="00C579DA" w:rsidP="00FE2CD6">
            <w:pPr>
              <w:tabs>
                <w:tab w:val="decimal" w:pos="926"/>
              </w:tabs>
              <w:ind w:left="-115" w:right="-144"/>
              <w:jc w:val="center"/>
            </w:pPr>
          </w:p>
        </w:tc>
        <w:tc>
          <w:tcPr>
            <w:tcW w:w="181" w:type="dxa"/>
            <w:vAlign w:val="bottom"/>
          </w:tcPr>
          <w:p w14:paraId="7ADB98F6" w14:textId="77777777" w:rsidR="00C579DA" w:rsidRPr="00EF5298" w:rsidRDefault="00C579DA" w:rsidP="00FE2CD6">
            <w:pPr>
              <w:pStyle w:val="BodyTextIndentnosp"/>
              <w:tabs>
                <w:tab w:val="decimal" w:pos="1018"/>
              </w:tabs>
              <w:spacing w:line="240" w:lineRule="atLeast"/>
              <w:ind w:left="-115" w:right="-79"/>
              <w:rPr>
                <w:b/>
                <w:bCs/>
                <w:szCs w:val="22"/>
                <w:lang w:val="en-US"/>
              </w:rPr>
            </w:pPr>
          </w:p>
        </w:tc>
        <w:tc>
          <w:tcPr>
            <w:tcW w:w="1275" w:type="dxa"/>
            <w:vAlign w:val="bottom"/>
          </w:tcPr>
          <w:p w14:paraId="55881FC2" w14:textId="77777777" w:rsidR="00C579DA" w:rsidRPr="005C10BB" w:rsidRDefault="00C579DA" w:rsidP="00FE2CD6">
            <w:pPr>
              <w:tabs>
                <w:tab w:val="decimal" w:pos="926"/>
              </w:tabs>
              <w:ind w:left="-115" w:right="-144"/>
              <w:jc w:val="center"/>
            </w:pPr>
          </w:p>
        </w:tc>
        <w:tc>
          <w:tcPr>
            <w:tcW w:w="180" w:type="dxa"/>
            <w:vAlign w:val="bottom"/>
          </w:tcPr>
          <w:p w14:paraId="62374232" w14:textId="77777777" w:rsidR="00C579DA" w:rsidRPr="00EF5298" w:rsidRDefault="00C579DA" w:rsidP="00FE2CD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CF36781" w14:textId="77777777" w:rsidR="00C579DA" w:rsidRPr="005C10BB" w:rsidRDefault="00C579DA" w:rsidP="00FE2CD6">
            <w:pPr>
              <w:tabs>
                <w:tab w:val="decimal" w:pos="926"/>
              </w:tabs>
              <w:ind w:left="-115" w:right="-144"/>
              <w:jc w:val="center"/>
            </w:pPr>
          </w:p>
        </w:tc>
      </w:tr>
      <w:tr w:rsidR="00C579DA" w:rsidRPr="00EF5298" w14:paraId="4CC3B97D" w14:textId="77777777" w:rsidTr="005C10BB">
        <w:trPr>
          <w:cantSplit/>
        </w:trPr>
        <w:tc>
          <w:tcPr>
            <w:tcW w:w="4139" w:type="dxa"/>
          </w:tcPr>
          <w:p w14:paraId="0F55942E" w14:textId="77777777" w:rsidR="00C579DA" w:rsidRPr="00DE7DC3" w:rsidRDefault="00C579DA" w:rsidP="00FE2CD6">
            <w:pPr>
              <w:ind w:firstLine="11"/>
              <w:rPr>
                <w:rFonts w:eastAsia="Arial"/>
                <w:szCs w:val="22"/>
              </w:rPr>
            </w:pPr>
          </w:p>
        </w:tc>
        <w:tc>
          <w:tcPr>
            <w:tcW w:w="1081" w:type="dxa"/>
            <w:vAlign w:val="bottom"/>
          </w:tcPr>
          <w:p w14:paraId="61226BB2" w14:textId="77777777" w:rsidR="00C579DA" w:rsidRDefault="00C579DA" w:rsidP="00FE2CD6">
            <w:pPr>
              <w:tabs>
                <w:tab w:val="decimal" w:pos="926"/>
              </w:tabs>
              <w:ind w:left="-115" w:right="-79"/>
              <w:rPr>
                <w:szCs w:val="22"/>
              </w:rPr>
            </w:pPr>
          </w:p>
        </w:tc>
        <w:tc>
          <w:tcPr>
            <w:tcW w:w="183" w:type="dxa"/>
            <w:vAlign w:val="bottom"/>
          </w:tcPr>
          <w:p w14:paraId="008A7458" w14:textId="77777777" w:rsidR="00C579DA" w:rsidRPr="00EF5298" w:rsidRDefault="00C579DA" w:rsidP="00FE2CD6">
            <w:pPr>
              <w:pStyle w:val="BodyTextIndentnosp"/>
              <w:tabs>
                <w:tab w:val="decimal" w:pos="1018"/>
              </w:tabs>
              <w:spacing w:line="240" w:lineRule="atLeast"/>
              <w:ind w:left="-115" w:right="-79"/>
              <w:rPr>
                <w:szCs w:val="22"/>
              </w:rPr>
            </w:pPr>
          </w:p>
        </w:tc>
        <w:tc>
          <w:tcPr>
            <w:tcW w:w="1151" w:type="dxa"/>
            <w:vAlign w:val="bottom"/>
          </w:tcPr>
          <w:p w14:paraId="5A9DFDED" w14:textId="77777777" w:rsidR="00C579DA" w:rsidRPr="005C10BB" w:rsidRDefault="00C579DA" w:rsidP="00FE2CD6">
            <w:pPr>
              <w:tabs>
                <w:tab w:val="decimal" w:pos="926"/>
              </w:tabs>
              <w:ind w:left="-115" w:right="-144"/>
              <w:jc w:val="center"/>
            </w:pPr>
          </w:p>
        </w:tc>
        <w:tc>
          <w:tcPr>
            <w:tcW w:w="181" w:type="dxa"/>
            <w:vAlign w:val="bottom"/>
          </w:tcPr>
          <w:p w14:paraId="7A236282" w14:textId="77777777" w:rsidR="00C579DA" w:rsidRPr="00EF5298" w:rsidRDefault="00C579DA" w:rsidP="00FE2CD6">
            <w:pPr>
              <w:pStyle w:val="BodyTextIndentnosp"/>
              <w:tabs>
                <w:tab w:val="decimal" w:pos="1018"/>
              </w:tabs>
              <w:spacing w:line="240" w:lineRule="atLeast"/>
              <w:ind w:left="-115" w:right="-79"/>
              <w:rPr>
                <w:b/>
                <w:bCs/>
                <w:szCs w:val="22"/>
                <w:lang w:val="en-US"/>
              </w:rPr>
            </w:pPr>
          </w:p>
        </w:tc>
        <w:tc>
          <w:tcPr>
            <w:tcW w:w="1275" w:type="dxa"/>
            <w:vAlign w:val="bottom"/>
          </w:tcPr>
          <w:p w14:paraId="3A8712BB" w14:textId="77777777" w:rsidR="00C579DA" w:rsidRPr="005C10BB" w:rsidRDefault="00C579DA" w:rsidP="00FE2CD6">
            <w:pPr>
              <w:tabs>
                <w:tab w:val="decimal" w:pos="926"/>
              </w:tabs>
              <w:ind w:left="-115" w:right="-144"/>
              <w:jc w:val="center"/>
            </w:pPr>
          </w:p>
        </w:tc>
        <w:tc>
          <w:tcPr>
            <w:tcW w:w="180" w:type="dxa"/>
            <w:vAlign w:val="bottom"/>
          </w:tcPr>
          <w:p w14:paraId="6AE6735C" w14:textId="77777777" w:rsidR="00C579DA" w:rsidRPr="00EF5298" w:rsidRDefault="00C579DA" w:rsidP="00FE2CD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5E4920D" w14:textId="77777777" w:rsidR="00C579DA" w:rsidRPr="005C10BB" w:rsidRDefault="00C579DA" w:rsidP="00FE2CD6">
            <w:pPr>
              <w:tabs>
                <w:tab w:val="decimal" w:pos="926"/>
              </w:tabs>
              <w:ind w:left="-115" w:right="-144"/>
              <w:jc w:val="center"/>
            </w:pPr>
          </w:p>
        </w:tc>
      </w:tr>
      <w:tr w:rsidR="00FE2CD6" w:rsidRPr="00EF5298" w14:paraId="750CAFB3" w14:textId="77777777" w:rsidTr="005C10BB">
        <w:trPr>
          <w:cantSplit/>
        </w:trPr>
        <w:tc>
          <w:tcPr>
            <w:tcW w:w="4139" w:type="dxa"/>
          </w:tcPr>
          <w:p w14:paraId="183EC204" w14:textId="77777777" w:rsidR="00FE2CD6" w:rsidRPr="000950AD" w:rsidRDefault="00FE2CD6" w:rsidP="00FE2CD6">
            <w:pPr>
              <w:rPr>
                <w:b/>
                <w:bCs/>
                <w:i/>
                <w:iCs/>
                <w:szCs w:val="22"/>
              </w:rPr>
            </w:pPr>
            <w:r w:rsidRPr="000950AD">
              <w:rPr>
                <w:b/>
                <w:bCs/>
                <w:i/>
                <w:iCs/>
                <w:szCs w:val="22"/>
              </w:rPr>
              <w:lastRenderedPageBreak/>
              <w:t>Purchases of goods and services</w:t>
            </w:r>
          </w:p>
        </w:tc>
        <w:tc>
          <w:tcPr>
            <w:tcW w:w="1081" w:type="dxa"/>
            <w:vAlign w:val="bottom"/>
          </w:tcPr>
          <w:p w14:paraId="3AA5D5C4" w14:textId="77777777" w:rsidR="00FE2CD6" w:rsidRDefault="00FE2CD6" w:rsidP="00FE2CD6">
            <w:pPr>
              <w:tabs>
                <w:tab w:val="decimal" w:pos="1018"/>
              </w:tabs>
              <w:ind w:left="-115" w:right="-79"/>
              <w:rPr>
                <w:szCs w:val="22"/>
              </w:rPr>
            </w:pPr>
          </w:p>
        </w:tc>
        <w:tc>
          <w:tcPr>
            <w:tcW w:w="183" w:type="dxa"/>
            <w:vAlign w:val="bottom"/>
          </w:tcPr>
          <w:p w14:paraId="07069088" w14:textId="77777777" w:rsidR="00FE2CD6" w:rsidRPr="00EF5298" w:rsidRDefault="00FE2CD6" w:rsidP="00FE2CD6">
            <w:pPr>
              <w:pStyle w:val="BodyTextIndentnosp"/>
              <w:tabs>
                <w:tab w:val="decimal" w:pos="1018"/>
              </w:tabs>
              <w:spacing w:line="240" w:lineRule="atLeast"/>
              <w:ind w:left="-115" w:right="-79"/>
              <w:rPr>
                <w:szCs w:val="22"/>
              </w:rPr>
            </w:pPr>
          </w:p>
        </w:tc>
        <w:tc>
          <w:tcPr>
            <w:tcW w:w="1151" w:type="dxa"/>
            <w:vAlign w:val="bottom"/>
          </w:tcPr>
          <w:p w14:paraId="21E35A18" w14:textId="77777777" w:rsidR="00FE2CD6" w:rsidRPr="005C10BB" w:rsidRDefault="00FE2CD6" w:rsidP="00FE2CD6">
            <w:pPr>
              <w:tabs>
                <w:tab w:val="decimal" w:pos="926"/>
              </w:tabs>
              <w:ind w:left="-115" w:right="-144"/>
              <w:jc w:val="center"/>
            </w:pPr>
          </w:p>
        </w:tc>
        <w:tc>
          <w:tcPr>
            <w:tcW w:w="181" w:type="dxa"/>
            <w:vAlign w:val="bottom"/>
          </w:tcPr>
          <w:p w14:paraId="2A041666" w14:textId="77777777" w:rsidR="00FE2CD6" w:rsidRPr="00EF5298" w:rsidRDefault="00FE2CD6" w:rsidP="00FE2CD6">
            <w:pPr>
              <w:pStyle w:val="BodyTextIndentnosp"/>
              <w:tabs>
                <w:tab w:val="decimal" w:pos="1018"/>
              </w:tabs>
              <w:spacing w:line="240" w:lineRule="atLeast"/>
              <w:ind w:left="-115" w:right="-79"/>
              <w:rPr>
                <w:b/>
                <w:bCs/>
                <w:szCs w:val="22"/>
                <w:lang w:val="en-US"/>
              </w:rPr>
            </w:pPr>
          </w:p>
        </w:tc>
        <w:tc>
          <w:tcPr>
            <w:tcW w:w="1275" w:type="dxa"/>
            <w:vAlign w:val="bottom"/>
          </w:tcPr>
          <w:p w14:paraId="79DC0C0F" w14:textId="77777777" w:rsidR="00FE2CD6" w:rsidRPr="005C10BB" w:rsidRDefault="00FE2CD6" w:rsidP="00FE2CD6">
            <w:pPr>
              <w:tabs>
                <w:tab w:val="decimal" w:pos="926"/>
              </w:tabs>
              <w:ind w:left="-115" w:right="-144"/>
              <w:jc w:val="center"/>
            </w:pPr>
          </w:p>
        </w:tc>
        <w:tc>
          <w:tcPr>
            <w:tcW w:w="180" w:type="dxa"/>
            <w:vAlign w:val="bottom"/>
          </w:tcPr>
          <w:p w14:paraId="09C7A6D2" w14:textId="77777777" w:rsidR="00FE2CD6" w:rsidRPr="00EF5298" w:rsidRDefault="00FE2CD6" w:rsidP="00FE2CD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B577412" w14:textId="77777777" w:rsidR="00FE2CD6" w:rsidRPr="005C10BB" w:rsidRDefault="00FE2CD6" w:rsidP="00FE2CD6">
            <w:pPr>
              <w:tabs>
                <w:tab w:val="decimal" w:pos="926"/>
              </w:tabs>
              <w:ind w:left="-115" w:right="-144"/>
              <w:jc w:val="center"/>
            </w:pPr>
          </w:p>
        </w:tc>
      </w:tr>
      <w:tr w:rsidR="001E70F8" w:rsidRPr="00EF5298" w14:paraId="2EECC4F6" w14:textId="77777777" w:rsidTr="007422E5">
        <w:trPr>
          <w:cantSplit/>
        </w:trPr>
        <w:tc>
          <w:tcPr>
            <w:tcW w:w="4139" w:type="dxa"/>
          </w:tcPr>
          <w:p w14:paraId="02BD6C14" w14:textId="3996B3D3" w:rsidR="001E70F8" w:rsidRPr="00883C1A" w:rsidRDefault="001E70F8" w:rsidP="001E70F8">
            <w:pPr>
              <w:rPr>
                <w:szCs w:val="22"/>
              </w:rPr>
            </w:pPr>
            <w:r w:rsidRPr="00DE7DC3">
              <w:rPr>
                <w:rFonts w:eastAsia="Arial"/>
                <w:szCs w:val="22"/>
              </w:rPr>
              <w:t>Parent company</w:t>
            </w:r>
          </w:p>
        </w:tc>
        <w:tc>
          <w:tcPr>
            <w:tcW w:w="1081" w:type="dxa"/>
            <w:tcBorders>
              <w:top w:val="nil"/>
              <w:left w:val="nil"/>
              <w:bottom w:val="nil"/>
              <w:right w:val="nil"/>
            </w:tcBorders>
            <w:shd w:val="clear" w:color="auto" w:fill="auto"/>
            <w:vAlign w:val="center"/>
          </w:tcPr>
          <w:p w14:paraId="37E7ED18" w14:textId="3DD588B7" w:rsidR="001E70F8" w:rsidRPr="0095176C" w:rsidRDefault="001E70F8" w:rsidP="007422E5">
            <w:pPr>
              <w:tabs>
                <w:tab w:val="decimal" w:pos="926"/>
              </w:tabs>
              <w:ind w:left="-115" w:right="-144"/>
              <w:jc w:val="center"/>
            </w:pPr>
            <w:r w:rsidRPr="007422E5">
              <w:t>126,119</w:t>
            </w:r>
          </w:p>
        </w:tc>
        <w:tc>
          <w:tcPr>
            <w:tcW w:w="183" w:type="dxa"/>
          </w:tcPr>
          <w:p w14:paraId="577F838B"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tcPr>
          <w:p w14:paraId="51E64376" w14:textId="43EAA2EE" w:rsidR="001E70F8" w:rsidRPr="005C10BB" w:rsidRDefault="001E70F8" w:rsidP="001E70F8">
            <w:pPr>
              <w:tabs>
                <w:tab w:val="decimal" w:pos="904"/>
              </w:tabs>
              <w:ind w:left="-115" w:right="-144"/>
              <w:jc w:val="center"/>
            </w:pPr>
            <w:r w:rsidRPr="00DA7FBB">
              <w:t xml:space="preserve"> 115,956 </w:t>
            </w:r>
          </w:p>
        </w:tc>
        <w:tc>
          <w:tcPr>
            <w:tcW w:w="181" w:type="dxa"/>
          </w:tcPr>
          <w:p w14:paraId="09B6E927"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491B2421" w14:textId="1B79651F" w:rsidR="001E70F8" w:rsidRPr="0095176C" w:rsidRDefault="001E70F8" w:rsidP="001E70F8">
            <w:pPr>
              <w:tabs>
                <w:tab w:val="decimal" w:pos="926"/>
              </w:tabs>
              <w:ind w:left="-115" w:right="-144"/>
              <w:jc w:val="center"/>
            </w:pPr>
            <w:r w:rsidRPr="007422E5">
              <w:t>122,634</w:t>
            </w:r>
          </w:p>
        </w:tc>
        <w:tc>
          <w:tcPr>
            <w:tcW w:w="180" w:type="dxa"/>
          </w:tcPr>
          <w:p w14:paraId="3145F136"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tcPr>
          <w:p w14:paraId="63437BAF" w14:textId="1B2915E1" w:rsidR="001E70F8" w:rsidRPr="005C10BB" w:rsidRDefault="001E70F8" w:rsidP="001E70F8">
            <w:pPr>
              <w:tabs>
                <w:tab w:val="decimal" w:pos="926"/>
              </w:tabs>
              <w:ind w:left="-115" w:right="-144"/>
              <w:jc w:val="center"/>
            </w:pPr>
            <w:r w:rsidRPr="00DA7FBB">
              <w:t xml:space="preserve">111,767 </w:t>
            </w:r>
          </w:p>
        </w:tc>
      </w:tr>
      <w:tr w:rsidR="001E70F8" w:rsidRPr="00EF5298" w14:paraId="326D1A57" w14:textId="77777777" w:rsidTr="007422E5">
        <w:trPr>
          <w:cantSplit/>
        </w:trPr>
        <w:tc>
          <w:tcPr>
            <w:tcW w:w="4139" w:type="dxa"/>
          </w:tcPr>
          <w:p w14:paraId="4C4CE9C8" w14:textId="44229F7A" w:rsidR="001E70F8" w:rsidRPr="00EB3E4F" w:rsidRDefault="001E70F8" w:rsidP="001E70F8">
            <w:pPr>
              <w:rPr>
                <w:rFonts w:cs="Angsana New"/>
                <w:szCs w:val="28"/>
                <w:lang w:val="en-US" w:bidi="th-TH"/>
              </w:rPr>
            </w:pPr>
            <w:r>
              <w:rPr>
                <w:rFonts w:eastAsia="Arial"/>
                <w:szCs w:val="22"/>
              </w:rPr>
              <w:t>S</w:t>
            </w:r>
            <w:r w:rsidRPr="00DE7DC3">
              <w:rPr>
                <w:rFonts w:eastAsia="Arial"/>
                <w:szCs w:val="22"/>
              </w:rPr>
              <w:t>ubsidiary</w:t>
            </w:r>
          </w:p>
        </w:tc>
        <w:tc>
          <w:tcPr>
            <w:tcW w:w="1081" w:type="dxa"/>
            <w:tcBorders>
              <w:top w:val="nil"/>
              <w:left w:val="nil"/>
              <w:bottom w:val="nil"/>
              <w:right w:val="nil"/>
            </w:tcBorders>
            <w:shd w:val="clear" w:color="auto" w:fill="auto"/>
            <w:vAlign w:val="center"/>
          </w:tcPr>
          <w:p w14:paraId="3DB18462" w14:textId="12391462" w:rsidR="001E70F8" w:rsidRPr="0095176C" w:rsidRDefault="001E70F8" w:rsidP="007422E5">
            <w:pPr>
              <w:tabs>
                <w:tab w:val="decimal" w:pos="916"/>
              </w:tabs>
              <w:ind w:left="-115" w:right="-144"/>
              <w:jc w:val="center"/>
            </w:pPr>
            <w:r w:rsidRPr="007422E5">
              <w:t>-</w:t>
            </w:r>
          </w:p>
        </w:tc>
        <w:tc>
          <w:tcPr>
            <w:tcW w:w="183" w:type="dxa"/>
          </w:tcPr>
          <w:p w14:paraId="5E307E90" w14:textId="77777777" w:rsidR="001E70F8" w:rsidRPr="00EF5298" w:rsidRDefault="001E70F8" w:rsidP="001E70F8">
            <w:pPr>
              <w:tabs>
                <w:tab w:val="decimal" w:pos="926"/>
              </w:tabs>
              <w:ind w:left="-115" w:right="-79"/>
              <w:rPr>
                <w:szCs w:val="22"/>
              </w:rPr>
            </w:pPr>
          </w:p>
        </w:tc>
        <w:tc>
          <w:tcPr>
            <w:tcW w:w="1151" w:type="dxa"/>
          </w:tcPr>
          <w:p w14:paraId="057447C9" w14:textId="32CFBD8F" w:rsidR="001E70F8" w:rsidRPr="005C10BB" w:rsidRDefault="001E70F8" w:rsidP="007422E5">
            <w:pPr>
              <w:tabs>
                <w:tab w:val="decimal" w:pos="995"/>
              </w:tabs>
              <w:ind w:left="-115" w:right="-144"/>
              <w:jc w:val="center"/>
            </w:pPr>
            <w:r w:rsidRPr="00DA7FBB">
              <w:t xml:space="preserve"> </w:t>
            </w:r>
            <w:r>
              <w:t>-</w:t>
            </w:r>
            <w:r w:rsidRPr="00DA7FBB">
              <w:t xml:space="preserve">  </w:t>
            </w:r>
          </w:p>
        </w:tc>
        <w:tc>
          <w:tcPr>
            <w:tcW w:w="181" w:type="dxa"/>
          </w:tcPr>
          <w:p w14:paraId="58F2ABF5"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70BBA9D9" w14:textId="66A7D523" w:rsidR="001E70F8" w:rsidRPr="0095176C" w:rsidRDefault="001E70F8" w:rsidP="001E70F8">
            <w:pPr>
              <w:tabs>
                <w:tab w:val="decimal" w:pos="926"/>
              </w:tabs>
              <w:ind w:left="-115" w:right="-144"/>
              <w:jc w:val="center"/>
            </w:pPr>
            <w:r w:rsidRPr="007422E5">
              <w:t>574</w:t>
            </w:r>
          </w:p>
        </w:tc>
        <w:tc>
          <w:tcPr>
            <w:tcW w:w="180" w:type="dxa"/>
          </w:tcPr>
          <w:p w14:paraId="6A6FCD7C"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tcPr>
          <w:p w14:paraId="5E2AFE5D" w14:textId="4FA896C6" w:rsidR="001E70F8" w:rsidRPr="005C10BB" w:rsidRDefault="001E70F8" w:rsidP="001E70F8">
            <w:pPr>
              <w:tabs>
                <w:tab w:val="decimal" w:pos="926"/>
              </w:tabs>
              <w:ind w:left="-115" w:right="-144"/>
              <w:jc w:val="center"/>
            </w:pPr>
            <w:r w:rsidRPr="00DA7FBB">
              <w:t xml:space="preserve"> 203 </w:t>
            </w:r>
          </w:p>
        </w:tc>
      </w:tr>
      <w:tr w:rsidR="001E70F8" w:rsidRPr="00EF5298" w14:paraId="1A4D2DCA" w14:textId="77777777" w:rsidTr="007422E5">
        <w:trPr>
          <w:cantSplit/>
        </w:trPr>
        <w:tc>
          <w:tcPr>
            <w:tcW w:w="4139" w:type="dxa"/>
          </w:tcPr>
          <w:p w14:paraId="1E984C4E" w14:textId="71F6CB0D" w:rsidR="001E70F8" w:rsidRPr="00883C1A" w:rsidRDefault="001E70F8" w:rsidP="001E70F8">
            <w:pPr>
              <w:rPr>
                <w:szCs w:val="22"/>
              </w:rPr>
            </w:pPr>
            <w:r w:rsidRPr="00DE7DC3">
              <w:rPr>
                <w:rFonts w:eastAsia="Arial"/>
                <w:szCs w:val="22"/>
              </w:rPr>
              <w:t>Other companies under common control</w:t>
            </w:r>
          </w:p>
        </w:tc>
        <w:tc>
          <w:tcPr>
            <w:tcW w:w="1081" w:type="dxa"/>
            <w:tcBorders>
              <w:top w:val="nil"/>
              <w:left w:val="nil"/>
              <w:bottom w:val="nil"/>
              <w:right w:val="nil"/>
            </w:tcBorders>
            <w:shd w:val="clear" w:color="auto" w:fill="auto"/>
            <w:vAlign w:val="center"/>
          </w:tcPr>
          <w:p w14:paraId="53B417DD" w14:textId="11AD1BD3" w:rsidR="001E70F8" w:rsidRPr="0095176C" w:rsidRDefault="001E70F8" w:rsidP="007422E5">
            <w:pPr>
              <w:tabs>
                <w:tab w:val="decimal" w:pos="926"/>
              </w:tabs>
              <w:ind w:left="-115" w:right="-144"/>
              <w:jc w:val="center"/>
            </w:pPr>
            <w:r w:rsidRPr="007422E5">
              <w:t>1,484,274</w:t>
            </w:r>
          </w:p>
        </w:tc>
        <w:tc>
          <w:tcPr>
            <w:tcW w:w="183" w:type="dxa"/>
          </w:tcPr>
          <w:p w14:paraId="3F0456B9"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tcPr>
          <w:p w14:paraId="247FBE17" w14:textId="391124BA" w:rsidR="001E70F8" w:rsidRPr="005C10BB" w:rsidRDefault="001E70F8" w:rsidP="001E70F8">
            <w:pPr>
              <w:tabs>
                <w:tab w:val="decimal" w:pos="904"/>
              </w:tabs>
              <w:ind w:left="-115" w:right="-144"/>
              <w:jc w:val="center"/>
            </w:pPr>
            <w:r w:rsidRPr="00DA7FBB">
              <w:t xml:space="preserve"> 1,447,185 </w:t>
            </w:r>
          </w:p>
        </w:tc>
        <w:tc>
          <w:tcPr>
            <w:tcW w:w="181" w:type="dxa"/>
          </w:tcPr>
          <w:p w14:paraId="53AC4BC0"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13E2E4F6" w14:textId="61BABA73" w:rsidR="001E70F8" w:rsidRPr="0095176C" w:rsidRDefault="001E70F8" w:rsidP="001E70F8">
            <w:pPr>
              <w:tabs>
                <w:tab w:val="decimal" w:pos="926"/>
              </w:tabs>
              <w:ind w:left="-115" w:right="-144"/>
              <w:jc w:val="center"/>
            </w:pPr>
            <w:r w:rsidRPr="007422E5">
              <w:t>1,471,406</w:t>
            </w:r>
          </w:p>
        </w:tc>
        <w:tc>
          <w:tcPr>
            <w:tcW w:w="180" w:type="dxa"/>
          </w:tcPr>
          <w:p w14:paraId="02766D8A"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tcPr>
          <w:p w14:paraId="1454F524" w14:textId="538FC789" w:rsidR="001E70F8" w:rsidRPr="005C10BB" w:rsidRDefault="001E70F8" w:rsidP="001E70F8">
            <w:pPr>
              <w:tabs>
                <w:tab w:val="decimal" w:pos="926"/>
              </w:tabs>
              <w:ind w:left="-115" w:right="-144"/>
              <w:jc w:val="center"/>
            </w:pPr>
            <w:r w:rsidRPr="00DA7FBB">
              <w:t xml:space="preserve"> 1,442,008 </w:t>
            </w:r>
          </w:p>
        </w:tc>
      </w:tr>
      <w:tr w:rsidR="001E70F8" w:rsidRPr="00EF5298" w14:paraId="37C63B2D" w14:textId="77777777" w:rsidTr="007422E5">
        <w:trPr>
          <w:cantSplit/>
        </w:trPr>
        <w:tc>
          <w:tcPr>
            <w:tcW w:w="4139" w:type="dxa"/>
          </w:tcPr>
          <w:p w14:paraId="1DE26258" w14:textId="46B0E21D" w:rsidR="001E70F8" w:rsidRPr="00883C1A" w:rsidRDefault="001E70F8" w:rsidP="001E70F8">
            <w:pPr>
              <w:rPr>
                <w:szCs w:val="22"/>
              </w:rPr>
            </w:pPr>
            <w:r w:rsidRPr="00DE7DC3">
              <w:rPr>
                <w:rFonts w:eastAsia="Arial"/>
                <w:szCs w:val="22"/>
              </w:rPr>
              <w:t>Other related companies</w:t>
            </w:r>
          </w:p>
        </w:tc>
        <w:tc>
          <w:tcPr>
            <w:tcW w:w="1081" w:type="dxa"/>
            <w:tcBorders>
              <w:top w:val="nil"/>
              <w:left w:val="nil"/>
              <w:right w:val="nil"/>
            </w:tcBorders>
            <w:shd w:val="clear" w:color="auto" w:fill="auto"/>
            <w:vAlign w:val="center"/>
          </w:tcPr>
          <w:p w14:paraId="10E39A25" w14:textId="4DE6B2FA" w:rsidR="001E70F8" w:rsidRPr="0095176C" w:rsidRDefault="001E70F8" w:rsidP="007422E5">
            <w:pPr>
              <w:tabs>
                <w:tab w:val="decimal" w:pos="926"/>
              </w:tabs>
              <w:ind w:left="-115" w:right="-144"/>
              <w:jc w:val="center"/>
            </w:pPr>
            <w:r w:rsidRPr="007422E5">
              <w:t>71,065</w:t>
            </w:r>
          </w:p>
        </w:tc>
        <w:tc>
          <w:tcPr>
            <w:tcW w:w="183" w:type="dxa"/>
          </w:tcPr>
          <w:p w14:paraId="069D3E8F"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tcPr>
          <w:p w14:paraId="5975A181" w14:textId="266D035A" w:rsidR="001E70F8" w:rsidRPr="005C10BB" w:rsidRDefault="001E70F8" w:rsidP="001E70F8">
            <w:pPr>
              <w:tabs>
                <w:tab w:val="decimal" w:pos="904"/>
              </w:tabs>
              <w:ind w:left="-115" w:right="-144"/>
              <w:jc w:val="center"/>
            </w:pPr>
            <w:r w:rsidRPr="00DA7FBB">
              <w:t xml:space="preserve"> 62,775</w:t>
            </w:r>
          </w:p>
        </w:tc>
        <w:tc>
          <w:tcPr>
            <w:tcW w:w="181" w:type="dxa"/>
          </w:tcPr>
          <w:p w14:paraId="10C1BC7D"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vAlign w:val="center"/>
          </w:tcPr>
          <w:p w14:paraId="7368CD17" w14:textId="3F266811" w:rsidR="001E70F8" w:rsidRPr="0095176C" w:rsidRDefault="001E70F8" w:rsidP="001E70F8">
            <w:pPr>
              <w:tabs>
                <w:tab w:val="decimal" w:pos="926"/>
              </w:tabs>
              <w:ind w:left="-115" w:right="-144"/>
              <w:jc w:val="center"/>
            </w:pPr>
            <w:r w:rsidRPr="007422E5">
              <w:t>71,065</w:t>
            </w:r>
          </w:p>
        </w:tc>
        <w:tc>
          <w:tcPr>
            <w:tcW w:w="180" w:type="dxa"/>
          </w:tcPr>
          <w:p w14:paraId="1690E8B7"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tcPr>
          <w:p w14:paraId="503C639C" w14:textId="3F731BE2" w:rsidR="001E70F8" w:rsidRPr="005C10BB" w:rsidRDefault="001E70F8" w:rsidP="001E70F8">
            <w:pPr>
              <w:tabs>
                <w:tab w:val="decimal" w:pos="926"/>
              </w:tabs>
              <w:ind w:left="-115" w:right="-144"/>
              <w:jc w:val="center"/>
            </w:pPr>
            <w:r w:rsidRPr="00DA7FBB">
              <w:t xml:space="preserve"> 62,775 </w:t>
            </w:r>
          </w:p>
        </w:tc>
      </w:tr>
      <w:tr w:rsidR="001E70F8" w:rsidRPr="00EF5298" w14:paraId="7E55F9FE" w14:textId="77777777" w:rsidTr="003E1B0A">
        <w:trPr>
          <w:cantSplit/>
        </w:trPr>
        <w:tc>
          <w:tcPr>
            <w:tcW w:w="4139" w:type="dxa"/>
          </w:tcPr>
          <w:p w14:paraId="14CF961C" w14:textId="77777777" w:rsidR="001E70F8" w:rsidRPr="00DE7DC3" w:rsidRDefault="001E70F8" w:rsidP="001E70F8">
            <w:pPr>
              <w:rPr>
                <w:rFonts w:eastAsia="Arial"/>
                <w:szCs w:val="22"/>
              </w:rPr>
            </w:pPr>
          </w:p>
        </w:tc>
        <w:tc>
          <w:tcPr>
            <w:tcW w:w="1081" w:type="dxa"/>
            <w:tcBorders>
              <w:top w:val="nil"/>
              <w:left w:val="nil"/>
              <w:right w:val="nil"/>
            </w:tcBorders>
            <w:shd w:val="clear" w:color="auto" w:fill="auto"/>
          </w:tcPr>
          <w:p w14:paraId="7ABE6EA9" w14:textId="77777777" w:rsidR="001E70F8" w:rsidRPr="0095176C" w:rsidDel="00AE11B6" w:rsidRDefault="001E70F8" w:rsidP="001E70F8">
            <w:pPr>
              <w:tabs>
                <w:tab w:val="decimal" w:pos="926"/>
              </w:tabs>
              <w:ind w:left="-115" w:right="-79"/>
            </w:pPr>
          </w:p>
        </w:tc>
        <w:tc>
          <w:tcPr>
            <w:tcW w:w="183" w:type="dxa"/>
          </w:tcPr>
          <w:p w14:paraId="76A835F6"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tcPr>
          <w:p w14:paraId="2E2B2637" w14:textId="77777777" w:rsidR="001E70F8" w:rsidRPr="00DA7FBB" w:rsidRDefault="001E70F8" w:rsidP="001E70F8">
            <w:pPr>
              <w:tabs>
                <w:tab w:val="decimal" w:pos="904"/>
              </w:tabs>
              <w:ind w:left="-115" w:right="-144"/>
              <w:jc w:val="center"/>
            </w:pPr>
          </w:p>
        </w:tc>
        <w:tc>
          <w:tcPr>
            <w:tcW w:w="181" w:type="dxa"/>
          </w:tcPr>
          <w:p w14:paraId="4865CB98"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tcPr>
          <w:p w14:paraId="0440683B" w14:textId="77777777" w:rsidR="001E70F8" w:rsidRPr="0095176C" w:rsidDel="00AE11B6" w:rsidRDefault="001E70F8" w:rsidP="001E70F8">
            <w:pPr>
              <w:tabs>
                <w:tab w:val="decimal" w:pos="926"/>
              </w:tabs>
              <w:ind w:left="-115" w:right="-144"/>
              <w:jc w:val="center"/>
            </w:pPr>
          </w:p>
        </w:tc>
        <w:tc>
          <w:tcPr>
            <w:tcW w:w="180" w:type="dxa"/>
          </w:tcPr>
          <w:p w14:paraId="35EB4307"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tcPr>
          <w:p w14:paraId="1D7721BC" w14:textId="77777777" w:rsidR="001E70F8" w:rsidRPr="00DA7FBB" w:rsidRDefault="001E70F8" w:rsidP="001E70F8">
            <w:pPr>
              <w:tabs>
                <w:tab w:val="decimal" w:pos="926"/>
              </w:tabs>
              <w:ind w:left="-115" w:right="-144"/>
              <w:jc w:val="center"/>
            </w:pPr>
          </w:p>
        </w:tc>
      </w:tr>
      <w:tr w:rsidR="001E70F8" w:rsidRPr="00EF5298" w14:paraId="745241D3" w14:textId="77777777" w:rsidTr="005C10BB">
        <w:trPr>
          <w:cantSplit/>
        </w:trPr>
        <w:tc>
          <w:tcPr>
            <w:tcW w:w="4139" w:type="dxa"/>
          </w:tcPr>
          <w:p w14:paraId="400597CB" w14:textId="44DDEC6A" w:rsidR="001E70F8" w:rsidRPr="00E14951" w:rsidRDefault="001E70F8" w:rsidP="001E70F8">
            <w:pPr>
              <w:rPr>
                <w:rFonts w:cs="Angsana New"/>
                <w:b/>
                <w:bCs/>
                <w:i/>
                <w:iCs/>
                <w:szCs w:val="28"/>
                <w:lang w:val="en-US" w:bidi="th-TH"/>
              </w:rPr>
            </w:pPr>
            <w:r>
              <w:rPr>
                <w:rFonts w:cs="Angsana New"/>
                <w:b/>
                <w:bCs/>
                <w:i/>
                <w:iCs/>
                <w:szCs w:val="28"/>
                <w:lang w:val="en-US" w:bidi="th-TH"/>
              </w:rPr>
              <w:t>Finance c</w:t>
            </w:r>
            <w:r w:rsidRPr="00286FF7">
              <w:rPr>
                <w:rFonts w:cs="Angsana New"/>
                <w:b/>
                <w:bCs/>
                <w:i/>
                <w:iCs/>
                <w:szCs w:val="28"/>
                <w:lang w:val="en-US" w:bidi="th-TH"/>
              </w:rPr>
              <w:t>osts</w:t>
            </w:r>
          </w:p>
        </w:tc>
        <w:tc>
          <w:tcPr>
            <w:tcW w:w="1081" w:type="dxa"/>
            <w:vAlign w:val="bottom"/>
          </w:tcPr>
          <w:p w14:paraId="319D0AC8" w14:textId="77777777" w:rsidR="001E70F8" w:rsidRPr="0095176C" w:rsidRDefault="001E70F8" w:rsidP="001E70F8">
            <w:pPr>
              <w:tabs>
                <w:tab w:val="decimal" w:pos="926"/>
              </w:tabs>
              <w:ind w:left="-115" w:right="-79"/>
            </w:pPr>
          </w:p>
        </w:tc>
        <w:tc>
          <w:tcPr>
            <w:tcW w:w="183" w:type="dxa"/>
            <w:vAlign w:val="bottom"/>
          </w:tcPr>
          <w:p w14:paraId="70B371CC"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vAlign w:val="bottom"/>
          </w:tcPr>
          <w:p w14:paraId="2F218277" w14:textId="77777777" w:rsidR="001E70F8" w:rsidRDefault="001E70F8" w:rsidP="001E70F8">
            <w:pPr>
              <w:tabs>
                <w:tab w:val="decimal" w:pos="904"/>
              </w:tabs>
              <w:ind w:left="-115" w:right="-79"/>
              <w:rPr>
                <w:szCs w:val="22"/>
              </w:rPr>
            </w:pPr>
          </w:p>
        </w:tc>
        <w:tc>
          <w:tcPr>
            <w:tcW w:w="181" w:type="dxa"/>
            <w:vAlign w:val="bottom"/>
          </w:tcPr>
          <w:p w14:paraId="3396E3AD"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vAlign w:val="bottom"/>
          </w:tcPr>
          <w:p w14:paraId="3EA93286" w14:textId="77777777" w:rsidR="001E70F8" w:rsidRPr="0095176C" w:rsidRDefault="001E70F8" w:rsidP="001E70F8">
            <w:pPr>
              <w:tabs>
                <w:tab w:val="decimal" w:pos="926"/>
              </w:tabs>
              <w:ind w:left="-115" w:right="-79"/>
            </w:pPr>
          </w:p>
        </w:tc>
        <w:tc>
          <w:tcPr>
            <w:tcW w:w="180" w:type="dxa"/>
            <w:vAlign w:val="bottom"/>
          </w:tcPr>
          <w:p w14:paraId="7C040DE0"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2954A5A" w14:textId="77777777" w:rsidR="001E70F8" w:rsidRPr="00870F46" w:rsidRDefault="001E70F8" w:rsidP="001E70F8">
            <w:pPr>
              <w:tabs>
                <w:tab w:val="decimal" w:pos="1018"/>
              </w:tabs>
              <w:ind w:left="-115" w:right="-79"/>
              <w:rPr>
                <w:szCs w:val="22"/>
              </w:rPr>
            </w:pPr>
          </w:p>
        </w:tc>
      </w:tr>
      <w:tr w:rsidR="001E70F8" w:rsidRPr="00EF5298" w14:paraId="2D4D7047" w14:textId="77777777" w:rsidTr="007422E5">
        <w:trPr>
          <w:cantSplit/>
        </w:trPr>
        <w:tc>
          <w:tcPr>
            <w:tcW w:w="4139" w:type="dxa"/>
          </w:tcPr>
          <w:p w14:paraId="2FFD9294" w14:textId="26BF9709" w:rsidR="001E70F8" w:rsidRPr="00EF17F6" w:rsidRDefault="001E70F8" w:rsidP="001E70F8">
            <w:pPr>
              <w:rPr>
                <w:rFonts w:eastAsia="Arial"/>
                <w:szCs w:val="22"/>
              </w:rPr>
            </w:pPr>
            <w:r w:rsidRPr="00EF17F6">
              <w:rPr>
                <w:rFonts w:eastAsia="Arial"/>
                <w:szCs w:val="22"/>
              </w:rPr>
              <w:t>Subsidiar</w:t>
            </w:r>
            <w:r>
              <w:rPr>
                <w:rFonts w:eastAsia="Arial"/>
                <w:szCs w:val="22"/>
              </w:rPr>
              <w:t>y</w:t>
            </w:r>
          </w:p>
        </w:tc>
        <w:tc>
          <w:tcPr>
            <w:tcW w:w="1081" w:type="dxa"/>
          </w:tcPr>
          <w:p w14:paraId="2DECFD3A" w14:textId="3E01806C" w:rsidR="001E70F8" w:rsidRPr="0095176C" w:rsidRDefault="00142028" w:rsidP="001E70F8">
            <w:pPr>
              <w:tabs>
                <w:tab w:val="decimal" w:pos="926"/>
              </w:tabs>
              <w:ind w:left="-115" w:right="-79"/>
            </w:pPr>
            <w:r>
              <w:t>-</w:t>
            </w:r>
          </w:p>
        </w:tc>
        <w:tc>
          <w:tcPr>
            <w:tcW w:w="183" w:type="dxa"/>
            <w:vAlign w:val="bottom"/>
          </w:tcPr>
          <w:p w14:paraId="77BB5C27"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tcPr>
          <w:p w14:paraId="69CB4C4F" w14:textId="5AA88879" w:rsidR="001E70F8" w:rsidRPr="00B74552" w:rsidRDefault="001E70F8" w:rsidP="001E70F8">
            <w:pPr>
              <w:tabs>
                <w:tab w:val="decimal" w:pos="904"/>
              </w:tabs>
              <w:ind w:left="-115" w:right="-144"/>
              <w:jc w:val="center"/>
              <w:rPr>
                <w:szCs w:val="22"/>
              </w:rPr>
            </w:pPr>
            <w:r w:rsidRPr="00596A70">
              <w:t>-</w:t>
            </w:r>
          </w:p>
        </w:tc>
        <w:tc>
          <w:tcPr>
            <w:tcW w:w="181" w:type="dxa"/>
            <w:vAlign w:val="bottom"/>
          </w:tcPr>
          <w:p w14:paraId="373B748D"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tcPr>
          <w:p w14:paraId="7EF316BE" w14:textId="0E88709D" w:rsidR="001E70F8" w:rsidRPr="0095176C" w:rsidRDefault="00142028" w:rsidP="001E70F8">
            <w:pPr>
              <w:tabs>
                <w:tab w:val="decimal" w:pos="926"/>
              </w:tabs>
              <w:ind w:left="-115" w:right="-144"/>
              <w:jc w:val="center"/>
            </w:pPr>
            <w:r>
              <w:t>-</w:t>
            </w:r>
          </w:p>
        </w:tc>
        <w:tc>
          <w:tcPr>
            <w:tcW w:w="180" w:type="dxa"/>
            <w:vAlign w:val="bottom"/>
          </w:tcPr>
          <w:p w14:paraId="4EBC68D7"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D0ED6A6" w14:textId="2354E4AB" w:rsidR="001E70F8" w:rsidRPr="00DE7DC3" w:rsidRDefault="001E70F8" w:rsidP="001E70F8">
            <w:pPr>
              <w:tabs>
                <w:tab w:val="decimal" w:pos="926"/>
              </w:tabs>
              <w:ind w:left="-115" w:right="-144"/>
              <w:jc w:val="center"/>
            </w:pPr>
            <w:r>
              <w:rPr>
                <w:szCs w:val="22"/>
              </w:rPr>
              <w:t>353</w:t>
            </w:r>
          </w:p>
        </w:tc>
      </w:tr>
      <w:tr w:rsidR="001E70F8" w:rsidRPr="00EF5298" w14:paraId="1502686F" w14:textId="77777777" w:rsidTr="007422E5">
        <w:trPr>
          <w:cantSplit/>
        </w:trPr>
        <w:tc>
          <w:tcPr>
            <w:tcW w:w="4139" w:type="dxa"/>
          </w:tcPr>
          <w:p w14:paraId="0082D6BE" w14:textId="47527A16" w:rsidR="001E70F8" w:rsidRPr="000950AD" w:rsidRDefault="001E70F8" w:rsidP="001E70F8">
            <w:pPr>
              <w:rPr>
                <w:b/>
                <w:bCs/>
                <w:i/>
                <w:iCs/>
                <w:szCs w:val="22"/>
              </w:rPr>
            </w:pPr>
            <w:r w:rsidRPr="00DE7DC3">
              <w:rPr>
                <w:rFonts w:eastAsia="Arial"/>
                <w:szCs w:val="22"/>
              </w:rPr>
              <w:t>Other related companies</w:t>
            </w:r>
          </w:p>
        </w:tc>
        <w:tc>
          <w:tcPr>
            <w:tcW w:w="1081" w:type="dxa"/>
          </w:tcPr>
          <w:p w14:paraId="3674D825" w14:textId="0AD53F5A" w:rsidR="001E70F8" w:rsidRPr="0095176C" w:rsidRDefault="00142028" w:rsidP="007422E5">
            <w:pPr>
              <w:tabs>
                <w:tab w:val="decimal" w:pos="926"/>
              </w:tabs>
              <w:ind w:left="-115" w:right="-144"/>
              <w:jc w:val="center"/>
            </w:pPr>
            <w:r w:rsidRPr="00142028">
              <w:t>690</w:t>
            </w:r>
          </w:p>
        </w:tc>
        <w:tc>
          <w:tcPr>
            <w:tcW w:w="183" w:type="dxa"/>
            <w:vAlign w:val="bottom"/>
          </w:tcPr>
          <w:p w14:paraId="3B94C1DC"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tcPr>
          <w:p w14:paraId="54DDDFA0" w14:textId="31EC2142" w:rsidR="001E70F8" w:rsidRPr="00B74552" w:rsidRDefault="001E70F8" w:rsidP="001E70F8">
            <w:pPr>
              <w:tabs>
                <w:tab w:val="decimal" w:pos="904"/>
              </w:tabs>
              <w:ind w:left="-115" w:right="-144"/>
              <w:jc w:val="center"/>
              <w:rPr>
                <w:szCs w:val="22"/>
              </w:rPr>
            </w:pPr>
            <w:r w:rsidRPr="00596A70">
              <w:t>258</w:t>
            </w:r>
          </w:p>
        </w:tc>
        <w:tc>
          <w:tcPr>
            <w:tcW w:w="181" w:type="dxa"/>
            <w:vAlign w:val="bottom"/>
          </w:tcPr>
          <w:p w14:paraId="5ED8DAA2"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tcPr>
          <w:p w14:paraId="40486D11" w14:textId="4AC4B858" w:rsidR="001E70F8" w:rsidRPr="0095176C" w:rsidRDefault="00142028" w:rsidP="001E70F8">
            <w:pPr>
              <w:tabs>
                <w:tab w:val="decimal" w:pos="926"/>
              </w:tabs>
              <w:ind w:left="-115" w:right="-144"/>
              <w:jc w:val="center"/>
            </w:pPr>
            <w:r w:rsidRPr="00142028">
              <w:t>690</w:t>
            </w:r>
          </w:p>
        </w:tc>
        <w:tc>
          <w:tcPr>
            <w:tcW w:w="180" w:type="dxa"/>
            <w:vAlign w:val="bottom"/>
          </w:tcPr>
          <w:p w14:paraId="358CF473"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B8AC05B" w14:textId="77E0D9DD" w:rsidR="001E70F8" w:rsidRPr="00870F46" w:rsidRDefault="001E70F8" w:rsidP="001E70F8">
            <w:pPr>
              <w:tabs>
                <w:tab w:val="decimal" w:pos="926"/>
              </w:tabs>
              <w:ind w:left="-115" w:right="-144"/>
              <w:jc w:val="center"/>
              <w:rPr>
                <w:szCs w:val="22"/>
              </w:rPr>
            </w:pPr>
            <w:r>
              <w:rPr>
                <w:szCs w:val="22"/>
              </w:rPr>
              <w:t>258</w:t>
            </w:r>
          </w:p>
        </w:tc>
      </w:tr>
      <w:tr w:rsidR="001E70F8" w:rsidRPr="00EF5298" w14:paraId="3D722415" w14:textId="77777777" w:rsidTr="005C10BB">
        <w:trPr>
          <w:cantSplit/>
        </w:trPr>
        <w:tc>
          <w:tcPr>
            <w:tcW w:w="4139" w:type="dxa"/>
          </w:tcPr>
          <w:p w14:paraId="0CCE4E8B" w14:textId="77777777" w:rsidR="001E70F8" w:rsidRPr="000950AD" w:rsidRDefault="001E70F8" w:rsidP="001E70F8">
            <w:pPr>
              <w:rPr>
                <w:b/>
                <w:bCs/>
                <w:i/>
                <w:iCs/>
                <w:szCs w:val="22"/>
              </w:rPr>
            </w:pPr>
          </w:p>
        </w:tc>
        <w:tc>
          <w:tcPr>
            <w:tcW w:w="1081" w:type="dxa"/>
            <w:vAlign w:val="bottom"/>
          </w:tcPr>
          <w:p w14:paraId="61A7D6DA" w14:textId="77777777" w:rsidR="001E70F8" w:rsidRPr="0095176C" w:rsidRDefault="001E70F8" w:rsidP="001E70F8">
            <w:pPr>
              <w:tabs>
                <w:tab w:val="decimal" w:pos="926"/>
              </w:tabs>
              <w:ind w:left="-115" w:right="-79"/>
            </w:pPr>
          </w:p>
        </w:tc>
        <w:tc>
          <w:tcPr>
            <w:tcW w:w="183" w:type="dxa"/>
            <w:vAlign w:val="bottom"/>
          </w:tcPr>
          <w:p w14:paraId="7EEA5769"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vAlign w:val="bottom"/>
          </w:tcPr>
          <w:p w14:paraId="7F285EC3" w14:textId="77777777" w:rsidR="001E70F8" w:rsidRDefault="001E70F8" w:rsidP="001E70F8">
            <w:pPr>
              <w:tabs>
                <w:tab w:val="decimal" w:pos="904"/>
              </w:tabs>
              <w:ind w:left="-115" w:right="-79"/>
              <w:rPr>
                <w:szCs w:val="22"/>
              </w:rPr>
            </w:pPr>
          </w:p>
        </w:tc>
        <w:tc>
          <w:tcPr>
            <w:tcW w:w="181" w:type="dxa"/>
            <w:vAlign w:val="bottom"/>
          </w:tcPr>
          <w:p w14:paraId="4AC8565A"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vAlign w:val="bottom"/>
          </w:tcPr>
          <w:p w14:paraId="02A589C0" w14:textId="77777777" w:rsidR="001E70F8" w:rsidRPr="0095176C" w:rsidRDefault="001E70F8" w:rsidP="001E70F8">
            <w:pPr>
              <w:tabs>
                <w:tab w:val="decimal" w:pos="926"/>
              </w:tabs>
              <w:ind w:left="-115" w:right="-79"/>
            </w:pPr>
          </w:p>
        </w:tc>
        <w:tc>
          <w:tcPr>
            <w:tcW w:w="180" w:type="dxa"/>
            <w:vAlign w:val="bottom"/>
          </w:tcPr>
          <w:p w14:paraId="23A23011"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01AC130" w14:textId="77777777" w:rsidR="001E70F8" w:rsidRPr="00870F46" w:rsidRDefault="001E70F8" w:rsidP="001E70F8">
            <w:pPr>
              <w:tabs>
                <w:tab w:val="decimal" w:pos="1018"/>
              </w:tabs>
              <w:ind w:left="-115" w:right="-79"/>
              <w:rPr>
                <w:szCs w:val="22"/>
              </w:rPr>
            </w:pPr>
          </w:p>
        </w:tc>
      </w:tr>
      <w:tr w:rsidR="001E70F8" w:rsidRPr="00EF5298" w14:paraId="28C78031" w14:textId="77777777" w:rsidTr="005C10BB">
        <w:trPr>
          <w:cantSplit/>
        </w:trPr>
        <w:tc>
          <w:tcPr>
            <w:tcW w:w="4139" w:type="dxa"/>
          </w:tcPr>
          <w:p w14:paraId="3381F3EF" w14:textId="6FAAF788" w:rsidR="001E70F8" w:rsidRPr="000950AD" w:rsidRDefault="001E70F8" w:rsidP="001E70F8">
            <w:pPr>
              <w:rPr>
                <w:b/>
                <w:bCs/>
                <w:i/>
                <w:iCs/>
                <w:szCs w:val="22"/>
              </w:rPr>
            </w:pPr>
            <w:r w:rsidRPr="000950AD">
              <w:rPr>
                <w:b/>
                <w:bCs/>
                <w:i/>
                <w:iCs/>
                <w:szCs w:val="22"/>
              </w:rPr>
              <w:t>Purchase of property</w:t>
            </w:r>
            <w:r>
              <w:rPr>
                <w:rFonts w:cs="Angsana New"/>
                <w:b/>
                <w:bCs/>
                <w:i/>
                <w:iCs/>
                <w:szCs w:val="28"/>
                <w:lang w:val="en-US" w:bidi="th-TH"/>
              </w:rPr>
              <w:t xml:space="preserve">, plant and equipment </w:t>
            </w:r>
          </w:p>
        </w:tc>
        <w:tc>
          <w:tcPr>
            <w:tcW w:w="1081" w:type="dxa"/>
            <w:vAlign w:val="bottom"/>
          </w:tcPr>
          <w:p w14:paraId="1B77D87D" w14:textId="77777777" w:rsidR="001E70F8" w:rsidRPr="0095176C" w:rsidRDefault="001E70F8" w:rsidP="001E70F8">
            <w:pPr>
              <w:tabs>
                <w:tab w:val="decimal" w:pos="926"/>
              </w:tabs>
              <w:ind w:left="-115" w:right="-79"/>
            </w:pPr>
          </w:p>
        </w:tc>
        <w:tc>
          <w:tcPr>
            <w:tcW w:w="183" w:type="dxa"/>
            <w:vAlign w:val="bottom"/>
          </w:tcPr>
          <w:p w14:paraId="5FB903E2" w14:textId="77777777" w:rsidR="001E70F8" w:rsidRPr="00EF5298" w:rsidRDefault="001E70F8" w:rsidP="001E70F8">
            <w:pPr>
              <w:pStyle w:val="BodyTextIndentnosp"/>
              <w:tabs>
                <w:tab w:val="decimal" w:pos="1018"/>
              </w:tabs>
              <w:spacing w:line="240" w:lineRule="atLeast"/>
              <w:ind w:left="-115" w:right="-79"/>
              <w:rPr>
                <w:szCs w:val="22"/>
              </w:rPr>
            </w:pPr>
          </w:p>
        </w:tc>
        <w:tc>
          <w:tcPr>
            <w:tcW w:w="1151" w:type="dxa"/>
            <w:vAlign w:val="bottom"/>
          </w:tcPr>
          <w:p w14:paraId="57D6D216" w14:textId="77777777" w:rsidR="001E70F8" w:rsidRDefault="001E70F8" w:rsidP="001E70F8">
            <w:pPr>
              <w:tabs>
                <w:tab w:val="decimal" w:pos="904"/>
              </w:tabs>
              <w:ind w:left="-115" w:right="-79"/>
              <w:rPr>
                <w:szCs w:val="22"/>
              </w:rPr>
            </w:pPr>
          </w:p>
        </w:tc>
        <w:tc>
          <w:tcPr>
            <w:tcW w:w="181" w:type="dxa"/>
            <w:vAlign w:val="bottom"/>
          </w:tcPr>
          <w:p w14:paraId="67467FCA" w14:textId="77777777" w:rsidR="001E70F8" w:rsidRPr="00EF5298" w:rsidRDefault="001E70F8" w:rsidP="001E70F8">
            <w:pPr>
              <w:pStyle w:val="BodyTextIndentnosp"/>
              <w:tabs>
                <w:tab w:val="decimal" w:pos="1018"/>
              </w:tabs>
              <w:spacing w:line="240" w:lineRule="atLeast"/>
              <w:ind w:left="-115" w:right="-79"/>
              <w:rPr>
                <w:b/>
                <w:bCs/>
                <w:szCs w:val="22"/>
                <w:lang w:val="en-US"/>
              </w:rPr>
            </w:pPr>
          </w:p>
        </w:tc>
        <w:tc>
          <w:tcPr>
            <w:tcW w:w="1275" w:type="dxa"/>
            <w:vAlign w:val="bottom"/>
          </w:tcPr>
          <w:p w14:paraId="16A15482" w14:textId="77777777" w:rsidR="001E70F8" w:rsidRPr="0095176C" w:rsidRDefault="001E70F8" w:rsidP="001E70F8">
            <w:pPr>
              <w:tabs>
                <w:tab w:val="decimal" w:pos="926"/>
              </w:tabs>
              <w:ind w:left="-115" w:right="-79"/>
            </w:pPr>
          </w:p>
        </w:tc>
        <w:tc>
          <w:tcPr>
            <w:tcW w:w="180" w:type="dxa"/>
            <w:vAlign w:val="bottom"/>
          </w:tcPr>
          <w:p w14:paraId="4633B6D3" w14:textId="77777777" w:rsidR="001E70F8" w:rsidRPr="00EF5298" w:rsidRDefault="001E70F8" w:rsidP="001E70F8">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8F98DF3" w14:textId="77777777" w:rsidR="001E70F8" w:rsidRPr="00870F46" w:rsidRDefault="001E70F8" w:rsidP="001E70F8">
            <w:pPr>
              <w:tabs>
                <w:tab w:val="decimal" w:pos="1018"/>
              </w:tabs>
              <w:ind w:left="-115" w:right="-79"/>
              <w:rPr>
                <w:szCs w:val="22"/>
              </w:rPr>
            </w:pPr>
          </w:p>
        </w:tc>
      </w:tr>
      <w:tr w:rsidR="009A405D" w:rsidRPr="00EF5298" w14:paraId="2CCDFBD1" w14:textId="77777777" w:rsidTr="007422E5">
        <w:trPr>
          <w:cantSplit/>
        </w:trPr>
        <w:tc>
          <w:tcPr>
            <w:tcW w:w="4139" w:type="dxa"/>
          </w:tcPr>
          <w:p w14:paraId="088D9446" w14:textId="25AC39FB" w:rsidR="009A405D" w:rsidRPr="005C10BB" w:rsidRDefault="009A405D" w:rsidP="009A405D">
            <w:pPr>
              <w:rPr>
                <w:szCs w:val="22"/>
                <w:lang w:val="en-US"/>
              </w:rPr>
            </w:pPr>
            <w:r w:rsidRPr="00DE7DC3">
              <w:rPr>
                <w:rFonts w:eastAsia="Arial"/>
                <w:szCs w:val="22"/>
              </w:rPr>
              <w:t>Parent company</w:t>
            </w:r>
          </w:p>
        </w:tc>
        <w:tc>
          <w:tcPr>
            <w:tcW w:w="1081" w:type="dxa"/>
          </w:tcPr>
          <w:p w14:paraId="3A7DE4F2" w14:textId="0812E195" w:rsidR="009A405D" w:rsidRPr="0095176C" w:rsidRDefault="009A405D" w:rsidP="007422E5">
            <w:pPr>
              <w:tabs>
                <w:tab w:val="decimal" w:pos="926"/>
              </w:tabs>
              <w:ind w:left="-115" w:right="-144"/>
              <w:jc w:val="center"/>
            </w:pPr>
            <w:r w:rsidRPr="007422E5">
              <w:t>247</w:t>
            </w:r>
          </w:p>
        </w:tc>
        <w:tc>
          <w:tcPr>
            <w:tcW w:w="183" w:type="dxa"/>
            <w:vAlign w:val="bottom"/>
          </w:tcPr>
          <w:p w14:paraId="0AC4F581" w14:textId="77777777" w:rsidR="009A405D" w:rsidRPr="00EF5298" w:rsidRDefault="009A405D" w:rsidP="009A405D">
            <w:pPr>
              <w:pStyle w:val="BodyTextIndentnosp"/>
              <w:tabs>
                <w:tab w:val="decimal" w:pos="1018"/>
              </w:tabs>
              <w:spacing w:line="240" w:lineRule="atLeast"/>
              <w:ind w:left="-115" w:right="-79"/>
              <w:rPr>
                <w:szCs w:val="22"/>
              </w:rPr>
            </w:pPr>
          </w:p>
        </w:tc>
        <w:tc>
          <w:tcPr>
            <w:tcW w:w="1151" w:type="dxa"/>
          </w:tcPr>
          <w:p w14:paraId="410B0452" w14:textId="5764D2FD" w:rsidR="009A405D" w:rsidRDefault="009A405D" w:rsidP="009A405D">
            <w:pPr>
              <w:tabs>
                <w:tab w:val="decimal" w:pos="904"/>
              </w:tabs>
              <w:ind w:left="-115" w:right="-144"/>
              <w:jc w:val="center"/>
              <w:rPr>
                <w:szCs w:val="22"/>
              </w:rPr>
            </w:pPr>
            <w:r w:rsidRPr="008A45FA">
              <w:t>117</w:t>
            </w:r>
          </w:p>
        </w:tc>
        <w:tc>
          <w:tcPr>
            <w:tcW w:w="181" w:type="dxa"/>
            <w:vAlign w:val="bottom"/>
          </w:tcPr>
          <w:p w14:paraId="5EB188F1" w14:textId="77777777" w:rsidR="009A405D" w:rsidRPr="00EF5298" w:rsidRDefault="009A405D" w:rsidP="009A405D">
            <w:pPr>
              <w:pStyle w:val="BodyTextIndentnosp"/>
              <w:tabs>
                <w:tab w:val="decimal" w:pos="1018"/>
              </w:tabs>
              <w:spacing w:line="240" w:lineRule="atLeast"/>
              <w:ind w:left="-115" w:right="-79"/>
              <w:rPr>
                <w:b/>
                <w:bCs/>
                <w:szCs w:val="22"/>
                <w:lang w:val="en-US"/>
              </w:rPr>
            </w:pPr>
          </w:p>
        </w:tc>
        <w:tc>
          <w:tcPr>
            <w:tcW w:w="1275" w:type="dxa"/>
          </w:tcPr>
          <w:p w14:paraId="5BDF6682" w14:textId="51FF2726" w:rsidR="009A405D" w:rsidRPr="0095176C" w:rsidRDefault="009A405D" w:rsidP="009A405D">
            <w:pPr>
              <w:tabs>
                <w:tab w:val="decimal" w:pos="926"/>
              </w:tabs>
              <w:ind w:left="-115" w:right="-144"/>
              <w:jc w:val="center"/>
            </w:pPr>
            <w:r w:rsidRPr="007422E5">
              <w:t>247</w:t>
            </w:r>
          </w:p>
        </w:tc>
        <w:tc>
          <w:tcPr>
            <w:tcW w:w="180" w:type="dxa"/>
            <w:vAlign w:val="bottom"/>
          </w:tcPr>
          <w:p w14:paraId="246C64B7" w14:textId="77777777" w:rsidR="009A405D" w:rsidRPr="00EF5298" w:rsidRDefault="009A405D" w:rsidP="009A405D">
            <w:pPr>
              <w:pStyle w:val="BodyTextIndentnosp"/>
              <w:tabs>
                <w:tab w:val="decimal" w:pos="1018"/>
              </w:tabs>
              <w:spacing w:line="240" w:lineRule="atLeast"/>
              <w:ind w:left="-115" w:right="-79"/>
              <w:rPr>
                <w:rFonts w:eastAsia="Cordia New"/>
                <w:szCs w:val="22"/>
                <w:lang w:val="en-US" w:bidi="th-TH"/>
              </w:rPr>
            </w:pPr>
          </w:p>
        </w:tc>
        <w:tc>
          <w:tcPr>
            <w:tcW w:w="1350" w:type="dxa"/>
          </w:tcPr>
          <w:p w14:paraId="6D609200" w14:textId="448DC495" w:rsidR="009A405D" w:rsidRPr="00870F46" w:rsidRDefault="009A405D" w:rsidP="009A405D">
            <w:pPr>
              <w:tabs>
                <w:tab w:val="decimal" w:pos="926"/>
              </w:tabs>
              <w:ind w:left="-115" w:right="-144"/>
              <w:jc w:val="center"/>
              <w:rPr>
                <w:szCs w:val="22"/>
              </w:rPr>
            </w:pPr>
            <w:r w:rsidRPr="00107D95">
              <w:t>117</w:t>
            </w:r>
          </w:p>
        </w:tc>
      </w:tr>
      <w:tr w:rsidR="009A405D" w:rsidRPr="00EF5298" w14:paraId="6616EAC6" w14:textId="77777777" w:rsidTr="007422E5">
        <w:trPr>
          <w:cantSplit/>
        </w:trPr>
        <w:tc>
          <w:tcPr>
            <w:tcW w:w="4139" w:type="dxa"/>
          </w:tcPr>
          <w:p w14:paraId="0023C073" w14:textId="302F2C55" w:rsidR="009A405D" w:rsidRPr="00DE7DC3" w:rsidRDefault="009A405D" w:rsidP="009A405D">
            <w:pPr>
              <w:rPr>
                <w:rFonts w:eastAsia="Arial"/>
                <w:szCs w:val="22"/>
              </w:rPr>
            </w:pPr>
            <w:r w:rsidRPr="00DE7DC3">
              <w:rPr>
                <w:rFonts w:eastAsia="Arial"/>
                <w:szCs w:val="22"/>
              </w:rPr>
              <w:t>Other companies under common control</w:t>
            </w:r>
          </w:p>
        </w:tc>
        <w:tc>
          <w:tcPr>
            <w:tcW w:w="1081" w:type="dxa"/>
          </w:tcPr>
          <w:p w14:paraId="769AB325" w14:textId="52B0C2B5" w:rsidR="009A405D" w:rsidRPr="0095176C" w:rsidDel="009C4162" w:rsidRDefault="009A405D" w:rsidP="007422E5">
            <w:pPr>
              <w:tabs>
                <w:tab w:val="decimal" w:pos="926"/>
              </w:tabs>
              <w:ind w:left="-115" w:right="-144"/>
              <w:jc w:val="center"/>
            </w:pPr>
            <w:r w:rsidRPr="007422E5">
              <w:t>-</w:t>
            </w:r>
          </w:p>
        </w:tc>
        <w:tc>
          <w:tcPr>
            <w:tcW w:w="183" w:type="dxa"/>
            <w:vAlign w:val="bottom"/>
          </w:tcPr>
          <w:p w14:paraId="27D79B90" w14:textId="77777777" w:rsidR="009A405D" w:rsidRPr="00EF5298" w:rsidRDefault="009A405D" w:rsidP="009A405D">
            <w:pPr>
              <w:pStyle w:val="BodyTextIndentnosp"/>
              <w:tabs>
                <w:tab w:val="decimal" w:pos="1018"/>
              </w:tabs>
              <w:spacing w:line="240" w:lineRule="atLeast"/>
              <w:ind w:left="-115" w:right="-79"/>
              <w:rPr>
                <w:szCs w:val="22"/>
              </w:rPr>
            </w:pPr>
          </w:p>
        </w:tc>
        <w:tc>
          <w:tcPr>
            <w:tcW w:w="1151" w:type="dxa"/>
          </w:tcPr>
          <w:p w14:paraId="1577B49D" w14:textId="67CED42B" w:rsidR="009A405D" w:rsidRDefault="009A405D" w:rsidP="009A405D">
            <w:pPr>
              <w:tabs>
                <w:tab w:val="decimal" w:pos="904"/>
              </w:tabs>
              <w:ind w:left="-115" w:right="-144"/>
              <w:jc w:val="center"/>
              <w:rPr>
                <w:szCs w:val="22"/>
              </w:rPr>
            </w:pPr>
            <w:r w:rsidRPr="008A45FA">
              <w:t>15</w:t>
            </w:r>
          </w:p>
        </w:tc>
        <w:tc>
          <w:tcPr>
            <w:tcW w:w="181" w:type="dxa"/>
            <w:vAlign w:val="bottom"/>
          </w:tcPr>
          <w:p w14:paraId="2C58A196" w14:textId="77777777" w:rsidR="009A405D" w:rsidRPr="00EF5298" w:rsidRDefault="009A405D" w:rsidP="009A405D">
            <w:pPr>
              <w:pStyle w:val="BodyTextIndentnosp"/>
              <w:tabs>
                <w:tab w:val="decimal" w:pos="1018"/>
              </w:tabs>
              <w:spacing w:line="240" w:lineRule="atLeast"/>
              <w:ind w:left="-115" w:right="-79"/>
              <w:rPr>
                <w:b/>
                <w:bCs/>
                <w:szCs w:val="22"/>
                <w:lang w:val="en-US"/>
              </w:rPr>
            </w:pPr>
          </w:p>
        </w:tc>
        <w:tc>
          <w:tcPr>
            <w:tcW w:w="1275" w:type="dxa"/>
          </w:tcPr>
          <w:p w14:paraId="5F3BB3F5" w14:textId="1518286B" w:rsidR="009A405D" w:rsidRPr="0095176C" w:rsidDel="009C4162" w:rsidRDefault="009A405D" w:rsidP="009A405D">
            <w:pPr>
              <w:tabs>
                <w:tab w:val="decimal" w:pos="926"/>
              </w:tabs>
              <w:ind w:left="-115" w:right="-144"/>
              <w:jc w:val="center"/>
            </w:pPr>
            <w:r w:rsidRPr="007422E5">
              <w:t>-</w:t>
            </w:r>
          </w:p>
        </w:tc>
        <w:tc>
          <w:tcPr>
            <w:tcW w:w="180" w:type="dxa"/>
            <w:vAlign w:val="bottom"/>
          </w:tcPr>
          <w:p w14:paraId="1073AE40" w14:textId="77777777" w:rsidR="009A405D" w:rsidRPr="00EF5298" w:rsidRDefault="009A405D" w:rsidP="009A405D">
            <w:pPr>
              <w:pStyle w:val="BodyTextIndentnosp"/>
              <w:tabs>
                <w:tab w:val="decimal" w:pos="1018"/>
              </w:tabs>
              <w:spacing w:line="240" w:lineRule="atLeast"/>
              <w:ind w:left="-115" w:right="-79"/>
              <w:rPr>
                <w:rFonts w:eastAsia="Cordia New"/>
                <w:szCs w:val="22"/>
                <w:lang w:val="en-US" w:bidi="th-TH"/>
              </w:rPr>
            </w:pPr>
          </w:p>
        </w:tc>
        <w:tc>
          <w:tcPr>
            <w:tcW w:w="1350" w:type="dxa"/>
          </w:tcPr>
          <w:p w14:paraId="40F08479" w14:textId="66E07778" w:rsidR="009A405D" w:rsidRDefault="009A405D" w:rsidP="009A405D">
            <w:pPr>
              <w:tabs>
                <w:tab w:val="decimal" w:pos="926"/>
              </w:tabs>
              <w:ind w:left="-115" w:right="-144"/>
              <w:jc w:val="center"/>
              <w:rPr>
                <w:szCs w:val="22"/>
              </w:rPr>
            </w:pPr>
            <w:r w:rsidRPr="00107D95">
              <w:t>15</w:t>
            </w:r>
          </w:p>
        </w:tc>
      </w:tr>
      <w:tr w:rsidR="009A405D" w:rsidRPr="00EF5298" w14:paraId="46F2E9A2" w14:textId="77777777" w:rsidTr="007422E5">
        <w:trPr>
          <w:cantSplit/>
        </w:trPr>
        <w:tc>
          <w:tcPr>
            <w:tcW w:w="4139" w:type="dxa"/>
          </w:tcPr>
          <w:p w14:paraId="75425777" w14:textId="72E0D047" w:rsidR="009A405D" w:rsidRPr="00883C1A" w:rsidRDefault="009A405D" w:rsidP="009A405D">
            <w:pPr>
              <w:rPr>
                <w:szCs w:val="22"/>
              </w:rPr>
            </w:pPr>
            <w:r w:rsidRPr="00DE7DC3">
              <w:rPr>
                <w:rFonts w:eastAsia="Arial"/>
                <w:szCs w:val="22"/>
              </w:rPr>
              <w:t>Other related compan</w:t>
            </w:r>
            <w:r>
              <w:rPr>
                <w:rFonts w:eastAsia="Arial"/>
                <w:szCs w:val="22"/>
              </w:rPr>
              <w:t>y</w:t>
            </w:r>
          </w:p>
        </w:tc>
        <w:tc>
          <w:tcPr>
            <w:tcW w:w="1081" w:type="dxa"/>
          </w:tcPr>
          <w:p w14:paraId="0D226892" w14:textId="0DBB5190" w:rsidR="009A405D" w:rsidRPr="0095176C" w:rsidRDefault="009A405D" w:rsidP="007422E5">
            <w:pPr>
              <w:tabs>
                <w:tab w:val="decimal" w:pos="926"/>
              </w:tabs>
              <w:ind w:left="-115" w:right="-144"/>
              <w:jc w:val="center"/>
            </w:pPr>
            <w:r w:rsidRPr="007422E5">
              <w:t>20,142</w:t>
            </w:r>
          </w:p>
        </w:tc>
        <w:tc>
          <w:tcPr>
            <w:tcW w:w="183" w:type="dxa"/>
            <w:vAlign w:val="bottom"/>
          </w:tcPr>
          <w:p w14:paraId="7C1251B9" w14:textId="77777777" w:rsidR="009A405D" w:rsidRPr="00EF5298" w:rsidRDefault="009A405D" w:rsidP="009A405D">
            <w:pPr>
              <w:pStyle w:val="BodyTextIndentnosp"/>
              <w:tabs>
                <w:tab w:val="decimal" w:pos="1018"/>
              </w:tabs>
              <w:spacing w:line="240" w:lineRule="atLeast"/>
              <w:ind w:left="-115" w:right="-79"/>
              <w:rPr>
                <w:szCs w:val="22"/>
              </w:rPr>
            </w:pPr>
          </w:p>
        </w:tc>
        <w:tc>
          <w:tcPr>
            <w:tcW w:w="1151" w:type="dxa"/>
          </w:tcPr>
          <w:p w14:paraId="65D6183F" w14:textId="6634B516" w:rsidR="009A405D" w:rsidRDefault="009A405D" w:rsidP="009A405D">
            <w:pPr>
              <w:tabs>
                <w:tab w:val="decimal" w:pos="904"/>
              </w:tabs>
              <w:ind w:left="-115" w:right="-144"/>
              <w:jc w:val="center"/>
              <w:rPr>
                <w:szCs w:val="22"/>
              </w:rPr>
            </w:pPr>
            <w:r w:rsidRPr="008A45FA">
              <w:t>8,550</w:t>
            </w:r>
          </w:p>
        </w:tc>
        <w:tc>
          <w:tcPr>
            <w:tcW w:w="181" w:type="dxa"/>
            <w:vAlign w:val="bottom"/>
          </w:tcPr>
          <w:p w14:paraId="616D1468" w14:textId="77777777" w:rsidR="009A405D" w:rsidRPr="00EF5298" w:rsidRDefault="009A405D" w:rsidP="009A405D">
            <w:pPr>
              <w:pStyle w:val="BodyTextIndentnosp"/>
              <w:tabs>
                <w:tab w:val="decimal" w:pos="1018"/>
              </w:tabs>
              <w:spacing w:line="240" w:lineRule="atLeast"/>
              <w:ind w:left="-115" w:right="-79"/>
              <w:rPr>
                <w:b/>
                <w:bCs/>
                <w:szCs w:val="22"/>
                <w:lang w:val="en-US"/>
              </w:rPr>
            </w:pPr>
          </w:p>
        </w:tc>
        <w:tc>
          <w:tcPr>
            <w:tcW w:w="1275" w:type="dxa"/>
          </w:tcPr>
          <w:p w14:paraId="30B4CCB9" w14:textId="0F13FA8A" w:rsidR="009A405D" w:rsidRPr="0095176C" w:rsidRDefault="009A405D" w:rsidP="009A405D">
            <w:pPr>
              <w:tabs>
                <w:tab w:val="decimal" w:pos="926"/>
              </w:tabs>
              <w:ind w:left="-115" w:right="-144"/>
              <w:jc w:val="center"/>
            </w:pPr>
            <w:r w:rsidRPr="007422E5">
              <w:t>20,142</w:t>
            </w:r>
          </w:p>
        </w:tc>
        <w:tc>
          <w:tcPr>
            <w:tcW w:w="180" w:type="dxa"/>
            <w:vAlign w:val="bottom"/>
          </w:tcPr>
          <w:p w14:paraId="231EA11D" w14:textId="77777777" w:rsidR="009A405D" w:rsidRPr="00EF5298" w:rsidRDefault="009A405D" w:rsidP="009A405D">
            <w:pPr>
              <w:pStyle w:val="BodyTextIndentnosp"/>
              <w:tabs>
                <w:tab w:val="decimal" w:pos="1018"/>
              </w:tabs>
              <w:spacing w:line="240" w:lineRule="atLeast"/>
              <w:ind w:left="-115" w:right="-79"/>
              <w:rPr>
                <w:rFonts w:eastAsia="Cordia New"/>
                <w:szCs w:val="22"/>
                <w:lang w:val="en-US" w:bidi="th-TH"/>
              </w:rPr>
            </w:pPr>
          </w:p>
        </w:tc>
        <w:tc>
          <w:tcPr>
            <w:tcW w:w="1350" w:type="dxa"/>
          </w:tcPr>
          <w:p w14:paraId="69178915" w14:textId="0C7F490B" w:rsidR="009A405D" w:rsidRPr="00870F46" w:rsidRDefault="009A405D" w:rsidP="009A405D">
            <w:pPr>
              <w:tabs>
                <w:tab w:val="decimal" w:pos="926"/>
              </w:tabs>
              <w:ind w:left="-115" w:right="-144"/>
              <w:jc w:val="center"/>
              <w:rPr>
                <w:szCs w:val="22"/>
              </w:rPr>
            </w:pPr>
            <w:r w:rsidRPr="00107D95">
              <w:t>8,550</w:t>
            </w:r>
          </w:p>
        </w:tc>
      </w:tr>
      <w:tr w:rsidR="009A405D" w:rsidRPr="00EF5298" w14:paraId="48D1F8AE" w14:textId="77777777" w:rsidTr="005C10BB">
        <w:trPr>
          <w:cantSplit/>
        </w:trPr>
        <w:tc>
          <w:tcPr>
            <w:tcW w:w="4139" w:type="dxa"/>
          </w:tcPr>
          <w:p w14:paraId="15236E08" w14:textId="77777777" w:rsidR="009A405D" w:rsidRPr="00DE7DC3" w:rsidRDefault="009A405D" w:rsidP="009A405D">
            <w:pPr>
              <w:rPr>
                <w:rFonts w:eastAsia="Arial"/>
                <w:szCs w:val="22"/>
              </w:rPr>
            </w:pPr>
          </w:p>
        </w:tc>
        <w:tc>
          <w:tcPr>
            <w:tcW w:w="1081" w:type="dxa"/>
            <w:vAlign w:val="bottom"/>
          </w:tcPr>
          <w:p w14:paraId="0B40EBBF" w14:textId="77777777" w:rsidR="009A405D" w:rsidRPr="0095176C" w:rsidRDefault="009A405D" w:rsidP="009A405D">
            <w:pPr>
              <w:tabs>
                <w:tab w:val="decimal" w:pos="926"/>
              </w:tabs>
              <w:ind w:left="-115" w:right="-79"/>
            </w:pPr>
          </w:p>
        </w:tc>
        <w:tc>
          <w:tcPr>
            <w:tcW w:w="183" w:type="dxa"/>
            <w:vAlign w:val="bottom"/>
          </w:tcPr>
          <w:p w14:paraId="54A0B2C3" w14:textId="77777777" w:rsidR="009A405D" w:rsidRPr="00EF5298" w:rsidRDefault="009A405D" w:rsidP="009A405D">
            <w:pPr>
              <w:pStyle w:val="BodyTextIndentnosp"/>
              <w:tabs>
                <w:tab w:val="decimal" w:pos="1018"/>
              </w:tabs>
              <w:spacing w:line="240" w:lineRule="atLeast"/>
              <w:ind w:left="-115" w:right="-79"/>
              <w:rPr>
                <w:szCs w:val="22"/>
              </w:rPr>
            </w:pPr>
          </w:p>
        </w:tc>
        <w:tc>
          <w:tcPr>
            <w:tcW w:w="1151" w:type="dxa"/>
          </w:tcPr>
          <w:p w14:paraId="33F6BB68" w14:textId="77777777" w:rsidR="009A405D" w:rsidRPr="002E362A" w:rsidRDefault="009A405D" w:rsidP="009A405D">
            <w:pPr>
              <w:tabs>
                <w:tab w:val="decimal" w:pos="904"/>
              </w:tabs>
              <w:ind w:left="-115" w:right="-79"/>
              <w:rPr>
                <w:szCs w:val="22"/>
              </w:rPr>
            </w:pPr>
          </w:p>
        </w:tc>
        <w:tc>
          <w:tcPr>
            <w:tcW w:w="181" w:type="dxa"/>
            <w:vAlign w:val="bottom"/>
          </w:tcPr>
          <w:p w14:paraId="1B805315" w14:textId="77777777" w:rsidR="009A405D" w:rsidRPr="00EF5298" w:rsidRDefault="009A405D" w:rsidP="009A405D">
            <w:pPr>
              <w:pStyle w:val="BodyTextIndentnosp"/>
              <w:tabs>
                <w:tab w:val="decimal" w:pos="1018"/>
              </w:tabs>
              <w:spacing w:line="240" w:lineRule="atLeast"/>
              <w:ind w:left="-115" w:right="-79"/>
              <w:rPr>
                <w:b/>
                <w:bCs/>
                <w:szCs w:val="22"/>
                <w:lang w:val="en-US"/>
              </w:rPr>
            </w:pPr>
          </w:p>
        </w:tc>
        <w:tc>
          <w:tcPr>
            <w:tcW w:w="1275" w:type="dxa"/>
            <w:vAlign w:val="bottom"/>
          </w:tcPr>
          <w:p w14:paraId="25001F5A" w14:textId="77777777" w:rsidR="009A405D" w:rsidRPr="0095176C" w:rsidRDefault="009A405D" w:rsidP="009A405D">
            <w:pPr>
              <w:tabs>
                <w:tab w:val="decimal" w:pos="926"/>
              </w:tabs>
              <w:ind w:left="-115" w:right="-79"/>
            </w:pPr>
          </w:p>
        </w:tc>
        <w:tc>
          <w:tcPr>
            <w:tcW w:w="180" w:type="dxa"/>
            <w:vAlign w:val="bottom"/>
          </w:tcPr>
          <w:p w14:paraId="10BF878E" w14:textId="77777777" w:rsidR="009A405D" w:rsidRPr="00EF5298" w:rsidRDefault="009A405D" w:rsidP="009A405D">
            <w:pPr>
              <w:pStyle w:val="BodyTextIndentnosp"/>
              <w:tabs>
                <w:tab w:val="decimal" w:pos="1018"/>
              </w:tabs>
              <w:spacing w:line="240" w:lineRule="atLeast"/>
              <w:ind w:left="-115" w:right="-79"/>
              <w:rPr>
                <w:rFonts w:eastAsia="Cordia New"/>
                <w:szCs w:val="22"/>
                <w:lang w:val="en-US" w:bidi="th-TH"/>
              </w:rPr>
            </w:pPr>
          </w:p>
        </w:tc>
        <w:tc>
          <w:tcPr>
            <w:tcW w:w="1350" w:type="dxa"/>
          </w:tcPr>
          <w:p w14:paraId="1EC00D7B" w14:textId="77777777" w:rsidR="009A405D" w:rsidRPr="00AE0D24" w:rsidRDefault="009A405D" w:rsidP="009A405D">
            <w:pPr>
              <w:tabs>
                <w:tab w:val="decimal" w:pos="1018"/>
              </w:tabs>
              <w:ind w:left="-115" w:right="109"/>
            </w:pPr>
          </w:p>
        </w:tc>
      </w:tr>
      <w:tr w:rsidR="009A405D" w:rsidRPr="00EF5298" w14:paraId="3F7AD201" w14:textId="77777777" w:rsidTr="005C10BB">
        <w:trPr>
          <w:cantSplit/>
        </w:trPr>
        <w:tc>
          <w:tcPr>
            <w:tcW w:w="4139" w:type="dxa"/>
          </w:tcPr>
          <w:p w14:paraId="2482EFAD" w14:textId="77777777" w:rsidR="009A405D" w:rsidRPr="000950AD" w:rsidRDefault="009A405D" w:rsidP="009A405D">
            <w:pPr>
              <w:ind w:right="-79"/>
              <w:rPr>
                <w:b/>
                <w:bCs/>
                <w:i/>
                <w:iCs/>
                <w:szCs w:val="22"/>
              </w:rPr>
            </w:pPr>
            <w:r w:rsidRPr="000950AD">
              <w:rPr>
                <w:b/>
                <w:bCs/>
                <w:i/>
                <w:iCs/>
                <w:szCs w:val="22"/>
              </w:rPr>
              <w:t xml:space="preserve">Directors and key management </w:t>
            </w:r>
          </w:p>
          <w:p w14:paraId="4E3198F0" w14:textId="77777777" w:rsidR="009A405D" w:rsidRPr="000950AD" w:rsidRDefault="009A405D" w:rsidP="009A405D">
            <w:pPr>
              <w:ind w:left="281" w:right="-79"/>
              <w:rPr>
                <w:b/>
                <w:bCs/>
                <w:i/>
                <w:iCs/>
                <w:strike/>
                <w:szCs w:val="22"/>
              </w:rPr>
            </w:pPr>
            <w:r w:rsidRPr="000950AD">
              <w:rPr>
                <w:b/>
                <w:bCs/>
                <w:i/>
                <w:iCs/>
                <w:szCs w:val="22"/>
              </w:rPr>
              <w:t>remunerations</w:t>
            </w:r>
          </w:p>
        </w:tc>
        <w:tc>
          <w:tcPr>
            <w:tcW w:w="1081" w:type="dxa"/>
          </w:tcPr>
          <w:p w14:paraId="5FC507E7" w14:textId="00A2198A" w:rsidR="009A405D" w:rsidRPr="0095176C" w:rsidRDefault="009A405D" w:rsidP="009A405D">
            <w:pPr>
              <w:tabs>
                <w:tab w:val="decimal" w:pos="926"/>
              </w:tabs>
              <w:ind w:left="-115" w:right="-79"/>
            </w:pPr>
          </w:p>
        </w:tc>
        <w:tc>
          <w:tcPr>
            <w:tcW w:w="183" w:type="dxa"/>
          </w:tcPr>
          <w:p w14:paraId="24CD0528" w14:textId="77777777" w:rsidR="009A405D" w:rsidRPr="00EF5298" w:rsidRDefault="009A405D" w:rsidP="009A405D">
            <w:pPr>
              <w:pStyle w:val="BodyTextIndentnosp"/>
              <w:tabs>
                <w:tab w:val="decimal" w:pos="1018"/>
              </w:tabs>
              <w:spacing w:line="240" w:lineRule="atLeast"/>
              <w:ind w:left="-115" w:right="-79"/>
              <w:rPr>
                <w:szCs w:val="22"/>
                <w:lang w:val="en-US"/>
              </w:rPr>
            </w:pPr>
          </w:p>
        </w:tc>
        <w:tc>
          <w:tcPr>
            <w:tcW w:w="1151" w:type="dxa"/>
          </w:tcPr>
          <w:p w14:paraId="684B9A02" w14:textId="77777777" w:rsidR="009A405D" w:rsidRPr="002E362A" w:rsidRDefault="009A405D" w:rsidP="009A405D">
            <w:pPr>
              <w:tabs>
                <w:tab w:val="decimal" w:pos="904"/>
              </w:tabs>
              <w:ind w:left="-115" w:right="-79"/>
              <w:rPr>
                <w:szCs w:val="22"/>
              </w:rPr>
            </w:pPr>
          </w:p>
        </w:tc>
        <w:tc>
          <w:tcPr>
            <w:tcW w:w="181" w:type="dxa"/>
          </w:tcPr>
          <w:p w14:paraId="37602DB2" w14:textId="77777777" w:rsidR="009A405D" w:rsidRPr="00EF5298" w:rsidRDefault="009A405D" w:rsidP="009A405D">
            <w:pPr>
              <w:pStyle w:val="BodyTextIndentnosp"/>
              <w:tabs>
                <w:tab w:val="decimal" w:pos="1018"/>
              </w:tabs>
              <w:spacing w:line="240" w:lineRule="atLeast"/>
              <w:ind w:left="-115" w:right="-79"/>
              <w:rPr>
                <w:szCs w:val="22"/>
                <w:lang w:val="en-US"/>
              </w:rPr>
            </w:pPr>
          </w:p>
        </w:tc>
        <w:tc>
          <w:tcPr>
            <w:tcW w:w="1275" w:type="dxa"/>
          </w:tcPr>
          <w:p w14:paraId="7FC5DFE0" w14:textId="77777777" w:rsidR="009A405D" w:rsidRPr="0095176C" w:rsidRDefault="009A405D" w:rsidP="009A405D">
            <w:pPr>
              <w:tabs>
                <w:tab w:val="decimal" w:pos="926"/>
              </w:tabs>
              <w:ind w:left="-115" w:right="-79"/>
            </w:pPr>
          </w:p>
        </w:tc>
        <w:tc>
          <w:tcPr>
            <w:tcW w:w="180" w:type="dxa"/>
          </w:tcPr>
          <w:p w14:paraId="652A88E3" w14:textId="77777777" w:rsidR="009A405D" w:rsidRPr="00EF5298" w:rsidRDefault="009A405D" w:rsidP="009A405D">
            <w:pPr>
              <w:pStyle w:val="BodyTextIndentnosp"/>
              <w:tabs>
                <w:tab w:val="decimal" w:pos="1018"/>
              </w:tabs>
              <w:spacing w:line="240" w:lineRule="atLeast"/>
              <w:ind w:left="-115" w:right="-79"/>
              <w:rPr>
                <w:szCs w:val="22"/>
                <w:lang w:val="en-US"/>
              </w:rPr>
            </w:pPr>
          </w:p>
        </w:tc>
        <w:tc>
          <w:tcPr>
            <w:tcW w:w="1350" w:type="dxa"/>
          </w:tcPr>
          <w:p w14:paraId="2BD257B0" w14:textId="77777777" w:rsidR="009A405D" w:rsidRPr="00EF5298" w:rsidRDefault="009A405D" w:rsidP="009A405D">
            <w:pPr>
              <w:tabs>
                <w:tab w:val="decimal" w:pos="1018"/>
              </w:tabs>
              <w:ind w:left="-115" w:right="-79"/>
              <w:rPr>
                <w:szCs w:val="22"/>
                <w:highlight w:val="yellow"/>
              </w:rPr>
            </w:pPr>
          </w:p>
        </w:tc>
      </w:tr>
      <w:tr w:rsidR="005841DE" w:rsidRPr="00EF5298" w14:paraId="7576DFB7" w14:textId="77777777" w:rsidTr="007422E5">
        <w:trPr>
          <w:cantSplit/>
        </w:trPr>
        <w:tc>
          <w:tcPr>
            <w:tcW w:w="4139" w:type="dxa"/>
          </w:tcPr>
          <w:p w14:paraId="65D74CBF" w14:textId="77777777" w:rsidR="005841DE" w:rsidRPr="00EF5298" w:rsidRDefault="005841DE" w:rsidP="005841DE">
            <w:pPr>
              <w:rPr>
                <w:szCs w:val="22"/>
              </w:rPr>
            </w:pPr>
            <w:r w:rsidRPr="00EF5298">
              <w:rPr>
                <w:szCs w:val="22"/>
              </w:rPr>
              <w:t xml:space="preserve">Short-term employee benefits  </w:t>
            </w:r>
          </w:p>
        </w:tc>
        <w:tc>
          <w:tcPr>
            <w:tcW w:w="1081" w:type="dxa"/>
            <w:shd w:val="clear" w:color="auto" w:fill="auto"/>
          </w:tcPr>
          <w:p w14:paraId="0FA83A2B" w14:textId="4EDC8B16" w:rsidR="005841DE" w:rsidRPr="0095176C" w:rsidRDefault="005841DE" w:rsidP="007422E5">
            <w:pPr>
              <w:tabs>
                <w:tab w:val="decimal" w:pos="926"/>
              </w:tabs>
              <w:ind w:left="-115" w:right="-144"/>
              <w:jc w:val="center"/>
            </w:pPr>
            <w:r w:rsidRPr="007422E5">
              <w:t>30,09</w:t>
            </w:r>
            <w:r w:rsidR="007612D7">
              <w:rPr>
                <w:rFonts w:cstheme="minorBidi"/>
                <w:lang w:val="en-US" w:bidi="th-TH"/>
              </w:rPr>
              <w:t>6</w:t>
            </w:r>
          </w:p>
        </w:tc>
        <w:tc>
          <w:tcPr>
            <w:tcW w:w="183" w:type="dxa"/>
            <w:vAlign w:val="bottom"/>
          </w:tcPr>
          <w:p w14:paraId="43CC43FC" w14:textId="77777777" w:rsidR="005841DE" w:rsidRPr="00EF5298" w:rsidRDefault="005841DE" w:rsidP="005841DE">
            <w:pPr>
              <w:pStyle w:val="BodyTextIndentnosp"/>
              <w:tabs>
                <w:tab w:val="decimal" w:pos="1018"/>
              </w:tabs>
              <w:spacing w:line="240" w:lineRule="atLeast"/>
              <w:ind w:left="-115" w:right="-79"/>
              <w:rPr>
                <w:szCs w:val="22"/>
                <w:lang w:val="en-US"/>
              </w:rPr>
            </w:pPr>
          </w:p>
        </w:tc>
        <w:tc>
          <w:tcPr>
            <w:tcW w:w="1151" w:type="dxa"/>
          </w:tcPr>
          <w:p w14:paraId="0E58F583" w14:textId="7DD0B7A2" w:rsidR="005841DE" w:rsidRPr="005C10BB" w:rsidRDefault="005841DE" w:rsidP="005841DE">
            <w:pPr>
              <w:tabs>
                <w:tab w:val="decimal" w:pos="1000"/>
              </w:tabs>
            </w:pPr>
            <w:r w:rsidRPr="00991C6A">
              <w:t>24,313</w:t>
            </w:r>
          </w:p>
        </w:tc>
        <w:tc>
          <w:tcPr>
            <w:tcW w:w="181" w:type="dxa"/>
            <w:vAlign w:val="bottom"/>
          </w:tcPr>
          <w:p w14:paraId="05CF69B3" w14:textId="77777777" w:rsidR="005841DE" w:rsidRPr="00EF5298" w:rsidRDefault="005841DE" w:rsidP="005841DE">
            <w:pPr>
              <w:pStyle w:val="BodyTextIndentnosp"/>
              <w:tabs>
                <w:tab w:val="decimal" w:pos="1018"/>
              </w:tabs>
              <w:spacing w:line="240" w:lineRule="atLeast"/>
              <w:ind w:left="-115" w:right="-79"/>
              <w:rPr>
                <w:szCs w:val="22"/>
                <w:lang w:val="en-US"/>
              </w:rPr>
            </w:pPr>
          </w:p>
        </w:tc>
        <w:tc>
          <w:tcPr>
            <w:tcW w:w="1275" w:type="dxa"/>
          </w:tcPr>
          <w:p w14:paraId="0116B9F8" w14:textId="6B4C0BBE" w:rsidR="005841DE" w:rsidRPr="0095176C" w:rsidRDefault="005841DE" w:rsidP="005841DE">
            <w:pPr>
              <w:tabs>
                <w:tab w:val="decimal" w:pos="1020"/>
              </w:tabs>
              <w:ind w:right="-72"/>
              <w:jc w:val="center"/>
            </w:pPr>
            <w:r w:rsidRPr="008E4E0F">
              <w:t>30,09</w:t>
            </w:r>
            <w:r w:rsidR="00A07464">
              <w:t>6</w:t>
            </w:r>
          </w:p>
        </w:tc>
        <w:tc>
          <w:tcPr>
            <w:tcW w:w="180" w:type="dxa"/>
            <w:vAlign w:val="bottom"/>
          </w:tcPr>
          <w:p w14:paraId="5FE90C93" w14:textId="77777777" w:rsidR="005841DE" w:rsidRPr="00EF5298" w:rsidRDefault="005841DE" w:rsidP="005841DE">
            <w:pPr>
              <w:pStyle w:val="BodyTextIndentnosp"/>
              <w:tabs>
                <w:tab w:val="decimal" w:pos="1018"/>
              </w:tabs>
              <w:spacing w:line="240" w:lineRule="atLeast"/>
              <w:ind w:left="-115" w:right="-79"/>
              <w:rPr>
                <w:szCs w:val="22"/>
                <w:lang w:val="en-US"/>
              </w:rPr>
            </w:pPr>
          </w:p>
        </w:tc>
        <w:tc>
          <w:tcPr>
            <w:tcW w:w="1350" w:type="dxa"/>
          </w:tcPr>
          <w:p w14:paraId="0A944710" w14:textId="5F6B5E86" w:rsidR="005841DE" w:rsidRPr="00E14951" w:rsidRDefault="005841DE" w:rsidP="007422E5">
            <w:pPr>
              <w:tabs>
                <w:tab w:val="decimal" w:pos="1115"/>
              </w:tabs>
              <w:ind w:left="-115" w:right="-79"/>
              <w:rPr>
                <w:rFonts w:cstheme="minorBidi"/>
                <w:szCs w:val="22"/>
                <w:lang w:bidi="th-TH"/>
              </w:rPr>
            </w:pPr>
            <w:r w:rsidRPr="001B2031">
              <w:t>24,313</w:t>
            </w:r>
          </w:p>
        </w:tc>
      </w:tr>
      <w:tr w:rsidR="005841DE" w:rsidRPr="00EF5298" w14:paraId="5C2A70E2" w14:textId="77777777" w:rsidTr="007422E5">
        <w:trPr>
          <w:cantSplit/>
        </w:trPr>
        <w:tc>
          <w:tcPr>
            <w:tcW w:w="4139" w:type="dxa"/>
          </w:tcPr>
          <w:p w14:paraId="6C716471" w14:textId="77777777" w:rsidR="005841DE" w:rsidRPr="00EF5298" w:rsidRDefault="005841DE" w:rsidP="005841DE">
            <w:pPr>
              <w:rPr>
                <w:szCs w:val="22"/>
              </w:rPr>
            </w:pPr>
            <w:r w:rsidRPr="00EF5298">
              <w:rPr>
                <w:szCs w:val="22"/>
              </w:rPr>
              <w:t>Post-employment benefits</w:t>
            </w:r>
          </w:p>
        </w:tc>
        <w:tc>
          <w:tcPr>
            <w:tcW w:w="1081" w:type="dxa"/>
            <w:tcBorders>
              <w:bottom w:val="single" w:sz="4" w:space="0" w:color="auto"/>
            </w:tcBorders>
            <w:shd w:val="clear" w:color="auto" w:fill="auto"/>
          </w:tcPr>
          <w:p w14:paraId="552731B8" w14:textId="3516271A" w:rsidR="005841DE" w:rsidRPr="0095176C" w:rsidRDefault="005841DE" w:rsidP="007422E5">
            <w:pPr>
              <w:tabs>
                <w:tab w:val="decimal" w:pos="926"/>
              </w:tabs>
              <w:ind w:left="-115" w:right="-144"/>
              <w:jc w:val="center"/>
            </w:pPr>
            <w:r w:rsidRPr="007422E5">
              <w:t>1,517</w:t>
            </w:r>
          </w:p>
        </w:tc>
        <w:tc>
          <w:tcPr>
            <w:tcW w:w="183" w:type="dxa"/>
          </w:tcPr>
          <w:p w14:paraId="5BAB449F" w14:textId="77777777" w:rsidR="005841DE" w:rsidRPr="00941575" w:rsidRDefault="005841DE" w:rsidP="005841DE">
            <w:pPr>
              <w:pStyle w:val="BodyTextIndentnosp"/>
              <w:tabs>
                <w:tab w:val="decimal" w:pos="1018"/>
              </w:tabs>
              <w:spacing w:line="240" w:lineRule="atLeast"/>
              <w:ind w:left="-115" w:right="-79"/>
              <w:rPr>
                <w:szCs w:val="22"/>
                <w:lang w:val="en-US"/>
              </w:rPr>
            </w:pPr>
          </w:p>
        </w:tc>
        <w:tc>
          <w:tcPr>
            <w:tcW w:w="1151" w:type="dxa"/>
          </w:tcPr>
          <w:p w14:paraId="54746D5D" w14:textId="2DE6E3EB" w:rsidR="005841DE" w:rsidRPr="00EF5298" w:rsidRDefault="005841DE" w:rsidP="005841DE">
            <w:pPr>
              <w:tabs>
                <w:tab w:val="decimal" w:pos="1000"/>
              </w:tabs>
              <w:rPr>
                <w:szCs w:val="22"/>
              </w:rPr>
            </w:pPr>
            <w:r w:rsidRPr="00991C6A">
              <w:t>2,010</w:t>
            </w:r>
          </w:p>
        </w:tc>
        <w:tc>
          <w:tcPr>
            <w:tcW w:w="181" w:type="dxa"/>
          </w:tcPr>
          <w:p w14:paraId="11946E51" w14:textId="77777777" w:rsidR="005841DE" w:rsidRPr="00EF5298" w:rsidRDefault="005841DE" w:rsidP="005841DE">
            <w:pPr>
              <w:pStyle w:val="BodyTextIndentnosp"/>
              <w:tabs>
                <w:tab w:val="decimal" w:pos="1018"/>
              </w:tabs>
              <w:spacing w:line="240" w:lineRule="atLeast"/>
              <w:ind w:left="-115" w:right="-79"/>
              <w:rPr>
                <w:szCs w:val="22"/>
                <w:lang w:val="en-US"/>
              </w:rPr>
            </w:pPr>
          </w:p>
        </w:tc>
        <w:tc>
          <w:tcPr>
            <w:tcW w:w="1275" w:type="dxa"/>
          </w:tcPr>
          <w:p w14:paraId="0658D1A0" w14:textId="0DC26F30" w:rsidR="005841DE" w:rsidRPr="0095176C" w:rsidRDefault="005841DE" w:rsidP="005841DE">
            <w:pPr>
              <w:tabs>
                <w:tab w:val="decimal" w:pos="1080"/>
              </w:tabs>
            </w:pPr>
            <w:r w:rsidRPr="008E4E0F">
              <w:t>1,517</w:t>
            </w:r>
          </w:p>
        </w:tc>
        <w:tc>
          <w:tcPr>
            <w:tcW w:w="180" w:type="dxa"/>
          </w:tcPr>
          <w:p w14:paraId="186EA372" w14:textId="77777777" w:rsidR="005841DE" w:rsidRPr="00EF5298" w:rsidRDefault="005841DE" w:rsidP="005841DE">
            <w:pPr>
              <w:pStyle w:val="BodyTextIndentnosp"/>
              <w:tabs>
                <w:tab w:val="decimal" w:pos="1018"/>
              </w:tabs>
              <w:spacing w:line="240" w:lineRule="atLeast"/>
              <w:ind w:left="-115" w:right="-79"/>
              <w:rPr>
                <w:szCs w:val="22"/>
                <w:lang w:val="en-US"/>
              </w:rPr>
            </w:pPr>
          </w:p>
        </w:tc>
        <w:tc>
          <w:tcPr>
            <w:tcW w:w="1350" w:type="dxa"/>
          </w:tcPr>
          <w:p w14:paraId="6781085B" w14:textId="77303C7B" w:rsidR="005841DE" w:rsidRPr="007422E5" w:rsidRDefault="005841DE" w:rsidP="007422E5">
            <w:pPr>
              <w:tabs>
                <w:tab w:val="decimal" w:pos="1115"/>
              </w:tabs>
              <w:ind w:left="-115" w:right="-79"/>
            </w:pPr>
            <w:r w:rsidRPr="001B2031">
              <w:t>2,010</w:t>
            </w:r>
          </w:p>
        </w:tc>
      </w:tr>
      <w:tr w:rsidR="005841DE" w:rsidRPr="00EF5298" w14:paraId="5A7311B0" w14:textId="77777777" w:rsidTr="005C10BB">
        <w:trPr>
          <w:cantSplit/>
        </w:trPr>
        <w:tc>
          <w:tcPr>
            <w:tcW w:w="4139" w:type="dxa"/>
          </w:tcPr>
          <w:p w14:paraId="3A74A028" w14:textId="77777777" w:rsidR="005841DE" w:rsidRDefault="005841DE" w:rsidP="005841DE">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5841DE" w:rsidRPr="00EF5298" w:rsidRDefault="005841DE" w:rsidP="005841DE">
            <w:pPr>
              <w:ind w:left="281"/>
              <w:rPr>
                <w:szCs w:val="22"/>
              </w:rPr>
            </w:pPr>
            <w:r>
              <w:rPr>
                <w:b/>
                <w:bCs/>
                <w:szCs w:val="22"/>
              </w:rPr>
              <w:t>remunerations</w:t>
            </w:r>
          </w:p>
        </w:tc>
        <w:tc>
          <w:tcPr>
            <w:tcW w:w="1081" w:type="dxa"/>
            <w:tcBorders>
              <w:top w:val="single" w:sz="4" w:space="0" w:color="auto"/>
              <w:bottom w:val="double" w:sz="4" w:space="0" w:color="auto"/>
            </w:tcBorders>
          </w:tcPr>
          <w:p w14:paraId="20CA22C3" w14:textId="77777777" w:rsidR="005841DE" w:rsidRDefault="005841DE" w:rsidP="007422E5">
            <w:pPr>
              <w:tabs>
                <w:tab w:val="decimal" w:pos="926"/>
              </w:tabs>
              <w:ind w:right="-79"/>
              <w:rPr>
                <w:b/>
                <w:bCs/>
                <w:szCs w:val="22"/>
              </w:rPr>
            </w:pPr>
          </w:p>
          <w:p w14:paraId="1B117911" w14:textId="14557102" w:rsidR="005841DE" w:rsidRPr="00495076" w:rsidRDefault="005841DE" w:rsidP="007422E5">
            <w:pPr>
              <w:tabs>
                <w:tab w:val="decimal" w:pos="926"/>
              </w:tabs>
              <w:ind w:left="-115" w:right="-144"/>
              <w:jc w:val="center"/>
              <w:rPr>
                <w:b/>
                <w:bCs/>
                <w:szCs w:val="22"/>
              </w:rPr>
            </w:pPr>
            <w:r w:rsidRPr="005841DE">
              <w:rPr>
                <w:b/>
                <w:bCs/>
                <w:szCs w:val="22"/>
              </w:rPr>
              <w:t>31,61</w:t>
            </w:r>
            <w:r w:rsidR="007612D7">
              <w:rPr>
                <w:b/>
                <w:bCs/>
                <w:szCs w:val="22"/>
              </w:rPr>
              <w:t>3</w:t>
            </w:r>
          </w:p>
        </w:tc>
        <w:tc>
          <w:tcPr>
            <w:tcW w:w="183" w:type="dxa"/>
          </w:tcPr>
          <w:p w14:paraId="085E4E6E" w14:textId="77777777" w:rsidR="005841DE" w:rsidRPr="00495076" w:rsidRDefault="005841DE" w:rsidP="005841DE">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tcPr>
          <w:p w14:paraId="323B6584" w14:textId="77777777" w:rsidR="005841DE" w:rsidRPr="007422E5" w:rsidRDefault="005841DE" w:rsidP="005841DE">
            <w:pPr>
              <w:tabs>
                <w:tab w:val="decimal" w:pos="904"/>
              </w:tabs>
              <w:ind w:left="-115" w:right="-72"/>
              <w:jc w:val="center"/>
              <w:rPr>
                <w:b/>
                <w:bCs/>
              </w:rPr>
            </w:pPr>
          </w:p>
          <w:p w14:paraId="24F38FDB" w14:textId="3A0AD623" w:rsidR="005841DE" w:rsidRPr="001C2E41" w:rsidRDefault="005841DE" w:rsidP="005841DE">
            <w:pPr>
              <w:tabs>
                <w:tab w:val="decimal" w:pos="904"/>
              </w:tabs>
              <w:ind w:left="-115" w:right="-72"/>
              <w:jc w:val="center"/>
              <w:rPr>
                <w:b/>
                <w:bCs/>
                <w:szCs w:val="22"/>
              </w:rPr>
            </w:pPr>
            <w:r w:rsidRPr="007422E5">
              <w:rPr>
                <w:b/>
                <w:bCs/>
              </w:rPr>
              <w:t>26,323</w:t>
            </w:r>
          </w:p>
        </w:tc>
        <w:tc>
          <w:tcPr>
            <w:tcW w:w="181" w:type="dxa"/>
            <w:vAlign w:val="bottom"/>
          </w:tcPr>
          <w:p w14:paraId="2EE27962" w14:textId="77777777" w:rsidR="005841DE" w:rsidRPr="001C2E41" w:rsidRDefault="005841DE" w:rsidP="005841DE">
            <w:pPr>
              <w:pStyle w:val="BodyTextIndentnosp"/>
              <w:tabs>
                <w:tab w:val="decimal" w:pos="1018"/>
              </w:tabs>
              <w:spacing w:line="240" w:lineRule="atLeast"/>
              <w:ind w:left="-115" w:right="-144"/>
              <w:jc w:val="both"/>
              <w:rPr>
                <w:b/>
                <w:bCs/>
                <w:szCs w:val="22"/>
                <w:lang w:val="en-US"/>
              </w:rPr>
            </w:pPr>
          </w:p>
        </w:tc>
        <w:tc>
          <w:tcPr>
            <w:tcW w:w="1275" w:type="dxa"/>
            <w:tcBorders>
              <w:top w:val="single" w:sz="4" w:space="0" w:color="auto"/>
              <w:bottom w:val="double" w:sz="4" w:space="0" w:color="auto"/>
            </w:tcBorders>
          </w:tcPr>
          <w:p w14:paraId="420D43A4" w14:textId="77777777" w:rsidR="005841DE" w:rsidRPr="001C2E41" w:rsidRDefault="005841DE" w:rsidP="005841DE">
            <w:pPr>
              <w:tabs>
                <w:tab w:val="decimal" w:pos="926"/>
              </w:tabs>
              <w:ind w:left="-115" w:right="-504"/>
              <w:jc w:val="center"/>
              <w:rPr>
                <w:b/>
                <w:bCs/>
                <w:szCs w:val="22"/>
              </w:rPr>
            </w:pPr>
          </w:p>
          <w:p w14:paraId="4157809D" w14:textId="5C1B3EE3" w:rsidR="005841DE" w:rsidRPr="001C2E41" w:rsidRDefault="005841DE" w:rsidP="005841DE">
            <w:pPr>
              <w:tabs>
                <w:tab w:val="left" w:pos="537"/>
              </w:tabs>
              <w:ind w:left="-115" w:right="-576"/>
              <w:jc w:val="center"/>
              <w:rPr>
                <w:b/>
                <w:bCs/>
                <w:szCs w:val="22"/>
              </w:rPr>
            </w:pPr>
            <w:r w:rsidRPr="005841DE">
              <w:rPr>
                <w:b/>
                <w:bCs/>
                <w:szCs w:val="22"/>
              </w:rPr>
              <w:t>31,61</w:t>
            </w:r>
            <w:r w:rsidR="00A07464">
              <w:rPr>
                <w:b/>
                <w:bCs/>
                <w:szCs w:val="22"/>
              </w:rPr>
              <w:t>3</w:t>
            </w:r>
          </w:p>
        </w:tc>
        <w:tc>
          <w:tcPr>
            <w:tcW w:w="180" w:type="dxa"/>
            <w:vAlign w:val="bottom"/>
          </w:tcPr>
          <w:p w14:paraId="54EDE2F9" w14:textId="77777777" w:rsidR="005841DE" w:rsidRPr="001C2E41" w:rsidRDefault="005841DE" w:rsidP="005841DE">
            <w:pPr>
              <w:pStyle w:val="BodyTextIndentnosp"/>
              <w:tabs>
                <w:tab w:val="decimal" w:pos="1018"/>
              </w:tabs>
              <w:spacing w:line="240" w:lineRule="atLeast"/>
              <w:ind w:left="-115" w:right="-79"/>
              <w:rPr>
                <w:b/>
                <w:bCs/>
                <w:szCs w:val="22"/>
                <w:lang w:val="en-US"/>
              </w:rPr>
            </w:pPr>
          </w:p>
        </w:tc>
        <w:tc>
          <w:tcPr>
            <w:tcW w:w="1350" w:type="dxa"/>
            <w:tcBorders>
              <w:top w:val="single" w:sz="4" w:space="0" w:color="auto"/>
              <w:bottom w:val="double" w:sz="4" w:space="0" w:color="auto"/>
            </w:tcBorders>
          </w:tcPr>
          <w:p w14:paraId="45548FBD" w14:textId="77777777" w:rsidR="005841DE" w:rsidRPr="001C2E41" w:rsidRDefault="005841DE" w:rsidP="007422E5">
            <w:pPr>
              <w:tabs>
                <w:tab w:val="decimal" w:pos="1115"/>
              </w:tabs>
              <w:ind w:left="-115" w:right="-79"/>
            </w:pPr>
          </w:p>
          <w:p w14:paraId="45293F6D" w14:textId="221CE06A" w:rsidR="005841DE" w:rsidRPr="007422E5" w:rsidRDefault="005841DE" w:rsidP="007422E5">
            <w:pPr>
              <w:tabs>
                <w:tab w:val="decimal" w:pos="1115"/>
              </w:tabs>
              <w:ind w:left="-115" w:right="-79"/>
            </w:pPr>
            <w:r w:rsidRPr="007422E5">
              <w:rPr>
                <w:b/>
                <w:bCs/>
              </w:rPr>
              <w:t>26,323</w:t>
            </w:r>
          </w:p>
        </w:tc>
      </w:tr>
    </w:tbl>
    <w:p w14:paraId="569C73ED" w14:textId="7DD6387F" w:rsidR="00493F31" w:rsidRPr="005F650C" w:rsidRDefault="00493F31">
      <w:pPr>
        <w:spacing w:line="240" w:lineRule="auto"/>
        <w:rPr>
          <w:szCs w:val="22"/>
          <w:lang w:val="en-US"/>
        </w:rPr>
      </w:pPr>
    </w:p>
    <w:p w14:paraId="5ABA9338" w14:textId="6BC3BEBD" w:rsidR="00493F31" w:rsidRDefault="00493F31" w:rsidP="00493F31">
      <w:pPr>
        <w:spacing w:line="240" w:lineRule="auto"/>
        <w:ind w:left="540"/>
        <w:rPr>
          <w:szCs w:val="22"/>
        </w:rPr>
      </w:pPr>
      <w:r w:rsidRPr="00EF5298">
        <w:rPr>
          <w:szCs w:val="22"/>
        </w:rPr>
        <w:t xml:space="preserve">Balances as at </w:t>
      </w:r>
      <w:r w:rsidR="001C2E41">
        <w:rPr>
          <w:rFonts w:cstheme="minorBidi"/>
          <w:szCs w:val="28"/>
          <w:lang w:val="en-US" w:bidi="th-TH"/>
        </w:rPr>
        <w:t>30 June 2025</w:t>
      </w:r>
      <w:r w:rsidRPr="00EF5298">
        <w:rPr>
          <w:szCs w:val="22"/>
        </w:rPr>
        <w:t xml:space="preserve"> and 31 December 202</w:t>
      </w:r>
      <w:r w:rsidR="00C207D3">
        <w:rPr>
          <w:szCs w:val="22"/>
        </w:rPr>
        <w:t>4</w:t>
      </w:r>
      <w:r w:rsidRPr="00EF5298">
        <w:rPr>
          <w:szCs w:val="22"/>
        </w:rPr>
        <w:t xml:space="preserve"> with related parties were as follows:</w:t>
      </w:r>
    </w:p>
    <w:p w14:paraId="2E0D396E" w14:textId="77777777" w:rsidR="00493F31" w:rsidRPr="00487771" w:rsidRDefault="00493F31" w:rsidP="00A27997">
      <w:pPr>
        <w:spacing w:line="240" w:lineRule="auto"/>
        <w:jc w:val="both"/>
        <w:rPr>
          <w:rFonts w:cstheme="minorBidi"/>
          <w:szCs w:val="25"/>
          <w:cs/>
          <w:lang w:val="en-US" w:bidi="th-TH"/>
        </w:rPr>
      </w:pPr>
      <w:r>
        <w:rPr>
          <w:sz w:val="20"/>
          <w:lang w:val="en-US"/>
        </w:rPr>
        <w:tab/>
      </w: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1"/>
        <w:gridCol w:w="181"/>
        <w:gridCol w:w="1349"/>
        <w:gridCol w:w="180"/>
        <w:gridCol w:w="1089"/>
        <w:gridCol w:w="180"/>
        <w:gridCol w:w="1350"/>
      </w:tblGrid>
      <w:tr w:rsidR="00493F31" w:rsidRPr="00EF5298" w14:paraId="0373796D" w14:textId="77777777" w:rsidTr="005C10BB">
        <w:trPr>
          <w:cantSplit/>
          <w:tblHeader/>
        </w:trPr>
        <w:tc>
          <w:tcPr>
            <w:tcW w:w="4050" w:type="dxa"/>
          </w:tcPr>
          <w:p w14:paraId="4C60F525" w14:textId="77777777" w:rsidR="00493F31" w:rsidRPr="00324F68" w:rsidRDefault="00493F31">
            <w:pPr>
              <w:rPr>
                <w:b/>
                <w:bCs/>
                <w:i/>
                <w:iCs/>
                <w:szCs w:val="22"/>
                <w:highlight w:val="yellow"/>
              </w:rPr>
            </w:pPr>
          </w:p>
        </w:tc>
        <w:tc>
          <w:tcPr>
            <w:tcW w:w="2691" w:type="dxa"/>
            <w:gridSpan w:val="3"/>
          </w:tcPr>
          <w:p w14:paraId="3EA97185" w14:textId="77777777" w:rsidR="00493F31" w:rsidRPr="00A371C6" w:rsidRDefault="00493F31">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pPr>
              <w:tabs>
                <w:tab w:val="decimal" w:pos="1000"/>
              </w:tabs>
              <w:rPr>
                <w:b/>
                <w:bCs/>
                <w:szCs w:val="22"/>
              </w:rPr>
            </w:pPr>
          </w:p>
        </w:tc>
        <w:tc>
          <w:tcPr>
            <w:tcW w:w="2619" w:type="dxa"/>
            <w:gridSpan w:val="3"/>
          </w:tcPr>
          <w:p w14:paraId="6E530F01" w14:textId="77777777" w:rsidR="00493F31" w:rsidRPr="00A371C6" w:rsidRDefault="00493F31">
            <w:pPr>
              <w:tabs>
                <w:tab w:val="decimal" w:pos="1000"/>
              </w:tabs>
              <w:jc w:val="center"/>
              <w:rPr>
                <w:b/>
                <w:bCs/>
                <w:szCs w:val="22"/>
              </w:rPr>
            </w:pPr>
            <w:r w:rsidRPr="00A371C6">
              <w:rPr>
                <w:b/>
                <w:bCs/>
                <w:szCs w:val="22"/>
              </w:rPr>
              <w:t>Separate</w:t>
            </w:r>
          </w:p>
        </w:tc>
      </w:tr>
      <w:tr w:rsidR="00493F31" w:rsidRPr="00EF5298" w14:paraId="61A509C1" w14:textId="77777777" w:rsidTr="005C10BB">
        <w:trPr>
          <w:cantSplit/>
          <w:tblHeader/>
        </w:trPr>
        <w:tc>
          <w:tcPr>
            <w:tcW w:w="4050" w:type="dxa"/>
          </w:tcPr>
          <w:p w14:paraId="0005F8FC" w14:textId="77777777" w:rsidR="00493F31" w:rsidRPr="00324F68" w:rsidRDefault="00493F31">
            <w:pPr>
              <w:rPr>
                <w:b/>
                <w:bCs/>
                <w:i/>
                <w:iCs/>
                <w:szCs w:val="22"/>
                <w:highlight w:val="yellow"/>
              </w:rPr>
            </w:pPr>
          </w:p>
        </w:tc>
        <w:tc>
          <w:tcPr>
            <w:tcW w:w="2691" w:type="dxa"/>
            <w:gridSpan w:val="3"/>
          </w:tcPr>
          <w:p w14:paraId="002D795F" w14:textId="77777777" w:rsidR="00493F31" w:rsidRPr="00A371C6" w:rsidRDefault="00493F31">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pPr>
              <w:tabs>
                <w:tab w:val="decimal" w:pos="1000"/>
              </w:tabs>
              <w:rPr>
                <w:b/>
                <w:bCs/>
                <w:szCs w:val="22"/>
              </w:rPr>
            </w:pPr>
          </w:p>
        </w:tc>
        <w:tc>
          <w:tcPr>
            <w:tcW w:w="2619" w:type="dxa"/>
            <w:gridSpan w:val="3"/>
          </w:tcPr>
          <w:p w14:paraId="722DC9D6" w14:textId="77777777" w:rsidR="00493F31" w:rsidRPr="00A371C6" w:rsidRDefault="00493F31">
            <w:pPr>
              <w:tabs>
                <w:tab w:val="decimal" w:pos="1000"/>
              </w:tabs>
              <w:jc w:val="center"/>
              <w:rPr>
                <w:b/>
                <w:bCs/>
                <w:szCs w:val="22"/>
              </w:rPr>
            </w:pPr>
            <w:r w:rsidRPr="00A371C6">
              <w:rPr>
                <w:b/>
                <w:bCs/>
                <w:szCs w:val="22"/>
              </w:rPr>
              <w:t>financial statements</w:t>
            </w:r>
          </w:p>
        </w:tc>
      </w:tr>
      <w:tr w:rsidR="001C2E41" w:rsidRPr="00EF5298" w14:paraId="66808AF7" w14:textId="77777777" w:rsidTr="005C10BB">
        <w:trPr>
          <w:cantSplit/>
          <w:tblHeader/>
        </w:trPr>
        <w:tc>
          <w:tcPr>
            <w:tcW w:w="4050" w:type="dxa"/>
          </w:tcPr>
          <w:p w14:paraId="13742A6D" w14:textId="77777777" w:rsidR="001C2E41" w:rsidRPr="00324F68" w:rsidRDefault="001C2E41" w:rsidP="001C2E41">
            <w:pPr>
              <w:rPr>
                <w:b/>
                <w:bCs/>
                <w:i/>
                <w:iCs/>
                <w:szCs w:val="22"/>
                <w:highlight w:val="yellow"/>
              </w:rPr>
            </w:pPr>
          </w:p>
        </w:tc>
        <w:tc>
          <w:tcPr>
            <w:tcW w:w="1161" w:type="dxa"/>
          </w:tcPr>
          <w:p w14:paraId="6A8C4DFE" w14:textId="4F794D66" w:rsidR="001C2E41" w:rsidRPr="005A3016" w:rsidRDefault="001C2E41" w:rsidP="001C2E41">
            <w:pPr>
              <w:jc w:val="center"/>
              <w:rPr>
                <w:spacing w:val="-4"/>
                <w:szCs w:val="22"/>
              </w:rPr>
            </w:pPr>
            <w:r>
              <w:rPr>
                <w:szCs w:val="22"/>
              </w:rPr>
              <w:t>30 June</w:t>
            </w:r>
          </w:p>
        </w:tc>
        <w:tc>
          <w:tcPr>
            <w:tcW w:w="181" w:type="dxa"/>
          </w:tcPr>
          <w:p w14:paraId="23990488" w14:textId="77777777" w:rsidR="001C2E41" w:rsidRPr="00BA0A74" w:rsidRDefault="001C2E41" w:rsidP="001C2E41">
            <w:pPr>
              <w:tabs>
                <w:tab w:val="decimal" w:pos="1000"/>
              </w:tabs>
              <w:jc w:val="center"/>
              <w:rPr>
                <w:szCs w:val="22"/>
              </w:rPr>
            </w:pPr>
          </w:p>
        </w:tc>
        <w:tc>
          <w:tcPr>
            <w:tcW w:w="1349" w:type="dxa"/>
          </w:tcPr>
          <w:p w14:paraId="404FA787" w14:textId="77777777" w:rsidR="001C2E41" w:rsidRPr="00BA0A74" w:rsidRDefault="001C2E41" w:rsidP="001C2E41">
            <w:pPr>
              <w:jc w:val="center"/>
              <w:rPr>
                <w:szCs w:val="22"/>
              </w:rPr>
            </w:pPr>
            <w:r w:rsidRPr="008107F1">
              <w:rPr>
                <w:szCs w:val="22"/>
              </w:rPr>
              <w:t>31 December</w:t>
            </w:r>
          </w:p>
        </w:tc>
        <w:tc>
          <w:tcPr>
            <w:tcW w:w="180" w:type="dxa"/>
          </w:tcPr>
          <w:p w14:paraId="4ADAC2E1" w14:textId="77777777" w:rsidR="001C2E41" w:rsidRPr="00BA0A74" w:rsidRDefault="001C2E41" w:rsidP="001C2E41">
            <w:pPr>
              <w:tabs>
                <w:tab w:val="decimal" w:pos="1000"/>
              </w:tabs>
              <w:jc w:val="center"/>
              <w:rPr>
                <w:szCs w:val="22"/>
              </w:rPr>
            </w:pPr>
          </w:p>
        </w:tc>
        <w:tc>
          <w:tcPr>
            <w:tcW w:w="1089" w:type="dxa"/>
          </w:tcPr>
          <w:p w14:paraId="45730D9A" w14:textId="7B9B1BE4" w:rsidR="001C2E41" w:rsidRPr="005A3016" w:rsidRDefault="001C2E41" w:rsidP="001C2E41">
            <w:pPr>
              <w:jc w:val="center"/>
              <w:rPr>
                <w:rFonts w:cstheme="minorBidi"/>
                <w:spacing w:val="-4"/>
                <w:szCs w:val="28"/>
                <w:cs/>
                <w:lang w:bidi="th-TH"/>
              </w:rPr>
            </w:pPr>
            <w:r>
              <w:rPr>
                <w:szCs w:val="22"/>
              </w:rPr>
              <w:t>30 June</w:t>
            </w:r>
          </w:p>
        </w:tc>
        <w:tc>
          <w:tcPr>
            <w:tcW w:w="180" w:type="dxa"/>
          </w:tcPr>
          <w:p w14:paraId="69DD9AF2" w14:textId="77777777" w:rsidR="001C2E41" w:rsidRPr="00EF5298" w:rsidRDefault="001C2E41" w:rsidP="001C2E41">
            <w:pPr>
              <w:tabs>
                <w:tab w:val="decimal" w:pos="1000"/>
              </w:tabs>
              <w:jc w:val="center"/>
              <w:rPr>
                <w:szCs w:val="22"/>
              </w:rPr>
            </w:pPr>
          </w:p>
        </w:tc>
        <w:tc>
          <w:tcPr>
            <w:tcW w:w="1350" w:type="dxa"/>
          </w:tcPr>
          <w:p w14:paraId="758E131F" w14:textId="3CED60EA" w:rsidR="001C2E41" w:rsidRPr="00EF5298" w:rsidRDefault="001C2E41" w:rsidP="001C2E41">
            <w:pPr>
              <w:jc w:val="center"/>
              <w:rPr>
                <w:szCs w:val="22"/>
              </w:rPr>
            </w:pPr>
            <w:r w:rsidRPr="008107F1">
              <w:rPr>
                <w:szCs w:val="22"/>
              </w:rPr>
              <w:t>31 December</w:t>
            </w:r>
          </w:p>
        </w:tc>
      </w:tr>
      <w:tr w:rsidR="001C2E41" w:rsidRPr="00EF5298" w14:paraId="344D4F95" w14:textId="77777777" w:rsidTr="005C10BB">
        <w:trPr>
          <w:cantSplit/>
          <w:tblHeader/>
        </w:trPr>
        <w:tc>
          <w:tcPr>
            <w:tcW w:w="4050" w:type="dxa"/>
          </w:tcPr>
          <w:p w14:paraId="6C600590" w14:textId="77777777" w:rsidR="001C2E41" w:rsidRPr="00324F68" w:rsidRDefault="001C2E41" w:rsidP="001C2E41">
            <w:pPr>
              <w:rPr>
                <w:b/>
                <w:bCs/>
                <w:i/>
                <w:iCs/>
                <w:szCs w:val="22"/>
                <w:highlight w:val="yellow"/>
              </w:rPr>
            </w:pPr>
          </w:p>
        </w:tc>
        <w:tc>
          <w:tcPr>
            <w:tcW w:w="1161" w:type="dxa"/>
          </w:tcPr>
          <w:p w14:paraId="3AC24B5E" w14:textId="7086F6E2" w:rsidR="001C2E41" w:rsidRPr="00BA0A74" w:rsidRDefault="001C2E41" w:rsidP="001C2E41">
            <w:pPr>
              <w:jc w:val="center"/>
              <w:rPr>
                <w:szCs w:val="22"/>
              </w:rPr>
            </w:pPr>
            <w:r w:rsidRPr="008107F1">
              <w:rPr>
                <w:szCs w:val="22"/>
              </w:rPr>
              <w:t>202</w:t>
            </w:r>
            <w:r>
              <w:rPr>
                <w:szCs w:val="22"/>
              </w:rPr>
              <w:t>5</w:t>
            </w:r>
          </w:p>
        </w:tc>
        <w:tc>
          <w:tcPr>
            <w:tcW w:w="181" w:type="dxa"/>
          </w:tcPr>
          <w:p w14:paraId="4AD217E9" w14:textId="77777777" w:rsidR="001C2E41" w:rsidRPr="00BA0A74" w:rsidRDefault="001C2E41" w:rsidP="001C2E41">
            <w:pPr>
              <w:tabs>
                <w:tab w:val="decimal" w:pos="1000"/>
              </w:tabs>
              <w:jc w:val="center"/>
              <w:rPr>
                <w:szCs w:val="22"/>
              </w:rPr>
            </w:pPr>
          </w:p>
        </w:tc>
        <w:tc>
          <w:tcPr>
            <w:tcW w:w="1349" w:type="dxa"/>
          </w:tcPr>
          <w:p w14:paraId="78EC1969" w14:textId="783527AB" w:rsidR="001C2E41" w:rsidRPr="00BA0A74" w:rsidRDefault="001C2E41" w:rsidP="001C2E41">
            <w:pPr>
              <w:jc w:val="center"/>
              <w:rPr>
                <w:szCs w:val="22"/>
              </w:rPr>
            </w:pPr>
            <w:r w:rsidRPr="008107F1">
              <w:rPr>
                <w:szCs w:val="22"/>
              </w:rPr>
              <w:t>202</w:t>
            </w:r>
            <w:r>
              <w:rPr>
                <w:szCs w:val="22"/>
              </w:rPr>
              <w:t>4</w:t>
            </w:r>
          </w:p>
        </w:tc>
        <w:tc>
          <w:tcPr>
            <w:tcW w:w="180" w:type="dxa"/>
          </w:tcPr>
          <w:p w14:paraId="1497D432" w14:textId="77777777" w:rsidR="001C2E41" w:rsidRPr="00BA0A74" w:rsidRDefault="001C2E41" w:rsidP="001C2E41">
            <w:pPr>
              <w:tabs>
                <w:tab w:val="decimal" w:pos="1000"/>
              </w:tabs>
              <w:jc w:val="center"/>
              <w:rPr>
                <w:szCs w:val="22"/>
              </w:rPr>
            </w:pPr>
          </w:p>
        </w:tc>
        <w:tc>
          <w:tcPr>
            <w:tcW w:w="1089" w:type="dxa"/>
          </w:tcPr>
          <w:p w14:paraId="1FB4502B" w14:textId="2F1084D3" w:rsidR="001C2E41" w:rsidRPr="00BA0A74" w:rsidRDefault="001C2E41" w:rsidP="001C2E41">
            <w:pPr>
              <w:jc w:val="center"/>
              <w:rPr>
                <w:szCs w:val="22"/>
              </w:rPr>
            </w:pPr>
            <w:r w:rsidRPr="008107F1">
              <w:rPr>
                <w:szCs w:val="22"/>
              </w:rPr>
              <w:t>202</w:t>
            </w:r>
            <w:r>
              <w:rPr>
                <w:szCs w:val="22"/>
              </w:rPr>
              <w:t>5</w:t>
            </w:r>
          </w:p>
        </w:tc>
        <w:tc>
          <w:tcPr>
            <w:tcW w:w="180" w:type="dxa"/>
          </w:tcPr>
          <w:p w14:paraId="63743877" w14:textId="77777777" w:rsidR="001C2E41" w:rsidRPr="00EF5298" w:rsidRDefault="001C2E41" w:rsidP="001C2E41">
            <w:pPr>
              <w:tabs>
                <w:tab w:val="decimal" w:pos="1000"/>
              </w:tabs>
              <w:jc w:val="center"/>
              <w:rPr>
                <w:szCs w:val="22"/>
              </w:rPr>
            </w:pPr>
          </w:p>
        </w:tc>
        <w:tc>
          <w:tcPr>
            <w:tcW w:w="1350" w:type="dxa"/>
          </w:tcPr>
          <w:p w14:paraId="7CA72BEE" w14:textId="78D76D1E" w:rsidR="001C2E41" w:rsidRPr="00EF5298" w:rsidRDefault="001C2E41" w:rsidP="001C2E41">
            <w:pPr>
              <w:jc w:val="center"/>
              <w:rPr>
                <w:szCs w:val="22"/>
              </w:rPr>
            </w:pPr>
            <w:r w:rsidRPr="008107F1">
              <w:rPr>
                <w:szCs w:val="22"/>
              </w:rPr>
              <w:t>202</w:t>
            </w:r>
            <w:r>
              <w:rPr>
                <w:szCs w:val="22"/>
              </w:rPr>
              <w:t>4</w:t>
            </w:r>
          </w:p>
        </w:tc>
      </w:tr>
      <w:tr w:rsidR="00C207D3" w:rsidRPr="00EF5298" w14:paraId="4D740FB8" w14:textId="77777777" w:rsidTr="005C10BB">
        <w:trPr>
          <w:cantSplit/>
          <w:tblHeader/>
        </w:trPr>
        <w:tc>
          <w:tcPr>
            <w:tcW w:w="4050" w:type="dxa"/>
          </w:tcPr>
          <w:p w14:paraId="14F2E65E" w14:textId="77777777" w:rsidR="00C207D3" w:rsidRPr="00324F68" w:rsidRDefault="00C207D3" w:rsidP="00C207D3">
            <w:pPr>
              <w:rPr>
                <w:b/>
                <w:bCs/>
                <w:i/>
                <w:iCs/>
                <w:szCs w:val="22"/>
                <w:highlight w:val="yellow"/>
              </w:rPr>
            </w:pPr>
          </w:p>
        </w:tc>
        <w:tc>
          <w:tcPr>
            <w:tcW w:w="5490" w:type="dxa"/>
            <w:gridSpan w:val="7"/>
          </w:tcPr>
          <w:p w14:paraId="457C5274" w14:textId="77777777" w:rsidR="00C207D3" w:rsidRPr="008107F1" w:rsidRDefault="00C207D3" w:rsidP="00C207D3">
            <w:pPr>
              <w:tabs>
                <w:tab w:val="decimal" w:pos="1000"/>
              </w:tabs>
              <w:jc w:val="center"/>
              <w:rPr>
                <w:i/>
                <w:iCs/>
                <w:szCs w:val="22"/>
              </w:rPr>
            </w:pPr>
            <w:r w:rsidRPr="008107F1">
              <w:rPr>
                <w:i/>
                <w:iCs/>
                <w:szCs w:val="22"/>
              </w:rPr>
              <w:t>(in thousand Baht)</w:t>
            </w:r>
          </w:p>
        </w:tc>
      </w:tr>
      <w:tr w:rsidR="00C207D3" w:rsidRPr="00EF5298" w14:paraId="0CCF0667" w14:textId="77777777" w:rsidTr="005C10BB">
        <w:trPr>
          <w:cantSplit/>
        </w:trPr>
        <w:tc>
          <w:tcPr>
            <w:tcW w:w="4050" w:type="dxa"/>
          </w:tcPr>
          <w:p w14:paraId="7011DF81" w14:textId="4D924BFA" w:rsidR="00C207D3" w:rsidRPr="00EF5298" w:rsidRDefault="00C207D3" w:rsidP="00C207D3">
            <w:pPr>
              <w:rPr>
                <w:b/>
                <w:bCs/>
                <w:i/>
                <w:iCs/>
                <w:szCs w:val="22"/>
              </w:rPr>
            </w:pPr>
            <w:r w:rsidRPr="006347B2">
              <w:rPr>
                <w:b/>
                <w:bCs/>
                <w:i/>
                <w:iCs/>
                <w:szCs w:val="22"/>
              </w:rPr>
              <w:t>Trade receivable</w:t>
            </w:r>
            <w:r>
              <w:rPr>
                <w:b/>
                <w:bCs/>
                <w:i/>
                <w:iCs/>
                <w:szCs w:val="22"/>
              </w:rPr>
              <w:t>s, net</w:t>
            </w:r>
          </w:p>
        </w:tc>
        <w:tc>
          <w:tcPr>
            <w:tcW w:w="1161" w:type="dxa"/>
          </w:tcPr>
          <w:p w14:paraId="78B852AB" w14:textId="77777777" w:rsidR="00C207D3" w:rsidRPr="00BA0A74" w:rsidRDefault="00C207D3" w:rsidP="00C207D3">
            <w:pPr>
              <w:tabs>
                <w:tab w:val="decimal" w:pos="1000"/>
              </w:tabs>
              <w:rPr>
                <w:szCs w:val="22"/>
              </w:rPr>
            </w:pPr>
          </w:p>
        </w:tc>
        <w:tc>
          <w:tcPr>
            <w:tcW w:w="181" w:type="dxa"/>
            <w:shd w:val="clear" w:color="auto" w:fill="auto"/>
          </w:tcPr>
          <w:p w14:paraId="52485F3C" w14:textId="77777777" w:rsidR="00C207D3" w:rsidRPr="00BA0A74" w:rsidRDefault="00C207D3" w:rsidP="00C207D3">
            <w:pPr>
              <w:tabs>
                <w:tab w:val="decimal" w:pos="1000"/>
              </w:tabs>
              <w:rPr>
                <w:szCs w:val="22"/>
              </w:rPr>
            </w:pPr>
          </w:p>
        </w:tc>
        <w:tc>
          <w:tcPr>
            <w:tcW w:w="1349" w:type="dxa"/>
          </w:tcPr>
          <w:p w14:paraId="3D7A570A" w14:textId="77777777" w:rsidR="00C207D3" w:rsidRPr="00BA0A74" w:rsidRDefault="00C207D3" w:rsidP="00C207D3">
            <w:pPr>
              <w:tabs>
                <w:tab w:val="decimal" w:pos="1000"/>
              </w:tabs>
              <w:rPr>
                <w:szCs w:val="22"/>
              </w:rPr>
            </w:pPr>
          </w:p>
        </w:tc>
        <w:tc>
          <w:tcPr>
            <w:tcW w:w="180" w:type="dxa"/>
          </w:tcPr>
          <w:p w14:paraId="1969F719" w14:textId="77777777" w:rsidR="00C207D3" w:rsidRPr="00BA0A74" w:rsidRDefault="00C207D3" w:rsidP="00C207D3">
            <w:pPr>
              <w:tabs>
                <w:tab w:val="decimal" w:pos="1000"/>
              </w:tabs>
              <w:rPr>
                <w:szCs w:val="22"/>
              </w:rPr>
            </w:pPr>
          </w:p>
        </w:tc>
        <w:tc>
          <w:tcPr>
            <w:tcW w:w="1089" w:type="dxa"/>
          </w:tcPr>
          <w:p w14:paraId="1139331B" w14:textId="77777777" w:rsidR="00C207D3" w:rsidRPr="00BA0A74" w:rsidRDefault="00C207D3" w:rsidP="00C207D3">
            <w:pPr>
              <w:tabs>
                <w:tab w:val="decimal" w:pos="1000"/>
              </w:tabs>
              <w:rPr>
                <w:szCs w:val="22"/>
              </w:rPr>
            </w:pPr>
          </w:p>
        </w:tc>
        <w:tc>
          <w:tcPr>
            <w:tcW w:w="180" w:type="dxa"/>
          </w:tcPr>
          <w:p w14:paraId="5A6A4F0D" w14:textId="77777777" w:rsidR="00C207D3" w:rsidRPr="00EF5298" w:rsidRDefault="00C207D3" w:rsidP="00C207D3">
            <w:pPr>
              <w:tabs>
                <w:tab w:val="decimal" w:pos="1000"/>
              </w:tabs>
              <w:rPr>
                <w:szCs w:val="22"/>
              </w:rPr>
            </w:pPr>
          </w:p>
        </w:tc>
        <w:tc>
          <w:tcPr>
            <w:tcW w:w="1350" w:type="dxa"/>
          </w:tcPr>
          <w:p w14:paraId="3B678110" w14:textId="77777777" w:rsidR="00C207D3" w:rsidRPr="00EF5298" w:rsidRDefault="00C207D3" w:rsidP="00C207D3">
            <w:pPr>
              <w:tabs>
                <w:tab w:val="decimal" w:pos="1000"/>
              </w:tabs>
              <w:rPr>
                <w:szCs w:val="22"/>
              </w:rPr>
            </w:pPr>
          </w:p>
        </w:tc>
      </w:tr>
      <w:tr w:rsidR="00BC4CE6" w:rsidRPr="00EF5298" w14:paraId="0C41AFB3" w14:textId="77777777" w:rsidTr="005C10BB">
        <w:trPr>
          <w:cantSplit/>
        </w:trPr>
        <w:tc>
          <w:tcPr>
            <w:tcW w:w="4050" w:type="dxa"/>
          </w:tcPr>
          <w:p w14:paraId="175D659E" w14:textId="4F93FABD" w:rsidR="00BC4CE6" w:rsidRPr="00EF5298" w:rsidRDefault="00BC4CE6" w:rsidP="00BC4CE6">
            <w:pPr>
              <w:rPr>
                <w:szCs w:val="22"/>
              </w:rPr>
            </w:pPr>
            <w:r w:rsidRPr="00DE7DC3">
              <w:rPr>
                <w:rFonts w:eastAsia="Arial"/>
                <w:szCs w:val="22"/>
              </w:rPr>
              <w:t>Parent company</w:t>
            </w:r>
          </w:p>
        </w:tc>
        <w:tc>
          <w:tcPr>
            <w:tcW w:w="1161" w:type="dxa"/>
            <w:tcBorders>
              <w:top w:val="nil"/>
              <w:left w:val="nil"/>
              <w:bottom w:val="nil"/>
              <w:right w:val="nil"/>
            </w:tcBorders>
            <w:shd w:val="clear" w:color="auto" w:fill="auto"/>
            <w:vAlign w:val="center"/>
          </w:tcPr>
          <w:p w14:paraId="75102E1F" w14:textId="27C46ED1" w:rsidR="00BC4CE6" w:rsidRPr="005C10BB" w:rsidRDefault="00BC4CE6" w:rsidP="00BC4CE6">
            <w:pPr>
              <w:tabs>
                <w:tab w:val="decimal" w:pos="1000"/>
              </w:tabs>
              <w:rPr>
                <w:szCs w:val="22"/>
              </w:rPr>
            </w:pPr>
            <w:r w:rsidRPr="007422E5">
              <w:rPr>
                <w:szCs w:val="22"/>
              </w:rPr>
              <w:t>29,334</w:t>
            </w:r>
          </w:p>
        </w:tc>
        <w:tc>
          <w:tcPr>
            <w:tcW w:w="181" w:type="dxa"/>
          </w:tcPr>
          <w:p w14:paraId="08C63F4B" w14:textId="77777777" w:rsidR="00BC4CE6" w:rsidRPr="00BE4E53" w:rsidRDefault="00BC4CE6" w:rsidP="00BC4CE6">
            <w:pPr>
              <w:tabs>
                <w:tab w:val="decimal" w:pos="1000"/>
              </w:tabs>
              <w:rPr>
                <w:szCs w:val="22"/>
              </w:rPr>
            </w:pPr>
          </w:p>
        </w:tc>
        <w:tc>
          <w:tcPr>
            <w:tcW w:w="1349" w:type="dxa"/>
          </w:tcPr>
          <w:p w14:paraId="3876E69B" w14:textId="7A01BF19" w:rsidR="00BC4CE6" w:rsidRPr="00BE4E53" w:rsidRDefault="00BC4CE6" w:rsidP="00BC4CE6">
            <w:pPr>
              <w:tabs>
                <w:tab w:val="decimal" w:pos="1000"/>
              </w:tabs>
              <w:rPr>
                <w:szCs w:val="22"/>
              </w:rPr>
            </w:pPr>
            <w:r w:rsidRPr="005C10BB">
              <w:rPr>
                <w:szCs w:val="22"/>
              </w:rPr>
              <w:t>2,266</w:t>
            </w:r>
          </w:p>
        </w:tc>
        <w:tc>
          <w:tcPr>
            <w:tcW w:w="180" w:type="dxa"/>
          </w:tcPr>
          <w:p w14:paraId="4479914A" w14:textId="77777777" w:rsidR="00BC4CE6" w:rsidRPr="00BE4E53" w:rsidRDefault="00BC4CE6" w:rsidP="00BC4CE6">
            <w:pPr>
              <w:tabs>
                <w:tab w:val="decimal" w:pos="1000"/>
              </w:tabs>
              <w:rPr>
                <w:szCs w:val="22"/>
              </w:rPr>
            </w:pPr>
          </w:p>
        </w:tc>
        <w:tc>
          <w:tcPr>
            <w:tcW w:w="1089" w:type="dxa"/>
            <w:tcBorders>
              <w:top w:val="nil"/>
              <w:left w:val="nil"/>
              <w:bottom w:val="nil"/>
              <w:right w:val="nil"/>
            </w:tcBorders>
            <w:shd w:val="clear" w:color="auto" w:fill="auto"/>
            <w:vAlign w:val="center"/>
          </w:tcPr>
          <w:p w14:paraId="06C79A94" w14:textId="35DC0B70" w:rsidR="00BC4CE6" w:rsidRPr="005C10BB" w:rsidRDefault="00BC4CE6" w:rsidP="00BC4CE6">
            <w:pPr>
              <w:tabs>
                <w:tab w:val="decimal" w:pos="1000"/>
              </w:tabs>
              <w:rPr>
                <w:szCs w:val="22"/>
              </w:rPr>
            </w:pPr>
            <w:r w:rsidRPr="007422E5">
              <w:rPr>
                <w:szCs w:val="22"/>
              </w:rPr>
              <w:t>29,334</w:t>
            </w:r>
          </w:p>
        </w:tc>
        <w:tc>
          <w:tcPr>
            <w:tcW w:w="180" w:type="dxa"/>
          </w:tcPr>
          <w:p w14:paraId="3281D950" w14:textId="77777777" w:rsidR="00BC4CE6" w:rsidRPr="00BE4E53" w:rsidRDefault="00BC4CE6" w:rsidP="00BC4CE6">
            <w:pPr>
              <w:tabs>
                <w:tab w:val="decimal" w:pos="1000"/>
              </w:tabs>
              <w:rPr>
                <w:szCs w:val="22"/>
              </w:rPr>
            </w:pPr>
          </w:p>
        </w:tc>
        <w:tc>
          <w:tcPr>
            <w:tcW w:w="1350" w:type="dxa"/>
          </w:tcPr>
          <w:p w14:paraId="3A7A98B8" w14:textId="0AA1D99C" w:rsidR="00BC4CE6" w:rsidRPr="00BE4E53" w:rsidRDefault="00BC4CE6" w:rsidP="00BC4CE6">
            <w:pPr>
              <w:tabs>
                <w:tab w:val="decimal" w:pos="1000"/>
              </w:tabs>
              <w:rPr>
                <w:szCs w:val="22"/>
              </w:rPr>
            </w:pPr>
            <w:r w:rsidRPr="005C10BB">
              <w:rPr>
                <w:szCs w:val="22"/>
              </w:rPr>
              <w:t>2,266</w:t>
            </w:r>
          </w:p>
        </w:tc>
      </w:tr>
      <w:tr w:rsidR="00BC4CE6" w:rsidRPr="00EF5298" w14:paraId="7C425E03" w14:textId="77777777" w:rsidTr="005C10BB">
        <w:trPr>
          <w:cantSplit/>
        </w:trPr>
        <w:tc>
          <w:tcPr>
            <w:tcW w:w="4050" w:type="dxa"/>
          </w:tcPr>
          <w:p w14:paraId="7D354ABF" w14:textId="582FF138" w:rsidR="00BC4CE6" w:rsidRPr="00EF5298" w:rsidRDefault="00BC4CE6" w:rsidP="00BC4CE6">
            <w:pPr>
              <w:rPr>
                <w:b/>
                <w:bCs/>
                <w:i/>
                <w:iCs/>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shd w:val="clear" w:color="auto" w:fill="auto"/>
            <w:vAlign w:val="center"/>
          </w:tcPr>
          <w:p w14:paraId="00817D79" w14:textId="55AF946A" w:rsidR="00BC4CE6" w:rsidRPr="005C10BB" w:rsidRDefault="00BC4CE6" w:rsidP="00BC4CE6">
            <w:pPr>
              <w:tabs>
                <w:tab w:val="decimal" w:pos="1000"/>
              </w:tabs>
              <w:rPr>
                <w:szCs w:val="22"/>
              </w:rPr>
            </w:pPr>
            <w:r w:rsidRPr="007422E5">
              <w:rPr>
                <w:szCs w:val="22"/>
              </w:rPr>
              <w:t>-</w:t>
            </w:r>
          </w:p>
        </w:tc>
        <w:tc>
          <w:tcPr>
            <w:tcW w:w="181" w:type="dxa"/>
          </w:tcPr>
          <w:p w14:paraId="02B736A5" w14:textId="77777777" w:rsidR="00BC4CE6" w:rsidRPr="00BE4E53" w:rsidRDefault="00BC4CE6" w:rsidP="00BC4CE6">
            <w:pPr>
              <w:tabs>
                <w:tab w:val="decimal" w:pos="1000"/>
              </w:tabs>
              <w:rPr>
                <w:szCs w:val="22"/>
              </w:rPr>
            </w:pPr>
          </w:p>
        </w:tc>
        <w:tc>
          <w:tcPr>
            <w:tcW w:w="1349" w:type="dxa"/>
          </w:tcPr>
          <w:p w14:paraId="49B80772" w14:textId="300D2788" w:rsidR="00BC4CE6" w:rsidRPr="00BE4E53" w:rsidRDefault="00BC4CE6" w:rsidP="00BC4CE6">
            <w:pPr>
              <w:tabs>
                <w:tab w:val="decimal" w:pos="1000"/>
              </w:tabs>
              <w:rPr>
                <w:szCs w:val="22"/>
              </w:rPr>
            </w:pPr>
            <w:r w:rsidRPr="005C10BB">
              <w:rPr>
                <w:szCs w:val="22"/>
                <w:lang w:val="en-US"/>
              </w:rPr>
              <w:t>-</w:t>
            </w:r>
          </w:p>
        </w:tc>
        <w:tc>
          <w:tcPr>
            <w:tcW w:w="180" w:type="dxa"/>
          </w:tcPr>
          <w:p w14:paraId="34028BE6" w14:textId="77777777" w:rsidR="00BC4CE6" w:rsidRPr="00BE4E53" w:rsidRDefault="00BC4CE6" w:rsidP="00BC4CE6">
            <w:pPr>
              <w:tabs>
                <w:tab w:val="decimal" w:pos="1000"/>
              </w:tabs>
              <w:rPr>
                <w:szCs w:val="22"/>
              </w:rPr>
            </w:pPr>
          </w:p>
        </w:tc>
        <w:tc>
          <w:tcPr>
            <w:tcW w:w="1089" w:type="dxa"/>
            <w:tcBorders>
              <w:top w:val="nil"/>
              <w:left w:val="nil"/>
              <w:bottom w:val="nil"/>
              <w:right w:val="nil"/>
            </w:tcBorders>
            <w:shd w:val="clear" w:color="auto" w:fill="auto"/>
            <w:vAlign w:val="center"/>
          </w:tcPr>
          <w:p w14:paraId="60BDBBDD" w14:textId="4BDD8059" w:rsidR="00BC4CE6" w:rsidRPr="005C10BB" w:rsidRDefault="00BC4CE6" w:rsidP="00BC4CE6">
            <w:pPr>
              <w:tabs>
                <w:tab w:val="decimal" w:pos="1000"/>
              </w:tabs>
              <w:rPr>
                <w:szCs w:val="22"/>
              </w:rPr>
            </w:pPr>
            <w:r w:rsidRPr="007422E5">
              <w:rPr>
                <w:szCs w:val="22"/>
              </w:rPr>
              <w:t>915,633</w:t>
            </w:r>
          </w:p>
        </w:tc>
        <w:tc>
          <w:tcPr>
            <w:tcW w:w="180" w:type="dxa"/>
          </w:tcPr>
          <w:p w14:paraId="69DCE7CC" w14:textId="77777777" w:rsidR="00BC4CE6" w:rsidRPr="00BE4E53" w:rsidRDefault="00BC4CE6" w:rsidP="00BC4CE6">
            <w:pPr>
              <w:tabs>
                <w:tab w:val="decimal" w:pos="1000"/>
              </w:tabs>
              <w:rPr>
                <w:szCs w:val="22"/>
              </w:rPr>
            </w:pPr>
          </w:p>
        </w:tc>
        <w:tc>
          <w:tcPr>
            <w:tcW w:w="1350" w:type="dxa"/>
          </w:tcPr>
          <w:p w14:paraId="5AB56722" w14:textId="7E25FC2D" w:rsidR="00BC4CE6" w:rsidRPr="00BE4E53" w:rsidRDefault="00BC4CE6" w:rsidP="00BC4CE6">
            <w:pPr>
              <w:tabs>
                <w:tab w:val="decimal" w:pos="1000"/>
              </w:tabs>
              <w:rPr>
                <w:szCs w:val="22"/>
              </w:rPr>
            </w:pPr>
            <w:r w:rsidRPr="005C10BB">
              <w:rPr>
                <w:szCs w:val="22"/>
              </w:rPr>
              <w:t>794,922</w:t>
            </w:r>
          </w:p>
        </w:tc>
      </w:tr>
      <w:tr w:rsidR="00BC4CE6" w:rsidRPr="00EF5298" w14:paraId="66376F5E" w14:textId="77777777" w:rsidTr="005C10BB">
        <w:trPr>
          <w:cantSplit/>
        </w:trPr>
        <w:tc>
          <w:tcPr>
            <w:tcW w:w="4050" w:type="dxa"/>
          </w:tcPr>
          <w:p w14:paraId="191D910E" w14:textId="0DEEF4F4" w:rsidR="00BC4CE6" w:rsidRPr="005A3016" w:rsidRDefault="00BC4CE6" w:rsidP="00BC4CE6">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shd w:val="clear" w:color="auto" w:fill="auto"/>
            <w:vAlign w:val="center"/>
          </w:tcPr>
          <w:p w14:paraId="1E527239" w14:textId="0B91A802" w:rsidR="00BC4CE6" w:rsidRPr="005C10BB" w:rsidRDefault="00BC4CE6" w:rsidP="00BC4CE6">
            <w:pPr>
              <w:tabs>
                <w:tab w:val="decimal" w:pos="1000"/>
              </w:tabs>
              <w:rPr>
                <w:szCs w:val="22"/>
              </w:rPr>
            </w:pPr>
            <w:r w:rsidRPr="007422E5">
              <w:rPr>
                <w:szCs w:val="22"/>
              </w:rPr>
              <w:t>2,798</w:t>
            </w:r>
          </w:p>
        </w:tc>
        <w:tc>
          <w:tcPr>
            <w:tcW w:w="181" w:type="dxa"/>
          </w:tcPr>
          <w:p w14:paraId="5BF4A7A8" w14:textId="77777777" w:rsidR="00BC4CE6" w:rsidRPr="00BE4E53" w:rsidRDefault="00BC4CE6" w:rsidP="00BC4CE6">
            <w:pPr>
              <w:tabs>
                <w:tab w:val="decimal" w:pos="1000"/>
              </w:tabs>
              <w:rPr>
                <w:szCs w:val="22"/>
              </w:rPr>
            </w:pPr>
          </w:p>
        </w:tc>
        <w:tc>
          <w:tcPr>
            <w:tcW w:w="1349" w:type="dxa"/>
          </w:tcPr>
          <w:p w14:paraId="53D0C5A7" w14:textId="03B25338" w:rsidR="00BC4CE6" w:rsidRPr="00BE4E53" w:rsidRDefault="00BC4CE6" w:rsidP="00BC4CE6">
            <w:pPr>
              <w:tabs>
                <w:tab w:val="decimal" w:pos="1000"/>
              </w:tabs>
              <w:rPr>
                <w:szCs w:val="22"/>
              </w:rPr>
            </w:pPr>
            <w:r w:rsidRPr="005C10BB">
              <w:rPr>
                <w:szCs w:val="22"/>
              </w:rPr>
              <w:t>1,502</w:t>
            </w:r>
          </w:p>
        </w:tc>
        <w:tc>
          <w:tcPr>
            <w:tcW w:w="180" w:type="dxa"/>
          </w:tcPr>
          <w:p w14:paraId="0B3B678C" w14:textId="77777777" w:rsidR="00BC4CE6" w:rsidRPr="00BE4E53" w:rsidRDefault="00BC4CE6" w:rsidP="00BC4CE6">
            <w:pPr>
              <w:tabs>
                <w:tab w:val="decimal" w:pos="1000"/>
              </w:tabs>
              <w:rPr>
                <w:szCs w:val="22"/>
              </w:rPr>
            </w:pPr>
          </w:p>
        </w:tc>
        <w:tc>
          <w:tcPr>
            <w:tcW w:w="1089" w:type="dxa"/>
            <w:tcBorders>
              <w:top w:val="nil"/>
              <w:left w:val="nil"/>
              <w:bottom w:val="nil"/>
              <w:right w:val="nil"/>
            </w:tcBorders>
            <w:shd w:val="clear" w:color="auto" w:fill="auto"/>
            <w:vAlign w:val="center"/>
          </w:tcPr>
          <w:p w14:paraId="01000B1A" w14:textId="6DE707C0" w:rsidR="00BC4CE6" w:rsidRPr="005C10BB" w:rsidRDefault="00BC4CE6" w:rsidP="00BC4CE6">
            <w:pPr>
              <w:tabs>
                <w:tab w:val="decimal" w:pos="1000"/>
              </w:tabs>
              <w:rPr>
                <w:szCs w:val="22"/>
              </w:rPr>
            </w:pPr>
            <w:r w:rsidRPr="007422E5">
              <w:rPr>
                <w:szCs w:val="22"/>
              </w:rPr>
              <w:t>2,798</w:t>
            </w:r>
          </w:p>
        </w:tc>
        <w:tc>
          <w:tcPr>
            <w:tcW w:w="180" w:type="dxa"/>
          </w:tcPr>
          <w:p w14:paraId="79B6A27C" w14:textId="77777777" w:rsidR="00BC4CE6" w:rsidRPr="00BE4E53" w:rsidRDefault="00BC4CE6" w:rsidP="00BC4CE6">
            <w:pPr>
              <w:tabs>
                <w:tab w:val="decimal" w:pos="1000"/>
              </w:tabs>
              <w:rPr>
                <w:szCs w:val="22"/>
              </w:rPr>
            </w:pPr>
          </w:p>
        </w:tc>
        <w:tc>
          <w:tcPr>
            <w:tcW w:w="1350" w:type="dxa"/>
          </w:tcPr>
          <w:p w14:paraId="6E84582C" w14:textId="124847A2" w:rsidR="00BC4CE6" w:rsidRPr="00BE4E53" w:rsidRDefault="00BC4CE6" w:rsidP="00BC4CE6">
            <w:pPr>
              <w:tabs>
                <w:tab w:val="decimal" w:pos="1000"/>
              </w:tabs>
              <w:rPr>
                <w:szCs w:val="22"/>
              </w:rPr>
            </w:pPr>
            <w:r w:rsidRPr="005C10BB">
              <w:rPr>
                <w:szCs w:val="22"/>
              </w:rPr>
              <w:t>1,502</w:t>
            </w:r>
          </w:p>
        </w:tc>
      </w:tr>
      <w:tr w:rsidR="00BC4CE6" w:rsidRPr="00EF5298" w14:paraId="219F8C97" w14:textId="77777777" w:rsidTr="005C10BB">
        <w:trPr>
          <w:cantSplit/>
        </w:trPr>
        <w:tc>
          <w:tcPr>
            <w:tcW w:w="4050" w:type="dxa"/>
          </w:tcPr>
          <w:p w14:paraId="77B84BD3" w14:textId="3171E859" w:rsidR="00BC4CE6" w:rsidRPr="00EF5298" w:rsidRDefault="00BC4CE6" w:rsidP="00BC4CE6">
            <w:pPr>
              <w:rPr>
                <w:b/>
                <w:bCs/>
                <w:i/>
                <w:iCs/>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7441E652" w14:textId="53214556" w:rsidR="00BC4CE6" w:rsidRPr="005C10BB" w:rsidRDefault="00BC4CE6" w:rsidP="00BC4CE6">
            <w:pPr>
              <w:tabs>
                <w:tab w:val="decimal" w:pos="1000"/>
              </w:tabs>
              <w:rPr>
                <w:szCs w:val="22"/>
              </w:rPr>
            </w:pPr>
            <w:r w:rsidRPr="007422E5">
              <w:rPr>
                <w:szCs w:val="22"/>
              </w:rPr>
              <w:t>2,284</w:t>
            </w:r>
          </w:p>
        </w:tc>
        <w:tc>
          <w:tcPr>
            <w:tcW w:w="181" w:type="dxa"/>
          </w:tcPr>
          <w:p w14:paraId="1F2DBD9E" w14:textId="77777777" w:rsidR="00BC4CE6" w:rsidRPr="00BE4E53" w:rsidRDefault="00BC4CE6" w:rsidP="00BC4CE6">
            <w:pPr>
              <w:tabs>
                <w:tab w:val="decimal" w:pos="1000"/>
              </w:tabs>
              <w:rPr>
                <w:szCs w:val="22"/>
              </w:rPr>
            </w:pPr>
          </w:p>
        </w:tc>
        <w:tc>
          <w:tcPr>
            <w:tcW w:w="1349" w:type="dxa"/>
          </w:tcPr>
          <w:p w14:paraId="38D02A8B" w14:textId="6B2F3168" w:rsidR="00BC4CE6" w:rsidRPr="00BE4E53" w:rsidRDefault="00BC4CE6" w:rsidP="00BC4CE6">
            <w:pPr>
              <w:tabs>
                <w:tab w:val="decimal" w:pos="1000"/>
              </w:tabs>
              <w:rPr>
                <w:szCs w:val="22"/>
              </w:rPr>
            </w:pPr>
            <w:r w:rsidRPr="005C10BB">
              <w:rPr>
                <w:szCs w:val="22"/>
              </w:rPr>
              <w:t>2,097</w:t>
            </w:r>
          </w:p>
        </w:tc>
        <w:tc>
          <w:tcPr>
            <w:tcW w:w="180" w:type="dxa"/>
          </w:tcPr>
          <w:p w14:paraId="24FCEFAA" w14:textId="77777777" w:rsidR="00BC4CE6" w:rsidRPr="00BE4E53" w:rsidRDefault="00BC4CE6" w:rsidP="00BC4CE6">
            <w:pPr>
              <w:tabs>
                <w:tab w:val="decimal" w:pos="1000"/>
              </w:tabs>
              <w:rPr>
                <w:szCs w:val="22"/>
              </w:rPr>
            </w:pPr>
          </w:p>
        </w:tc>
        <w:tc>
          <w:tcPr>
            <w:tcW w:w="1089" w:type="dxa"/>
            <w:tcBorders>
              <w:top w:val="nil"/>
              <w:left w:val="nil"/>
              <w:right w:val="nil"/>
            </w:tcBorders>
            <w:shd w:val="clear" w:color="auto" w:fill="auto"/>
            <w:vAlign w:val="center"/>
          </w:tcPr>
          <w:p w14:paraId="16830615" w14:textId="3E6DE65C" w:rsidR="00BC4CE6" w:rsidRPr="005C10BB" w:rsidRDefault="00BC4CE6" w:rsidP="00BC4CE6">
            <w:pPr>
              <w:tabs>
                <w:tab w:val="decimal" w:pos="1000"/>
              </w:tabs>
              <w:rPr>
                <w:szCs w:val="22"/>
              </w:rPr>
            </w:pPr>
            <w:r w:rsidRPr="007422E5">
              <w:rPr>
                <w:szCs w:val="22"/>
              </w:rPr>
              <w:t>2,284</w:t>
            </w:r>
          </w:p>
        </w:tc>
        <w:tc>
          <w:tcPr>
            <w:tcW w:w="180" w:type="dxa"/>
          </w:tcPr>
          <w:p w14:paraId="3B8D0562" w14:textId="77777777" w:rsidR="00BC4CE6" w:rsidRPr="00BE4E53" w:rsidRDefault="00BC4CE6" w:rsidP="00BC4CE6">
            <w:pPr>
              <w:tabs>
                <w:tab w:val="decimal" w:pos="1000"/>
              </w:tabs>
              <w:rPr>
                <w:szCs w:val="22"/>
              </w:rPr>
            </w:pPr>
          </w:p>
        </w:tc>
        <w:tc>
          <w:tcPr>
            <w:tcW w:w="1350" w:type="dxa"/>
          </w:tcPr>
          <w:p w14:paraId="2C144B75" w14:textId="79F0B9EF" w:rsidR="00BC4CE6" w:rsidRPr="00BE4E53" w:rsidRDefault="00BC4CE6" w:rsidP="00BC4CE6">
            <w:pPr>
              <w:tabs>
                <w:tab w:val="decimal" w:pos="1000"/>
              </w:tabs>
              <w:rPr>
                <w:szCs w:val="22"/>
              </w:rPr>
            </w:pPr>
            <w:r w:rsidRPr="005C10BB">
              <w:rPr>
                <w:szCs w:val="22"/>
              </w:rPr>
              <w:t>2,097</w:t>
            </w:r>
          </w:p>
        </w:tc>
      </w:tr>
      <w:tr w:rsidR="00BC4CE6" w:rsidRPr="00EF5298" w14:paraId="61EE19A4" w14:textId="77777777" w:rsidTr="005C10BB">
        <w:trPr>
          <w:cantSplit/>
        </w:trPr>
        <w:tc>
          <w:tcPr>
            <w:tcW w:w="4050" w:type="dxa"/>
          </w:tcPr>
          <w:p w14:paraId="00E14278" w14:textId="77777777" w:rsidR="00BC4CE6" w:rsidRPr="00EF5298" w:rsidRDefault="00BC4CE6" w:rsidP="00BC4CE6">
            <w:pPr>
              <w:rPr>
                <w:b/>
                <w:bCs/>
                <w:i/>
                <w:iCs/>
                <w:szCs w:val="22"/>
              </w:rPr>
            </w:pPr>
          </w:p>
        </w:tc>
        <w:tc>
          <w:tcPr>
            <w:tcW w:w="1161" w:type="dxa"/>
          </w:tcPr>
          <w:p w14:paraId="5CBF9F41" w14:textId="77777777" w:rsidR="00BC4CE6" w:rsidRPr="005C10BB" w:rsidRDefault="00BC4CE6" w:rsidP="00BC4CE6">
            <w:pPr>
              <w:tabs>
                <w:tab w:val="decimal" w:pos="1000"/>
              </w:tabs>
              <w:rPr>
                <w:szCs w:val="22"/>
              </w:rPr>
            </w:pPr>
          </w:p>
        </w:tc>
        <w:tc>
          <w:tcPr>
            <w:tcW w:w="181" w:type="dxa"/>
          </w:tcPr>
          <w:p w14:paraId="3E4D5A27" w14:textId="77777777" w:rsidR="00BC4CE6" w:rsidRPr="00BE4E53" w:rsidRDefault="00BC4CE6" w:rsidP="00BC4CE6">
            <w:pPr>
              <w:tabs>
                <w:tab w:val="decimal" w:pos="1000"/>
              </w:tabs>
              <w:rPr>
                <w:szCs w:val="22"/>
              </w:rPr>
            </w:pPr>
          </w:p>
        </w:tc>
        <w:tc>
          <w:tcPr>
            <w:tcW w:w="1349" w:type="dxa"/>
          </w:tcPr>
          <w:p w14:paraId="388871CB" w14:textId="77777777" w:rsidR="00BC4CE6" w:rsidRPr="00BE4E53" w:rsidRDefault="00BC4CE6" w:rsidP="00BC4CE6">
            <w:pPr>
              <w:tabs>
                <w:tab w:val="decimal" w:pos="1000"/>
              </w:tabs>
              <w:rPr>
                <w:szCs w:val="22"/>
              </w:rPr>
            </w:pPr>
          </w:p>
        </w:tc>
        <w:tc>
          <w:tcPr>
            <w:tcW w:w="180" w:type="dxa"/>
          </w:tcPr>
          <w:p w14:paraId="65825A9A" w14:textId="77777777" w:rsidR="00BC4CE6" w:rsidRPr="00BE4E53" w:rsidRDefault="00BC4CE6" w:rsidP="00BC4CE6">
            <w:pPr>
              <w:tabs>
                <w:tab w:val="decimal" w:pos="1000"/>
              </w:tabs>
              <w:rPr>
                <w:szCs w:val="22"/>
              </w:rPr>
            </w:pPr>
          </w:p>
        </w:tc>
        <w:tc>
          <w:tcPr>
            <w:tcW w:w="1089" w:type="dxa"/>
          </w:tcPr>
          <w:p w14:paraId="54DAA853" w14:textId="77777777" w:rsidR="00BC4CE6" w:rsidRPr="005C10BB" w:rsidRDefault="00BC4CE6" w:rsidP="00BC4CE6">
            <w:pPr>
              <w:tabs>
                <w:tab w:val="decimal" w:pos="1000"/>
              </w:tabs>
              <w:rPr>
                <w:szCs w:val="22"/>
              </w:rPr>
            </w:pPr>
          </w:p>
        </w:tc>
        <w:tc>
          <w:tcPr>
            <w:tcW w:w="180" w:type="dxa"/>
          </w:tcPr>
          <w:p w14:paraId="637864F2" w14:textId="77777777" w:rsidR="00BC4CE6" w:rsidRPr="00BE4E53" w:rsidRDefault="00BC4CE6" w:rsidP="00BC4CE6">
            <w:pPr>
              <w:tabs>
                <w:tab w:val="decimal" w:pos="1000"/>
              </w:tabs>
              <w:rPr>
                <w:szCs w:val="22"/>
              </w:rPr>
            </w:pPr>
          </w:p>
        </w:tc>
        <w:tc>
          <w:tcPr>
            <w:tcW w:w="1350" w:type="dxa"/>
          </w:tcPr>
          <w:p w14:paraId="1CC58E3A" w14:textId="77777777" w:rsidR="00BC4CE6" w:rsidRPr="00BE4E53" w:rsidRDefault="00BC4CE6" w:rsidP="00BC4CE6">
            <w:pPr>
              <w:tabs>
                <w:tab w:val="decimal" w:pos="1000"/>
              </w:tabs>
              <w:rPr>
                <w:szCs w:val="22"/>
              </w:rPr>
            </w:pPr>
          </w:p>
        </w:tc>
      </w:tr>
      <w:tr w:rsidR="00BC4CE6" w:rsidRPr="00EF5298" w14:paraId="46694455" w14:textId="77777777" w:rsidTr="005C10BB">
        <w:trPr>
          <w:cantSplit/>
        </w:trPr>
        <w:tc>
          <w:tcPr>
            <w:tcW w:w="4050" w:type="dxa"/>
          </w:tcPr>
          <w:p w14:paraId="065A88DD" w14:textId="25D12D12" w:rsidR="00BC4CE6" w:rsidRPr="00EF5298" w:rsidRDefault="00BC4CE6" w:rsidP="00BC4CE6">
            <w:pPr>
              <w:rPr>
                <w:b/>
                <w:bCs/>
                <w:i/>
                <w:iCs/>
                <w:szCs w:val="22"/>
              </w:rPr>
            </w:pPr>
            <w:r>
              <w:rPr>
                <w:b/>
                <w:bCs/>
                <w:i/>
                <w:iCs/>
                <w:szCs w:val="22"/>
              </w:rPr>
              <w:t>Other receivables, net</w:t>
            </w:r>
          </w:p>
        </w:tc>
        <w:tc>
          <w:tcPr>
            <w:tcW w:w="1161" w:type="dxa"/>
          </w:tcPr>
          <w:p w14:paraId="5A41496B" w14:textId="77777777" w:rsidR="00BC4CE6" w:rsidRPr="005C10BB" w:rsidRDefault="00BC4CE6" w:rsidP="00BC4CE6">
            <w:pPr>
              <w:tabs>
                <w:tab w:val="decimal" w:pos="1000"/>
              </w:tabs>
              <w:rPr>
                <w:szCs w:val="22"/>
              </w:rPr>
            </w:pPr>
          </w:p>
        </w:tc>
        <w:tc>
          <w:tcPr>
            <w:tcW w:w="181" w:type="dxa"/>
          </w:tcPr>
          <w:p w14:paraId="15AA847C" w14:textId="77777777" w:rsidR="00BC4CE6" w:rsidRPr="00BE4E53" w:rsidRDefault="00BC4CE6" w:rsidP="00BC4CE6">
            <w:pPr>
              <w:tabs>
                <w:tab w:val="decimal" w:pos="1000"/>
              </w:tabs>
              <w:rPr>
                <w:szCs w:val="22"/>
              </w:rPr>
            </w:pPr>
          </w:p>
        </w:tc>
        <w:tc>
          <w:tcPr>
            <w:tcW w:w="1349" w:type="dxa"/>
          </w:tcPr>
          <w:p w14:paraId="49A95121" w14:textId="77777777" w:rsidR="00BC4CE6" w:rsidRPr="00BE4E53" w:rsidRDefault="00BC4CE6" w:rsidP="00BC4CE6">
            <w:pPr>
              <w:tabs>
                <w:tab w:val="decimal" w:pos="1000"/>
              </w:tabs>
              <w:rPr>
                <w:szCs w:val="22"/>
              </w:rPr>
            </w:pPr>
          </w:p>
        </w:tc>
        <w:tc>
          <w:tcPr>
            <w:tcW w:w="180" w:type="dxa"/>
          </w:tcPr>
          <w:p w14:paraId="7F9A2EC9" w14:textId="77777777" w:rsidR="00BC4CE6" w:rsidRPr="00BE4E53" w:rsidRDefault="00BC4CE6" w:rsidP="00BC4CE6">
            <w:pPr>
              <w:tabs>
                <w:tab w:val="decimal" w:pos="1000"/>
              </w:tabs>
              <w:rPr>
                <w:szCs w:val="22"/>
              </w:rPr>
            </w:pPr>
          </w:p>
        </w:tc>
        <w:tc>
          <w:tcPr>
            <w:tcW w:w="1089" w:type="dxa"/>
          </w:tcPr>
          <w:p w14:paraId="5901C004" w14:textId="77777777" w:rsidR="00BC4CE6" w:rsidRPr="005C10BB" w:rsidRDefault="00BC4CE6" w:rsidP="00BC4CE6">
            <w:pPr>
              <w:tabs>
                <w:tab w:val="decimal" w:pos="1000"/>
              </w:tabs>
              <w:rPr>
                <w:szCs w:val="22"/>
              </w:rPr>
            </w:pPr>
          </w:p>
        </w:tc>
        <w:tc>
          <w:tcPr>
            <w:tcW w:w="180" w:type="dxa"/>
          </w:tcPr>
          <w:p w14:paraId="333041FB" w14:textId="77777777" w:rsidR="00BC4CE6" w:rsidRPr="00BE4E53" w:rsidRDefault="00BC4CE6" w:rsidP="00BC4CE6">
            <w:pPr>
              <w:tabs>
                <w:tab w:val="decimal" w:pos="1000"/>
              </w:tabs>
              <w:rPr>
                <w:szCs w:val="22"/>
              </w:rPr>
            </w:pPr>
          </w:p>
        </w:tc>
        <w:tc>
          <w:tcPr>
            <w:tcW w:w="1350" w:type="dxa"/>
          </w:tcPr>
          <w:p w14:paraId="5D5FFC92" w14:textId="77777777" w:rsidR="00BC4CE6" w:rsidRPr="00BE4E53" w:rsidRDefault="00BC4CE6" w:rsidP="00BC4CE6">
            <w:pPr>
              <w:tabs>
                <w:tab w:val="decimal" w:pos="1000"/>
              </w:tabs>
              <w:rPr>
                <w:szCs w:val="22"/>
              </w:rPr>
            </w:pPr>
          </w:p>
        </w:tc>
      </w:tr>
      <w:tr w:rsidR="006D4876" w:rsidRPr="00EF5298" w14:paraId="368F0DC3" w14:textId="77777777" w:rsidTr="005C10BB">
        <w:trPr>
          <w:cantSplit/>
        </w:trPr>
        <w:tc>
          <w:tcPr>
            <w:tcW w:w="4050" w:type="dxa"/>
          </w:tcPr>
          <w:p w14:paraId="4F6F3BCE" w14:textId="39E5ED98" w:rsidR="006D4876" w:rsidRPr="00EF5298" w:rsidRDefault="006D4876" w:rsidP="006D4876">
            <w:pPr>
              <w:rPr>
                <w:b/>
                <w:bCs/>
                <w:i/>
                <w:iCs/>
                <w:szCs w:val="22"/>
              </w:rPr>
            </w:pPr>
            <w:r w:rsidRPr="00DE7DC3">
              <w:rPr>
                <w:rFonts w:eastAsia="Arial"/>
                <w:szCs w:val="22"/>
              </w:rPr>
              <w:t>Parent company</w:t>
            </w:r>
          </w:p>
        </w:tc>
        <w:tc>
          <w:tcPr>
            <w:tcW w:w="1161" w:type="dxa"/>
          </w:tcPr>
          <w:p w14:paraId="79564040" w14:textId="192B2367" w:rsidR="006D4876" w:rsidRPr="005C10BB" w:rsidRDefault="006D4876" w:rsidP="006D4876">
            <w:pPr>
              <w:tabs>
                <w:tab w:val="decimal" w:pos="1000"/>
              </w:tabs>
              <w:rPr>
                <w:szCs w:val="22"/>
              </w:rPr>
            </w:pPr>
            <w:r w:rsidRPr="007422E5">
              <w:rPr>
                <w:szCs w:val="22"/>
              </w:rPr>
              <w:t>1</w:t>
            </w:r>
          </w:p>
        </w:tc>
        <w:tc>
          <w:tcPr>
            <w:tcW w:w="181" w:type="dxa"/>
          </w:tcPr>
          <w:p w14:paraId="7CEBBF19" w14:textId="77777777" w:rsidR="006D4876" w:rsidRPr="00BE4E53" w:rsidRDefault="006D4876" w:rsidP="006D4876">
            <w:pPr>
              <w:tabs>
                <w:tab w:val="decimal" w:pos="1000"/>
              </w:tabs>
              <w:rPr>
                <w:szCs w:val="22"/>
              </w:rPr>
            </w:pPr>
          </w:p>
        </w:tc>
        <w:tc>
          <w:tcPr>
            <w:tcW w:w="1349" w:type="dxa"/>
          </w:tcPr>
          <w:p w14:paraId="7B0F18FD" w14:textId="0C87471D" w:rsidR="006D4876" w:rsidRPr="00BE4E53" w:rsidRDefault="006D4876" w:rsidP="006D4876">
            <w:pPr>
              <w:tabs>
                <w:tab w:val="decimal" w:pos="1000"/>
              </w:tabs>
              <w:rPr>
                <w:szCs w:val="22"/>
              </w:rPr>
            </w:pPr>
            <w:r w:rsidRPr="005C10BB">
              <w:rPr>
                <w:szCs w:val="22"/>
              </w:rPr>
              <w:t>3,811</w:t>
            </w:r>
          </w:p>
        </w:tc>
        <w:tc>
          <w:tcPr>
            <w:tcW w:w="180" w:type="dxa"/>
          </w:tcPr>
          <w:p w14:paraId="0D3EAC4E" w14:textId="77777777" w:rsidR="006D4876" w:rsidRPr="00BE4E53" w:rsidRDefault="006D4876" w:rsidP="006D4876">
            <w:pPr>
              <w:tabs>
                <w:tab w:val="decimal" w:pos="1000"/>
              </w:tabs>
              <w:rPr>
                <w:szCs w:val="22"/>
              </w:rPr>
            </w:pPr>
          </w:p>
        </w:tc>
        <w:tc>
          <w:tcPr>
            <w:tcW w:w="1089" w:type="dxa"/>
            <w:tcBorders>
              <w:top w:val="nil"/>
              <w:left w:val="nil"/>
              <w:bottom w:val="nil"/>
              <w:right w:val="nil"/>
            </w:tcBorders>
            <w:shd w:val="clear" w:color="auto" w:fill="auto"/>
            <w:vAlign w:val="center"/>
          </w:tcPr>
          <w:p w14:paraId="3864F2B2" w14:textId="26F9E0F0" w:rsidR="006D4876" w:rsidRPr="005C10BB" w:rsidRDefault="006D4876" w:rsidP="006D4876">
            <w:pPr>
              <w:tabs>
                <w:tab w:val="decimal" w:pos="1000"/>
              </w:tabs>
              <w:rPr>
                <w:szCs w:val="22"/>
              </w:rPr>
            </w:pPr>
            <w:r w:rsidRPr="007422E5">
              <w:rPr>
                <w:szCs w:val="22"/>
              </w:rPr>
              <w:t>1</w:t>
            </w:r>
          </w:p>
        </w:tc>
        <w:tc>
          <w:tcPr>
            <w:tcW w:w="180" w:type="dxa"/>
          </w:tcPr>
          <w:p w14:paraId="13BF5FA6" w14:textId="77777777" w:rsidR="006D4876" w:rsidRPr="00BE4E53" w:rsidRDefault="006D4876" w:rsidP="006D4876">
            <w:pPr>
              <w:tabs>
                <w:tab w:val="decimal" w:pos="1000"/>
              </w:tabs>
              <w:rPr>
                <w:szCs w:val="22"/>
              </w:rPr>
            </w:pPr>
          </w:p>
        </w:tc>
        <w:tc>
          <w:tcPr>
            <w:tcW w:w="1350" w:type="dxa"/>
          </w:tcPr>
          <w:p w14:paraId="2FC513A2" w14:textId="231A0CD9" w:rsidR="006D4876" w:rsidRPr="00BE4E53" w:rsidRDefault="006D4876" w:rsidP="006D4876">
            <w:pPr>
              <w:tabs>
                <w:tab w:val="decimal" w:pos="1000"/>
              </w:tabs>
              <w:rPr>
                <w:szCs w:val="22"/>
              </w:rPr>
            </w:pPr>
            <w:r w:rsidRPr="005C10BB">
              <w:rPr>
                <w:szCs w:val="22"/>
              </w:rPr>
              <w:t>3,811</w:t>
            </w:r>
          </w:p>
        </w:tc>
      </w:tr>
      <w:tr w:rsidR="006D4876" w:rsidRPr="00EF5298" w14:paraId="75F9B463" w14:textId="77777777" w:rsidTr="005C10BB">
        <w:trPr>
          <w:cantSplit/>
        </w:trPr>
        <w:tc>
          <w:tcPr>
            <w:tcW w:w="4050" w:type="dxa"/>
          </w:tcPr>
          <w:p w14:paraId="290FB880" w14:textId="2E424075" w:rsidR="006D4876" w:rsidRPr="00EF5298" w:rsidRDefault="006D4876" w:rsidP="006D4876">
            <w:pPr>
              <w:rPr>
                <w:b/>
                <w:bCs/>
                <w:i/>
                <w:iCs/>
                <w:szCs w:val="22"/>
              </w:rPr>
            </w:pPr>
            <w:r>
              <w:rPr>
                <w:rFonts w:eastAsia="Arial"/>
                <w:szCs w:val="22"/>
              </w:rPr>
              <w:t>S</w:t>
            </w:r>
            <w:r w:rsidRPr="00DE7DC3">
              <w:rPr>
                <w:rFonts w:eastAsia="Arial"/>
                <w:szCs w:val="22"/>
              </w:rPr>
              <w:t>ubsidiaries</w:t>
            </w:r>
          </w:p>
        </w:tc>
        <w:tc>
          <w:tcPr>
            <w:tcW w:w="1161" w:type="dxa"/>
          </w:tcPr>
          <w:p w14:paraId="5B25C4FD" w14:textId="5B372BB5" w:rsidR="006D4876" w:rsidRPr="005C10BB" w:rsidRDefault="006D4876" w:rsidP="006D4876">
            <w:pPr>
              <w:tabs>
                <w:tab w:val="decimal" w:pos="1000"/>
              </w:tabs>
              <w:rPr>
                <w:szCs w:val="22"/>
              </w:rPr>
            </w:pPr>
            <w:r w:rsidRPr="007422E5">
              <w:rPr>
                <w:szCs w:val="22"/>
              </w:rPr>
              <w:t>-</w:t>
            </w:r>
          </w:p>
        </w:tc>
        <w:tc>
          <w:tcPr>
            <w:tcW w:w="181" w:type="dxa"/>
          </w:tcPr>
          <w:p w14:paraId="53030A7B" w14:textId="77777777" w:rsidR="006D4876" w:rsidRPr="00BE4E53" w:rsidRDefault="006D4876" w:rsidP="006D4876">
            <w:pPr>
              <w:tabs>
                <w:tab w:val="decimal" w:pos="1000"/>
              </w:tabs>
              <w:rPr>
                <w:szCs w:val="22"/>
              </w:rPr>
            </w:pPr>
          </w:p>
        </w:tc>
        <w:tc>
          <w:tcPr>
            <w:tcW w:w="1349" w:type="dxa"/>
          </w:tcPr>
          <w:p w14:paraId="36B5F217" w14:textId="3CBFDF67" w:rsidR="006D4876" w:rsidRPr="00BE4E53" w:rsidRDefault="006D4876" w:rsidP="006D4876">
            <w:pPr>
              <w:tabs>
                <w:tab w:val="decimal" w:pos="1000"/>
              </w:tabs>
              <w:rPr>
                <w:szCs w:val="22"/>
              </w:rPr>
            </w:pPr>
            <w:r w:rsidRPr="005C10BB">
              <w:rPr>
                <w:szCs w:val="22"/>
                <w:lang w:val="en-US"/>
              </w:rPr>
              <w:t>-</w:t>
            </w:r>
          </w:p>
        </w:tc>
        <w:tc>
          <w:tcPr>
            <w:tcW w:w="180" w:type="dxa"/>
          </w:tcPr>
          <w:p w14:paraId="7D153B49" w14:textId="77777777" w:rsidR="006D4876" w:rsidRPr="00BE4E53" w:rsidRDefault="006D4876" w:rsidP="006D4876">
            <w:pPr>
              <w:tabs>
                <w:tab w:val="decimal" w:pos="1000"/>
              </w:tabs>
              <w:rPr>
                <w:szCs w:val="22"/>
              </w:rPr>
            </w:pPr>
          </w:p>
        </w:tc>
        <w:tc>
          <w:tcPr>
            <w:tcW w:w="1089" w:type="dxa"/>
            <w:tcBorders>
              <w:top w:val="nil"/>
              <w:left w:val="nil"/>
              <w:bottom w:val="nil"/>
              <w:right w:val="nil"/>
            </w:tcBorders>
            <w:shd w:val="clear" w:color="auto" w:fill="auto"/>
            <w:vAlign w:val="center"/>
          </w:tcPr>
          <w:p w14:paraId="3290650B" w14:textId="6E949465" w:rsidR="006D4876" w:rsidRPr="005C10BB" w:rsidRDefault="006D4876" w:rsidP="006D4876">
            <w:pPr>
              <w:tabs>
                <w:tab w:val="decimal" w:pos="1000"/>
              </w:tabs>
              <w:rPr>
                <w:szCs w:val="22"/>
              </w:rPr>
            </w:pPr>
            <w:r w:rsidRPr="007422E5">
              <w:rPr>
                <w:szCs w:val="22"/>
              </w:rPr>
              <w:t>10,236</w:t>
            </w:r>
          </w:p>
        </w:tc>
        <w:tc>
          <w:tcPr>
            <w:tcW w:w="180" w:type="dxa"/>
          </w:tcPr>
          <w:p w14:paraId="688124D8" w14:textId="77777777" w:rsidR="006D4876" w:rsidRPr="00BE4E53" w:rsidRDefault="006D4876" w:rsidP="006D4876">
            <w:pPr>
              <w:tabs>
                <w:tab w:val="decimal" w:pos="1000"/>
              </w:tabs>
              <w:rPr>
                <w:szCs w:val="22"/>
              </w:rPr>
            </w:pPr>
          </w:p>
        </w:tc>
        <w:tc>
          <w:tcPr>
            <w:tcW w:w="1350" w:type="dxa"/>
          </w:tcPr>
          <w:p w14:paraId="3D6F681B" w14:textId="396BA099" w:rsidR="006D4876" w:rsidRPr="00BE4E53" w:rsidRDefault="006D4876" w:rsidP="006D4876">
            <w:pPr>
              <w:tabs>
                <w:tab w:val="decimal" w:pos="1000"/>
              </w:tabs>
              <w:rPr>
                <w:szCs w:val="22"/>
              </w:rPr>
            </w:pPr>
            <w:r w:rsidRPr="005C10BB">
              <w:rPr>
                <w:szCs w:val="22"/>
              </w:rPr>
              <w:t>13,002</w:t>
            </w:r>
          </w:p>
        </w:tc>
      </w:tr>
      <w:tr w:rsidR="006D4876" w:rsidRPr="00EF5298" w14:paraId="4C0A9184" w14:textId="77777777" w:rsidTr="005C10BB">
        <w:trPr>
          <w:cantSplit/>
        </w:trPr>
        <w:tc>
          <w:tcPr>
            <w:tcW w:w="4050" w:type="dxa"/>
          </w:tcPr>
          <w:p w14:paraId="078A3F57" w14:textId="3EAF9142" w:rsidR="006D4876" w:rsidRPr="005A3016" w:rsidRDefault="006D4876" w:rsidP="006D4876">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shd w:val="clear" w:color="auto" w:fill="auto"/>
            <w:vAlign w:val="center"/>
          </w:tcPr>
          <w:p w14:paraId="5DACAC5E" w14:textId="550DD822" w:rsidR="006D4876" w:rsidRPr="005C10BB" w:rsidRDefault="006D4876" w:rsidP="006D4876">
            <w:pPr>
              <w:tabs>
                <w:tab w:val="decimal" w:pos="1000"/>
              </w:tabs>
              <w:rPr>
                <w:szCs w:val="22"/>
              </w:rPr>
            </w:pPr>
            <w:r w:rsidRPr="007422E5">
              <w:rPr>
                <w:szCs w:val="22"/>
              </w:rPr>
              <w:t>24,151</w:t>
            </w:r>
          </w:p>
        </w:tc>
        <w:tc>
          <w:tcPr>
            <w:tcW w:w="181" w:type="dxa"/>
          </w:tcPr>
          <w:p w14:paraId="445D8217" w14:textId="77777777" w:rsidR="006D4876" w:rsidRPr="00BE4E53" w:rsidRDefault="006D4876" w:rsidP="006D4876">
            <w:pPr>
              <w:tabs>
                <w:tab w:val="decimal" w:pos="1000"/>
              </w:tabs>
              <w:rPr>
                <w:szCs w:val="22"/>
              </w:rPr>
            </w:pPr>
          </w:p>
        </w:tc>
        <w:tc>
          <w:tcPr>
            <w:tcW w:w="1349" w:type="dxa"/>
          </w:tcPr>
          <w:p w14:paraId="5254946E" w14:textId="27EA5147" w:rsidR="006D4876" w:rsidRPr="00BE4E53" w:rsidRDefault="006D4876" w:rsidP="006D4876">
            <w:pPr>
              <w:tabs>
                <w:tab w:val="decimal" w:pos="1000"/>
              </w:tabs>
              <w:rPr>
                <w:szCs w:val="22"/>
              </w:rPr>
            </w:pPr>
            <w:r w:rsidRPr="005C10BB">
              <w:rPr>
                <w:szCs w:val="22"/>
              </w:rPr>
              <w:t>34,900</w:t>
            </w:r>
          </w:p>
        </w:tc>
        <w:tc>
          <w:tcPr>
            <w:tcW w:w="180" w:type="dxa"/>
          </w:tcPr>
          <w:p w14:paraId="11CF2544" w14:textId="77777777" w:rsidR="006D4876" w:rsidRPr="00BE4E53" w:rsidRDefault="006D4876" w:rsidP="006D4876">
            <w:pPr>
              <w:tabs>
                <w:tab w:val="decimal" w:pos="1000"/>
              </w:tabs>
              <w:rPr>
                <w:szCs w:val="22"/>
              </w:rPr>
            </w:pPr>
          </w:p>
        </w:tc>
        <w:tc>
          <w:tcPr>
            <w:tcW w:w="1089" w:type="dxa"/>
            <w:tcBorders>
              <w:top w:val="nil"/>
              <w:left w:val="nil"/>
              <w:right w:val="nil"/>
            </w:tcBorders>
            <w:shd w:val="clear" w:color="auto" w:fill="auto"/>
            <w:vAlign w:val="center"/>
          </w:tcPr>
          <w:p w14:paraId="52D56B5B" w14:textId="0F296A7E" w:rsidR="006D4876" w:rsidRPr="005C10BB" w:rsidRDefault="006D4876" w:rsidP="006D4876">
            <w:pPr>
              <w:tabs>
                <w:tab w:val="decimal" w:pos="1000"/>
              </w:tabs>
              <w:rPr>
                <w:szCs w:val="22"/>
              </w:rPr>
            </w:pPr>
            <w:r w:rsidRPr="007422E5">
              <w:rPr>
                <w:szCs w:val="22"/>
              </w:rPr>
              <w:t>24,151</w:t>
            </w:r>
          </w:p>
        </w:tc>
        <w:tc>
          <w:tcPr>
            <w:tcW w:w="180" w:type="dxa"/>
          </w:tcPr>
          <w:p w14:paraId="6084711A" w14:textId="77777777" w:rsidR="006D4876" w:rsidRPr="00BE4E53" w:rsidRDefault="006D4876" w:rsidP="006D4876">
            <w:pPr>
              <w:tabs>
                <w:tab w:val="decimal" w:pos="1000"/>
              </w:tabs>
              <w:rPr>
                <w:szCs w:val="22"/>
              </w:rPr>
            </w:pPr>
          </w:p>
        </w:tc>
        <w:tc>
          <w:tcPr>
            <w:tcW w:w="1350" w:type="dxa"/>
          </w:tcPr>
          <w:p w14:paraId="53F3D3A0" w14:textId="70FCD729" w:rsidR="006D4876" w:rsidRPr="00BE4E53" w:rsidRDefault="006D4876" w:rsidP="006D4876">
            <w:pPr>
              <w:tabs>
                <w:tab w:val="decimal" w:pos="1000"/>
              </w:tabs>
              <w:rPr>
                <w:szCs w:val="22"/>
              </w:rPr>
            </w:pPr>
            <w:r w:rsidRPr="005C10BB">
              <w:rPr>
                <w:szCs w:val="22"/>
              </w:rPr>
              <w:t>34,900</w:t>
            </w:r>
          </w:p>
        </w:tc>
      </w:tr>
      <w:tr w:rsidR="006D4876" w:rsidRPr="00EF5298" w14:paraId="0B99D1FC" w14:textId="77777777" w:rsidTr="005C10BB">
        <w:trPr>
          <w:cantSplit/>
        </w:trPr>
        <w:tc>
          <w:tcPr>
            <w:tcW w:w="4050" w:type="dxa"/>
          </w:tcPr>
          <w:p w14:paraId="3C6331ED" w14:textId="1786BCA3" w:rsidR="006D4876" w:rsidRPr="005A3016" w:rsidRDefault="006D4876" w:rsidP="006D4876">
            <w:pPr>
              <w:rPr>
                <w:rFonts w:eastAsia="Arial"/>
                <w:spacing w:val="-6"/>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447F337B" w14:textId="42E72AF5" w:rsidR="006D4876" w:rsidRPr="005C10BB" w:rsidRDefault="006D4876" w:rsidP="006D4876">
            <w:pPr>
              <w:tabs>
                <w:tab w:val="decimal" w:pos="1000"/>
              </w:tabs>
              <w:rPr>
                <w:szCs w:val="22"/>
              </w:rPr>
            </w:pPr>
            <w:r w:rsidRPr="007422E5">
              <w:rPr>
                <w:szCs w:val="22"/>
              </w:rPr>
              <w:t>1,252</w:t>
            </w:r>
          </w:p>
        </w:tc>
        <w:tc>
          <w:tcPr>
            <w:tcW w:w="181" w:type="dxa"/>
          </w:tcPr>
          <w:p w14:paraId="5EE6BC1D" w14:textId="77777777" w:rsidR="006D4876" w:rsidRPr="00BE4E53" w:rsidRDefault="006D4876" w:rsidP="006D4876">
            <w:pPr>
              <w:tabs>
                <w:tab w:val="decimal" w:pos="1000"/>
              </w:tabs>
              <w:rPr>
                <w:szCs w:val="22"/>
              </w:rPr>
            </w:pPr>
          </w:p>
        </w:tc>
        <w:tc>
          <w:tcPr>
            <w:tcW w:w="1349" w:type="dxa"/>
          </w:tcPr>
          <w:p w14:paraId="54CB9AD9" w14:textId="26FF72E9" w:rsidR="006D4876" w:rsidRPr="005C10BB" w:rsidRDefault="006D4876" w:rsidP="006D4876">
            <w:pPr>
              <w:tabs>
                <w:tab w:val="decimal" w:pos="1000"/>
              </w:tabs>
              <w:rPr>
                <w:szCs w:val="22"/>
              </w:rPr>
            </w:pPr>
            <w:r w:rsidRPr="005C10BB">
              <w:rPr>
                <w:szCs w:val="22"/>
              </w:rPr>
              <w:t>-</w:t>
            </w:r>
          </w:p>
        </w:tc>
        <w:tc>
          <w:tcPr>
            <w:tcW w:w="180" w:type="dxa"/>
          </w:tcPr>
          <w:p w14:paraId="22004968" w14:textId="77777777" w:rsidR="006D4876" w:rsidRPr="00BE4E53" w:rsidRDefault="006D4876" w:rsidP="006D4876">
            <w:pPr>
              <w:tabs>
                <w:tab w:val="decimal" w:pos="1000"/>
              </w:tabs>
              <w:rPr>
                <w:szCs w:val="22"/>
              </w:rPr>
            </w:pPr>
          </w:p>
        </w:tc>
        <w:tc>
          <w:tcPr>
            <w:tcW w:w="1089" w:type="dxa"/>
            <w:tcBorders>
              <w:top w:val="nil"/>
              <w:left w:val="nil"/>
              <w:right w:val="nil"/>
            </w:tcBorders>
            <w:shd w:val="clear" w:color="auto" w:fill="auto"/>
            <w:vAlign w:val="center"/>
          </w:tcPr>
          <w:p w14:paraId="000CD4B4" w14:textId="3967C1E9" w:rsidR="006D4876" w:rsidRPr="005C10BB" w:rsidRDefault="006D4876" w:rsidP="006D4876">
            <w:pPr>
              <w:tabs>
                <w:tab w:val="decimal" w:pos="1000"/>
              </w:tabs>
              <w:rPr>
                <w:szCs w:val="22"/>
              </w:rPr>
            </w:pPr>
            <w:r w:rsidRPr="007422E5">
              <w:rPr>
                <w:szCs w:val="22"/>
              </w:rPr>
              <w:t>1,252</w:t>
            </w:r>
          </w:p>
        </w:tc>
        <w:tc>
          <w:tcPr>
            <w:tcW w:w="180" w:type="dxa"/>
          </w:tcPr>
          <w:p w14:paraId="0748C088" w14:textId="77777777" w:rsidR="006D4876" w:rsidRPr="00BE4E53" w:rsidRDefault="006D4876" w:rsidP="006D4876">
            <w:pPr>
              <w:tabs>
                <w:tab w:val="decimal" w:pos="1000"/>
              </w:tabs>
              <w:rPr>
                <w:szCs w:val="22"/>
              </w:rPr>
            </w:pPr>
          </w:p>
        </w:tc>
        <w:tc>
          <w:tcPr>
            <w:tcW w:w="1350" w:type="dxa"/>
          </w:tcPr>
          <w:p w14:paraId="0D0ECB4C" w14:textId="30E8293D" w:rsidR="006D4876" w:rsidRPr="005C10BB" w:rsidRDefault="006D4876" w:rsidP="006D4876">
            <w:pPr>
              <w:tabs>
                <w:tab w:val="decimal" w:pos="1000"/>
              </w:tabs>
              <w:rPr>
                <w:szCs w:val="22"/>
              </w:rPr>
            </w:pPr>
            <w:r w:rsidRPr="005C10BB">
              <w:rPr>
                <w:szCs w:val="22"/>
              </w:rPr>
              <w:t>-</w:t>
            </w:r>
          </w:p>
        </w:tc>
      </w:tr>
      <w:tr w:rsidR="006D4876" w:rsidRPr="00EF5298" w14:paraId="4340FD6A" w14:textId="77777777" w:rsidTr="005C10BB">
        <w:trPr>
          <w:cantSplit/>
        </w:trPr>
        <w:tc>
          <w:tcPr>
            <w:tcW w:w="4050" w:type="dxa"/>
          </w:tcPr>
          <w:p w14:paraId="715F7D67" w14:textId="77777777" w:rsidR="006D4876" w:rsidRPr="00D253F0" w:rsidRDefault="006D4876" w:rsidP="006D4876">
            <w:pPr>
              <w:rPr>
                <w:b/>
                <w:bCs/>
                <w:i/>
                <w:iCs/>
                <w:szCs w:val="22"/>
              </w:rPr>
            </w:pPr>
          </w:p>
        </w:tc>
        <w:tc>
          <w:tcPr>
            <w:tcW w:w="1161" w:type="dxa"/>
          </w:tcPr>
          <w:p w14:paraId="775AD073" w14:textId="77777777" w:rsidR="006D4876" w:rsidRPr="005C10BB" w:rsidRDefault="006D4876" w:rsidP="006D4876">
            <w:pPr>
              <w:tabs>
                <w:tab w:val="decimal" w:pos="1000"/>
              </w:tabs>
              <w:rPr>
                <w:szCs w:val="22"/>
              </w:rPr>
            </w:pPr>
          </w:p>
        </w:tc>
        <w:tc>
          <w:tcPr>
            <w:tcW w:w="181" w:type="dxa"/>
          </w:tcPr>
          <w:p w14:paraId="71FBCBAD" w14:textId="77777777" w:rsidR="006D4876" w:rsidRPr="00BE4E53" w:rsidRDefault="006D4876" w:rsidP="006D4876">
            <w:pPr>
              <w:tabs>
                <w:tab w:val="decimal" w:pos="1000"/>
              </w:tabs>
              <w:rPr>
                <w:szCs w:val="22"/>
              </w:rPr>
            </w:pPr>
          </w:p>
        </w:tc>
        <w:tc>
          <w:tcPr>
            <w:tcW w:w="1349" w:type="dxa"/>
          </w:tcPr>
          <w:p w14:paraId="63C1AE72" w14:textId="29017C13" w:rsidR="006D4876" w:rsidRPr="00BE4E53" w:rsidRDefault="006D4876" w:rsidP="006D4876">
            <w:pPr>
              <w:tabs>
                <w:tab w:val="decimal" w:pos="1000"/>
              </w:tabs>
              <w:rPr>
                <w:szCs w:val="22"/>
              </w:rPr>
            </w:pPr>
          </w:p>
        </w:tc>
        <w:tc>
          <w:tcPr>
            <w:tcW w:w="180" w:type="dxa"/>
          </w:tcPr>
          <w:p w14:paraId="184E3C55" w14:textId="77777777" w:rsidR="006D4876" w:rsidRPr="00BE4E53" w:rsidRDefault="006D4876" w:rsidP="006D4876">
            <w:pPr>
              <w:tabs>
                <w:tab w:val="decimal" w:pos="1000"/>
              </w:tabs>
              <w:rPr>
                <w:szCs w:val="22"/>
              </w:rPr>
            </w:pPr>
          </w:p>
        </w:tc>
        <w:tc>
          <w:tcPr>
            <w:tcW w:w="1089" w:type="dxa"/>
          </w:tcPr>
          <w:p w14:paraId="0C6D5875" w14:textId="77777777" w:rsidR="006D4876" w:rsidRPr="005C10BB" w:rsidRDefault="006D4876" w:rsidP="006D4876">
            <w:pPr>
              <w:tabs>
                <w:tab w:val="decimal" w:pos="1000"/>
              </w:tabs>
              <w:rPr>
                <w:szCs w:val="22"/>
              </w:rPr>
            </w:pPr>
          </w:p>
        </w:tc>
        <w:tc>
          <w:tcPr>
            <w:tcW w:w="180" w:type="dxa"/>
          </w:tcPr>
          <w:p w14:paraId="59E7303B" w14:textId="77777777" w:rsidR="006D4876" w:rsidRPr="00BE4E53" w:rsidRDefault="006D4876" w:rsidP="006D4876">
            <w:pPr>
              <w:tabs>
                <w:tab w:val="decimal" w:pos="1000"/>
              </w:tabs>
              <w:rPr>
                <w:szCs w:val="22"/>
              </w:rPr>
            </w:pPr>
          </w:p>
        </w:tc>
        <w:tc>
          <w:tcPr>
            <w:tcW w:w="1350" w:type="dxa"/>
          </w:tcPr>
          <w:p w14:paraId="15323C53" w14:textId="77777777" w:rsidR="006D4876" w:rsidRPr="00BE4E53" w:rsidRDefault="006D4876" w:rsidP="006D4876">
            <w:pPr>
              <w:tabs>
                <w:tab w:val="decimal" w:pos="1000"/>
              </w:tabs>
              <w:rPr>
                <w:szCs w:val="22"/>
              </w:rPr>
            </w:pPr>
          </w:p>
        </w:tc>
      </w:tr>
      <w:tr w:rsidR="006D4876" w:rsidRPr="00EF5298" w14:paraId="28AC29D7" w14:textId="77777777" w:rsidTr="005C10BB">
        <w:trPr>
          <w:cantSplit/>
        </w:trPr>
        <w:tc>
          <w:tcPr>
            <w:tcW w:w="4050" w:type="dxa"/>
          </w:tcPr>
          <w:p w14:paraId="4C7D607A" w14:textId="024B61B6" w:rsidR="006D4876" w:rsidRPr="00EF5298" w:rsidRDefault="006D4876" w:rsidP="006D4876">
            <w:pPr>
              <w:rPr>
                <w:b/>
                <w:bCs/>
                <w:i/>
                <w:iCs/>
                <w:szCs w:val="22"/>
              </w:rPr>
            </w:pPr>
            <w:r w:rsidRPr="00D253F0">
              <w:rPr>
                <w:b/>
                <w:bCs/>
                <w:i/>
                <w:iCs/>
                <w:szCs w:val="22"/>
              </w:rPr>
              <w:t>Short-term loans to</w:t>
            </w:r>
          </w:p>
        </w:tc>
        <w:tc>
          <w:tcPr>
            <w:tcW w:w="1161" w:type="dxa"/>
          </w:tcPr>
          <w:p w14:paraId="00EAF4E7" w14:textId="77777777" w:rsidR="006D4876" w:rsidRPr="005C10BB" w:rsidRDefault="006D4876" w:rsidP="006D4876">
            <w:pPr>
              <w:tabs>
                <w:tab w:val="decimal" w:pos="1000"/>
              </w:tabs>
              <w:rPr>
                <w:szCs w:val="22"/>
              </w:rPr>
            </w:pPr>
          </w:p>
        </w:tc>
        <w:tc>
          <w:tcPr>
            <w:tcW w:w="181" w:type="dxa"/>
          </w:tcPr>
          <w:p w14:paraId="50C1E775" w14:textId="77777777" w:rsidR="006D4876" w:rsidRPr="00BE4E53" w:rsidRDefault="006D4876" w:rsidP="006D4876">
            <w:pPr>
              <w:tabs>
                <w:tab w:val="decimal" w:pos="1000"/>
              </w:tabs>
              <w:rPr>
                <w:szCs w:val="22"/>
              </w:rPr>
            </w:pPr>
          </w:p>
        </w:tc>
        <w:tc>
          <w:tcPr>
            <w:tcW w:w="1349" w:type="dxa"/>
          </w:tcPr>
          <w:p w14:paraId="39D94D6B" w14:textId="77777777" w:rsidR="006D4876" w:rsidRPr="00BE4E53" w:rsidRDefault="006D4876" w:rsidP="006D4876">
            <w:pPr>
              <w:tabs>
                <w:tab w:val="decimal" w:pos="1000"/>
              </w:tabs>
              <w:rPr>
                <w:szCs w:val="22"/>
              </w:rPr>
            </w:pPr>
          </w:p>
        </w:tc>
        <w:tc>
          <w:tcPr>
            <w:tcW w:w="180" w:type="dxa"/>
          </w:tcPr>
          <w:p w14:paraId="607BE5F9" w14:textId="77777777" w:rsidR="006D4876" w:rsidRPr="00BE4E53" w:rsidRDefault="006D4876" w:rsidP="006D4876">
            <w:pPr>
              <w:tabs>
                <w:tab w:val="decimal" w:pos="1000"/>
              </w:tabs>
              <w:rPr>
                <w:szCs w:val="22"/>
              </w:rPr>
            </w:pPr>
          </w:p>
        </w:tc>
        <w:tc>
          <w:tcPr>
            <w:tcW w:w="1089" w:type="dxa"/>
          </w:tcPr>
          <w:p w14:paraId="0C327513" w14:textId="77777777" w:rsidR="006D4876" w:rsidRPr="005C10BB" w:rsidRDefault="006D4876" w:rsidP="006D4876">
            <w:pPr>
              <w:tabs>
                <w:tab w:val="decimal" w:pos="1000"/>
              </w:tabs>
              <w:rPr>
                <w:szCs w:val="22"/>
              </w:rPr>
            </w:pPr>
          </w:p>
        </w:tc>
        <w:tc>
          <w:tcPr>
            <w:tcW w:w="180" w:type="dxa"/>
          </w:tcPr>
          <w:p w14:paraId="06C217CC" w14:textId="77777777" w:rsidR="006D4876" w:rsidRPr="00BE4E53" w:rsidRDefault="006D4876" w:rsidP="006D4876">
            <w:pPr>
              <w:tabs>
                <w:tab w:val="decimal" w:pos="1000"/>
              </w:tabs>
              <w:rPr>
                <w:szCs w:val="22"/>
              </w:rPr>
            </w:pPr>
          </w:p>
        </w:tc>
        <w:tc>
          <w:tcPr>
            <w:tcW w:w="1350" w:type="dxa"/>
          </w:tcPr>
          <w:p w14:paraId="5F17A1EF" w14:textId="77777777" w:rsidR="006D4876" w:rsidRPr="00BE4E53" w:rsidRDefault="006D4876" w:rsidP="006D4876">
            <w:pPr>
              <w:tabs>
                <w:tab w:val="decimal" w:pos="1000"/>
              </w:tabs>
              <w:rPr>
                <w:szCs w:val="22"/>
              </w:rPr>
            </w:pPr>
          </w:p>
        </w:tc>
      </w:tr>
      <w:tr w:rsidR="006D4876" w:rsidRPr="00796776" w14:paraId="15984CEF" w14:textId="77777777" w:rsidTr="005C10BB">
        <w:trPr>
          <w:cantSplit/>
        </w:trPr>
        <w:tc>
          <w:tcPr>
            <w:tcW w:w="4050" w:type="dxa"/>
          </w:tcPr>
          <w:p w14:paraId="6FCDD2AD" w14:textId="7569CC55" w:rsidR="006D4876" w:rsidRPr="00EF5298" w:rsidRDefault="006D4876" w:rsidP="006D4876">
            <w:pPr>
              <w:rPr>
                <w:b/>
                <w:bCs/>
                <w:i/>
                <w:iCs/>
                <w:szCs w:val="22"/>
              </w:rPr>
            </w:pPr>
            <w:r w:rsidRPr="00EF5298">
              <w:rPr>
                <w:szCs w:val="22"/>
              </w:rPr>
              <w:t>Subsidiar</w:t>
            </w:r>
            <w:r>
              <w:rPr>
                <w:szCs w:val="22"/>
              </w:rPr>
              <w:t>ies</w:t>
            </w:r>
          </w:p>
        </w:tc>
        <w:tc>
          <w:tcPr>
            <w:tcW w:w="1161" w:type="dxa"/>
          </w:tcPr>
          <w:p w14:paraId="4618322E" w14:textId="5C86D75E" w:rsidR="006D4876" w:rsidRPr="005C10BB" w:rsidRDefault="003F5084" w:rsidP="006D4876">
            <w:pPr>
              <w:tabs>
                <w:tab w:val="decimal" w:pos="1000"/>
              </w:tabs>
              <w:rPr>
                <w:szCs w:val="22"/>
              </w:rPr>
            </w:pPr>
            <w:r>
              <w:rPr>
                <w:szCs w:val="22"/>
              </w:rPr>
              <w:t>-</w:t>
            </w:r>
          </w:p>
        </w:tc>
        <w:tc>
          <w:tcPr>
            <w:tcW w:w="181" w:type="dxa"/>
          </w:tcPr>
          <w:p w14:paraId="2949E7F4" w14:textId="77777777" w:rsidR="006D4876" w:rsidRPr="00BE4E53" w:rsidRDefault="006D4876" w:rsidP="006D4876">
            <w:pPr>
              <w:tabs>
                <w:tab w:val="decimal" w:pos="1000"/>
              </w:tabs>
              <w:rPr>
                <w:szCs w:val="22"/>
              </w:rPr>
            </w:pPr>
          </w:p>
        </w:tc>
        <w:tc>
          <w:tcPr>
            <w:tcW w:w="1349" w:type="dxa"/>
          </w:tcPr>
          <w:p w14:paraId="13543BEF" w14:textId="37EA05C0" w:rsidR="006D4876" w:rsidRPr="00BE4E53" w:rsidRDefault="006D4876" w:rsidP="006D4876">
            <w:pPr>
              <w:tabs>
                <w:tab w:val="decimal" w:pos="1000"/>
              </w:tabs>
              <w:rPr>
                <w:szCs w:val="22"/>
              </w:rPr>
            </w:pPr>
            <w:r w:rsidRPr="005C10BB">
              <w:rPr>
                <w:szCs w:val="22"/>
              </w:rPr>
              <w:t>-</w:t>
            </w:r>
          </w:p>
        </w:tc>
        <w:tc>
          <w:tcPr>
            <w:tcW w:w="180" w:type="dxa"/>
          </w:tcPr>
          <w:p w14:paraId="218BED75" w14:textId="77777777" w:rsidR="006D4876" w:rsidRPr="00BE4E53" w:rsidRDefault="006D4876" w:rsidP="006D4876">
            <w:pPr>
              <w:tabs>
                <w:tab w:val="decimal" w:pos="1000"/>
              </w:tabs>
              <w:rPr>
                <w:szCs w:val="22"/>
              </w:rPr>
            </w:pPr>
          </w:p>
        </w:tc>
        <w:tc>
          <w:tcPr>
            <w:tcW w:w="1089" w:type="dxa"/>
          </w:tcPr>
          <w:p w14:paraId="10216CBC" w14:textId="3C01152E" w:rsidR="006D4876" w:rsidRPr="005C10BB" w:rsidRDefault="003F5084" w:rsidP="006D4876">
            <w:pPr>
              <w:tabs>
                <w:tab w:val="decimal" w:pos="1000"/>
              </w:tabs>
              <w:rPr>
                <w:szCs w:val="22"/>
              </w:rPr>
            </w:pPr>
            <w:r w:rsidRPr="003F5084">
              <w:rPr>
                <w:szCs w:val="22"/>
              </w:rPr>
              <w:t>462,085</w:t>
            </w:r>
          </w:p>
        </w:tc>
        <w:tc>
          <w:tcPr>
            <w:tcW w:w="180" w:type="dxa"/>
          </w:tcPr>
          <w:p w14:paraId="6D5529DB" w14:textId="77777777" w:rsidR="006D4876" w:rsidRPr="00BE4E53" w:rsidRDefault="006D4876" w:rsidP="006D4876">
            <w:pPr>
              <w:tabs>
                <w:tab w:val="decimal" w:pos="1000"/>
              </w:tabs>
              <w:rPr>
                <w:szCs w:val="22"/>
              </w:rPr>
            </w:pPr>
          </w:p>
        </w:tc>
        <w:tc>
          <w:tcPr>
            <w:tcW w:w="1350" w:type="dxa"/>
          </w:tcPr>
          <w:p w14:paraId="7733B449" w14:textId="2ED727F9" w:rsidR="006D4876" w:rsidRPr="00BE4E53" w:rsidRDefault="006D4876" w:rsidP="006D4876">
            <w:pPr>
              <w:tabs>
                <w:tab w:val="decimal" w:pos="1000"/>
              </w:tabs>
              <w:rPr>
                <w:szCs w:val="22"/>
              </w:rPr>
            </w:pPr>
            <w:r w:rsidRPr="005C10BB">
              <w:rPr>
                <w:szCs w:val="22"/>
              </w:rPr>
              <w:t>611,218</w:t>
            </w:r>
          </w:p>
        </w:tc>
      </w:tr>
      <w:tr w:rsidR="006D4876" w:rsidRPr="00EF5298" w14:paraId="0E02084F" w14:textId="77777777" w:rsidTr="005C10BB">
        <w:trPr>
          <w:cantSplit/>
        </w:trPr>
        <w:tc>
          <w:tcPr>
            <w:tcW w:w="4050" w:type="dxa"/>
          </w:tcPr>
          <w:p w14:paraId="0E464810" w14:textId="77777777" w:rsidR="006D4876" w:rsidRPr="00EF5298" w:rsidRDefault="006D4876" w:rsidP="006D4876">
            <w:pPr>
              <w:rPr>
                <w:b/>
                <w:bCs/>
                <w:i/>
                <w:iCs/>
                <w:szCs w:val="22"/>
              </w:rPr>
            </w:pPr>
          </w:p>
        </w:tc>
        <w:tc>
          <w:tcPr>
            <w:tcW w:w="1161" w:type="dxa"/>
          </w:tcPr>
          <w:p w14:paraId="39473CF1" w14:textId="77777777" w:rsidR="006D4876" w:rsidRPr="00BE4E53" w:rsidRDefault="006D4876" w:rsidP="006D4876">
            <w:pPr>
              <w:tabs>
                <w:tab w:val="decimal" w:pos="1000"/>
              </w:tabs>
              <w:rPr>
                <w:szCs w:val="22"/>
              </w:rPr>
            </w:pPr>
          </w:p>
        </w:tc>
        <w:tc>
          <w:tcPr>
            <w:tcW w:w="181" w:type="dxa"/>
          </w:tcPr>
          <w:p w14:paraId="7CF9CD0D" w14:textId="77777777" w:rsidR="006D4876" w:rsidRPr="00BE4E53" w:rsidRDefault="006D4876" w:rsidP="006D4876">
            <w:pPr>
              <w:tabs>
                <w:tab w:val="decimal" w:pos="1000"/>
              </w:tabs>
              <w:rPr>
                <w:szCs w:val="22"/>
              </w:rPr>
            </w:pPr>
          </w:p>
        </w:tc>
        <w:tc>
          <w:tcPr>
            <w:tcW w:w="1349" w:type="dxa"/>
          </w:tcPr>
          <w:p w14:paraId="163C7452" w14:textId="6167758B" w:rsidR="006D4876" w:rsidRPr="00BE4E53" w:rsidRDefault="006D4876" w:rsidP="006D4876">
            <w:pPr>
              <w:tabs>
                <w:tab w:val="decimal" w:pos="1000"/>
              </w:tabs>
              <w:rPr>
                <w:szCs w:val="22"/>
              </w:rPr>
            </w:pPr>
          </w:p>
        </w:tc>
        <w:tc>
          <w:tcPr>
            <w:tcW w:w="180" w:type="dxa"/>
          </w:tcPr>
          <w:p w14:paraId="2847265D" w14:textId="77777777" w:rsidR="006D4876" w:rsidRPr="00BE4E53" w:rsidRDefault="006D4876" w:rsidP="006D4876">
            <w:pPr>
              <w:tabs>
                <w:tab w:val="decimal" w:pos="1000"/>
              </w:tabs>
              <w:rPr>
                <w:szCs w:val="22"/>
              </w:rPr>
            </w:pPr>
          </w:p>
        </w:tc>
        <w:tc>
          <w:tcPr>
            <w:tcW w:w="1089" w:type="dxa"/>
          </w:tcPr>
          <w:p w14:paraId="4C977695" w14:textId="77777777" w:rsidR="006D4876" w:rsidRPr="00BE4E53" w:rsidRDefault="006D4876" w:rsidP="006D4876">
            <w:pPr>
              <w:tabs>
                <w:tab w:val="decimal" w:pos="1000"/>
              </w:tabs>
              <w:rPr>
                <w:szCs w:val="22"/>
              </w:rPr>
            </w:pPr>
          </w:p>
        </w:tc>
        <w:tc>
          <w:tcPr>
            <w:tcW w:w="180" w:type="dxa"/>
          </w:tcPr>
          <w:p w14:paraId="69ACFFD4" w14:textId="77777777" w:rsidR="006D4876" w:rsidRPr="00BE4E53" w:rsidRDefault="006D4876" w:rsidP="006D4876">
            <w:pPr>
              <w:tabs>
                <w:tab w:val="decimal" w:pos="1000"/>
              </w:tabs>
              <w:rPr>
                <w:szCs w:val="22"/>
              </w:rPr>
            </w:pPr>
          </w:p>
        </w:tc>
        <w:tc>
          <w:tcPr>
            <w:tcW w:w="1350" w:type="dxa"/>
          </w:tcPr>
          <w:p w14:paraId="2CDF4FB8" w14:textId="77777777" w:rsidR="006D4876" w:rsidRPr="00BE4E53" w:rsidRDefault="006D4876" w:rsidP="006D4876">
            <w:pPr>
              <w:tabs>
                <w:tab w:val="decimal" w:pos="1000"/>
              </w:tabs>
              <w:rPr>
                <w:szCs w:val="22"/>
              </w:rPr>
            </w:pPr>
          </w:p>
        </w:tc>
      </w:tr>
      <w:tr w:rsidR="006D4876" w:rsidRPr="00EF5298" w14:paraId="6723745C" w14:textId="77777777" w:rsidTr="005C10BB">
        <w:trPr>
          <w:cantSplit/>
        </w:trPr>
        <w:tc>
          <w:tcPr>
            <w:tcW w:w="4050" w:type="dxa"/>
          </w:tcPr>
          <w:p w14:paraId="0F68672F" w14:textId="67AA04AE" w:rsidR="006D4876" w:rsidRPr="0031242E" w:rsidRDefault="006D4876" w:rsidP="006D4876">
            <w:pPr>
              <w:rPr>
                <w:b/>
                <w:bCs/>
                <w:i/>
                <w:iCs/>
                <w:szCs w:val="22"/>
              </w:rPr>
            </w:pPr>
            <w:r w:rsidRPr="00C207D3">
              <w:rPr>
                <w:b/>
                <w:bCs/>
                <w:i/>
                <w:iCs/>
                <w:szCs w:val="22"/>
              </w:rPr>
              <w:t>Current portion of long-term loans to</w:t>
            </w:r>
          </w:p>
        </w:tc>
        <w:tc>
          <w:tcPr>
            <w:tcW w:w="1161" w:type="dxa"/>
          </w:tcPr>
          <w:p w14:paraId="334B383A" w14:textId="77777777" w:rsidR="006D4876" w:rsidRPr="00BE4E53" w:rsidRDefault="006D4876" w:rsidP="006D4876">
            <w:pPr>
              <w:tabs>
                <w:tab w:val="decimal" w:pos="1000"/>
              </w:tabs>
              <w:rPr>
                <w:szCs w:val="22"/>
              </w:rPr>
            </w:pPr>
          </w:p>
        </w:tc>
        <w:tc>
          <w:tcPr>
            <w:tcW w:w="181" w:type="dxa"/>
          </w:tcPr>
          <w:p w14:paraId="67B8E292" w14:textId="77777777" w:rsidR="006D4876" w:rsidRPr="00BE4E53" w:rsidRDefault="006D4876" w:rsidP="006D4876">
            <w:pPr>
              <w:tabs>
                <w:tab w:val="decimal" w:pos="1000"/>
              </w:tabs>
              <w:rPr>
                <w:szCs w:val="22"/>
              </w:rPr>
            </w:pPr>
          </w:p>
        </w:tc>
        <w:tc>
          <w:tcPr>
            <w:tcW w:w="1349" w:type="dxa"/>
          </w:tcPr>
          <w:p w14:paraId="3AD8E6E6" w14:textId="59153661" w:rsidR="006D4876" w:rsidRPr="00BE4E53" w:rsidRDefault="006D4876" w:rsidP="006D4876">
            <w:pPr>
              <w:tabs>
                <w:tab w:val="decimal" w:pos="1000"/>
              </w:tabs>
              <w:rPr>
                <w:szCs w:val="22"/>
              </w:rPr>
            </w:pPr>
          </w:p>
        </w:tc>
        <w:tc>
          <w:tcPr>
            <w:tcW w:w="180" w:type="dxa"/>
          </w:tcPr>
          <w:p w14:paraId="2E1EDE45" w14:textId="77777777" w:rsidR="006D4876" w:rsidRPr="00BE4E53" w:rsidRDefault="006D4876" w:rsidP="006D4876">
            <w:pPr>
              <w:tabs>
                <w:tab w:val="decimal" w:pos="1000"/>
              </w:tabs>
              <w:rPr>
                <w:szCs w:val="22"/>
              </w:rPr>
            </w:pPr>
          </w:p>
        </w:tc>
        <w:tc>
          <w:tcPr>
            <w:tcW w:w="1089" w:type="dxa"/>
          </w:tcPr>
          <w:p w14:paraId="7141D94D" w14:textId="77777777" w:rsidR="006D4876" w:rsidRPr="00BE4E53" w:rsidRDefault="006D4876" w:rsidP="006D4876">
            <w:pPr>
              <w:tabs>
                <w:tab w:val="decimal" w:pos="1000"/>
              </w:tabs>
              <w:rPr>
                <w:szCs w:val="22"/>
              </w:rPr>
            </w:pPr>
          </w:p>
        </w:tc>
        <w:tc>
          <w:tcPr>
            <w:tcW w:w="180" w:type="dxa"/>
          </w:tcPr>
          <w:p w14:paraId="063A4FD2" w14:textId="77777777" w:rsidR="006D4876" w:rsidRPr="00BE4E53" w:rsidRDefault="006D4876" w:rsidP="006D4876">
            <w:pPr>
              <w:tabs>
                <w:tab w:val="decimal" w:pos="1000"/>
              </w:tabs>
              <w:rPr>
                <w:szCs w:val="22"/>
              </w:rPr>
            </w:pPr>
          </w:p>
        </w:tc>
        <w:tc>
          <w:tcPr>
            <w:tcW w:w="1350" w:type="dxa"/>
          </w:tcPr>
          <w:p w14:paraId="0614CDAF" w14:textId="77777777" w:rsidR="006D4876" w:rsidRPr="00BE4E53" w:rsidRDefault="006D4876" w:rsidP="006D4876">
            <w:pPr>
              <w:tabs>
                <w:tab w:val="decimal" w:pos="1000"/>
              </w:tabs>
              <w:rPr>
                <w:szCs w:val="22"/>
              </w:rPr>
            </w:pPr>
          </w:p>
        </w:tc>
      </w:tr>
      <w:tr w:rsidR="006D4876" w:rsidRPr="00EF5298" w14:paraId="15F03DA2" w14:textId="77777777" w:rsidTr="005C10BB">
        <w:trPr>
          <w:cantSplit/>
        </w:trPr>
        <w:tc>
          <w:tcPr>
            <w:tcW w:w="4050" w:type="dxa"/>
          </w:tcPr>
          <w:p w14:paraId="070D9D54" w14:textId="20F03C5D" w:rsidR="006D4876" w:rsidRPr="005C10BB" w:rsidRDefault="006D4876" w:rsidP="006D4876">
            <w:pPr>
              <w:rPr>
                <w:szCs w:val="22"/>
              </w:rPr>
            </w:pPr>
            <w:r w:rsidRPr="005C10BB">
              <w:rPr>
                <w:szCs w:val="22"/>
              </w:rPr>
              <w:t>Subsidiar</w:t>
            </w:r>
            <w:r>
              <w:rPr>
                <w:szCs w:val="22"/>
              </w:rPr>
              <w:t>y</w:t>
            </w:r>
          </w:p>
        </w:tc>
        <w:tc>
          <w:tcPr>
            <w:tcW w:w="1161" w:type="dxa"/>
          </w:tcPr>
          <w:p w14:paraId="30595A69" w14:textId="10964BFF" w:rsidR="006D4876" w:rsidRPr="005C10BB" w:rsidRDefault="00220264" w:rsidP="006D4876">
            <w:pPr>
              <w:tabs>
                <w:tab w:val="decimal" w:pos="1000"/>
              </w:tabs>
              <w:rPr>
                <w:szCs w:val="22"/>
                <w:lang w:bidi="th-TH"/>
              </w:rPr>
            </w:pPr>
            <w:r>
              <w:rPr>
                <w:szCs w:val="22"/>
                <w:lang w:bidi="th-TH"/>
              </w:rPr>
              <w:t>-</w:t>
            </w:r>
          </w:p>
        </w:tc>
        <w:tc>
          <w:tcPr>
            <w:tcW w:w="181" w:type="dxa"/>
          </w:tcPr>
          <w:p w14:paraId="6EEE3F24" w14:textId="77777777" w:rsidR="006D4876" w:rsidRPr="00BE4E53" w:rsidRDefault="006D4876" w:rsidP="006D4876">
            <w:pPr>
              <w:tabs>
                <w:tab w:val="decimal" w:pos="1000"/>
              </w:tabs>
              <w:rPr>
                <w:szCs w:val="22"/>
              </w:rPr>
            </w:pPr>
          </w:p>
        </w:tc>
        <w:tc>
          <w:tcPr>
            <w:tcW w:w="1349" w:type="dxa"/>
          </w:tcPr>
          <w:p w14:paraId="44F92F7B" w14:textId="1AF5958B" w:rsidR="006D4876" w:rsidRPr="00BE4E53" w:rsidRDefault="006D4876" w:rsidP="006D4876">
            <w:pPr>
              <w:tabs>
                <w:tab w:val="decimal" w:pos="1000"/>
              </w:tabs>
              <w:rPr>
                <w:szCs w:val="22"/>
              </w:rPr>
            </w:pPr>
            <w:r w:rsidRPr="005C10BB">
              <w:rPr>
                <w:szCs w:val="22"/>
              </w:rPr>
              <w:t>-</w:t>
            </w:r>
          </w:p>
        </w:tc>
        <w:tc>
          <w:tcPr>
            <w:tcW w:w="180" w:type="dxa"/>
          </w:tcPr>
          <w:p w14:paraId="269F4EA3" w14:textId="77777777" w:rsidR="006D4876" w:rsidRPr="00BE4E53" w:rsidRDefault="006D4876" w:rsidP="006D4876">
            <w:pPr>
              <w:tabs>
                <w:tab w:val="decimal" w:pos="1000"/>
              </w:tabs>
              <w:rPr>
                <w:szCs w:val="22"/>
              </w:rPr>
            </w:pPr>
          </w:p>
        </w:tc>
        <w:tc>
          <w:tcPr>
            <w:tcW w:w="1089" w:type="dxa"/>
          </w:tcPr>
          <w:p w14:paraId="48988B98" w14:textId="70EE37A5" w:rsidR="006D4876" w:rsidRPr="00BE4E53" w:rsidRDefault="00220264" w:rsidP="006D4876">
            <w:pPr>
              <w:tabs>
                <w:tab w:val="decimal" w:pos="1000"/>
              </w:tabs>
              <w:rPr>
                <w:szCs w:val="22"/>
              </w:rPr>
            </w:pPr>
            <w:r>
              <w:rPr>
                <w:szCs w:val="22"/>
              </w:rPr>
              <w:t>-</w:t>
            </w:r>
          </w:p>
        </w:tc>
        <w:tc>
          <w:tcPr>
            <w:tcW w:w="180" w:type="dxa"/>
          </w:tcPr>
          <w:p w14:paraId="1F3031E5" w14:textId="77777777" w:rsidR="006D4876" w:rsidRPr="00BE4E53" w:rsidRDefault="006D4876" w:rsidP="006D4876">
            <w:pPr>
              <w:tabs>
                <w:tab w:val="decimal" w:pos="1000"/>
              </w:tabs>
              <w:rPr>
                <w:szCs w:val="22"/>
              </w:rPr>
            </w:pPr>
          </w:p>
        </w:tc>
        <w:tc>
          <w:tcPr>
            <w:tcW w:w="1350" w:type="dxa"/>
          </w:tcPr>
          <w:p w14:paraId="16F6D258" w14:textId="38F3E211" w:rsidR="006D4876" w:rsidRPr="00BE4E53" w:rsidRDefault="006D4876" w:rsidP="006D4876">
            <w:pPr>
              <w:tabs>
                <w:tab w:val="decimal" w:pos="1000"/>
              </w:tabs>
              <w:rPr>
                <w:szCs w:val="22"/>
              </w:rPr>
            </w:pPr>
            <w:r w:rsidRPr="005C10BB">
              <w:rPr>
                <w:szCs w:val="22"/>
              </w:rPr>
              <w:t>101,489</w:t>
            </w:r>
          </w:p>
        </w:tc>
      </w:tr>
      <w:tr w:rsidR="006D4876" w:rsidRPr="00EF5298" w14:paraId="6DE6CDEF" w14:textId="77777777" w:rsidTr="005C10BB">
        <w:trPr>
          <w:cantSplit/>
        </w:trPr>
        <w:tc>
          <w:tcPr>
            <w:tcW w:w="4050" w:type="dxa"/>
          </w:tcPr>
          <w:p w14:paraId="61973394" w14:textId="77777777" w:rsidR="006D4876" w:rsidRPr="0031242E" w:rsidRDefault="006D4876" w:rsidP="006D4876">
            <w:pPr>
              <w:rPr>
                <w:b/>
                <w:bCs/>
                <w:i/>
                <w:iCs/>
                <w:szCs w:val="22"/>
              </w:rPr>
            </w:pPr>
          </w:p>
        </w:tc>
        <w:tc>
          <w:tcPr>
            <w:tcW w:w="1161" w:type="dxa"/>
          </w:tcPr>
          <w:p w14:paraId="00A2A589" w14:textId="77777777" w:rsidR="006D4876" w:rsidRPr="00BE4E53" w:rsidRDefault="006D4876" w:rsidP="006D4876">
            <w:pPr>
              <w:tabs>
                <w:tab w:val="decimal" w:pos="1000"/>
              </w:tabs>
              <w:rPr>
                <w:szCs w:val="22"/>
              </w:rPr>
            </w:pPr>
          </w:p>
        </w:tc>
        <w:tc>
          <w:tcPr>
            <w:tcW w:w="181" w:type="dxa"/>
          </w:tcPr>
          <w:p w14:paraId="7AB53A67" w14:textId="77777777" w:rsidR="006D4876" w:rsidRPr="00BE4E53" w:rsidRDefault="006D4876" w:rsidP="006D4876">
            <w:pPr>
              <w:tabs>
                <w:tab w:val="decimal" w:pos="1000"/>
              </w:tabs>
              <w:rPr>
                <w:szCs w:val="22"/>
              </w:rPr>
            </w:pPr>
          </w:p>
        </w:tc>
        <w:tc>
          <w:tcPr>
            <w:tcW w:w="1349" w:type="dxa"/>
          </w:tcPr>
          <w:p w14:paraId="158E861F" w14:textId="77777777" w:rsidR="006D4876" w:rsidRPr="00BE4E53" w:rsidRDefault="006D4876" w:rsidP="006D4876">
            <w:pPr>
              <w:tabs>
                <w:tab w:val="decimal" w:pos="1000"/>
              </w:tabs>
              <w:rPr>
                <w:szCs w:val="22"/>
              </w:rPr>
            </w:pPr>
          </w:p>
        </w:tc>
        <w:tc>
          <w:tcPr>
            <w:tcW w:w="180" w:type="dxa"/>
          </w:tcPr>
          <w:p w14:paraId="17BC064A" w14:textId="77777777" w:rsidR="006D4876" w:rsidRPr="00BE4E53" w:rsidRDefault="006D4876" w:rsidP="006D4876">
            <w:pPr>
              <w:tabs>
                <w:tab w:val="decimal" w:pos="1000"/>
              </w:tabs>
              <w:rPr>
                <w:szCs w:val="22"/>
              </w:rPr>
            </w:pPr>
          </w:p>
        </w:tc>
        <w:tc>
          <w:tcPr>
            <w:tcW w:w="1089" w:type="dxa"/>
          </w:tcPr>
          <w:p w14:paraId="234A131C" w14:textId="77777777" w:rsidR="006D4876" w:rsidRPr="00BE4E53" w:rsidRDefault="006D4876" w:rsidP="006D4876">
            <w:pPr>
              <w:tabs>
                <w:tab w:val="decimal" w:pos="1000"/>
              </w:tabs>
              <w:rPr>
                <w:szCs w:val="22"/>
              </w:rPr>
            </w:pPr>
          </w:p>
        </w:tc>
        <w:tc>
          <w:tcPr>
            <w:tcW w:w="180" w:type="dxa"/>
          </w:tcPr>
          <w:p w14:paraId="6BCBE4EC" w14:textId="77777777" w:rsidR="006D4876" w:rsidRPr="00BE4E53" w:rsidRDefault="006D4876" w:rsidP="006D4876">
            <w:pPr>
              <w:tabs>
                <w:tab w:val="decimal" w:pos="1000"/>
              </w:tabs>
              <w:rPr>
                <w:szCs w:val="22"/>
              </w:rPr>
            </w:pPr>
          </w:p>
        </w:tc>
        <w:tc>
          <w:tcPr>
            <w:tcW w:w="1350" w:type="dxa"/>
          </w:tcPr>
          <w:p w14:paraId="081A2414" w14:textId="77777777" w:rsidR="006D4876" w:rsidRPr="00BE4E53" w:rsidRDefault="006D4876" w:rsidP="006D4876">
            <w:pPr>
              <w:tabs>
                <w:tab w:val="decimal" w:pos="1000"/>
              </w:tabs>
              <w:rPr>
                <w:szCs w:val="22"/>
              </w:rPr>
            </w:pPr>
          </w:p>
        </w:tc>
      </w:tr>
      <w:tr w:rsidR="00220264" w:rsidRPr="00EF5298" w14:paraId="510013BC" w14:textId="77777777" w:rsidTr="005C10BB">
        <w:trPr>
          <w:cantSplit/>
        </w:trPr>
        <w:tc>
          <w:tcPr>
            <w:tcW w:w="4050" w:type="dxa"/>
          </w:tcPr>
          <w:p w14:paraId="4F0B3166" w14:textId="77777777" w:rsidR="00220264" w:rsidRPr="0031242E" w:rsidRDefault="00220264" w:rsidP="006D4876">
            <w:pPr>
              <w:rPr>
                <w:b/>
                <w:bCs/>
                <w:i/>
                <w:iCs/>
                <w:szCs w:val="22"/>
              </w:rPr>
            </w:pPr>
          </w:p>
        </w:tc>
        <w:tc>
          <w:tcPr>
            <w:tcW w:w="1161" w:type="dxa"/>
          </w:tcPr>
          <w:p w14:paraId="7B72FFED" w14:textId="77777777" w:rsidR="00220264" w:rsidRPr="00BE4E53" w:rsidRDefault="00220264" w:rsidP="006D4876">
            <w:pPr>
              <w:tabs>
                <w:tab w:val="decimal" w:pos="1000"/>
              </w:tabs>
              <w:rPr>
                <w:szCs w:val="22"/>
              </w:rPr>
            </w:pPr>
          </w:p>
        </w:tc>
        <w:tc>
          <w:tcPr>
            <w:tcW w:w="181" w:type="dxa"/>
          </w:tcPr>
          <w:p w14:paraId="05D11A31" w14:textId="77777777" w:rsidR="00220264" w:rsidRPr="00BE4E53" w:rsidRDefault="00220264" w:rsidP="006D4876">
            <w:pPr>
              <w:tabs>
                <w:tab w:val="decimal" w:pos="1000"/>
              </w:tabs>
              <w:rPr>
                <w:szCs w:val="22"/>
              </w:rPr>
            </w:pPr>
          </w:p>
        </w:tc>
        <w:tc>
          <w:tcPr>
            <w:tcW w:w="1349" w:type="dxa"/>
          </w:tcPr>
          <w:p w14:paraId="41E67D47" w14:textId="77777777" w:rsidR="00220264" w:rsidRPr="00BE4E53" w:rsidRDefault="00220264" w:rsidP="006D4876">
            <w:pPr>
              <w:tabs>
                <w:tab w:val="decimal" w:pos="1000"/>
              </w:tabs>
              <w:rPr>
                <w:szCs w:val="22"/>
              </w:rPr>
            </w:pPr>
          </w:p>
        </w:tc>
        <w:tc>
          <w:tcPr>
            <w:tcW w:w="180" w:type="dxa"/>
          </w:tcPr>
          <w:p w14:paraId="4260DE77" w14:textId="77777777" w:rsidR="00220264" w:rsidRPr="00BE4E53" w:rsidRDefault="00220264" w:rsidP="006D4876">
            <w:pPr>
              <w:tabs>
                <w:tab w:val="decimal" w:pos="1000"/>
              </w:tabs>
              <w:rPr>
                <w:szCs w:val="22"/>
              </w:rPr>
            </w:pPr>
          </w:p>
        </w:tc>
        <w:tc>
          <w:tcPr>
            <w:tcW w:w="1089" w:type="dxa"/>
          </w:tcPr>
          <w:p w14:paraId="1943549F" w14:textId="77777777" w:rsidR="00220264" w:rsidRPr="00BE4E53" w:rsidRDefault="00220264" w:rsidP="006D4876">
            <w:pPr>
              <w:tabs>
                <w:tab w:val="decimal" w:pos="1000"/>
              </w:tabs>
              <w:rPr>
                <w:szCs w:val="22"/>
              </w:rPr>
            </w:pPr>
          </w:p>
        </w:tc>
        <w:tc>
          <w:tcPr>
            <w:tcW w:w="180" w:type="dxa"/>
          </w:tcPr>
          <w:p w14:paraId="471225FD" w14:textId="77777777" w:rsidR="00220264" w:rsidRPr="00BE4E53" w:rsidRDefault="00220264" w:rsidP="006D4876">
            <w:pPr>
              <w:tabs>
                <w:tab w:val="decimal" w:pos="1000"/>
              </w:tabs>
              <w:rPr>
                <w:szCs w:val="22"/>
              </w:rPr>
            </w:pPr>
          </w:p>
        </w:tc>
        <w:tc>
          <w:tcPr>
            <w:tcW w:w="1350" w:type="dxa"/>
          </w:tcPr>
          <w:p w14:paraId="1E4826AA" w14:textId="77777777" w:rsidR="00220264" w:rsidRPr="00BE4E53" w:rsidRDefault="00220264" w:rsidP="006D4876">
            <w:pPr>
              <w:tabs>
                <w:tab w:val="decimal" w:pos="1000"/>
              </w:tabs>
              <w:rPr>
                <w:szCs w:val="22"/>
              </w:rPr>
            </w:pPr>
          </w:p>
        </w:tc>
      </w:tr>
      <w:tr w:rsidR="006D4876" w:rsidRPr="00EF5298" w14:paraId="2487F062" w14:textId="77777777" w:rsidTr="005C10BB">
        <w:trPr>
          <w:cantSplit/>
        </w:trPr>
        <w:tc>
          <w:tcPr>
            <w:tcW w:w="4050" w:type="dxa"/>
          </w:tcPr>
          <w:p w14:paraId="30FA50F7" w14:textId="7FA4E890" w:rsidR="006D4876" w:rsidRPr="0031242E" w:rsidRDefault="006D4876" w:rsidP="006D4876">
            <w:pPr>
              <w:rPr>
                <w:b/>
                <w:bCs/>
                <w:i/>
                <w:iCs/>
                <w:szCs w:val="22"/>
              </w:rPr>
            </w:pPr>
            <w:r w:rsidRPr="006378DA">
              <w:rPr>
                <w:b/>
                <w:bCs/>
                <w:i/>
                <w:iCs/>
                <w:szCs w:val="22"/>
              </w:rPr>
              <w:lastRenderedPageBreak/>
              <w:t>Prepaid expenses</w:t>
            </w:r>
          </w:p>
        </w:tc>
        <w:tc>
          <w:tcPr>
            <w:tcW w:w="1161" w:type="dxa"/>
          </w:tcPr>
          <w:p w14:paraId="0E00EC99" w14:textId="77777777" w:rsidR="006D4876" w:rsidRPr="00BE4E53" w:rsidRDefault="006D4876" w:rsidP="006D4876">
            <w:pPr>
              <w:tabs>
                <w:tab w:val="decimal" w:pos="1000"/>
              </w:tabs>
              <w:rPr>
                <w:szCs w:val="22"/>
              </w:rPr>
            </w:pPr>
          </w:p>
        </w:tc>
        <w:tc>
          <w:tcPr>
            <w:tcW w:w="181" w:type="dxa"/>
          </w:tcPr>
          <w:p w14:paraId="54816D64" w14:textId="77777777" w:rsidR="006D4876" w:rsidRPr="00BE4E53" w:rsidRDefault="006D4876" w:rsidP="006D4876">
            <w:pPr>
              <w:tabs>
                <w:tab w:val="decimal" w:pos="1000"/>
              </w:tabs>
              <w:rPr>
                <w:szCs w:val="22"/>
              </w:rPr>
            </w:pPr>
          </w:p>
        </w:tc>
        <w:tc>
          <w:tcPr>
            <w:tcW w:w="1349" w:type="dxa"/>
          </w:tcPr>
          <w:p w14:paraId="044E7DEF" w14:textId="77777777" w:rsidR="006D4876" w:rsidRPr="00BE4E53" w:rsidRDefault="006D4876" w:rsidP="006D4876">
            <w:pPr>
              <w:tabs>
                <w:tab w:val="decimal" w:pos="1000"/>
              </w:tabs>
              <w:rPr>
                <w:szCs w:val="22"/>
              </w:rPr>
            </w:pPr>
          </w:p>
        </w:tc>
        <w:tc>
          <w:tcPr>
            <w:tcW w:w="180" w:type="dxa"/>
          </w:tcPr>
          <w:p w14:paraId="5241DCD1" w14:textId="77777777" w:rsidR="006D4876" w:rsidRPr="00BE4E53" w:rsidRDefault="006D4876" w:rsidP="006D4876">
            <w:pPr>
              <w:tabs>
                <w:tab w:val="decimal" w:pos="1000"/>
              </w:tabs>
              <w:rPr>
                <w:szCs w:val="22"/>
              </w:rPr>
            </w:pPr>
          </w:p>
        </w:tc>
        <w:tc>
          <w:tcPr>
            <w:tcW w:w="1089" w:type="dxa"/>
          </w:tcPr>
          <w:p w14:paraId="43C11119" w14:textId="77777777" w:rsidR="006D4876" w:rsidRPr="00BE4E53" w:rsidRDefault="006D4876" w:rsidP="006D4876">
            <w:pPr>
              <w:tabs>
                <w:tab w:val="decimal" w:pos="1000"/>
              </w:tabs>
              <w:rPr>
                <w:szCs w:val="22"/>
              </w:rPr>
            </w:pPr>
          </w:p>
        </w:tc>
        <w:tc>
          <w:tcPr>
            <w:tcW w:w="180" w:type="dxa"/>
          </w:tcPr>
          <w:p w14:paraId="60B9B762" w14:textId="77777777" w:rsidR="006D4876" w:rsidRPr="00BE4E53" w:rsidRDefault="006D4876" w:rsidP="006D4876">
            <w:pPr>
              <w:tabs>
                <w:tab w:val="decimal" w:pos="1000"/>
              </w:tabs>
              <w:rPr>
                <w:szCs w:val="22"/>
              </w:rPr>
            </w:pPr>
          </w:p>
        </w:tc>
        <w:tc>
          <w:tcPr>
            <w:tcW w:w="1350" w:type="dxa"/>
          </w:tcPr>
          <w:p w14:paraId="4FBD197F" w14:textId="77777777" w:rsidR="006D4876" w:rsidRPr="00BE4E53" w:rsidRDefault="006D4876" w:rsidP="006D4876">
            <w:pPr>
              <w:tabs>
                <w:tab w:val="decimal" w:pos="1000"/>
              </w:tabs>
              <w:rPr>
                <w:szCs w:val="22"/>
              </w:rPr>
            </w:pPr>
          </w:p>
        </w:tc>
      </w:tr>
      <w:tr w:rsidR="006D4876" w:rsidRPr="00EF5298" w14:paraId="032FC6A6" w14:textId="77777777" w:rsidTr="005C10BB">
        <w:trPr>
          <w:cantSplit/>
        </w:trPr>
        <w:tc>
          <w:tcPr>
            <w:tcW w:w="4050" w:type="dxa"/>
          </w:tcPr>
          <w:p w14:paraId="044FFE28" w14:textId="747AD0C0" w:rsidR="006D4876" w:rsidRPr="0031242E" w:rsidRDefault="006D4876" w:rsidP="006D4876">
            <w:pPr>
              <w:rPr>
                <w:b/>
                <w:bCs/>
                <w:i/>
                <w:iCs/>
                <w:szCs w:val="22"/>
              </w:rPr>
            </w:pPr>
            <w:r w:rsidRPr="0013705A">
              <w:rPr>
                <w:rFonts w:cs="Angsana New"/>
              </w:rPr>
              <w:t>Other related companies</w:t>
            </w:r>
          </w:p>
        </w:tc>
        <w:tc>
          <w:tcPr>
            <w:tcW w:w="1161" w:type="dxa"/>
          </w:tcPr>
          <w:p w14:paraId="0BD5F217" w14:textId="7DD9B61D" w:rsidR="006D4876" w:rsidRPr="005C10BB" w:rsidRDefault="009F0C2C" w:rsidP="006D4876">
            <w:pPr>
              <w:tabs>
                <w:tab w:val="decimal" w:pos="1000"/>
              </w:tabs>
              <w:rPr>
                <w:szCs w:val="22"/>
              </w:rPr>
            </w:pPr>
            <w:r w:rsidRPr="009F0C2C">
              <w:rPr>
                <w:szCs w:val="22"/>
              </w:rPr>
              <w:t>16,833</w:t>
            </w:r>
          </w:p>
        </w:tc>
        <w:tc>
          <w:tcPr>
            <w:tcW w:w="181" w:type="dxa"/>
          </w:tcPr>
          <w:p w14:paraId="29B5209E" w14:textId="77777777" w:rsidR="006D4876" w:rsidRPr="005C10BB" w:rsidRDefault="006D4876" w:rsidP="006D4876">
            <w:pPr>
              <w:tabs>
                <w:tab w:val="decimal" w:pos="1000"/>
              </w:tabs>
              <w:rPr>
                <w:szCs w:val="22"/>
              </w:rPr>
            </w:pPr>
          </w:p>
        </w:tc>
        <w:tc>
          <w:tcPr>
            <w:tcW w:w="1349" w:type="dxa"/>
          </w:tcPr>
          <w:p w14:paraId="24B11315" w14:textId="5A76ACB8" w:rsidR="006D4876" w:rsidRPr="005C10BB" w:rsidRDefault="006D4876" w:rsidP="006D4876">
            <w:pPr>
              <w:tabs>
                <w:tab w:val="decimal" w:pos="1000"/>
              </w:tabs>
              <w:rPr>
                <w:szCs w:val="22"/>
              </w:rPr>
            </w:pPr>
            <w:r w:rsidRPr="005C10BB">
              <w:rPr>
                <w:szCs w:val="22"/>
              </w:rPr>
              <w:t>3,950</w:t>
            </w:r>
          </w:p>
        </w:tc>
        <w:tc>
          <w:tcPr>
            <w:tcW w:w="180" w:type="dxa"/>
          </w:tcPr>
          <w:p w14:paraId="3835E39F" w14:textId="77777777" w:rsidR="006D4876" w:rsidRPr="005C10BB" w:rsidRDefault="006D4876" w:rsidP="006D4876">
            <w:pPr>
              <w:tabs>
                <w:tab w:val="decimal" w:pos="1000"/>
              </w:tabs>
              <w:rPr>
                <w:szCs w:val="22"/>
              </w:rPr>
            </w:pPr>
          </w:p>
        </w:tc>
        <w:tc>
          <w:tcPr>
            <w:tcW w:w="1089" w:type="dxa"/>
          </w:tcPr>
          <w:p w14:paraId="066A202F" w14:textId="242C7C6F" w:rsidR="006D4876" w:rsidRPr="005C10BB" w:rsidRDefault="009F0C2C" w:rsidP="006D4876">
            <w:pPr>
              <w:tabs>
                <w:tab w:val="decimal" w:pos="1000"/>
              </w:tabs>
              <w:rPr>
                <w:szCs w:val="22"/>
              </w:rPr>
            </w:pPr>
            <w:r w:rsidRPr="009F0C2C">
              <w:rPr>
                <w:szCs w:val="22"/>
              </w:rPr>
              <w:t>16,833</w:t>
            </w:r>
          </w:p>
        </w:tc>
        <w:tc>
          <w:tcPr>
            <w:tcW w:w="180" w:type="dxa"/>
          </w:tcPr>
          <w:p w14:paraId="30616140" w14:textId="77777777" w:rsidR="006D4876" w:rsidRPr="00BE4E53" w:rsidRDefault="006D4876" w:rsidP="006D4876">
            <w:pPr>
              <w:tabs>
                <w:tab w:val="decimal" w:pos="1000"/>
              </w:tabs>
              <w:rPr>
                <w:szCs w:val="22"/>
              </w:rPr>
            </w:pPr>
          </w:p>
        </w:tc>
        <w:tc>
          <w:tcPr>
            <w:tcW w:w="1350" w:type="dxa"/>
          </w:tcPr>
          <w:p w14:paraId="22DC943E" w14:textId="7F3468EF" w:rsidR="006D4876" w:rsidRPr="00BE4E53" w:rsidRDefault="006D4876" w:rsidP="006D4876">
            <w:pPr>
              <w:tabs>
                <w:tab w:val="decimal" w:pos="1000"/>
              </w:tabs>
              <w:rPr>
                <w:szCs w:val="22"/>
              </w:rPr>
            </w:pPr>
            <w:r w:rsidRPr="005C10BB">
              <w:rPr>
                <w:szCs w:val="22"/>
              </w:rPr>
              <w:t>3,950</w:t>
            </w:r>
          </w:p>
        </w:tc>
      </w:tr>
      <w:tr w:rsidR="006D4876" w:rsidRPr="00EF5298" w14:paraId="6B732FA1" w14:textId="77777777" w:rsidTr="007A65F1">
        <w:trPr>
          <w:cantSplit/>
        </w:trPr>
        <w:tc>
          <w:tcPr>
            <w:tcW w:w="4050" w:type="dxa"/>
          </w:tcPr>
          <w:p w14:paraId="34437718" w14:textId="77777777" w:rsidR="006D4876" w:rsidRPr="0013705A" w:rsidRDefault="006D4876" w:rsidP="006D4876">
            <w:pPr>
              <w:rPr>
                <w:rFonts w:cs="Angsana New"/>
              </w:rPr>
            </w:pPr>
          </w:p>
        </w:tc>
        <w:tc>
          <w:tcPr>
            <w:tcW w:w="1161" w:type="dxa"/>
          </w:tcPr>
          <w:p w14:paraId="1B3CB2F5" w14:textId="77777777" w:rsidR="006D4876" w:rsidRPr="005C10BB" w:rsidRDefault="006D4876" w:rsidP="006D4876">
            <w:pPr>
              <w:tabs>
                <w:tab w:val="decimal" w:pos="1000"/>
              </w:tabs>
              <w:rPr>
                <w:szCs w:val="22"/>
              </w:rPr>
            </w:pPr>
          </w:p>
        </w:tc>
        <w:tc>
          <w:tcPr>
            <w:tcW w:w="181" w:type="dxa"/>
          </w:tcPr>
          <w:p w14:paraId="02AA0F50" w14:textId="77777777" w:rsidR="006D4876" w:rsidRPr="005C10BB" w:rsidRDefault="006D4876" w:rsidP="006D4876">
            <w:pPr>
              <w:tabs>
                <w:tab w:val="decimal" w:pos="1000"/>
              </w:tabs>
              <w:rPr>
                <w:szCs w:val="22"/>
              </w:rPr>
            </w:pPr>
          </w:p>
        </w:tc>
        <w:tc>
          <w:tcPr>
            <w:tcW w:w="1349" w:type="dxa"/>
          </w:tcPr>
          <w:p w14:paraId="511A2D47" w14:textId="77777777" w:rsidR="006D4876" w:rsidRPr="005C10BB" w:rsidRDefault="006D4876" w:rsidP="006D4876">
            <w:pPr>
              <w:tabs>
                <w:tab w:val="decimal" w:pos="1000"/>
              </w:tabs>
              <w:rPr>
                <w:szCs w:val="22"/>
              </w:rPr>
            </w:pPr>
          </w:p>
        </w:tc>
        <w:tc>
          <w:tcPr>
            <w:tcW w:w="180" w:type="dxa"/>
          </w:tcPr>
          <w:p w14:paraId="7447E5FE" w14:textId="77777777" w:rsidR="006D4876" w:rsidRPr="005C10BB" w:rsidRDefault="006D4876" w:rsidP="006D4876">
            <w:pPr>
              <w:tabs>
                <w:tab w:val="decimal" w:pos="1000"/>
              </w:tabs>
              <w:rPr>
                <w:szCs w:val="22"/>
              </w:rPr>
            </w:pPr>
          </w:p>
        </w:tc>
        <w:tc>
          <w:tcPr>
            <w:tcW w:w="1089" w:type="dxa"/>
          </w:tcPr>
          <w:p w14:paraId="054F3305" w14:textId="77777777" w:rsidR="006D4876" w:rsidRPr="005C10BB" w:rsidRDefault="006D4876" w:rsidP="006D4876">
            <w:pPr>
              <w:tabs>
                <w:tab w:val="decimal" w:pos="1000"/>
              </w:tabs>
              <w:rPr>
                <w:szCs w:val="22"/>
              </w:rPr>
            </w:pPr>
          </w:p>
        </w:tc>
        <w:tc>
          <w:tcPr>
            <w:tcW w:w="180" w:type="dxa"/>
          </w:tcPr>
          <w:p w14:paraId="4A64F01A" w14:textId="77777777" w:rsidR="006D4876" w:rsidRPr="00BE4E53" w:rsidRDefault="006D4876" w:rsidP="006D4876">
            <w:pPr>
              <w:tabs>
                <w:tab w:val="decimal" w:pos="1000"/>
              </w:tabs>
              <w:rPr>
                <w:szCs w:val="22"/>
              </w:rPr>
            </w:pPr>
          </w:p>
        </w:tc>
        <w:tc>
          <w:tcPr>
            <w:tcW w:w="1350" w:type="dxa"/>
          </w:tcPr>
          <w:p w14:paraId="1D5BF282" w14:textId="77777777" w:rsidR="006D4876" w:rsidRPr="005C10BB" w:rsidRDefault="006D4876" w:rsidP="006D4876">
            <w:pPr>
              <w:tabs>
                <w:tab w:val="decimal" w:pos="1000"/>
              </w:tabs>
              <w:rPr>
                <w:szCs w:val="22"/>
              </w:rPr>
            </w:pPr>
          </w:p>
        </w:tc>
      </w:tr>
      <w:tr w:rsidR="006D4876" w:rsidRPr="00EF5298" w14:paraId="619AC7F8" w14:textId="77777777" w:rsidTr="005C10BB">
        <w:trPr>
          <w:cantSplit/>
        </w:trPr>
        <w:tc>
          <w:tcPr>
            <w:tcW w:w="4050" w:type="dxa"/>
          </w:tcPr>
          <w:p w14:paraId="1A39DEE5" w14:textId="63A93717" w:rsidR="006D4876" w:rsidRPr="00EF5298" w:rsidRDefault="006D4876" w:rsidP="006D4876">
            <w:pPr>
              <w:rPr>
                <w:b/>
                <w:bCs/>
                <w:i/>
                <w:iCs/>
                <w:szCs w:val="22"/>
              </w:rPr>
            </w:pPr>
            <w:r w:rsidRPr="006378DA">
              <w:rPr>
                <w:b/>
                <w:bCs/>
                <w:i/>
                <w:iCs/>
                <w:szCs w:val="22"/>
              </w:rPr>
              <w:t>Other non-current assets</w:t>
            </w:r>
          </w:p>
        </w:tc>
        <w:tc>
          <w:tcPr>
            <w:tcW w:w="1161" w:type="dxa"/>
            <w:vAlign w:val="center"/>
          </w:tcPr>
          <w:p w14:paraId="3928AC17" w14:textId="3B488CEF" w:rsidR="006D4876" w:rsidRPr="005C10BB" w:rsidRDefault="006D4876" w:rsidP="006D4876">
            <w:pPr>
              <w:tabs>
                <w:tab w:val="decimal" w:pos="1000"/>
              </w:tabs>
              <w:rPr>
                <w:szCs w:val="22"/>
              </w:rPr>
            </w:pPr>
          </w:p>
        </w:tc>
        <w:tc>
          <w:tcPr>
            <w:tcW w:w="181" w:type="dxa"/>
          </w:tcPr>
          <w:p w14:paraId="685ED155" w14:textId="77777777" w:rsidR="006D4876" w:rsidRPr="00BE4E53" w:rsidRDefault="006D4876" w:rsidP="006D4876">
            <w:pPr>
              <w:tabs>
                <w:tab w:val="decimal" w:pos="1000"/>
              </w:tabs>
              <w:rPr>
                <w:szCs w:val="22"/>
              </w:rPr>
            </w:pPr>
          </w:p>
        </w:tc>
        <w:tc>
          <w:tcPr>
            <w:tcW w:w="1349" w:type="dxa"/>
          </w:tcPr>
          <w:p w14:paraId="1891A810" w14:textId="695392CD" w:rsidR="006D4876" w:rsidRPr="00BE4E53" w:rsidRDefault="006D4876" w:rsidP="006D4876">
            <w:pPr>
              <w:tabs>
                <w:tab w:val="decimal" w:pos="1000"/>
              </w:tabs>
              <w:rPr>
                <w:szCs w:val="22"/>
              </w:rPr>
            </w:pPr>
          </w:p>
        </w:tc>
        <w:tc>
          <w:tcPr>
            <w:tcW w:w="180" w:type="dxa"/>
          </w:tcPr>
          <w:p w14:paraId="26E91CCB" w14:textId="77777777" w:rsidR="006D4876" w:rsidRPr="00BE4E53" w:rsidRDefault="006D4876" w:rsidP="006D4876">
            <w:pPr>
              <w:tabs>
                <w:tab w:val="decimal" w:pos="1000"/>
              </w:tabs>
              <w:rPr>
                <w:szCs w:val="22"/>
              </w:rPr>
            </w:pPr>
          </w:p>
        </w:tc>
        <w:tc>
          <w:tcPr>
            <w:tcW w:w="1089" w:type="dxa"/>
            <w:vAlign w:val="center"/>
          </w:tcPr>
          <w:p w14:paraId="58026D50" w14:textId="4633A47B" w:rsidR="006D4876" w:rsidRPr="005C10BB" w:rsidRDefault="006D4876" w:rsidP="006D4876">
            <w:pPr>
              <w:tabs>
                <w:tab w:val="decimal" w:pos="1000"/>
              </w:tabs>
              <w:rPr>
                <w:szCs w:val="22"/>
              </w:rPr>
            </w:pPr>
          </w:p>
        </w:tc>
        <w:tc>
          <w:tcPr>
            <w:tcW w:w="180" w:type="dxa"/>
          </w:tcPr>
          <w:p w14:paraId="70288088" w14:textId="77777777" w:rsidR="006D4876" w:rsidRPr="00BE4E53" w:rsidRDefault="006D4876" w:rsidP="006D4876">
            <w:pPr>
              <w:tabs>
                <w:tab w:val="decimal" w:pos="1000"/>
              </w:tabs>
              <w:rPr>
                <w:szCs w:val="22"/>
              </w:rPr>
            </w:pPr>
          </w:p>
        </w:tc>
        <w:tc>
          <w:tcPr>
            <w:tcW w:w="1350" w:type="dxa"/>
          </w:tcPr>
          <w:p w14:paraId="5CD7E5E1" w14:textId="4639CCA3" w:rsidR="006D4876" w:rsidRPr="00BE4E53" w:rsidRDefault="006D4876" w:rsidP="006D4876">
            <w:pPr>
              <w:tabs>
                <w:tab w:val="decimal" w:pos="1000"/>
              </w:tabs>
              <w:rPr>
                <w:szCs w:val="22"/>
              </w:rPr>
            </w:pPr>
          </w:p>
        </w:tc>
      </w:tr>
      <w:tr w:rsidR="005262A7" w:rsidRPr="00EF5298" w14:paraId="4F9EFE3B" w14:textId="77777777" w:rsidTr="007422E5">
        <w:trPr>
          <w:cantSplit/>
        </w:trPr>
        <w:tc>
          <w:tcPr>
            <w:tcW w:w="4050" w:type="dxa"/>
          </w:tcPr>
          <w:p w14:paraId="768C86D9" w14:textId="4447EEA4" w:rsidR="005262A7" w:rsidRPr="00EF5298" w:rsidRDefault="005262A7" w:rsidP="005262A7">
            <w:pPr>
              <w:rPr>
                <w:b/>
                <w:bCs/>
                <w:i/>
                <w:iCs/>
                <w:szCs w:val="22"/>
              </w:rPr>
            </w:pPr>
            <w:r w:rsidRPr="00DE7DC3">
              <w:rPr>
                <w:rFonts w:eastAsia="Arial"/>
                <w:szCs w:val="22"/>
              </w:rPr>
              <w:t>Parent company</w:t>
            </w:r>
          </w:p>
        </w:tc>
        <w:tc>
          <w:tcPr>
            <w:tcW w:w="1161" w:type="dxa"/>
            <w:tcBorders>
              <w:top w:val="nil"/>
              <w:left w:val="nil"/>
              <w:bottom w:val="nil"/>
              <w:right w:val="nil"/>
            </w:tcBorders>
            <w:shd w:val="clear" w:color="auto" w:fill="auto"/>
            <w:vAlign w:val="center"/>
          </w:tcPr>
          <w:p w14:paraId="081E2733" w14:textId="59AE7894" w:rsidR="005262A7" w:rsidRPr="007422E5" w:rsidRDefault="005262A7" w:rsidP="005262A7">
            <w:pPr>
              <w:tabs>
                <w:tab w:val="decimal" w:pos="1000"/>
              </w:tabs>
              <w:rPr>
                <w:szCs w:val="22"/>
                <w:lang w:val="en-US"/>
              </w:rPr>
            </w:pPr>
            <w:r w:rsidRPr="007422E5">
              <w:rPr>
                <w:szCs w:val="22"/>
                <w:lang w:val="en-US"/>
              </w:rPr>
              <w:t>390</w:t>
            </w:r>
          </w:p>
        </w:tc>
        <w:tc>
          <w:tcPr>
            <w:tcW w:w="181" w:type="dxa"/>
          </w:tcPr>
          <w:p w14:paraId="07D28674" w14:textId="77777777" w:rsidR="005262A7" w:rsidRPr="00BE4E53" w:rsidRDefault="005262A7" w:rsidP="005262A7">
            <w:pPr>
              <w:tabs>
                <w:tab w:val="decimal" w:pos="1000"/>
              </w:tabs>
              <w:rPr>
                <w:szCs w:val="22"/>
              </w:rPr>
            </w:pPr>
          </w:p>
        </w:tc>
        <w:tc>
          <w:tcPr>
            <w:tcW w:w="1349" w:type="dxa"/>
          </w:tcPr>
          <w:p w14:paraId="327CC916" w14:textId="04BBEF45" w:rsidR="005262A7" w:rsidRPr="00BE4E53" w:rsidRDefault="005262A7" w:rsidP="005262A7">
            <w:pPr>
              <w:tabs>
                <w:tab w:val="decimal" w:pos="1000"/>
              </w:tabs>
              <w:rPr>
                <w:szCs w:val="22"/>
              </w:rPr>
            </w:pPr>
            <w:r w:rsidRPr="005C10BB">
              <w:rPr>
                <w:szCs w:val="22"/>
                <w:lang w:val="en-US"/>
              </w:rPr>
              <w:t>426</w:t>
            </w:r>
          </w:p>
        </w:tc>
        <w:tc>
          <w:tcPr>
            <w:tcW w:w="180" w:type="dxa"/>
          </w:tcPr>
          <w:p w14:paraId="783B2CA0" w14:textId="77777777" w:rsidR="005262A7" w:rsidRPr="00BE4E53" w:rsidRDefault="005262A7" w:rsidP="005262A7">
            <w:pPr>
              <w:tabs>
                <w:tab w:val="decimal" w:pos="1000"/>
              </w:tabs>
              <w:rPr>
                <w:szCs w:val="22"/>
              </w:rPr>
            </w:pPr>
          </w:p>
        </w:tc>
        <w:tc>
          <w:tcPr>
            <w:tcW w:w="1089" w:type="dxa"/>
            <w:tcBorders>
              <w:top w:val="nil"/>
              <w:left w:val="nil"/>
              <w:bottom w:val="nil"/>
              <w:right w:val="nil"/>
            </w:tcBorders>
            <w:shd w:val="clear" w:color="auto" w:fill="auto"/>
            <w:vAlign w:val="center"/>
          </w:tcPr>
          <w:p w14:paraId="112BFBF3" w14:textId="15549FD5" w:rsidR="005262A7" w:rsidRPr="007422E5" w:rsidRDefault="005262A7" w:rsidP="005262A7">
            <w:pPr>
              <w:tabs>
                <w:tab w:val="decimal" w:pos="1000"/>
              </w:tabs>
              <w:rPr>
                <w:szCs w:val="22"/>
                <w:lang w:val="en-US"/>
              </w:rPr>
            </w:pPr>
            <w:r w:rsidRPr="007422E5">
              <w:rPr>
                <w:szCs w:val="22"/>
                <w:lang w:val="en-US"/>
              </w:rPr>
              <w:t>390</w:t>
            </w:r>
          </w:p>
        </w:tc>
        <w:tc>
          <w:tcPr>
            <w:tcW w:w="180" w:type="dxa"/>
          </w:tcPr>
          <w:p w14:paraId="5F6D5CA3" w14:textId="77777777" w:rsidR="005262A7" w:rsidRPr="00BE4E53" w:rsidRDefault="005262A7" w:rsidP="005262A7">
            <w:pPr>
              <w:tabs>
                <w:tab w:val="decimal" w:pos="1000"/>
              </w:tabs>
              <w:rPr>
                <w:szCs w:val="22"/>
              </w:rPr>
            </w:pPr>
          </w:p>
        </w:tc>
        <w:tc>
          <w:tcPr>
            <w:tcW w:w="1350" w:type="dxa"/>
          </w:tcPr>
          <w:p w14:paraId="0187BE5F" w14:textId="23D8E7DF" w:rsidR="005262A7" w:rsidRPr="00BE4E53" w:rsidRDefault="005262A7" w:rsidP="005262A7">
            <w:pPr>
              <w:tabs>
                <w:tab w:val="decimal" w:pos="1000"/>
              </w:tabs>
              <w:rPr>
                <w:szCs w:val="22"/>
              </w:rPr>
            </w:pPr>
            <w:r w:rsidRPr="005C10BB">
              <w:rPr>
                <w:szCs w:val="22"/>
              </w:rPr>
              <w:t>426</w:t>
            </w:r>
          </w:p>
        </w:tc>
      </w:tr>
      <w:tr w:rsidR="005262A7" w:rsidRPr="00EF5298" w14:paraId="72092C57" w14:textId="77777777" w:rsidTr="007422E5">
        <w:trPr>
          <w:cantSplit/>
        </w:trPr>
        <w:tc>
          <w:tcPr>
            <w:tcW w:w="4050" w:type="dxa"/>
          </w:tcPr>
          <w:p w14:paraId="5F75E78F" w14:textId="389D225C" w:rsidR="005262A7" w:rsidRPr="00EF5298" w:rsidRDefault="005262A7" w:rsidP="005262A7">
            <w:pPr>
              <w:rPr>
                <w:b/>
                <w:bCs/>
                <w:i/>
                <w:iCs/>
                <w:szCs w:val="22"/>
              </w:rPr>
            </w:pPr>
            <w:r w:rsidRPr="00DE7DC3">
              <w:rPr>
                <w:rFonts w:eastAsia="Arial"/>
                <w:szCs w:val="22"/>
              </w:rPr>
              <w:t>Other companies under common control</w:t>
            </w:r>
          </w:p>
        </w:tc>
        <w:tc>
          <w:tcPr>
            <w:tcW w:w="1161" w:type="dxa"/>
            <w:tcBorders>
              <w:top w:val="nil"/>
              <w:left w:val="nil"/>
              <w:bottom w:val="nil"/>
              <w:right w:val="nil"/>
            </w:tcBorders>
            <w:shd w:val="clear" w:color="auto" w:fill="auto"/>
            <w:vAlign w:val="center"/>
          </w:tcPr>
          <w:p w14:paraId="49414AFD" w14:textId="6A846E97" w:rsidR="005262A7" w:rsidRPr="007422E5" w:rsidRDefault="005262A7" w:rsidP="005262A7">
            <w:pPr>
              <w:tabs>
                <w:tab w:val="decimal" w:pos="1000"/>
              </w:tabs>
              <w:rPr>
                <w:szCs w:val="22"/>
                <w:lang w:val="en-US"/>
              </w:rPr>
            </w:pPr>
            <w:r w:rsidRPr="007422E5">
              <w:rPr>
                <w:szCs w:val="22"/>
                <w:lang w:val="en-US"/>
              </w:rPr>
              <w:t>203,034</w:t>
            </w:r>
          </w:p>
        </w:tc>
        <w:tc>
          <w:tcPr>
            <w:tcW w:w="181" w:type="dxa"/>
          </w:tcPr>
          <w:p w14:paraId="68E6B748" w14:textId="77777777" w:rsidR="005262A7" w:rsidRPr="00BE4E53" w:rsidRDefault="005262A7" w:rsidP="005262A7">
            <w:pPr>
              <w:tabs>
                <w:tab w:val="decimal" w:pos="1000"/>
              </w:tabs>
              <w:rPr>
                <w:szCs w:val="22"/>
              </w:rPr>
            </w:pPr>
          </w:p>
        </w:tc>
        <w:tc>
          <w:tcPr>
            <w:tcW w:w="1349" w:type="dxa"/>
          </w:tcPr>
          <w:p w14:paraId="76122A28" w14:textId="77155095" w:rsidR="005262A7" w:rsidRPr="00BE4E53" w:rsidRDefault="005262A7" w:rsidP="005262A7">
            <w:pPr>
              <w:tabs>
                <w:tab w:val="decimal" w:pos="1000"/>
              </w:tabs>
              <w:rPr>
                <w:szCs w:val="22"/>
              </w:rPr>
            </w:pPr>
            <w:r w:rsidRPr="005C10BB">
              <w:rPr>
                <w:szCs w:val="22"/>
              </w:rPr>
              <w:t>233,312</w:t>
            </w:r>
          </w:p>
        </w:tc>
        <w:tc>
          <w:tcPr>
            <w:tcW w:w="180" w:type="dxa"/>
          </w:tcPr>
          <w:p w14:paraId="31E83B0A" w14:textId="77777777" w:rsidR="005262A7" w:rsidRPr="00BE4E53" w:rsidRDefault="005262A7" w:rsidP="005262A7">
            <w:pPr>
              <w:tabs>
                <w:tab w:val="decimal" w:pos="1000"/>
              </w:tabs>
              <w:rPr>
                <w:szCs w:val="22"/>
              </w:rPr>
            </w:pPr>
          </w:p>
        </w:tc>
        <w:tc>
          <w:tcPr>
            <w:tcW w:w="1089" w:type="dxa"/>
            <w:tcBorders>
              <w:top w:val="nil"/>
              <w:left w:val="nil"/>
              <w:bottom w:val="nil"/>
              <w:right w:val="nil"/>
            </w:tcBorders>
            <w:shd w:val="clear" w:color="auto" w:fill="auto"/>
            <w:vAlign w:val="center"/>
          </w:tcPr>
          <w:p w14:paraId="352DC7E0" w14:textId="75938A3E" w:rsidR="005262A7" w:rsidRPr="007422E5" w:rsidRDefault="005262A7" w:rsidP="005262A7">
            <w:pPr>
              <w:tabs>
                <w:tab w:val="decimal" w:pos="1000"/>
              </w:tabs>
              <w:rPr>
                <w:szCs w:val="22"/>
                <w:lang w:val="en-US"/>
              </w:rPr>
            </w:pPr>
            <w:r w:rsidRPr="007422E5">
              <w:rPr>
                <w:szCs w:val="22"/>
                <w:lang w:val="en-US"/>
              </w:rPr>
              <w:t>203,034</w:t>
            </w:r>
          </w:p>
        </w:tc>
        <w:tc>
          <w:tcPr>
            <w:tcW w:w="180" w:type="dxa"/>
          </w:tcPr>
          <w:p w14:paraId="38599CAA" w14:textId="77777777" w:rsidR="005262A7" w:rsidRPr="00BE4E53" w:rsidRDefault="005262A7" w:rsidP="005262A7">
            <w:pPr>
              <w:tabs>
                <w:tab w:val="decimal" w:pos="1000"/>
              </w:tabs>
              <w:rPr>
                <w:szCs w:val="22"/>
              </w:rPr>
            </w:pPr>
          </w:p>
        </w:tc>
        <w:tc>
          <w:tcPr>
            <w:tcW w:w="1350" w:type="dxa"/>
          </w:tcPr>
          <w:p w14:paraId="60DBF9C0" w14:textId="2227378F" w:rsidR="005262A7" w:rsidRPr="00BE4E53" w:rsidRDefault="005262A7" w:rsidP="005262A7">
            <w:pPr>
              <w:tabs>
                <w:tab w:val="decimal" w:pos="1000"/>
              </w:tabs>
              <w:rPr>
                <w:szCs w:val="22"/>
              </w:rPr>
            </w:pPr>
            <w:r w:rsidRPr="005C10BB">
              <w:rPr>
                <w:szCs w:val="22"/>
              </w:rPr>
              <w:t>233,312</w:t>
            </w:r>
          </w:p>
        </w:tc>
      </w:tr>
      <w:tr w:rsidR="005262A7" w:rsidRPr="00EF5298" w14:paraId="6585E495" w14:textId="77777777" w:rsidTr="007422E5">
        <w:trPr>
          <w:cantSplit/>
        </w:trPr>
        <w:tc>
          <w:tcPr>
            <w:tcW w:w="4050" w:type="dxa"/>
          </w:tcPr>
          <w:p w14:paraId="7DA45A4D" w14:textId="7F3BF3F7" w:rsidR="005262A7" w:rsidRPr="00EF5298" w:rsidRDefault="005262A7" w:rsidP="005262A7">
            <w:pPr>
              <w:rPr>
                <w:b/>
                <w:bCs/>
                <w:i/>
                <w:iCs/>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25293AE7" w14:textId="382B623D" w:rsidR="005262A7" w:rsidRPr="007422E5" w:rsidRDefault="005262A7" w:rsidP="005262A7">
            <w:pPr>
              <w:tabs>
                <w:tab w:val="decimal" w:pos="1000"/>
              </w:tabs>
              <w:rPr>
                <w:szCs w:val="22"/>
                <w:lang w:val="en-US"/>
              </w:rPr>
            </w:pPr>
            <w:r w:rsidRPr="007422E5">
              <w:rPr>
                <w:szCs w:val="22"/>
                <w:lang w:val="en-US"/>
              </w:rPr>
              <w:t>6,526</w:t>
            </w:r>
          </w:p>
        </w:tc>
        <w:tc>
          <w:tcPr>
            <w:tcW w:w="181" w:type="dxa"/>
          </w:tcPr>
          <w:p w14:paraId="39C57E5E" w14:textId="77777777" w:rsidR="005262A7" w:rsidRPr="00BE4E53" w:rsidRDefault="005262A7" w:rsidP="005262A7">
            <w:pPr>
              <w:tabs>
                <w:tab w:val="decimal" w:pos="1000"/>
              </w:tabs>
              <w:rPr>
                <w:szCs w:val="22"/>
              </w:rPr>
            </w:pPr>
          </w:p>
        </w:tc>
        <w:tc>
          <w:tcPr>
            <w:tcW w:w="1349" w:type="dxa"/>
          </w:tcPr>
          <w:p w14:paraId="688DBCCE" w14:textId="62C03372" w:rsidR="005262A7" w:rsidRPr="00BE4E53" w:rsidRDefault="005262A7" w:rsidP="005262A7">
            <w:pPr>
              <w:tabs>
                <w:tab w:val="decimal" w:pos="1000"/>
              </w:tabs>
              <w:rPr>
                <w:szCs w:val="22"/>
              </w:rPr>
            </w:pPr>
            <w:r w:rsidRPr="005C10BB">
              <w:rPr>
                <w:szCs w:val="22"/>
              </w:rPr>
              <w:t>2,078</w:t>
            </w:r>
          </w:p>
        </w:tc>
        <w:tc>
          <w:tcPr>
            <w:tcW w:w="180" w:type="dxa"/>
          </w:tcPr>
          <w:p w14:paraId="209110D1" w14:textId="77777777" w:rsidR="005262A7" w:rsidRPr="00BE4E53" w:rsidRDefault="005262A7" w:rsidP="005262A7">
            <w:pPr>
              <w:tabs>
                <w:tab w:val="decimal" w:pos="1000"/>
              </w:tabs>
              <w:rPr>
                <w:szCs w:val="22"/>
              </w:rPr>
            </w:pPr>
          </w:p>
        </w:tc>
        <w:tc>
          <w:tcPr>
            <w:tcW w:w="1089" w:type="dxa"/>
            <w:tcBorders>
              <w:top w:val="nil"/>
              <w:left w:val="nil"/>
              <w:right w:val="nil"/>
            </w:tcBorders>
            <w:shd w:val="clear" w:color="auto" w:fill="auto"/>
            <w:vAlign w:val="center"/>
          </w:tcPr>
          <w:p w14:paraId="783EDD91" w14:textId="73647F6B" w:rsidR="005262A7" w:rsidRPr="007422E5" w:rsidRDefault="005262A7" w:rsidP="005262A7">
            <w:pPr>
              <w:tabs>
                <w:tab w:val="decimal" w:pos="1000"/>
              </w:tabs>
              <w:rPr>
                <w:szCs w:val="22"/>
                <w:lang w:val="en-US"/>
              </w:rPr>
            </w:pPr>
            <w:r w:rsidRPr="007422E5">
              <w:rPr>
                <w:szCs w:val="22"/>
                <w:lang w:val="en-US"/>
              </w:rPr>
              <w:t>6,526</w:t>
            </w:r>
          </w:p>
        </w:tc>
        <w:tc>
          <w:tcPr>
            <w:tcW w:w="180" w:type="dxa"/>
          </w:tcPr>
          <w:p w14:paraId="1EC6F3FF" w14:textId="77777777" w:rsidR="005262A7" w:rsidRPr="00BE4E53" w:rsidRDefault="005262A7" w:rsidP="005262A7">
            <w:pPr>
              <w:tabs>
                <w:tab w:val="decimal" w:pos="1000"/>
              </w:tabs>
              <w:rPr>
                <w:szCs w:val="22"/>
              </w:rPr>
            </w:pPr>
          </w:p>
        </w:tc>
        <w:tc>
          <w:tcPr>
            <w:tcW w:w="1350" w:type="dxa"/>
          </w:tcPr>
          <w:p w14:paraId="518B3BE7" w14:textId="2C09CAB9" w:rsidR="005262A7" w:rsidRPr="00BE4E53" w:rsidRDefault="005262A7" w:rsidP="005262A7">
            <w:pPr>
              <w:tabs>
                <w:tab w:val="decimal" w:pos="1000"/>
              </w:tabs>
              <w:rPr>
                <w:szCs w:val="22"/>
              </w:rPr>
            </w:pPr>
            <w:r w:rsidRPr="005C10BB">
              <w:rPr>
                <w:szCs w:val="22"/>
              </w:rPr>
              <w:t>2,078</w:t>
            </w:r>
          </w:p>
        </w:tc>
      </w:tr>
      <w:tr w:rsidR="005262A7" w:rsidRPr="00EF5298" w14:paraId="0BA3EF3C" w14:textId="77777777" w:rsidTr="005C10BB">
        <w:trPr>
          <w:cantSplit/>
        </w:trPr>
        <w:tc>
          <w:tcPr>
            <w:tcW w:w="4050" w:type="dxa"/>
          </w:tcPr>
          <w:p w14:paraId="5349F5CA" w14:textId="77777777" w:rsidR="005262A7" w:rsidRPr="00DE7DC3" w:rsidRDefault="005262A7" w:rsidP="005262A7">
            <w:pPr>
              <w:rPr>
                <w:rFonts w:eastAsia="Arial"/>
                <w:szCs w:val="22"/>
              </w:rPr>
            </w:pPr>
          </w:p>
        </w:tc>
        <w:tc>
          <w:tcPr>
            <w:tcW w:w="1161" w:type="dxa"/>
            <w:vAlign w:val="center"/>
          </w:tcPr>
          <w:p w14:paraId="57671A87" w14:textId="77777777" w:rsidR="005262A7" w:rsidRPr="005C10BB" w:rsidDel="001C2E41" w:rsidRDefault="005262A7" w:rsidP="005262A7">
            <w:pPr>
              <w:tabs>
                <w:tab w:val="decimal" w:pos="1000"/>
              </w:tabs>
              <w:rPr>
                <w:szCs w:val="22"/>
              </w:rPr>
            </w:pPr>
          </w:p>
        </w:tc>
        <w:tc>
          <w:tcPr>
            <w:tcW w:w="181" w:type="dxa"/>
          </w:tcPr>
          <w:p w14:paraId="29718636" w14:textId="77777777" w:rsidR="005262A7" w:rsidRPr="00BE4E53" w:rsidRDefault="005262A7" w:rsidP="005262A7">
            <w:pPr>
              <w:tabs>
                <w:tab w:val="decimal" w:pos="1000"/>
              </w:tabs>
              <w:rPr>
                <w:szCs w:val="22"/>
              </w:rPr>
            </w:pPr>
          </w:p>
        </w:tc>
        <w:tc>
          <w:tcPr>
            <w:tcW w:w="1349" w:type="dxa"/>
          </w:tcPr>
          <w:p w14:paraId="03367EF1" w14:textId="77777777" w:rsidR="005262A7" w:rsidRPr="005C10BB" w:rsidRDefault="005262A7" w:rsidP="005262A7">
            <w:pPr>
              <w:tabs>
                <w:tab w:val="decimal" w:pos="1000"/>
              </w:tabs>
              <w:rPr>
                <w:szCs w:val="22"/>
              </w:rPr>
            </w:pPr>
          </w:p>
        </w:tc>
        <w:tc>
          <w:tcPr>
            <w:tcW w:w="180" w:type="dxa"/>
          </w:tcPr>
          <w:p w14:paraId="5CB0954D" w14:textId="77777777" w:rsidR="005262A7" w:rsidRPr="00BE4E53" w:rsidRDefault="005262A7" w:rsidP="005262A7">
            <w:pPr>
              <w:tabs>
                <w:tab w:val="decimal" w:pos="1000"/>
              </w:tabs>
              <w:rPr>
                <w:szCs w:val="22"/>
              </w:rPr>
            </w:pPr>
          </w:p>
        </w:tc>
        <w:tc>
          <w:tcPr>
            <w:tcW w:w="1089" w:type="dxa"/>
            <w:vAlign w:val="center"/>
          </w:tcPr>
          <w:p w14:paraId="7D5C9C30" w14:textId="77777777" w:rsidR="005262A7" w:rsidRPr="005C10BB" w:rsidDel="001C2E41" w:rsidRDefault="005262A7" w:rsidP="005262A7">
            <w:pPr>
              <w:tabs>
                <w:tab w:val="decimal" w:pos="1000"/>
              </w:tabs>
              <w:rPr>
                <w:szCs w:val="22"/>
              </w:rPr>
            </w:pPr>
          </w:p>
        </w:tc>
        <w:tc>
          <w:tcPr>
            <w:tcW w:w="180" w:type="dxa"/>
          </w:tcPr>
          <w:p w14:paraId="64E0DFE3" w14:textId="77777777" w:rsidR="005262A7" w:rsidRPr="00BE4E53" w:rsidRDefault="005262A7" w:rsidP="005262A7">
            <w:pPr>
              <w:tabs>
                <w:tab w:val="decimal" w:pos="1000"/>
              </w:tabs>
              <w:rPr>
                <w:szCs w:val="22"/>
              </w:rPr>
            </w:pPr>
          </w:p>
        </w:tc>
        <w:tc>
          <w:tcPr>
            <w:tcW w:w="1350" w:type="dxa"/>
          </w:tcPr>
          <w:p w14:paraId="21F9EA73" w14:textId="77777777" w:rsidR="005262A7" w:rsidRPr="005C10BB" w:rsidRDefault="005262A7" w:rsidP="005262A7">
            <w:pPr>
              <w:tabs>
                <w:tab w:val="decimal" w:pos="1000"/>
              </w:tabs>
              <w:rPr>
                <w:szCs w:val="22"/>
              </w:rPr>
            </w:pPr>
          </w:p>
        </w:tc>
      </w:tr>
      <w:tr w:rsidR="005262A7" w:rsidRPr="00787793" w14:paraId="30AD8B4E" w14:textId="77777777" w:rsidTr="005C10BB">
        <w:trPr>
          <w:cantSplit/>
        </w:trPr>
        <w:tc>
          <w:tcPr>
            <w:tcW w:w="4050" w:type="dxa"/>
          </w:tcPr>
          <w:p w14:paraId="44363608" w14:textId="25ABF495" w:rsidR="005262A7" w:rsidRPr="00EF5298" w:rsidRDefault="005262A7" w:rsidP="005262A7">
            <w:pPr>
              <w:rPr>
                <w:b/>
                <w:bCs/>
                <w:i/>
                <w:iCs/>
                <w:szCs w:val="22"/>
              </w:rPr>
            </w:pPr>
            <w:r w:rsidRPr="00EF5298">
              <w:rPr>
                <w:b/>
                <w:bCs/>
                <w:i/>
                <w:iCs/>
                <w:szCs w:val="22"/>
              </w:rPr>
              <w:t>Trade payable</w:t>
            </w:r>
            <w:r>
              <w:rPr>
                <w:b/>
                <w:bCs/>
                <w:i/>
                <w:iCs/>
                <w:szCs w:val="22"/>
              </w:rPr>
              <w:t>s</w:t>
            </w:r>
          </w:p>
        </w:tc>
        <w:tc>
          <w:tcPr>
            <w:tcW w:w="1161" w:type="dxa"/>
          </w:tcPr>
          <w:p w14:paraId="6EC3B947" w14:textId="77777777" w:rsidR="005262A7" w:rsidRPr="00BE4E53" w:rsidRDefault="005262A7" w:rsidP="005262A7">
            <w:pPr>
              <w:tabs>
                <w:tab w:val="decimal" w:pos="1000"/>
              </w:tabs>
              <w:rPr>
                <w:szCs w:val="22"/>
              </w:rPr>
            </w:pPr>
          </w:p>
        </w:tc>
        <w:tc>
          <w:tcPr>
            <w:tcW w:w="181" w:type="dxa"/>
          </w:tcPr>
          <w:p w14:paraId="65A7D9F8" w14:textId="77777777" w:rsidR="005262A7" w:rsidRPr="00BE4E53" w:rsidRDefault="005262A7" w:rsidP="005262A7">
            <w:pPr>
              <w:tabs>
                <w:tab w:val="decimal" w:pos="1000"/>
              </w:tabs>
              <w:rPr>
                <w:szCs w:val="22"/>
              </w:rPr>
            </w:pPr>
          </w:p>
        </w:tc>
        <w:tc>
          <w:tcPr>
            <w:tcW w:w="1349" w:type="dxa"/>
          </w:tcPr>
          <w:p w14:paraId="7361DEA0" w14:textId="636193C7" w:rsidR="005262A7" w:rsidRPr="00BE4E53" w:rsidRDefault="005262A7" w:rsidP="005262A7">
            <w:pPr>
              <w:tabs>
                <w:tab w:val="decimal" w:pos="1000"/>
              </w:tabs>
              <w:rPr>
                <w:szCs w:val="22"/>
              </w:rPr>
            </w:pPr>
          </w:p>
        </w:tc>
        <w:tc>
          <w:tcPr>
            <w:tcW w:w="180" w:type="dxa"/>
          </w:tcPr>
          <w:p w14:paraId="0CA690AC" w14:textId="77777777" w:rsidR="005262A7" w:rsidRPr="00BE4E53" w:rsidRDefault="005262A7" w:rsidP="005262A7">
            <w:pPr>
              <w:tabs>
                <w:tab w:val="decimal" w:pos="1000"/>
              </w:tabs>
              <w:rPr>
                <w:szCs w:val="22"/>
              </w:rPr>
            </w:pPr>
          </w:p>
        </w:tc>
        <w:tc>
          <w:tcPr>
            <w:tcW w:w="1089" w:type="dxa"/>
          </w:tcPr>
          <w:p w14:paraId="6D08C35D" w14:textId="77777777" w:rsidR="005262A7" w:rsidRPr="00BE4E53" w:rsidRDefault="005262A7" w:rsidP="005262A7">
            <w:pPr>
              <w:tabs>
                <w:tab w:val="decimal" w:pos="1000"/>
              </w:tabs>
              <w:rPr>
                <w:szCs w:val="22"/>
              </w:rPr>
            </w:pPr>
          </w:p>
        </w:tc>
        <w:tc>
          <w:tcPr>
            <w:tcW w:w="180" w:type="dxa"/>
          </w:tcPr>
          <w:p w14:paraId="043BBF6C" w14:textId="77777777" w:rsidR="005262A7" w:rsidRPr="00BE4E53" w:rsidRDefault="005262A7" w:rsidP="005262A7">
            <w:pPr>
              <w:tabs>
                <w:tab w:val="decimal" w:pos="1000"/>
              </w:tabs>
              <w:rPr>
                <w:szCs w:val="22"/>
              </w:rPr>
            </w:pPr>
          </w:p>
        </w:tc>
        <w:tc>
          <w:tcPr>
            <w:tcW w:w="1350" w:type="dxa"/>
          </w:tcPr>
          <w:p w14:paraId="032B56CC" w14:textId="77777777" w:rsidR="005262A7" w:rsidRPr="00BE4E53" w:rsidRDefault="005262A7" w:rsidP="005262A7">
            <w:pPr>
              <w:tabs>
                <w:tab w:val="decimal" w:pos="1000"/>
              </w:tabs>
              <w:rPr>
                <w:szCs w:val="22"/>
              </w:rPr>
            </w:pPr>
          </w:p>
        </w:tc>
      </w:tr>
      <w:tr w:rsidR="00B93FC2" w:rsidRPr="00EF5298" w14:paraId="166CB32C" w14:textId="77777777" w:rsidTr="005C10BB">
        <w:trPr>
          <w:cantSplit/>
        </w:trPr>
        <w:tc>
          <w:tcPr>
            <w:tcW w:w="4050" w:type="dxa"/>
          </w:tcPr>
          <w:p w14:paraId="0CC5F5D9" w14:textId="591EC536" w:rsidR="00B93FC2" w:rsidRPr="00EF5298" w:rsidRDefault="00B93FC2" w:rsidP="00B93FC2">
            <w:pPr>
              <w:rPr>
                <w:szCs w:val="22"/>
              </w:rPr>
            </w:pPr>
            <w:r w:rsidRPr="00DE7DC3">
              <w:rPr>
                <w:rFonts w:eastAsia="Arial"/>
                <w:szCs w:val="22"/>
              </w:rPr>
              <w:t>Parent company</w:t>
            </w:r>
          </w:p>
        </w:tc>
        <w:tc>
          <w:tcPr>
            <w:tcW w:w="1161" w:type="dxa"/>
            <w:tcBorders>
              <w:top w:val="nil"/>
              <w:left w:val="nil"/>
              <w:bottom w:val="nil"/>
              <w:right w:val="nil"/>
            </w:tcBorders>
            <w:shd w:val="clear" w:color="auto" w:fill="auto"/>
            <w:vAlign w:val="bottom"/>
          </w:tcPr>
          <w:p w14:paraId="21754D64" w14:textId="71793417" w:rsidR="00B93FC2" w:rsidRPr="005C10BB" w:rsidRDefault="00B93FC2" w:rsidP="00B93FC2">
            <w:pPr>
              <w:tabs>
                <w:tab w:val="decimal" w:pos="1000"/>
              </w:tabs>
              <w:rPr>
                <w:szCs w:val="22"/>
              </w:rPr>
            </w:pPr>
            <w:r w:rsidRPr="007422E5">
              <w:rPr>
                <w:szCs w:val="22"/>
              </w:rPr>
              <w:t>29,866</w:t>
            </w:r>
          </w:p>
        </w:tc>
        <w:tc>
          <w:tcPr>
            <w:tcW w:w="181" w:type="dxa"/>
          </w:tcPr>
          <w:p w14:paraId="2C26BAB7" w14:textId="77777777" w:rsidR="00B93FC2" w:rsidRPr="00BE4E53" w:rsidRDefault="00B93FC2" w:rsidP="00B93FC2">
            <w:pPr>
              <w:tabs>
                <w:tab w:val="decimal" w:pos="1000"/>
              </w:tabs>
              <w:rPr>
                <w:szCs w:val="22"/>
              </w:rPr>
            </w:pPr>
          </w:p>
        </w:tc>
        <w:tc>
          <w:tcPr>
            <w:tcW w:w="1349" w:type="dxa"/>
          </w:tcPr>
          <w:p w14:paraId="64D5B999" w14:textId="72B78398" w:rsidR="00B93FC2" w:rsidRPr="005C10BB" w:rsidRDefault="00B93FC2" w:rsidP="00B93FC2">
            <w:pPr>
              <w:tabs>
                <w:tab w:val="decimal" w:pos="1000"/>
              </w:tabs>
              <w:rPr>
                <w:szCs w:val="22"/>
              </w:rPr>
            </w:pPr>
            <w:r w:rsidRPr="005C10BB">
              <w:rPr>
                <w:szCs w:val="22"/>
              </w:rPr>
              <w:t>33,767</w:t>
            </w:r>
          </w:p>
        </w:tc>
        <w:tc>
          <w:tcPr>
            <w:tcW w:w="180" w:type="dxa"/>
          </w:tcPr>
          <w:p w14:paraId="763E087B" w14:textId="77777777" w:rsidR="00B93FC2" w:rsidRPr="00BE4E53" w:rsidRDefault="00B93FC2" w:rsidP="00B93FC2">
            <w:pPr>
              <w:tabs>
                <w:tab w:val="decimal" w:pos="1000"/>
              </w:tabs>
              <w:rPr>
                <w:szCs w:val="22"/>
              </w:rPr>
            </w:pPr>
          </w:p>
        </w:tc>
        <w:tc>
          <w:tcPr>
            <w:tcW w:w="1089" w:type="dxa"/>
            <w:tcBorders>
              <w:top w:val="nil"/>
              <w:left w:val="nil"/>
              <w:bottom w:val="nil"/>
              <w:right w:val="nil"/>
            </w:tcBorders>
            <w:shd w:val="clear" w:color="auto" w:fill="auto"/>
            <w:vAlign w:val="bottom"/>
          </w:tcPr>
          <w:p w14:paraId="44D85816" w14:textId="51D038E3" w:rsidR="00B93FC2" w:rsidRPr="005C10BB" w:rsidRDefault="00B93FC2" w:rsidP="00B93FC2">
            <w:pPr>
              <w:tabs>
                <w:tab w:val="decimal" w:pos="1000"/>
              </w:tabs>
              <w:rPr>
                <w:szCs w:val="22"/>
              </w:rPr>
            </w:pPr>
            <w:r w:rsidRPr="007422E5">
              <w:rPr>
                <w:szCs w:val="22"/>
              </w:rPr>
              <w:t>28,865</w:t>
            </w:r>
          </w:p>
        </w:tc>
        <w:tc>
          <w:tcPr>
            <w:tcW w:w="180" w:type="dxa"/>
          </w:tcPr>
          <w:p w14:paraId="3AB81225" w14:textId="77777777" w:rsidR="00B93FC2" w:rsidRPr="00BE4E53" w:rsidRDefault="00B93FC2" w:rsidP="00B93FC2">
            <w:pPr>
              <w:tabs>
                <w:tab w:val="decimal" w:pos="1000"/>
              </w:tabs>
              <w:rPr>
                <w:b/>
                <w:bCs/>
                <w:szCs w:val="22"/>
              </w:rPr>
            </w:pPr>
          </w:p>
        </w:tc>
        <w:tc>
          <w:tcPr>
            <w:tcW w:w="1350" w:type="dxa"/>
          </w:tcPr>
          <w:p w14:paraId="429CDA3A" w14:textId="2A65E1AC" w:rsidR="00B93FC2" w:rsidRPr="00BE4E53" w:rsidRDefault="00B93FC2" w:rsidP="00B93FC2">
            <w:pPr>
              <w:tabs>
                <w:tab w:val="decimal" w:pos="1000"/>
              </w:tabs>
              <w:rPr>
                <w:szCs w:val="22"/>
              </w:rPr>
            </w:pPr>
            <w:r w:rsidRPr="005C10BB">
              <w:rPr>
                <w:szCs w:val="22"/>
              </w:rPr>
              <w:t>32,957</w:t>
            </w:r>
          </w:p>
        </w:tc>
      </w:tr>
      <w:tr w:rsidR="00B93FC2" w:rsidRPr="00EF5298" w14:paraId="516F8F76" w14:textId="77777777" w:rsidTr="005C10BB">
        <w:trPr>
          <w:cantSplit/>
        </w:trPr>
        <w:tc>
          <w:tcPr>
            <w:tcW w:w="4050" w:type="dxa"/>
          </w:tcPr>
          <w:p w14:paraId="2DC6A691" w14:textId="449AADB8" w:rsidR="00B93FC2" w:rsidRPr="004C34C1" w:rsidRDefault="00B93FC2" w:rsidP="00B93FC2">
            <w:pPr>
              <w:rPr>
                <w:rFonts w:eastAsia="Arial"/>
                <w:szCs w:val="22"/>
              </w:rPr>
            </w:pPr>
            <w:r w:rsidRPr="005C10BB">
              <w:rPr>
                <w:rFonts w:eastAsia="Arial"/>
                <w:szCs w:val="22"/>
              </w:rPr>
              <w:t>Subsidiaries</w:t>
            </w:r>
          </w:p>
        </w:tc>
        <w:tc>
          <w:tcPr>
            <w:tcW w:w="1161" w:type="dxa"/>
            <w:tcBorders>
              <w:top w:val="nil"/>
              <w:left w:val="nil"/>
              <w:bottom w:val="nil"/>
              <w:right w:val="nil"/>
            </w:tcBorders>
            <w:shd w:val="clear" w:color="auto" w:fill="auto"/>
            <w:vAlign w:val="center"/>
          </w:tcPr>
          <w:p w14:paraId="38F0DD6C" w14:textId="3C2330E9" w:rsidR="00B93FC2" w:rsidRPr="005C10BB" w:rsidRDefault="00B93FC2" w:rsidP="00B93FC2">
            <w:pPr>
              <w:tabs>
                <w:tab w:val="decimal" w:pos="1000"/>
              </w:tabs>
              <w:rPr>
                <w:szCs w:val="22"/>
              </w:rPr>
            </w:pPr>
            <w:r w:rsidRPr="007422E5">
              <w:rPr>
                <w:szCs w:val="22"/>
              </w:rPr>
              <w:t>-</w:t>
            </w:r>
          </w:p>
        </w:tc>
        <w:tc>
          <w:tcPr>
            <w:tcW w:w="181" w:type="dxa"/>
          </w:tcPr>
          <w:p w14:paraId="0B6B3C6C" w14:textId="77777777" w:rsidR="00B93FC2" w:rsidRPr="00BE4E53" w:rsidRDefault="00B93FC2" w:rsidP="00B93FC2">
            <w:pPr>
              <w:tabs>
                <w:tab w:val="decimal" w:pos="1000"/>
              </w:tabs>
              <w:rPr>
                <w:szCs w:val="22"/>
              </w:rPr>
            </w:pPr>
          </w:p>
        </w:tc>
        <w:tc>
          <w:tcPr>
            <w:tcW w:w="1349" w:type="dxa"/>
          </w:tcPr>
          <w:p w14:paraId="2BF9B9F3" w14:textId="054044A6" w:rsidR="00B93FC2" w:rsidRPr="007422E5" w:rsidRDefault="00B93FC2" w:rsidP="00B93FC2">
            <w:pPr>
              <w:tabs>
                <w:tab w:val="decimal" w:pos="1000"/>
              </w:tabs>
              <w:rPr>
                <w:szCs w:val="22"/>
              </w:rPr>
            </w:pPr>
            <w:r w:rsidRPr="005C10BB">
              <w:rPr>
                <w:szCs w:val="22"/>
              </w:rPr>
              <w:t>-</w:t>
            </w:r>
          </w:p>
        </w:tc>
        <w:tc>
          <w:tcPr>
            <w:tcW w:w="180" w:type="dxa"/>
          </w:tcPr>
          <w:p w14:paraId="265F7A64" w14:textId="77777777" w:rsidR="00B93FC2" w:rsidRPr="00BE4E53" w:rsidRDefault="00B93FC2" w:rsidP="00B93FC2">
            <w:pPr>
              <w:tabs>
                <w:tab w:val="decimal" w:pos="1000"/>
              </w:tabs>
              <w:rPr>
                <w:szCs w:val="22"/>
              </w:rPr>
            </w:pPr>
          </w:p>
        </w:tc>
        <w:tc>
          <w:tcPr>
            <w:tcW w:w="1089" w:type="dxa"/>
            <w:tcBorders>
              <w:top w:val="nil"/>
              <w:left w:val="nil"/>
              <w:bottom w:val="nil"/>
              <w:right w:val="nil"/>
            </w:tcBorders>
            <w:shd w:val="clear" w:color="auto" w:fill="auto"/>
            <w:vAlign w:val="center"/>
          </w:tcPr>
          <w:p w14:paraId="37E7235F" w14:textId="2D182952" w:rsidR="00B93FC2" w:rsidRPr="005C10BB" w:rsidRDefault="00B93FC2" w:rsidP="00B93FC2">
            <w:pPr>
              <w:tabs>
                <w:tab w:val="decimal" w:pos="1000"/>
              </w:tabs>
              <w:rPr>
                <w:szCs w:val="22"/>
              </w:rPr>
            </w:pPr>
            <w:r w:rsidRPr="007422E5">
              <w:rPr>
                <w:szCs w:val="22"/>
              </w:rPr>
              <w:t>60</w:t>
            </w:r>
          </w:p>
        </w:tc>
        <w:tc>
          <w:tcPr>
            <w:tcW w:w="180" w:type="dxa"/>
          </w:tcPr>
          <w:p w14:paraId="3944D392" w14:textId="77777777" w:rsidR="00B93FC2" w:rsidRPr="00BE4E53" w:rsidRDefault="00B93FC2" w:rsidP="00B93FC2">
            <w:pPr>
              <w:tabs>
                <w:tab w:val="decimal" w:pos="1000"/>
              </w:tabs>
              <w:rPr>
                <w:szCs w:val="22"/>
              </w:rPr>
            </w:pPr>
          </w:p>
        </w:tc>
        <w:tc>
          <w:tcPr>
            <w:tcW w:w="1350" w:type="dxa"/>
          </w:tcPr>
          <w:p w14:paraId="20755CA3" w14:textId="218F5E99" w:rsidR="00B93FC2" w:rsidRPr="005C10BB" w:rsidRDefault="00B93FC2" w:rsidP="00B93FC2">
            <w:pPr>
              <w:tabs>
                <w:tab w:val="decimal" w:pos="1000"/>
              </w:tabs>
              <w:rPr>
                <w:szCs w:val="22"/>
              </w:rPr>
            </w:pPr>
            <w:r w:rsidRPr="005C10BB">
              <w:rPr>
                <w:szCs w:val="22"/>
              </w:rPr>
              <w:t>1,461</w:t>
            </w:r>
          </w:p>
        </w:tc>
      </w:tr>
      <w:tr w:rsidR="00B93FC2" w:rsidRPr="00EF5298" w14:paraId="298614A5" w14:textId="77777777" w:rsidTr="005C10BB">
        <w:trPr>
          <w:cantSplit/>
        </w:trPr>
        <w:tc>
          <w:tcPr>
            <w:tcW w:w="4050" w:type="dxa"/>
          </w:tcPr>
          <w:p w14:paraId="63225920" w14:textId="39A94DB6" w:rsidR="00B93FC2" w:rsidRPr="00EF5298" w:rsidRDefault="00B93FC2" w:rsidP="00B93FC2">
            <w:pPr>
              <w:rPr>
                <w:szCs w:val="22"/>
              </w:rPr>
            </w:pPr>
            <w:r w:rsidRPr="00DE7DC3">
              <w:rPr>
                <w:rFonts w:eastAsia="Arial"/>
                <w:szCs w:val="22"/>
              </w:rPr>
              <w:t>Other companies under common control</w:t>
            </w:r>
          </w:p>
        </w:tc>
        <w:tc>
          <w:tcPr>
            <w:tcW w:w="1161" w:type="dxa"/>
            <w:tcBorders>
              <w:top w:val="nil"/>
              <w:left w:val="nil"/>
              <w:bottom w:val="nil"/>
              <w:right w:val="nil"/>
            </w:tcBorders>
            <w:shd w:val="clear" w:color="auto" w:fill="auto"/>
            <w:vAlign w:val="center"/>
          </w:tcPr>
          <w:p w14:paraId="37C21F08" w14:textId="12F5FDFE" w:rsidR="00B93FC2" w:rsidRPr="005C10BB" w:rsidRDefault="00B93FC2" w:rsidP="00B93FC2">
            <w:pPr>
              <w:tabs>
                <w:tab w:val="decimal" w:pos="1000"/>
              </w:tabs>
              <w:rPr>
                <w:szCs w:val="22"/>
              </w:rPr>
            </w:pPr>
            <w:r w:rsidRPr="007422E5">
              <w:rPr>
                <w:szCs w:val="22"/>
              </w:rPr>
              <w:t>438,096</w:t>
            </w:r>
          </w:p>
        </w:tc>
        <w:tc>
          <w:tcPr>
            <w:tcW w:w="181" w:type="dxa"/>
          </w:tcPr>
          <w:p w14:paraId="2D2D39CB" w14:textId="77777777" w:rsidR="00B93FC2" w:rsidRPr="00BE4E53" w:rsidRDefault="00B93FC2" w:rsidP="00B93FC2">
            <w:pPr>
              <w:tabs>
                <w:tab w:val="decimal" w:pos="1000"/>
              </w:tabs>
              <w:rPr>
                <w:szCs w:val="22"/>
              </w:rPr>
            </w:pPr>
          </w:p>
        </w:tc>
        <w:tc>
          <w:tcPr>
            <w:tcW w:w="1349" w:type="dxa"/>
          </w:tcPr>
          <w:p w14:paraId="3B0EE9F4" w14:textId="4A8A3A82" w:rsidR="00B93FC2" w:rsidRPr="005C10BB" w:rsidRDefault="00B93FC2" w:rsidP="00B93FC2">
            <w:pPr>
              <w:tabs>
                <w:tab w:val="decimal" w:pos="1000"/>
              </w:tabs>
              <w:rPr>
                <w:szCs w:val="22"/>
              </w:rPr>
            </w:pPr>
            <w:r w:rsidRPr="007422E5">
              <w:rPr>
                <w:szCs w:val="22"/>
              </w:rPr>
              <w:t>294,687</w:t>
            </w:r>
          </w:p>
        </w:tc>
        <w:tc>
          <w:tcPr>
            <w:tcW w:w="180" w:type="dxa"/>
          </w:tcPr>
          <w:p w14:paraId="4631FAE0" w14:textId="77777777" w:rsidR="00B93FC2" w:rsidRPr="00BE4E53" w:rsidRDefault="00B93FC2" w:rsidP="00B93FC2">
            <w:pPr>
              <w:tabs>
                <w:tab w:val="decimal" w:pos="1000"/>
              </w:tabs>
              <w:rPr>
                <w:szCs w:val="22"/>
              </w:rPr>
            </w:pPr>
          </w:p>
        </w:tc>
        <w:tc>
          <w:tcPr>
            <w:tcW w:w="1089" w:type="dxa"/>
            <w:tcBorders>
              <w:top w:val="nil"/>
              <w:left w:val="nil"/>
              <w:bottom w:val="nil"/>
              <w:right w:val="nil"/>
            </w:tcBorders>
            <w:shd w:val="clear" w:color="auto" w:fill="auto"/>
            <w:vAlign w:val="center"/>
          </w:tcPr>
          <w:p w14:paraId="067236ED" w14:textId="021DAC87" w:rsidR="00B93FC2" w:rsidRPr="005C10BB" w:rsidRDefault="00B93FC2" w:rsidP="00B93FC2">
            <w:pPr>
              <w:tabs>
                <w:tab w:val="decimal" w:pos="1000"/>
              </w:tabs>
              <w:rPr>
                <w:szCs w:val="22"/>
              </w:rPr>
            </w:pPr>
            <w:r w:rsidRPr="007422E5">
              <w:rPr>
                <w:szCs w:val="22"/>
              </w:rPr>
              <w:t>438,087</w:t>
            </w:r>
          </w:p>
        </w:tc>
        <w:tc>
          <w:tcPr>
            <w:tcW w:w="180" w:type="dxa"/>
          </w:tcPr>
          <w:p w14:paraId="66B1C383" w14:textId="77777777" w:rsidR="00B93FC2" w:rsidRPr="00BE4E53" w:rsidRDefault="00B93FC2" w:rsidP="00B93FC2">
            <w:pPr>
              <w:tabs>
                <w:tab w:val="decimal" w:pos="1000"/>
              </w:tabs>
              <w:rPr>
                <w:szCs w:val="22"/>
              </w:rPr>
            </w:pPr>
          </w:p>
        </w:tc>
        <w:tc>
          <w:tcPr>
            <w:tcW w:w="1350" w:type="dxa"/>
          </w:tcPr>
          <w:p w14:paraId="4CA6793E" w14:textId="142CE8A1" w:rsidR="00B93FC2" w:rsidRPr="005C10BB" w:rsidRDefault="00B93FC2" w:rsidP="00B93FC2">
            <w:pPr>
              <w:tabs>
                <w:tab w:val="decimal" w:pos="1000"/>
              </w:tabs>
              <w:rPr>
                <w:szCs w:val="22"/>
              </w:rPr>
            </w:pPr>
            <w:r w:rsidRPr="005C10BB">
              <w:rPr>
                <w:szCs w:val="22"/>
              </w:rPr>
              <w:t>284,858</w:t>
            </w:r>
          </w:p>
        </w:tc>
      </w:tr>
      <w:tr w:rsidR="00B93FC2" w:rsidRPr="00EF5298" w14:paraId="159BED57" w14:textId="77777777" w:rsidTr="005C10BB">
        <w:trPr>
          <w:cantSplit/>
        </w:trPr>
        <w:tc>
          <w:tcPr>
            <w:tcW w:w="4050" w:type="dxa"/>
          </w:tcPr>
          <w:p w14:paraId="17D2BE9B" w14:textId="21F1DA07" w:rsidR="00B93FC2" w:rsidRPr="00EF5298" w:rsidRDefault="00B93FC2" w:rsidP="00B93FC2">
            <w:pPr>
              <w:rPr>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0AE710C9" w14:textId="477073CF" w:rsidR="00B93FC2" w:rsidRPr="005C10BB" w:rsidRDefault="00B93FC2" w:rsidP="00B93FC2">
            <w:pPr>
              <w:tabs>
                <w:tab w:val="decimal" w:pos="1000"/>
              </w:tabs>
              <w:rPr>
                <w:szCs w:val="22"/>
              </w:rPr>
            </w:pPr>
            <w:r w:rsidRPr="007422E5">
              <w:rPr>
                <w:szCs w:val="22"/>
              </w:rPr>
              <w:t>12,693</w:t>
            </w:r>
          </w:p>
        </w:tc>
        <w:tc>
          <w:tcPr>
            <w:tcW w:w="181" w:type="dxa"/>
          </w:tcPr>
          <w:p w14:paraId="5D7BA5A4" w14:textId="77777777" w:rsidR="00B93FC2" w:rsidRPr="00BE4E53" w:rsidRDefault="00B93FC2" w:rsidP="00B93FC2">
            <w:pPr>
              <w:tabs>
                <w:tab w:val="decimal" w:pos="1000"/>
              </w:tabs>
              <w:rPr>
                <w:szCs w:val="22"/>
              </w:rPr>
            </w:pPr>
          </w:p>
        </w:tc>
        <w:tc>
          <w:tcPr>
            <w:tcW w:w="1349" w:type="dxa"/>
          </w:tcPr>
          <w:p w14:paraId="6B8E6E60" w14:textId="33F37813" w:rsidR="00B93FC2" w:rsidRPr="005C10BB" w:rsidRDefault="00B93FC2" w:rsidP="00B93FC2">
            <w:pPr>
              <w:tabs>
                <w:tab w:val="decimal" w:pos="1000"/>
              </w:tabs>
              <w:rPr>
                <w:szCs w:val="22"/>
              </w:rPr>
            </w:pPr>
            <w:r w:rsidRPr="007422E5">
              <w:rPr>
                <w:szCs w:val="22"/>
              </w:rPr>
              <w:t>10,742</w:t>
            </w:r>
          </w:p>
        </w:tc>
        <w:tc>
          <w:tcPr>
            <w:tcW w:w="180" w:type="dxa"/>
          </w:tcPr>
          <w:p w14:paraId="522D44FF" w14:textId="77777777" w:rsidR="00B93FC2" w:rsidRPr="00BE4E53" w:rsidRDefault="00B93FC2" w:rsidP="00B93FC2">
            <w:pPr>
              <w:tabs>
                <w:tab w:val="decimal" w:pos="1000"/>
              </w:tabs>
              <w:rPr>
                <w:szCs w:val="22"/>
              </w:rPr>
            </w:pPr>
          </w:p>
        </w:tc>
        <w:tc>
          <w:tcPr>
            <w:tcW w:w="1089" w:type="dxa"/>
            <w:tcBorders>
              <w:top w:val="nil"/>
              <w:left w:val="nil"/>
              <w:right w:val="nil"/>
            </w:tcBorders>
            <w:shd w:val="clear" w:color="auto" w:fill="auto"/>
            <w:vAlign w:val="center"/>
          </w:tcPr>
          <w:p w14:paraId="2DBCC8AC" w14:textId="4017B1F4" w:rsidR="00B93FC2" w:rsidRPr="005C10BB" w:rsidRDefault="00B93FC2" w:rsidP="00B93FC2">
            <w:pPr>
              <w:tabs>
                <w:tab w:val="decimal" w:pos="1000"/>
              </w:tabs>
              <w:rPr>
                <w:szCs w:val="22"/>
              </w:rPr>
            </w:pPr>
            <w:r w:rsidRPr="007422E5">
              <w:rPr>
                <w:szCs w:val="22"/>
              </w:rPr>
              <w:t>12,693</w:t>
            </w:r>
          </w:p>
        </w:tc>
        <w:tc>
          <w:tcPr>
            <w:tcW w:w="180" w:type="dxa"/>
          </w:tcPr>
          <w:p w14:paraId="3E6B46C0" w14:textId="77777777" w:rsidR="00B93FC2" w:rsidRPr="00BE4E53" w:rsidRDefault="00B93FC2" w:rsidP="00B93FC2">
            <w:pPr>
              <w:tabs>
                <w:tab w:val="decimal" w:pos="1000"/>
              </w:tabs>
              <w:rPr>
                <w:szCs w:val="22"/>
              </w:rPr>
            </w:pPr>
          </w:p>
        </w:tc>
        <w:tc>
          <w:tcPr>
            <w:tcW w:w="1350" w:type="dxa"/>
          </w:tcPr>
          <w:p w14:paraId="34860C8B" w14:textId="19E52230" w:rsidR="00B93FC2" w:rsidRPr="00BE4E53" w:rsidRDefault="00B93FC2" w:rsidP="00B93FC2">
            <w:pPr>
              <w:tabs>
                <w:tab w:val="decimal" w:pos="1000"/>
              </w:tabs>
              <w:rPr>
                <w:szCs w:val="22"/>
              </w:rPr>
            </w:pPr>
            <w:r w:rsidRPr="005C10BB">
              <w:rPr>
                <w:szCs w:val="22"/>
              </w:rPr>
              <w:t>10,742</w:t>
            </w:r>
          </w:p>
        </w:tc>
      </w:tr>
      <w:tr w:rsidR="00B93FC2" w:rsidRPr="00EF5298" w14:paraId="5288D6D7" w14:textId="77777777" w:rsidTr="005C10BB">
        <w:trPr>
          <w:cantSplit/>
          <w:trHeight w:val="146"/>
        </w:trPr>
        <w:tc>
          <w:tcPr>
            <w:tcW w:w="4050" w:type="dxa"/>
          </w:tcPr>
          <w:p w14:paraId="4929E930" w14:textId="59BC3A7F" w:rsidR="00B93FC2" w:rsidRPr="00EF5298" w:rsidRDefault="00B93FC2" w:rsidP="00B93FC2">
            <w:pPr>
              <w:rPr>
                <w:szCs w:val="22"/>
              </w:rPr>
            </w:pPr>
          </w:p>
        </w:tc>
        <w:tc>
          <w:tcPr>
            <w:tcW w:w="1161" w:type="dxa"/>
          </w:tcPr>
          <w:p w14:paraId="67E3B2BF" w14:textId="77777777" w:rsidR="00B93FC2" w:rsidRPr="00BA0A74" w:rsidRDefault="00B93FC2" w:rsidP="00B93FC2">
            <w:pPr>
              <w:tabs>
                <w:tab w:val="decimal" w:pos="1000"/>
              </w:tabs>
              <w:rPr>
                <w:szCs w:val="22"/>
              </w:rPr>
            </w:pPr>
          </w:p>
        </w:tc>
        <w:tc>
          <w:tcPr>
            <w:tcW w:w="181" w:type="dxa"/>
          </w:tcPr>
          <w:p w14:paraId="254D4133" w14:textId="77777777" w:rsidR="00B93FC2" w:rsidRPr="00BA0A74" w:rsidRDefault="00B93FC2" w:rsidP="00B93FC2">
            <w:pPr>
              <w:tabs>
                <w:tab w:val="decimal" w:pos="1000"/>
              </w:tabs>
              <w:rPr>
                <w:szCs w:val="22"/>
              </w:rPr>
            </w:pPr>
          </w:p>
        </w:tc>
        <w:tc>
          <w:tcPr>
            <w:tcW w:w="1349" w:type="dxa"/>
          </w:tcPr>
          <w:p w14:paraId="1FCB0604" w14:textId="77777777" w:rsidR="00B93FC2" w:rsidRPr="00BA0A74" w:rsidRDefault="00B93FC2" w:rsidP="00B93FC2">
            <w:pPr>
              <w:tabs>
                <w:tab w:val="decimal" w:pos="1000"/>
              </w:tabs>
              <w:rPr>
                <w:szCs w:val="22"/>
              </w:rPr>
            </w:pPr>
          </w:p>
        </w:tc>
        <w:tc>
          <w:tcPr>
            <w:tcW w:w="180" w:type="dxa"/>
          </w:tcPr>
          <w:p w14:paraId="4AB27BAE" w14:textId="77777777" w:rsidR="00B93FC2" w:rsidRPr="00BA0A74" w:rsidRDefault="00B93FC2" w:rsidP="00B93FC2">
            <w:pPr>
              <w:tabs>
                <w:tab w:val="decimal" w:pos="1000"/>
              </w:tabs>
              <w:rPr>
                <w:szCs w:val="22"/>
              </w:rPr>
            </w:pPr>
          </w:p>
        </w:tc>
        <w:tc>
          <w:tcPr>
            <w:tcW w:w="1089" w:type="dxa"/>
          </w:tcPr>
          <w:p w14:paraId="3C3F8CD7" w14:textId="77777777" w:rsidR="00B93FC2" w:rsidRPr="00BA0A74" w:rsidRDefault="00B93FC2" w:rsidP="00B93FC2">
            <w:pPr>
              <w:tabs>
                <w:tab w:val="decimal" w:pos="1000"/>
              </w:tabs>
              <w:rPr>
                <w:szCs w:val="22"/>
              </w:rPr>
            </w:pPr>
          </w:p>
        </w:tc>
        <w:tc>
          <w:tcPr>
            <w:tcW w:w="180" w:type="dxa"/>
          </w:tcPr>
          <w:p w14:paraId="6D0AEAA5" w14:textId="77777777" w:rsidR="00B93FC2" w:rsidRPr="00B81D1D" w:rsidRDefault="00B93FC2" w:rsidP="00B93FC2">
            <w:pPr>
              <w:tabs>
                <w:tab w:val="decimal" w:pos="1000"/>
              </w:tabs>
              <w:rPr>
                <w:szCs w:val="22"/>
              </w:rPr>
            </w:pPr>
          </w:p>
        </w:tc>
        <w:tc>
          <w:tcPr>
            <w:tcW w:w="1350" w:type="dxa"/>
          </w:tcPr>
          <w:p w14:paraId="56D8B446" w14:textId="77777777" w:rsidR="00B93FC2" w:rsidRPr="00B81D1D" w:rsidRDefault="00B93FC2" w:rsidP="00B93FC2">
            <w:pPr>
              <w:tabs>
                <w:tab w:val="decimal" w:pos="1000"/>
              </w:tabs>
              <w:rPr>
                <w:szCs w:val="22"/>
              </w:rPr>
            </w:pPr>
          </w:p>
        </w:tc>
      </w:tr>
      <w:tr w:rsidR="00B93FC2" w:rsidRPr="00EF5298" w14:paraId="12BFAC52" w14:textId="77777777" w:rsidTr="005C10BB">
        <w:trPr>
          <w:cantSplit/>
        </w:trPr>
        <w:tc>
          <w:tcPr>
            <w:tcW w:w="4050" w:type="dxa"/>
          </w:tcPr>
          <w:p w14:paraId="66A6E825" w14:textId="251CED75" w:rsidR="00B93FC2" w:rsidRPr="00EF5298" w:rsidRDefault="00B93FC2" w:rsidP="00B93FC2">
            <w:pPr>
              <w:rPr>
                <w:szCs w:val="22"/>
              </w:rPr>
            </w:pPr>
            <w:r w:rsidRPr="006378DA">
              <w:rPr>
                <w:b/>
                <w:bCs/>
                <w:i/>
                <w:iCs/>
                <w:szCs w:val="22"/>
              </w:rPr>
              <w:t>Accrued expenses and other payables</w:t>
            </w:r>
          </w:p>
        </w:tc>
        <w:tc>
          <w:tcPr>
            <w:tcW w:w="1161" w:type="dxa"/>
            <w:tcBorders>
              <w:top w:val="nil"/>
              <w:left w:val="nil"/>
              <w:bottom w:val="nil"/>
              <w:right w:val="nil"/>
            </w:tcBorders>
            <w:shd w:val="clear" w:color="auto" w:fill="auto"/>
            <w:vAlign w:val="bottom"/>
          </w:tcPr>
          <w:p w14:paraId="2C24BED1" w14:textId="61CE7ABE" w:rsidR="00B93FC2" w:rsidRPr="00D7583D" w:rsidRDefault="00B93FC2" w:rsidP="00B93FC2">
            <w:pPr>
              <w:tabs>
                <w:tab w:val="decimal" w:pos="1000"/>
              </w:tabs>
              <w:rPr>
                <w:sz w:val="20"/>
              </w:rPr>
            </w:pPr>
          </w:p>
        </w:tc>
        <w:tc>
          <w:tcPr>
            <w:tcW w:w="181" w:type="dxa"/>
          </w:tcPr>
          <w:p w14:paraId="18B91692" w14:textId="77777777" w:rsidR="00B93FC2" w:rsidRPr="00EF5298" w:rsidRDefault="00B93FC2" w:rsidP="00B93FC2">
            <w:pPr>
              <w:tabs>
                <w:tab w:val="decimal" w:pos="1000"/>
              </w:tabs>
              <w:rPr>
                <w:szCs w:val="22"/>
              </w:rPr>
            </w:pPr>
          </w:p>
        </w:tc>
        <w:tc>
          <w:tcPr>
            <w:tcW w:w="1349" w:type="dxa"/>
          </w:tcPr>
          <w:p w14:paraId="0FA38CD3" w14:textId="4947B1AD" w:rsidR="00B93FC2" w:rsidRPr="006378DA" w:rsidRDefault="00B93FC2" w:rsidP="00B93FC2">
            <w:pPr>
              <w:tabs>
                <w:tab w:val="decimal" w:pos="1000"/>
              </w:tabs>
            </w:pPr>
          </w:p>
        </w:tc>
        <w:tc>
          <w:tcPr>
            <w:tcW w:w="180" w:type="dxa"/>
          </w:tcPr>
          <w:p w14:paraId="105E2D75" w14:textId="77777777" w:rsidR="00B93FC2" w:rsidRPr="006378DA" w:rsidRDefault="00B93FC2" w:rsidP="00B93FC2">
            <w:pPr>
              <w:tabs>
                <w:tab w:val="decimal" w:pos="1000"/>
              </w:tabs>
            </w:pPr>
          </w:p>
        </w:tc>
        <w:tc>
          <w:tcPr>
            <w:tcW w:w="1089" w:type="dxa"/>
            <w:tcBorders>
              <w:top w:val="nil"/>
              <w:left w:val="nil"/>
              <w:bottom w:val="nil"/>
              <w:right w:val="nil"/>
            </w:tcBorders>
            <w:shd w:val="clear" w:color="auto" w:fill="auto"/>
            <w:vAlign w:val="center"/>
          </w:tcPr>
          <w:p w14:paraId="08029AD4" w14:textId="5E780DD7" w:rsidR="00B93FC2" w:rsidRPr="00D7583D" w:rsidRDefault="00B93FC2" w:rsidP="00B93FC2">
            <w:pPr>
              <w:tabs>
                <w:tab w:val="decimal" w:pos="1000"/>
              </w:tabs>
              <w:rPr>
                <w:sz w:val="20"/>
              </w:rPr>
            </w:pPr>
          </w:p>
        </w:tc>
        <w:tc>
          <w:tcPr>
            <w:tcW w:w="180" w:type="dxa"/>
          </w:tcPr>
          <w:p w14:paraId="66FA68C4" w14:textId="77777777" w:rsidR="00B93FC2" w:rsidRPr="006378DA" w:rsidRDefault="00B93FC2" w:rsidP="00B93FC2">
            <w:pPr>
              <w:tabs>
                <w:tab w:val="decimal" w:pos="1000"/>
              </w:tabs>
            </w:pPr>
          </w:p>
        </w:tc>
        <w:tc>
          <w:tcPr>
            <w:tcW w:w="1350" w:type="dxa"/>
          </w:tcPr>
          <w:p w14:paraId="2F92186C" w14:textId="3EB7E2B2" w:rsidR="00B93FC2" w:rsidRPr="006378DA" w:rsidRDefault="00B93FC2" w:rsidP="00B93FC2">
            <w:pPr>
              <w:tabs>
                <w:tab w:val="decimal" w:pos="1000"/>
              </w:tabs>
              <w:jc w:val="both"/>
            </w:pPr>
          </w:p>
        </w:tc>
      </w:tr>
      <w:tr w:rsidR="00867693" w:rsidRPr="00EF5298" w14:paraId="39DD3B16" w14:textId="77777777" w:rsidTr="007A65F1">
        <w:trPr>
          <w:cantSplit/>
        </w:trPr>
        <w:tc>
          <w:tcPr>
            <w:tcW w:w="4050" w:type="dxa"/>
          </w:tcPr>
          <w:p w14:paraId="46C0B9ED" w14:textId="4F92EF6C" w:rsidR="00867693" w:rsidRPr="00DE7DC3" w:rsidRDefault="00867693" w:rsidP="00867693">
            <w:pPr>
              <w:rPr>
                <w:rFonts w:eastAsia="Arial"/>
                <w:szCs w:val="22"/>
              </w:rPr>
            </w:pPr>
            <w:r w:rsidRPr="00DE7DC3">
              <w:rPr>
                <w:rFonts w:eastAsia="Arial"/>
                <w:szCs w:val="22"/>
              </w:rPr>
              <w:t>Parent company</w:t>
            </w:r>
          </w:p>
        </w:tc>
        <w:tc>
          <w:tcPr>
            <w:tcW w:w="1161" w:type="dxa"/>
            <w:tcBorders>
              <w:top w:val="nil"/>
              <w:left w:val="nil"/>
              <w:bottom w:val="nil"/>
              <w:right w:val="nil"/>
            </w:tcBorders>
            <w:shd w:val="clear" w:color="auto" w:fill="auto"/>
            <w:vAlign w:val="bottom"/>
          </w:tcPr>
          <w:p w14:paraId="6AA98167" w14:textId="6812C1BE" w:rsidR="00867693" w:rsidRPr="005C10BB" w:rsidRDefault="00867693" w:rsidP="007422E5">
            <w:pPr>
              <w:tabs>
                <w:tab w:val="decimal" w:pos="1000"/>
              </w:tabs>
              <w:jc w:val="both"/>
              <w:rPr>
                <w:szCs w:val="22"/>
              </w:rPr>
            </w:pPr>
            <w:r w:rsidRPr="007422E5">
              <w:rPr>
                <w:szCs w:val="22"/>
              </w:rPr>
              <w:t>18,027</w:t>
            </w:r>
          </w:p>
        </w:tc>
        <w:tc>
          <w:tcPr>
            <w:tcW w:w="181" w:type="dxa"/>
          </w:tcPr>
          <w:p w14:paraId="03D63120" w14:textId="77777777" w:rsidR="00867693" w:rsidRPr="004C5C3B" w:rsidRDefault="00867693" w:rsidP="007422E5">
            <w:pPr>
              <w:tabs>
                <w:tab w:val="decimal" w:pos="1000"/>
              </w:tabs>
              <w:jc w:val="both"/>
              <w:rPr>
                <w:szCs w:val="22"/>
              </w:rPr>
            </w:pPr>
          </w:p>
        </w:tc>
        <w:tc>
          <w:tcPr>
            <w:tcW w:w="1349" w:type="dxa"/>
          </w:tcPr>
          <w:p w14:paraId="4B2750E5" w14:textId="548A4C51" w:rsidR="00867693" w:rsidRPr="005C10BB" w:rsidRDefault="00867693" w:rsidP="007422E5">
            <w:pPr>
              <w:tabs>
                <w:tab w:val="decimal" w:pos="1000"/>
              </w:tabs>
              <w:jc w:val="both"/>
              <w:rPr>
                <w:szCs w:val="22"/>
              </w:rPr>
            </w:pPr>
            <w:r w:rsidRPr="005C10BB">
              <w:rPr>
                <w:szCs w:val="22"/>
              </w:rPr>
              <w:t>64,107</w:t>
            </w:r>
          </w:p>
        </w:tc>
        <w:tc>
          <w:tcPr>
            <w:tcW w:w="180" w:type="dxa"/>
          </w:tcPr>
          <w:p w14:paraId="3E574AD7" w14:textId="77777777" w:rsidR="00867693" w:rsidRPr="005C10BB" w:rsidRDefault="00867693" w:rsidP="007422E5">
            <w:pPr>
              <w:tabs>
                <w:tab w:val="decimal" w:pos="1000"/>
              </w:tabs>
              <w:jc w:val="both"/>
              <w:rPr>
                <w:szCs w:val="22"/>
              </w:rPr>
            </w:pPr>
          </w:p>
        </w:tc>
        <w:tc>
          <w:tcPr>
            <w:tcW w:w="1089" w:type="dxa"/>
            <w:tcBorders>
              <w:top w:val="nil"/>
              <w:left w:val="nil"/>
              <w:bottom w:val="nil"/>
              <w:right w:val="nil"/>
            </w:tcBorders>
            <w:shd w:val="clear" w:color="auto" w:fill="auto"/>
            <w:vAlign w:val="center"/>
          </w:tcPr>
          <w:p w14:paraId="35DEF84B" w14:textId="329F89A4" w:rsidR="00867693" w:rsidRPr="005C10BB" w:rsidRDefault="00867693" w:rsidP="007422E5">
            <w:pPr>
              <w:tabs>
                <w:tab w:val="decimal" w:pos="1000"/>
              </w:tabs>
              <w:jc w:val="both"/>
              <w:rPr>
                <w:szCs w:val="22"/>
              </w:rPr>
            </w:pPr>
            <w:r w:rsidRPr="007422E5">
              <w:rPr>
                <w:szCs w:val="22"/>
              </w:rPr>
              <w:t>16,662</w:t>
            </w:r>
          </w:p>
        </w:tc>
        <w:tc>
          <w:tcPr>
            <w:tcW w:w="180" w:type="dxa"/>
          </w:tcPr>
          <w:p w14:paraId="45E81516" w14:textId="77777777" w:rsidR="00867693" w:rsidRPr="005C10BB" w:rsidRDefault="00867693" w:rsidP="00867693">
            <w:pPr>
              <w:tabs>
                <w:tab w:val="decimal" w:pos="1000"/>
              </w:tabs>
              <w:rPr>
                <w:szCs w:val="22"/>
              </w:rPr>
            </w:pPr>
          </w:p>
        </w:tc>
        <w:tc>
          <w:tcPr>
            <w:tcW w:w="1350" w:type="dxa"/>
          </w:tcPr>
          <w:p w14:paraId="737DBD8A" w14:textId="2F5DEB1D" w:rsidR="00867693" w:rsidRPr="005C10BB" w:rsidRDefault="00867693" w:rsidP="00867693">
            <w:pPr>
              <w:tabs>
                <w:tab w:val="decimal" w:pos="1000"/>
              </w:tabs>
              <w:jc w:val="both"/>
              <w:rPr>
                <w:szCs w:val="22"/>
              </w:rPr>
            </w:pPr>
            <w:r w:rsidRPr="005C10BB">
              <w:rPr>
                <w:szCs w:val="22"/>
              </w:rPr>
              <w:t>60,613</w:t>
            </w:r>
          </w:p>
        </w:tc>
      </w:tr>
      <w:tr w:rsidR="00867693" w:rsidRPr="00EF5298" w14:paraId="04E07E23" w14:textId="77777777" w:rsidTr="005C10BB">
        <w:trPr>
          <w:cantSplit/>
        </w:trPr>
        <w:tc>
          <w:tcPr>
            <w:tcW w:w="4050" w:type="dxa"/>
          </w:tcPr>
          <w:p w14:paraId="3BA5A65C" w14:textId="4B887E84" w:rsidR="00867693" w:rsidRPr="00EF5298" w:rsidRDefault="00867693" w:rsidP="00867693">
            <w:pPr>
              <w:rPr>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shd w:val="clear" w:color="auto" w:fill="auto"/>
            <w:vAlign w:val="center"/>
          </w:tcPr>
          <w:p w14:paraId="5CEBED23" w14:textId="2D701678" w:rsidR="00867693" w:rsidRPr="005C10BB" w:rsidRDefault="00867693" w:rsidP="007422E5">
            <w:pPr>
              <w:tabs>
                <w:tab w:val="decimal" w:pos="1000"/>
              </w:tabs>
              <w:jc w:val="both"/>
              <w:rPr>
                <w:szCs w:val="22"/>
              </w:rPr>
            </w:pPr>
            <w:r w:rsidRPr="007422E5">
              <w:rPr>
                <w:szCs w:val="22"/>
              </w:rPr>
              <w:t>-</w:t>
            </w:r>
          </w:p>
        </w:tc>
        <w:tc>
          <w:tcPr>
            <w:tcW w:w="181" w:type="dxa"/>
          </w:tcPr>
          <w:p w14:paraId="61F5501F" w14:textId="77777777" w:rsidR="00867693" w:rsidRPr="007422E5" w:rsidRDefault="00867693" w:rsidP="007422E5">
            <w:pPr>
              <w:tabs>
                <w:tab w:val="decimal" w:pos="1000"/>
              </w:tabs>
              <w:jc w:val="both"/>
              <w:rPr>
                <w:szCs w:val="22"/>
              </w:rPr>
            </w:pPr>
          </w:p>
        </w:tc>
        <w:tc>
          <w:tcPr>
            <w:tcW w:w="1349" w:type="dxa"/>
          </w:tcPr>
          <w:p w14:paraId="1B0FB17F" w14:textId="2E21A4F6" w:rsidR="00867693" w:rsidRPr="005C10BB" w:rsidRDefault="00867693" w:rsidP="007422E5">
            <w:pPr>
              <w:tabs>
                <w:tab w:val="decimal" w:pos="1000"/>
              </w:tabs>
              <w:jc w:val="both"/>
              <w:rPr>
                <w:szCs w:val="22"/>
              </w:rPr>
            </w:pPr>
            <w:r w:rsidRPr="005C10BB">
              <w:rPr>
                <w:szCs w:val="22"/>
              </w:rPr>
              <w:t>-</w:t>
            </w:r>
          </w:p>
        </w:tc>
        <w:tc>
          <w:tcPr>
            <w:tcW w:w="180" w:type="dxa"/>
          </w:tcPr>
          <w:p w14:paraId="44190EC2" w14:textId="77777777" w:rsidR="00867693" w:rsidRPr="005C10BB" w:rsidRDefault="00867693" w:rsidP="007422E5">
            <w:pPr>
              <w:tabs>
                <w:tab w:val="decimal" w:pos="1000"/>
              </w:tabs>
              <w:jc w:val="both"/>
              <w:rPr>
                <w:szCs w:val="22"/>
              </w:rPr>
            </w:pPr>
          </w:p>
        </w:tc>
        <w:tc>
          <w:tcPr>
            <w:tcW w:w="1089" w:type="dxa"/>
            <w:tcBorders>
              <w:top w:val="nil"/>
              <w:left w:val="nil"/>
              <w:bottom w:val="nil"/>
              <w:right w:val="nil"/>
            </w:tcBorders>
            <w:shd w:val="clear" w:color="auto" w:fill="auto"/>
            <w:vAlign w:val="center"/>
          </w:tcPr>
          <w:p w14:paraId="1057F61B" w14:textId="401AD4C8" w:rsidR="00867693" w:rsidRPr="005C10BB" w:rsidRDefault="00867693" w:rsidP="007422E5">
            <w:pPr>
              <w:tabs>
                <w:tab w:val="decimal" w:pos="1000"/>
              </w:tabs>
              <w:jc w:val="both"/>
              <w:rPr>
                <w:szCs w:val="22"/>
              </w:rPr>
            </w:pPr>
            <w:r w:rsidRPr="007422E5">
              <w:rPr>
                <w:szCs w:val="22"/>
              </w:rPr>
              <w:t>24</w:t>
            </w:r>
          </w:p>
        </w:tc>
        <w:tc>
          <w:tcPr>
            <w:tcW w:w="180" w:type="dxa"/>
          </w:tcPr>
          <w:p w14:paraId="1989242E" w14:textId="77777777" w:rsidR="00867693" w:rsidRPr="005C10BB" w:rsidRDefault="00867693" w:rsidP="00867693">
            <w:pPr>
              <w:tabs>
                <w:tab w:val="decimal" w:pos="1000"/>
              </w:tabs>
              <w:rPr>
                <w:szCs w:val="22"/>
              </w:rPr>
            </w:pPr>
          </w:p>
        </w:tc>
        <w:tc>
          <w:tcPr>
            <w:tcW w:w="1350" w:type="dxa"/>
          </w:tcPr>
          <w:p w14:paraId="3D3DBF4B" w14:textId="5A739552" w:rsidR="00867693" w:rsidRPr="005C10BB" w:rsidRDefault="00867693" w:rsidP="00867693">
            <w:pPr>
              <w:tabs>
                <w:tab w:val="decimal" w:pos="1000"/>
              </w:tabs>
              <w:jc w:val="both"/>
              <w:rPr>
                <w:szCs w:val="22"/>
              </w:rPr>
            </w:pPr>
            <w:r w:rsidRPr="005C10BB">
              <w:rPr>
                <w:szCs w:val="22"/>
              </w:rPr>
              <w:t>38</w:t>
            </w:r>
          </w:p>
        </w:tc>
      </w:tr>
      <w:tr w:rsidR="00867693" w:rsidRPr="00EF5298" w14:paraId="715F984D" w14:textId="77777777" w:rsidTr="005C10BB">
        <w:trPr>
          <w:cantSplit/>
        </w:trPr>
        <w:tc>
          <w:tcPr>
            <w:tcW w:w="4050" w:type="dxa"/>
          </w:tcPr>
          <w:p w14:paraId="0E1A6AC3" w14:textId="4E6A6E03" w:rsidR="00867693" w:rsidRPr="00EF5298" w:rsidRDefault="00867693" w:rsidP="00867693">
            <w:pPr>
              <w:rPr>
                <w:szCs w:val="22"/>
              </w:rPr>
            </w:pPr>
            <w:r w:rsidRPr="00DE7DC3">
              <w:rPr>
                <w:rFonts w:eastAsia="Arial"/>
                <w:szCs w:val="22"/>
              </w:rPr>
              <w:t>Other companies under common control</w:t>
            </w:r>
          </w:p>
        </w:tc>
        <w:tc>
          <w:tcPr>
            <w:tcW w:w="1161" w:type="dxa"/>
            <w:tcBorders>
              <w:top w:val="nil"/>
              <w:left w:val="nil"/>
              <w:bottom w:val="nil"/>
              <w:right w:val="nil"/>
            </w:tcBorders>
            <w:shd w:val="clear" w:color="auto" w:fill="auto"/>
            <w:vAlign w:val="center"/>
          </w:tcPr>
          <w:p w14:paraId="267E6A0C" w14:textId="6061D8AB" w:rsidR="00867693" w:rsidRPr="005C10BB" w:rsidRDefault="00867693" w:rsidP="007422E5">
            <w:pPr>
              <w:tabs>
                <w:tab w:val="decimal" w:pos="1000"/>
              </w:tabs>
              <w:jc w:val="both"/>
              <w:rPr>
                <w:szCs w:val="22"/>
              </w:rPr>
            </w:pPr>
            <w:r w:rsidRPr="007422E5">
              <w:rPr>
                <w:szCs w:val="22"/>
              </w:rPr>
              <w:t>17,099</w:t>
            </w:r>
          </w:p>
        </w:tc>
        <w:tc>
          <w:tcPr>
            <w:tcW w:w="181" w:type="dxa"/>
          </w:tcPr>
          <w:p w14:paraId="5AB71278" w14:textId="77777777" w:rsidR="00867693" w:rsidRPr="007422E5" w:rsidRDefault="00867693" w:rsidP="007422E5">
            <w:pPr>
              <w:tabs>
                <w:tab w:val="decimal" w:pos="1000"/>
              </w:tabs>
              <w:jc w:val="both"/>
              <w:rPr>
                <w:szCs w:val="22"/>
              </w:rPr>
            </w:pPr>
          </w:p>
        </w:tc>
        <w:tc>
          <w:tcPr>
            <w:tcW w:w="1349" w:type="dxa"/>
          </w:tcPr>
          <w:p w14:paraId="3C4C63B4" w14:textId="5BC24356" w:rsidR="00867693" w:rsidRPr="005C10BB" w:rsidRDefault="00867693" w:rsidP="007422E5">
            <w:pPr>
              <w:tabs>
                <w:tab w:val="decimal" w:pos="1000"/>
              </w:tabs>
              <w:jc w:val="both"/>
              <w:rPr>
                <w:szCs w:val="22"/>
              </w:rPr>
            </w:pPr>
            <w:r w:rsidRPr="005C10BB">
              <w:rPr>
                <w:szCs w:val="22"/>
              </w:rPr>
              <w:t>47,486</w:t>
            </w:r>
          </w:p>
        </w:tc>
        <w:tc>
          <w:tcPr>
            <w:tcW w:w="180" w:type="dxa"/>
          </w:tcPr>
          <w:p w14:paraId="5999CFA0" w14:textId="77777777" w:rsidR="00867693" w:rsidRPr="005C10BB" w:rsidRDefault="00867693" w:rsidP="007422E5">
            <w:pPr>
              <w:tabs>
                <w:tab w:val="decimal" w:pos="1000"/>
              </w:tabs>
              <w:jc w:val="both"/>
              <w:rPr>
                <w:szCs w:val="22"/>
              </w:rPr>
            </w:pPr>
          </w:p>
        </w:tc>
        <w:tc>
          <w:tcPr>
            <w:tcW w:w="1089" w:type="dxa"/>
            <w:tcBorders>
              <w:top w:val="nil"/>
              <w:left w:val="nil"/>
              <w:bottom w:val="nil"/>
              <w:right w:val="nil"/>
            </w:tcBorders>
            <w:shd w:val="clear" w:color="auto" w:fill="auto"/>
            <w:vAlign w:val="center"/>
          </w:tcPr>
          <w:p w14:paraId="7CBF01CA" w14:textId="24C1F40F" w:rsidR="00867693" w:rsidRPr="005C10BB" w:rsidRDefault="00867693" w:rsidP="007422E5">
            <w:pPr>
              <w:tabs>
                <w:tab w:val="decimal" w:pos="1000"/>
              </w:tabs>
              <w:jc w:val="both"/>
              <w:rPr>
                <w:szCs w:val="22"/>
              </w:rPr>
            </w:pPr>
            <w:r w:rsidRPr="007422E5">
              <w:rPr>
                <w:szCs w:val="22"/>
              </w:rPr>
              <w:t>68</w:t>
            </w:r>
          </w:p>
        </w:tc>
        <w:tc>
          <w:tcPr>
            <w:tcW w:w="180" w:type="dxa"/>
          </w:tcPr>
          <w:p w14:paraId="46B4AC53" w14:textId="77777777" w:rsidR="00867693" w:rsidRPr="005C10BB" w:rsidRDefault="00867693" w:rsidP="00867693">
            <w:pPr>
              <w:tabs>
                <w:tab w:val="decimal" w:pos="1000"/>
              </w:tabs>
              <w:rPr>
                <w:szCs w:val="22"/>
              </w:rPr>
            </w:pPr>
          </w:p>
        </w:tc>
        <w:tc>
          <w:tcPr>
            <w:tcW w:w="1350" w:type="dxa"/>
          </w:tcPr>
          <w:p w14:paraId="1C43D56E" w14:textId="1F344F0C" w:rsidR="00867693" w:rsidRPr="005C10BB" w:rsidRDefault="00867693" w:rsidP="00867693">
            <w:pPr>
              <w:tabs>
                <w:tab w:val="decimal" w:pos="1000"/>
              </w:tabs>
              <w:jc w:val="both"/>
              <w:rPr>
                <w:szCs w:val="22"/>
              </w:rPr>
            </w:pPr>
            <w:r w:rsidRPr="005C10BB">
              <w:rPr>
                <w:szCs w:val="22"/>
              </w:rPr>
              <w:t>40,471</w:t>
            </w:r>
          </w:p>
        </w:tc>
      </w:tr>
      <w:tr w:rsidR="00867693" w:rsidRPr="00EF5298" w14:paraId="41F08A1A" w14:textId="77777777" w:rsidTr="005C10BB">
        <w:trPr>
          <w:cantSplit/>
        </w:trPr>
        <w:tc>
          <w:tcPr>
            <w:tcW w:w="4050" w:type="dxa"/>
          </w:tcPr>
          <w:p w14:paraId="63A50DC4" w14:textId="640B3DAF" w:rsidR="00867693" w:rsidRPr="00EF5298" w:rsidRDefault="00867693" w:rsidP="00867693">
            <w:pPr>
              <w:rPr>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4E0DF411" w14:textId="3FBCB86B" w:rsidR="00867693" w:rsidRPr="005C10BB" w:rsidRDefault="00867693" w:rsidP="007422E5">
            <w:pPr>
              <w:tabs>
                <w:tab w:val="decimal" w:pos="1000"/>
              </w:tabs>
              <w:jc w:val="both"/>
              <w:rPr>
                <w:szCs w:val="22"/>
              </w:rPr>
            </w:pPr>
            <w:r w:rsidRPr="007422E5">
              <w:rPr>
                <w:szCs w:val="22"/>
              </w:rPr>
              <w:t>18,850</w:t>
            </w:r>
          </w:p>
        </w:tc>
        <w:tc>
          <w:tcPr>
            <w:tcW w:w="181" w:type="dxa"/>
          </w:tcPr>
          <w:p w14:paraId="0858FE2E" w14:textId="77777777" w:rsidR="00867693" w:rsidRPr="007422E5" w:rsidRDefault="00867693" w:rsidP="007422E5">
            <w:pPr>
              <w:tabs>
                <w:tab w:val="decimal" w:pos="1000"/>
              </w:tabs>
              <w:jc w:val="both"/>
              <w:rPr>
                <w:szCs w:val="22"/>
              </w:rPr>
            </w:pPr>
          </w:p>
        </w:tc>
        <w:tc>
          <w:tcPr>
            <w:tcW w:w="1349" w:type="dxa"/>
          </w:tcPr>
          <w:p w14:paraId="591BE18F" w14:textId="469E2F81" w:rsidR="00867693" w:rsidRPr="005C10BB" w:rsidRDefault="00867693" w:rsidP="007422E5">
            <w:pPr>
              <w:tabs>
                <w:tab w:val="decimal" w:pos="1000"/>
              </w:tabs>
              <w:jc w:val="both"/>
              <w:rPr>
                <w:szCs w:val="22"/>
              </w:rPr>
            </w:pPr>
            <w:r w:rsidRPr="005C10BB">
              <w:rPr>
                <w:szCs w:val="22"/>
              </w:rPr>
              <w:t>1,028</w:t>
            </w:r>
          </w:p>
        </w:tc>
        <w:tc>
          <w:tcPr>
            <w:tcW w:w="180" w:type="dxa"/>
          </w:tcPr>
          <w:p w14:paraId="1DA9034B" w14:textId="77777777" w:rsidR="00867693" w:rsidRPr="005C10BB" w:rsidRDefault="00867693" w:rsidP="007422E5">
            <w:pPr>
              <w:tabs>
                <w:tab w:val="decimal" w:pos="1000"/>
              </w:tabs>
              <w:jc w:val="both"/>
              <w:rPr>
                <w:szCs w:val="22"/>
              </w:rPr>
            </w:pPr>
          </w:p>
        </w:tc>
        <w:tc>
          <w:tcPr>
            <w:tcW w:w="1089" w:type="dxa"/>
            <w:tcBorders>
              <w:top w:val="nil"/>
              <w:left w:val="nil"/>
              <w:right w:val="nil"/>
            </w:tcBorders>
            <w:shd w:val="clear" w:color="auto" w:fill="auto"/>
            <w:vAlign w:val="center"/>
          </w:tcPr>
          <w:p w14:paraId="77F00DA3" w14:textId="45FBB9F6" w:rsidR="00867693" w:rsidRPr="005C10BB" w:rsidRDefault="00867693" w:rsidP="007422E5">
            <w:pPr>
              <w:tabs>
                <w:tab w:val="decimal" w:pos="1000"/>
              </w:tabs>
              <w:jc w:val="both"/>
              <w:rPr>
                <w:szCs w:val="22"/>
              </w:rPr>
            </w:pPr>
            <w:r w:rsidRPr="007422E5">
              <w:rPr>
                <w:szCs w:val="22"/>
              </w:rPr>
              <w:t>18,850</w:t>
            </w:r>
          </w:p>
        </w:tc>
        <w:tc>
          <w:tcPr>
            <w:tcW w:w="180" w:type="dxa"/>
          </w:tcPr>
          <w:p w14:paraId="4F482BA9" w14:textId="77777777" w:rsidR="00867693" w:rsidRPr="005C10BB" w:rsidRDefault="00867693" w:rsidP="00867693">
            <w:pPr>
              <w:tabs>
                <w:tab w:val="decimal" w:pos="1000"/>
              </w:tabs>
              <w:rPr>
                <w:szCs w:val="22"/>
              </w:rPr>
            </w:pPr>
          </w:p>
        </w:tc>
        <w:tc>
          <w:tcPr>
            <w:tcW w:w="1350" w:type="dxa"/>
          </w:tcPr>
          <w:p w14:paraId="1EBFDF91" w14:textId="34C9342F" w:rsidR="00867693" w:rsidRPr="005C10BB" w:rsidRDefault="00867693" w:rsidP="00867693">
            <w:pPr>
              <w:tabs>
                <w:tab w:val="decimal" w:pos="1000"/>
              </w:tabs>
              <w:jc w:val="both"/>
              <w:rPr>
                <w:szCs w:val="22"/>
              </w:rPr>
            </w:pPr>
            <w:r w:rsidRPr="005C10BB">
              <w:rPr>
                <w:szCs w:val="22"/>
              </w:rPr>
              <w:t>1,028</w:t>
            </w:r>
          </w:p>
        </w:tc>
      </w:tr>
      <w:tr w:rsidR="00867693" w:rsidRPr="00EF5298" w14:paraId="45E15201" w14:textId="77777777" w:rsidTr="005C10BB">
        <w:trPr>
          <w:cantSplit/>
        </w:trPr>
        <w:tc>
          <w:tcPr>
            <w:tcW w:w="4050" w:type="dxa"/>
          </w:tcPr>
          <w:p w14:paraId="5E428B65" w14:textId="77777777" w:rsidR="00867693" w:rsidRPr="00EF5298" w:rsidRDefault="00867693" w:rsidP="00867693">
            <w:pPr>
              <w:rPr>
                <w:szCs w:val="22"/>
              </w:rPr>
            </w:pPr>
          </w:p>
        </w:tc>
        <w:tc>
          <w:tcPr>
            <w:tcW w:w="1161" w:type="dxa"/>
          </w:tcPr>
          <w:p w14:paraId="39EA9814" w14:textId="77777777" w:rsidR="00867693" w:rsidRPr="005C10BB" w:rsidRDefault="00867693" w:rsidP="00867693">
            <w:pPr>
              <w:tabs>
                <w:tab w:val="decimal" w:pos="1000"/>
              </w:tabs>
              <w:rPr>
                <w:b/>
                <w:bCs/>
                <w:szCs w:val="22"/>
              </w:rPr>
            </w:pPr>
          </w:p>
        </w:tc>
        <w:tc>
          <w:tcPr>
            <w:tcW w:w="181" w:type="dxa"/>
          </w:tcPr>
          <w:p w14:paraId="77D910CD" w14:textId="77777777" w:rsidR="00867693" w:rsidRPr="004C5C3B" w:rsidRDefault="00867693" w:rsidP="00867693">
            <w:pPr>
              <w:tabs>
                <w:tab w:val="decimal" w:pos="1000"/>
              </w:tabs>
              <w:rPr>
                <w:b/>
                <w:bCs/>
                <w:szCs w:val="22"/>
              </w:rPr>
            </w:pPr>
          </w:p>
        </w:tc>
        <w:tc>
          <w:tcPr>
            <w:tcW w:w="1349" w:type="dxa"/>
          </w:tcPr>
          <w:p w14:paraId="5D668AFF" w14:textId="77777777" w:rsidR="00867693" w:rsidRPr="004C5C3B" w:rsidRDefault="00867693" w:rsidP="00867693">
            <w:pPr>
              <w:tabs>
                <w:tab w:val="decimal" w:pos="1000"/>
              </w:tabs>
              <w:rPr>
                <w:b/>
                <w:bCs/>
                <w:szCs w:val="22"/>
              </w:rPr>
            </w:pPr>
          </w:p>
        </w:tc>
        <w:tc>
          <w:tcPr>
            <w:tcW w:w="180" w:type="dxa"/>
          </w:tcPr>
          <w:p w14:paraId="41EF42A9" w14:textId="77777777" w:rsidR="00867693" w:rsidRPr="004C5C3B" w:rsidRDefault="00867693" w:rsidP="00867693">
            <w:pPr>
              <w:tabs>
                <w:tab w:val="decimal" w:pos="1000"/>
              </w:tabs>
              <w:rPr>
                <w:b/>
                <w:bCs/>
                <w:szCs w:val="22"/>
              </w:rPr>
            </w:pPr>
          </w:p>
        </w:tc>
        <w:tc>
          <w:tcPr>
            <w:tcW w:w="1089" w:type="dxa"/>
          </w:tcPr>
          <w:p w14:paraId="12DD2810" w14:textId="77777777" w:rsidR="00867693" w:rsidRPr="004C5C3B" w:rsidRDefault="00867693" w:rsidP="00867693">
            <w:pPr>
              <w:tabs>
                <w:tab w:val="decimal" w:pos="1000"/>
              </w:tabs>
              <w:rPr>
                <w:b/>
                <w:bCs/>
                <w:szCs w:val="22"/>
              </w:rPr>
            </w:pPr>
          </w:p>
        </w:tc>
        <w:tc>
          <w:tcPr>
            <w:tcW w:w="180" w:type="dxa"/>
          </w:tcPr>
          <w:p w14:paraId="4956990C" w14:textId="77777777" w:rsidR="00867693" w:rsidRPr="004C5C3B" w:rsidRDefault="00867693" w:rsidP="00867693">
            <w:pPr>
              <w:tabs>
                <w:tab w:val="decimal" w:pos="1000"/>
              </w:tabs>
              <w:rPr>
                <w:b/>
                <w:bCs/>
                <w:szCs w:val="22"/>
              </w:rPr>
            </w:pPr>
          </w:p>
        </w:tc>
        <w:tc>
          <w:tcPr>
            <w:tcW w:w="1350" w:type="dxa"/>
          </w:tcPr>
          <w:p w14:paraId="1A3A33C8" w14:textId="77777777" w:rsidR="00867693" w:rsidRPr="004C5C3B" w:rsidRDefault="00867693" w:rsidP="00867693">
            <w:pPr>
              <w:tabs>
                <w:tab w:val="decimal" w:pos="1000"/>
              </w:tabs>
              <w:jc w:val="both"/>
              <w:rPr>
                <w:b/>
                <w:bCs/>
                <w:szCs w:val="22"/>
              </w:rPr>
            </w:pPr>
          </w:p>
        </w:tc>
      </w:tr>
      <w:tr w:rsidR="00867693" w:rsidRPr="00EF5298" w14:paraId="5238504D" w14:textId="77777777" w:rsidTr="005C10BB">
        <w:trPr>
          <w:cantSplit/>
        </w:trPr>
        <w:tc>
          <w:tcPr>
            <w:tcW w:w="4050" w:type="dxa"/>
          </w:tcPr>
          <w:p w14:paraId="16019A09" w14:textId="77777777" w:rsidR="00867693" w:rsidRDefault="00867693" w:rsidP="00867693">
            <w:pPr>
              <w:rPr>
                <w:b/>
                <w:bCs/>
                <w:i/>
                <w:iCs/>
              </w:rPr>
            </w:pPr>
            <w:r w:rsidRPr="006378DA">
              <w:rPr>
                <w:b/>
                <w:bCs/>
                <w:i/>
                <w:iCs/>
              </w:rPr>
              <w:t>Payable purchase of property, plant</w:t>
            </w:r>
          </w:p>
          <w:p w14:paraId="7013BBBD" w14:textId="2F02BC7E" w:rsidR="00867693" w:rsidRPr="00EF5298" w:rsidRDefault="00867693" w:rsidP="00867693">
            <w:pPr>
              <w:rPr>
                <w:szCs w:val="22"/>
              </w:rPr>
            </w:pPr>
            <w:r>
              <w:rPr>
                <w:b/>
                <w:bCs/>
                <w:i/>
                <w:iCs/>
              </w:rPr>
              <w:t xml:space="preserve">   </w:t>
            </w:r>
            <w:r w:rsidRPr="006378DA">
              <w:rPr>
                <w:b/>
                <w:bCs/>
                <w:i/>
                <w:iCs/>
              </w:rPr>
              <w:t xml:space="preserve"> and equipment</w:t>
            </w:r>
          </w:p>
        </w:tc>
        <w:tc>
          <w:tcPr>
            <w:tcW w:w="1161" w:type="dxa"/>
          </w:tcPr>
          <w:p w14:paraId="40163786" w14:textId="77777777" w:rsidR="00867693" w:rsidRPr="004C5C3B" w:rsidRDefault="00867693" w:rsidP="00867693">
            <w:pPr>
              <w:tabs>
                <w:tab w:val="decimal" w:pos="1000"/>
              </w:tabs>
              <w:rPr>
                <w:szCs w:val="22"/>
              </w:rPr>
            </w:pPr>
          </w:p>
        </w:tc>
        <w:tc>
          <w:tcPr>
            <w:tcW w:w="181" w:type="dxa"/>
          </w:tcPr>
          <w:p w14:paraId="2F5CDEE1" w14:textId="77777777" w:rsidR="00867693" w:rsidRPr="004C5C3B" w:rsidRDefault="00867693" w:rsidP="00867693">
            <w:pPr>
              <w:tabs>
                <w:tab w:val="decimal" w:pos="1000"/>
              </w:tabs>
              <w:rPr>
                <w:szCs w:val="22"/>
              </w:rPr>
            </w:pPr>
          </w:p>
        </w:tc>
        <w:tc>
          <w:tcPr>
            <w:tcW w:w="1349" w:type="dxa"/>
          </w:tcPr>
          <w:p w14:paraId="18DF375B" w14:textId="77777777" w:rsidR="00867693" w:rsidRPr="004C5C3B" w:rsidRDefault="00867693" w:rsidP="00867693">
            <w:pPr>
              <w:tabs>
                <w:tab w:val="decimal" w:pos="1000"/>
              </w:tabs>
              <w:rPr>
                <w:szCs w:val="22"/>
              </w:rPr>
            </w:pPr>
          </w:p>
        </w:tc>
        <w:tc>
          <w:tcPr>
            <w:tcW w:w="180" w:type="dxa"/>
          </w:tcPr>
          <w:p w14:paraId="465B5AD3" w14:textId="77777777" w:rsidR="00867693" w:rsidRPr="004C5C3B" w:rsidRDefault="00867693" w:rsidP="00867693">
            <w:pPr>
              <w:tabs>
                <w:tab w:val="decimal" w:pos="1000"/>
              </w:tabs>
              <w:rPr>
                <w:szCs w:val="22"/>
              </w:rPr>
            </w:pPr>
          </w:p>
        </w:tc>
        <w:tc>
          <w:tcPr>
            <w:tcW w:w="1089" w:type="dxa"/>
          </w:tcPr>
          <w:p w14:paraId="39B83668" w14:textId="77777777" w:rsidR="00867693" w:rsidRPr="004C5C3B" w:rsidRDefault="00867693" w:rsidP="00867693">
            <w:pPr>
              <w:tabs>
                <w:tab w:val="decimal" w:pos="1000"/>
              </w:tabs>
              <w:rPr>
                <w:szCs w:val="22"/>
              </w:rPr>
            </w:pPr>
          </w:p>
        </w:tc>
        <w:tc>
          <w:tcPr>
            <w:tcW w:w="180" w:type="dxa"/>
          </w:tcPr>
          <w:p w14:paraId="6B0C00E1" w14:textId="77777777" w:rsidR="00867693" w:rsidRPr="004C5C3B" w:rsidRDefault="00867693" w:rsidP="00867693">
            <w:pPr>
              <w:tabs>
                <w:tab w:val="decimal" w:pos="1000"/>
              </w:tabs>
              <w:rPr>
                <w:szCs w:val="22"/>
              </w:rPr>
            </w:pPr>
          </w:p>
        </w:tc>
        <w:tc>
          <w:tcPr>
            <w:tcW w:w="1350" w:type="dxa"/>
          </w:tcPr>
          <w:p w14:paraId="468AB46B" w14:textId="77777777" w:rsidR="00867693" w:rsidRPr="004C5C3B" w:rsidRDefault="00867693" w:rsidP="00867693">
            <w:pPr>
              <w:tabs>
                <w:tab w:val="decimal" w:pos="1000"/>
              </w:tabs>
              <w:jc w:val="both"/>
              <w:rPr>
                <w:szCs w:val="22"/>
              </w:rPr>
            </w:pPr>
          </w:p>
        </w:tc>
      </w:tr>
      <w:tr w:rsidR="00867693" w:rsidRPr="00EF5298" w14:paraId="41140DEF" w14:textId="77777777" w:rsidTr="005C10BB">
        <w:trPr>
          <w:cantSplit/>
          <w:trHeight w:val="236"/>
        </w:trPr>
        <w:tc>
          <w:tcPr>
            <w:tcW w:w="4050" w:type="dxa"/>
          </w:tcPr>
          <w:p w14:paraId="3DD81CE1" w14:textId="4D60D862" w:rsidR="00867693" w:rsidRPr="00EF5298" w:rsidRDefault="00867693" w:rsidP="00867693">
            <w:pPr>
              <w:rPr>
                <w:szCs w:val="22"/>
              </w:rPr>
            </w:pPr>
            <w:r w:rsidRPr="00DE7DC3">
              <w:rPr>
                <w:rFonts w:eastAsia="Arial"/>
                <w:szCs w:val="22"/>
              </w:rPr>
              <w:t>Other related companies</w:t>
            </w:r>
          </w:p>
        </w:tc>
        <w:tc>
          <w:tcPr>
            <w:tcW w:w="1161" w:type="dxa"/>
          </w:tcPr>
          <w:p w14:paraId="26D8C5F9" w14:textId="6519EB15" w:rsidR="00867693" w:rsidRPr="005C10BB" w:rsidRDefault="00743E91" w:rsidP="00867693">
            <w:pPr>
              <w:tabs>
                <w:tab w:val="decimal" w:pos="1000"/>
              </w:tabs>
              <w:rPr>
                <w:szCs w:val="22"/>
              </w:rPr>
            </w:pPr>
            <w:r w:rsidRPr="00743E91">
              <w:rPr>
                <w:szCs w:val="22"/>
              </w:rPr>
              <w:t>127</w:t>
            </w:r>
          </w:p>
        </w:tc>
        <w:tc>
          <w:tcPr>
            <w:tcW w:w="181" w:type="dxa"/>
          </w:tcPr>
          <w:p w14:paraId="652F99F3" w14:textId="77777777" w:rsidR="00867693" w:rsidRPr="005C10BB" w:rsidRDefault="00867693" w:rsidP="00867693">
            <w:pPr>
              <w:tabs>
                <w:tab w:val="decimal" w:pos="1000"/>
              </w:tabs>
              <w:rPr>
                <w:szCs w:val="22"/>
              </w:rPr>
            </w:pPr>
          </w:p>
        </w:tc>
        <w:tc>
          <w:tcPr>
            <w:tcW w:w="1349" w:type="dxa"/>
          </w:tcPr>
          <w:p w14:paraId="6E31FDD4" w14:textId="0A1C3659" w:rsidR="00867693" w:rsidRPr="005C10BB" w:rsidRDefault="00867693" w:rsidP="00867693">
            <w:pPr>
              <w:tabs>
                <w:tab w:val="decimal" w:pos="1000"/>
              </w:tabs>
              <w:rPr>
                <w:szCs w:val="22"/>
              </w:rPr>
            </w:pPr>
            <w:r w:rsidRPr="005C10BB">
              <w:rPr>
                <w:szCs w:val="22"/>
              </w:rPr>
              <w:t>13,448</w:t>
            </w:r>
          </w:p>
        </w:tc>
        <w:tc>
          <w:tcPr>
            <w:tcW w:w="180" w:type="dxa"/>
          </w:tcPr>
          <w:p w14:paraId="0EE3A634" w14:textId="77777777" w:rsidR="00867693" w:rsidRPr="005C10BB" w:rsidRDefault="00867693" w:rsidP="00867693">
            <w:pPr>
              <w:tabs>
                <w:tab w:val="decimal" w:pos="1000"/>
              </w:tabs>
              <w:rPr>
                <w:szCs w:val="22"/>
              </w:rPr>
            </w:pPr>
          </w:p>
        </w:tc>
        <w:tc>
          <w:tcPr>
            <w:tcW w:w="1089" w:type="dxa"/>
          </w:tcPr>
          <w:p w14:paraId="4E6BD9DA" w14:textId="2E5C60DE" w:rsidR="00867693" w:rsidRPr="005C10BB" w:rsidRDefault="00743E91" w:rsidP="00867693">
            <w:pPr>
              <w:tabs>
                <w:tab w:val="decimal" w:pos="1000"/>
              </w:tabs>
              <w:rPr>
                <w:szCs w:val="22"/>
              </w:rPr>
            </w:pPr>
            <w:r w:rsidRPr="00743E91">
              <w:rPr>
                <w:szCs w:val="22"/>
              </w:rPr>
              <w:t>127</w:t>
            </w:r>
          </w:p>
        </w:tc>
        <w:tc>
          <w:tcPr>
            <w:tcW w:w="180" w:type="dxa"/>
          </w:tcPr>
          <w:p w14:paraId="1A916C8B" w14:textId="77777777" w:rsidR="00867693" w:rsidRPr="004C5C3B" w:rsidRDefault="00867693" w:rsidP="00867693">
            <w:pPr>
              <w:tabs>
                <w:tab w:val="decimal" w:pos="1000"/>
              </w:tabs>
              <w:rPr>
                <w:szCs w:val="22"/>
              </w:rPr>
            </w:pPr>
          </w:p>
        </w:tc>
        <w:tc>
          <w:tcPr>
            <w:tcW w:w="1350" w:type="dxa"/>
          </w:tcPr>
          <w:p w14:paraId="57FDDCFF" w14:textId="2EF2E6EE" w:rsidR="00867693" w:rsidRPr="004C5C3B" w:rsidRDefault="00867693" w:rsidP="00867693">
            <w:pPr>
              <w:tabs>
                <w:tab w:val="decimal" w:pos="1000"/>
              </w:tabs>
              <w:jc w:val="both"/>
              <w:rPr>
                <w:szCs w:val="22"/>
              </w:rPr>
            </w:pPr>
            <w:r w:rsidRPr="005C10BB">
              <w:rPr>
                <w:szCs w:val="22"/>
              </w:rPr>
              <w:t>13,448</w:t>
            </w:r>
          </w:p>
        </w:tc>
      </w:tr>
      <w:tr w:rsidR="00867693" w:rsidRPr="00EF5298" w14:paraId="54942704" w14:textId="77777777" w:rsidTr="005C10BB">
        <w:trPr>
          <w:cantSplit/>
        </w:trPr>
        <w:tc>
          <w:tcPr>
            <w:tcW w:w="4050" w:type="dxa"/>
          </w:tcPr>
          <w:p w14:paraId="396767DC" w14:textId="77777777" w:rsidR="00867693" w:rsidRPr="00EF5298" w:rsidRDefault="00867693" w:rsidP="00867693">
            <w:pPr>
              <w:rPr>
                <w:b/>
                <w:bCs/>
                <w:szCs w:val="22"/>
              </w:rPr>
            </w:pPr>
          </w:p>
        </w:tc>
        <w:tc>
          <w:tcPr>
            <w:tcW w:w="1161" w:type="dxa"/>
          </w:tcPr>
          <w:p w14:paraId="4F083B30" w14:textId="77777777" w:rsidR="00867693" w:rsidRPr="004C5C3B" w:rsidRDefault="00867693" w:rsidP="00867693">
            <w:pPr>
              <w:tabs>
                <w:tab w:val="decimal" w:pos="1000"/>
              </w:tabs>
              <w:rPr>
                <w:szCs w:val="22"/>
              </w:rPr>
            </w:pPr>
          </w:p>
        </w:tc>
        <w:tc>
          <w:tcPr>
            <w:tcW w:w="181" w:type="dxa"/>
          </w:tcPr>
          <w:p w14:paraId="09D3793B" w14:textId="77777777" w:rsidR="00867693" w:rsidRPr="004C5C3B" w:rsidRDefault="00867693" w:rsidP="00867693">
            <w:pPr>
              <w:tabs>
                <w:tab w:val="decimal" w:pos="1000"/>
              </w:tabs>
              <w:rPr>
                <w:szCs w:val="22"/>
              </w:rPr>
            </w:pPr>
          </w:p>
        </w:tc>
        <w:tc>
          <w:tcPr>
            <w:tcW w:w="1349" w:type="dxa"/>
          </w:tcPr>
          <w:p w14:paraId="10DE8947" w14:textId="77777777" w:rsidR="00867693" w:rsidRPr="004C5C3B" w:rsidRDefault="00867693" w:rsidP="00867693">
            <w:pPr>
              <w:tabs>
                <w:tab w:val="decimal" w:pos="1000"/>
              </w:tabs>
              <w:rPr>
                <w:szCs w:val="22"/>
              </w:rPr>
            </w:pPr>
          </w:p>
        </w:tc>
        <w:tc>
          <w:tcPr>
            <w:tcW w:w="180" w:type="dxa"/>
          </w:tcPr>
          <w:p w14:paraId="44452F27" w14:textId="77777777" w:rsidR="00867693" w:rsidRPr="004C5C3B" w:rsidRDefault="00867693" w:rsidP="00867693">
            <w:pPr>
              <w:tabs>
                <w:tab w:val="decimal" w:pos="1000"/>
              </w:tabs>
              <w:rPr>
                <w:szCs w:val="22"/>
              </w:rPr>
            </w:pPr>
          </w:p>
        </w:tc>
        <w:tc>
          <w:tcPr>
            <w:tcW w:w="1089" w:type="dxa"/>
          </w:tcPr>
          <w:p w14:paraId="2D2EB426" w14:textId="77777777" w:rsidR="00867693" w:rsidRPr="004C5C3B" w:rsidRDefault="00867693" w:rsidP="00867693">
            <w:pPr>
              <w:tabs>
                <w:tab w:val="decimal" w:pos="1000"/>
              </w:tabs>
              <w:rPr>
                <w:szCs w:val="22"/>
              </w:rPr>
            </w:pPr>
          </w:p>
        </w:tc>
        <w:tc>
          <w:tcPr>
            <w:tcW w:w="180" w:type="dxa"/>
          </w:tcPr>
          <w:p w14:paraId="73C1EC7E" w14:textId="77777777" w:rsidR="00867693" w:rsidRPr="004C5C3B" w:rsidRDefault="00867693" w:rsidP="00867693">
            <w:pPr>
              <w:tabs>
                <w:tab w:val="decimal" w:pos="1000"/>
              </w:tabs>
              <w:rPr>
                <w:szCs w:val="22"/>
              </w:rPr>
            </w:pPr>
          </w:p>
        </w:tc>
        <w:tc>
          <w:tcPr>
            <w:tcW w:w="1350" w:type="dxa"/>
          </w:tcPr>
          <w:p w14:paraId="719AA40B" w14:textId="77777777" w:rsidR="00867693" w:rsidRPr="004C5C3B" w:rsidRDefault="00867693" w:rsidP="00867693">
            <w:pPr>
              <w:tabs>
                <w:tab w:val="decimal" w:pos="1000"/>
              </w:tabs>
              <w:jc w:val="both"/>
              <w:rPr>
                <w:szCs w:val="22"/>
              </w:rPr>
            </w:pPr>
          </w:p>
        </w:tc>
      </w:tr>
      <w:tr w:rsidR="00867693" w:rsidRPr="00EF5298" w14:paraId="3B11538B" w14:textId="77777777" w:rsidTr="005C10BB">
        <w:trPr>
          <w:cantSplit/>
        </w:trPr>
        <w:tc>
          <w:tcPr>
            <w:tcW w:w="4050" w:type="dxa"/>
          </w:tcPr>
          <w:p w14:paraId="52A9A961" w14:textId="1AD955A2" w:rsidR="00867693" w:rsidRPr="00DE3DD9" w:rsidRDefault="00867693" w:rsidP="00867693">
            <w:pPr>
              <w:rPr>
                <w:b/>
                <w:bCs/>
                <w:i/>
                <w:iCs/>
                <w:szCs w:val="22"/>
              </w:rPr>
            </w:pPr>
            <w:r w:rsidRPr="006378DA">
              <w:rPr>
                <w:b/>
                <w:bCs/>
                <w:i/>
                <w:iCs/>
                <w:szCs w:val="22"/>
              </w:rPr>
              <w:t>Other non-current liabilities</w:t>
            </w:r>
          </w:p>
        </w:tc>
        <w:tc>
          <w:tcPr>
            <w:tcW w:w="1161" w:type="dxa"/>
          </w:tcPr>
          <w:p w14:paraId="51D3E1C7" w14:textId="77777777" w:rsidR="00867693" w:rsidRPr="004C5C3B" w:rsidRDefault="00867693" w:rsidP="00867693">
            <w:pPr>
              <w:tabs>
                <w:tab w:val="decimal" w:pos="1000"/>
              </w:tabs>
              <w:rPr>
                <w:szCs w:val="22"/>
              </w:rPr>
            </w:pPr>
          </w:p>
        </w:tc>
        <w:tc>
          <w:tcPr>
            <w:tcW w:w="181" w:type="dxa"/>
          </w:tcPr>
          <w:p w14:paraId="48896C94" w14:textId="77777777" w:rsidR="00867693" w:rsidRPr="004C5C3B" w:rsidRDefault="00867693" w:rsidP="00867693">
            <w:pPr>
              <w:tabs>
                <w:tab w:val="decimal" w:pos="1000"/>
              </w:tabs>
              <w:rPr>
                <w:szCs w:val="22"/>
              </w:rPr>
            </w:pPr>
          </w:p>
        </w:tc>
        <w:tc>
          <w:tcPr>
            <w:tcW w:w="1349" w:type="dxa"/>
          </w:tcPr>
          <w:p w14:paraId="5B174913" w14:textId="77777777" w:rsidR="00867693" w:rsidRPr="004C5C3B" w:rsidRDefault="00867693" w:rsidP="00867693">
            <w:pPr>
              <w:tabs>
                <w:tab w:val="decimal" w:pos="1000"/>
              </w:tabs>
              <w:rPr>
                <w:szCs w:val="22"/>
              </w:rPr>
            </w:pPr>
          </w:p>
        </w:tc>
        <w:tc>
          <w:tcPr>
            <w:tcW w:w="180" w:type="dxa"/>
          </w:tcPr>
          <w:p w14:paraId="275B398B" w14:textId="77777777" w:rsidR="00867693" w:rsidRPr="004C5C3B" w:rsidRDefault="00867693" w:rsidP="00867693">
            <w:pPr>
              <w:tabs>
                <w:tab w:val="decimal" w:pos="1000"/>
              </w:tabs>
              <w:rPr>
                <w:szCs w:val="22"/>
              </w:rPr>
            </w:pPr>
          </w:p>
        </w:tc>
        <w:tc>
          <w:tcPr>
            <w:tcW w:w="1089" w:type="dxa"/>
          </w:tcPr>
          <w:p w14:paraId="71BB4297" w14:textId="77777777" w:rsidR="00867693" w:rsidRPr="004C5C3B" w:rsidRDefault="00867693" w:rsidP="00867693">
            <w:pPr>
              <w:tabs>
                <w:tab w:val="decimal" w:pos="1000"/>
              </w:tabs>
              <w:rPr>
                <w:szCs w:val="22"/>
              </w:rPr>
            </w:pPr>
          </w:p>
        </w:tc>
        <w:tc>
          <w:tcPr>
            <w:tcW w:w="180" w:type="dxa"/>
          </w:tcPr>
          <w:p w14:paraId="37F6846E" w14:textId="77777777" w:rsidR="00867693" w:rsidRPr="004C5C3B" w:rsidRDefault="00867693" w:rsidP="00867693">
            <w:pPr>
              <w:tabs>
                <w:tab w:val="decimal" w:pos="1000"/>
              </w:tabs>
              <w:rPr>
                <w:szCs w:val="22"/>
              </w:rPr>
            </w:pPr>
          </w:p>
        </w:tc>
        <w:tc>
          <w:tcPr>
            <w:tcW w:w="1350" w:type="dxa"/>
          </w:tcPr>
          <w:p w14:paraId="07434742" w14:textId="77777777" w:rsidR="00867693" w:rsidRPr="004C5C3B" w:rsidRDefault="00867693" w:rsidP="00867693">
            <w:pPr>
              <w:tabs>
                <w:tab w:val="decimal" w:pos="1000"/>
              </w:tabs>
              <w:jc w:val="both"/>
              <w:rPr>
                <w:szCs w:val="22"/>
              </w:rPr>
            </w:pPr>
          </w:p>
        </w:tc>
      </w:tr>
      <w:tr w:rsidR="008829BB" w:rsidRPr="00EF5298" w14:paraId="16DA13A6" w14:textId="77777777" w:rsidTr="005C10BB">
        <w:trPr>
          <w:cantSplit/>
        </w:trPr>
        <w:tc>
          <w:tcPr>
            <w:tcW w:w="4050" w:type="dxa"/>
          </w:tcPr>
          <w:p w14:paraId="5FF217A8" w14:textId="4F4A39D2" w:rsidR="008829BB" w:rsidRPr="006378DA" w:rsidRDefault="008829BB" w:rsidP="00867693">
            <w:pPr>
              <w:rPr>
                <w:b/>
                <w:bCs/>
                <w:i/>
                <w:iCs/>
                <w:szCs w:val="22"/>
              </w:rPr>
            </w:pPr>
            <w:r w:rsidRPr="00DE7DC3">
              <w:rPr>
                <w:rFonts w:eastAsia="Arial"/>
                <w:szCs w:val="22"/>
              </w:rPr>
              <w:t>Parent company</w:t>
            </w:r>
          </w:p>
        </w:tc>
        <w:tc>
          <w:tcPr>
            <w:tcW w:w="1161" w:type="dxa"/>
          </w:tcPr>
          <w:p w14:paraId="65826E02" w14:textId="0F52A453" w:rsidR="008829BB" w:rsidRPr="004C5C3B" w:rsidRDefault="008829BB" w:rsidP="00867693">
            <w:pPr>
              <w:tabs>
                <w:tab w:val="decimal" w:pos="1000"/>
              </w:tabs>
              <w:rPr>
                <w:szCs w:val="22"/>
              </w:rPr>
            </w:pPr>
            <w:r>
              <w:rPr>
                <w:szCs w:val="22"/>
              </w:rPr>
              <w:t>36</w:t>
            </w:r>
          </w:p>
        </w:tc>
        <w:tc>
          <w:tcPr>
            <w:tcW w:w="181" w:type="dxa"/>
          </w:tcPr>
          <w:p w14:paraId="57C324BB" w14:textId="77777777" w:rsidR="008829BB" w:rsidRPr="004C5C3B" w:rsidRDefault="008829BB" w:rsidP="00867693">
            <w:pPr>
              <w:tabs>
                <w:tab w:val="decimal" w:pos="1000"/>
              </w:tabs>
              <w:rPr>
                <w:szCs w:val="22"/>
              </w:rPr>
            </w:pPr>
          </w:p>
        </w:tc>
        <w:tc>
          <w:tcPr>
            <w:tcW w:w="1349" w:type="dxa"/>
          </w:tcPr>
          <w:p w14:paraId="74650A40" w14:textId="55DF7A34" w:rsidR="008829BB" w:rsidRPr="004C5C3B" w:rsidRDefault="008829BB" w:rsidP="00867693">
            <w:pPr>
              <w:tabs>
                <w:tab w:val="decimal" w:pos="1000"/>
              </w:tabs>
              <w:rPr>
                <w:szCs w:val="22"/>
              </w:rPr>
            </w:pPr>
            <w:r>
              <w:rPr>
                <w:szCs w:val="22"/>
              </w:rPr>
              <w:t>-</w:t>
            </w:r>
          </w:p>
        </w:tc>
        <w:tc>
          <w:tcPr>
            <w:tcW w:w="180" w:type="dxa"/>
          </w:tcPr>
          <w:p w14:paraId="63471DCD" w14:textId="77777777" w:rsidR="008829BB" w:rsidRPr="004C5C3B" w:rsidRDefault="008829BB" w:rsidP="00867693">
            <w:pPr>
              <w:tabs>
                <w:tab w:val="decimal" w:pos="1000"/>
              </w:tabs>
              <w:rPr>
                <w:szCs w:val="22"/>
              </w:rPr>
            </w:pPr>
          </w:p>
        </w:tc>
        <w:tc>
          <w:tcPr>
            <w:tcW w:w="1089" w:type="dxa"/>
          </w:tcPr>
          <w:p w14:paraId="3A4F38AF" w14:textId="3604CA52" w:rsidR="008829BB" w:rsidRPr="004C5C3B" w:rsidRDefault="008829BB" w:rsidP="00867693">
            <w:pPr>
              <w:tabs>
                <w:tab w:val="decimal" w:pos="1000"/>
              </w:tabs>
              <w:rPr>
                <w:szCs w:val="22"/>
              </w:rPr>
            </w:pPr>
            <w:r>
              <w:rPr>
                <w:szCs w:val="22"/>
              </w:rPr>
              <w:t>36</w:t>
            </w:r>
          </w:p>
        </w:tc>
        <w:tc>
          <w:tcPr>
            <w:tcW w:w="180" w:type="dxa"/>
          </w:tcPr>
          <w:p w14:paraId="0C3E6B0B" w14:textId="77777777" w:rsidR="008829BB" w:rsidRPr="004C5C3B" w:rsidRDefault="008829BB" w:rsidP="00867693">
            <w:pPr>
              <w:tabs>
                <w:tab w:val="decimal" w:pos="1000"/>
              </w:tabs>
              <w:rPr>
                <w:szCs w:val="22"/>
              </w:rPr>
            </w:pPr>
          </w:p>
        </w:tc>
        <w:tc>
          <w:tcPr>
            <w:tcW w:w="1350" w:type="dxa"/>
          </w:tcPr>
          <w:p w14:paraId="519D33D3" w14:textId="60F744B4" w:rsidR="008829BB" w:rsidRPr="004C5C3B" w:rsidRDefault="008829BB" w:rsidP="00867693">
            <w:pPr>
              <w:tabs>
                <w:tab w:val="decimal" w:pos="1000"/>
              </w:tabs>
              <w:jc w:val="both"/>
              <w:rPr>
                <w:szCs w:val="22"/>
              </w:rPr>
            </w:pPr>
            <w:r>
              <w:rPr>
                <w:szCs w:val="22"/>
              </w:rPr>
              <w:t>-</w:t>
            </w:r>
          </w:p>
        </w:tc>
      </w:tr>
      <w:tr w:rsidR="00867693" w:rsidRPr="00EF5298" w14:paraId="1C4A646F" w14:textId="77777777" w:rsidTr="005C10BB">
        <w:trPr>
          <w:cantSplit/>
        </w:trPr>
        <w:tc>
          <w:tcPr>
            <w:tcW w:w="4050" w:type="dxa"/>
          </w:tcPr>
          <w:p w14:paraId="6D750215" w14:textId="6B2F2F9F" w:rsidR="00867693" w:rsidRPr="007422E5" w:rsidRDefault="00867693" w:rsidP="00867693">
            <w:pPr>
              <w:rPr>
                <w:rFonts w:eastAsia="Arial"/>
                <w:szCs w:val="22"/>
              </w:rPr>
            </w:pPr>
            <w:r w:rsidRPr="007422E5">
              <w:rPr>
                <w:rFonts w:eastAsia="Arial"/>
                <w:szCs w:val="22"/>
              </w:rPr>
              <w:t>Other companies under common control</w:t>
            </w:r>
          </w:p>
        </w:tc>
        <w:tc>
          <w:tcPr>
            <w:tcW w:w="1161" w:type="dxa"/>
          </w:tcPr>
          <w:p w14:paraId="3CDDC42F" w14:textId="28FCEF21" w:rsidR="00867693" w:rsidRPr="005C10BB" w:rsidRDefault="002B7834" w:rsidP="00867693">
            <w:pPr>
              <w:tabs>
                <w:tab w:val="decimal" w:pos="1000"/>
              </w:tabs>
              <w:rPr>
                <w:szCs w:val="22"/>
              </w:rPr>
            </w:pPr>
            <w:r w:rsidRPr="002B7834">
              <w:rPr>
                <w:szCs w:val="22"/>
              </w:rPr>
              <w:t>6,349</w:t>
            </w:r>
          </w:p>
        </w:tc>
        <w:tc>
          <w:tcPr>
            <w:tcW w:w="181" w:type="dxa"/>
          </w:tcPr>
          <w:p w14:paraId="22BC0FED" w14:textId="77777777" w:rsidR="00867693" w:rsidRPr="005C10BB" w:rsidRDefault="00867693" w:rsidP="00867693">
            <w:pPr>
              <w:tabs>
                <w:tab w:val="decimal" w:pos="1000"/>
              </w:tabs>
              <w:rPr>
                <w:szCs w:val="22"/>
              </w:rPr>
            </w:pPr>
          </w:p>
        </w:tc>
        <w:tc>
          <w:tcPr>
            <w:tcW w:w="1349" w:type="dxa"/>
          </w:tcPr>
          <w:p w14:paraId="23BBAA33" w14:textId="775DB238" w:rsidR="00867693" w:rsidRPr="005C10BB" w:rsidRDefault="00867693" w:rsidP="00867693">
            <w:pPr>
              <w:tabs>
                <w:tab w:val="decimal" w:pos="1000"/>
              </w:tabs>
              <w:rPr>
                <w:szCs w:val="22"/>
              </w:rPr>
            </w:pPr>
            <w:r w:rsidRPr="005C10BB">
              <w:rPr>
                <w:szCs w:val="22"/>
              </w:rPr>
              <w:t>16,235</w:t>
            </w:r>
          </w:p>
        </w:tc>
        <w:tc>
          <w:tcPr>
            <w:tcW w:w="180" w:type="dxa"/>
          </w:tcPr>
          <w:p w14:paraId="717D3BB8" w14:textId="77777777" w:rsidR="00867693" w:rsidRPr="005C10BB" w:rsidRDefault="00867693" w:rsidP="00867693">
            <w:pPr>
              <w:tabs>
                <w:tab w:val="decimal" w:pos="1000"/>
              </w:tabs>
              <w:rPr>
                <w:szCs w:val="22"/>
              </w:rPr>
            </w:pPr>
          </w:p>
        </w:tc>
        <w:tc>
          <w:tcPr>
            <w:tcW w:w="1089" w:type="dxa"/>
          </w:tcPr>
          <w:p w14:paraId="6C68EFD6" w14:textId="0A6E8D99" w:rsidR="00867693" w:rsidRPr="005C10BB" w:rsidRDefault="007C6B18" w:rsidP="00867693">
            <w:pPr>
              <w:tabs>
                <w:tab w:val="decimal" w:pos="1000"/>
              </w:tabs>
              <w:rPr>
                <w:szCs w:val="22"/>
              </w:rPr>
            </w:pPr>
            <w:r w:rsidRPr="007C6B18">
              <w:rPr>
                <w:szCs w:val="22"/>
              </w:rPr>
              <w:t>6,349</w:t>
            </w:r>
          </w:p>
        </w:tc>
        <w:tc>
          <w:tcPr>
            <w:tcW w:w="180" w:type="dxa"/>
          </w:tcPr>
          <w:p w14:paraId="10C5D776" w14:textId="77777777" w:rsidR="00867693" w:rsidRPr="005C10BB" w:rsidRDefault="00867693" w:rsidP="00867693">
            <w:pPr>
              <w:tabs>
                <w:tab w:val="decimal" w:pos="1000"/>
              </w:tabs>
              <w:rPr>
                <w:szCs w:val="22"/>
              </w:rPr>
            </w:pPr>
          </w:p>
        </w:tc>
        <w:tc>
          <w:tcPr>
            <w:tcW w:w="1350" w:type="dxa"/>
          </w:tcPr>
          <w:p w14:paraId="10E780F1" w14:textId="37920D6E" w:rsidR="00867693" w:rsidRPr="005C10BB" w:rsidRDefault="00867693" w:rsidP="00867693">
            <w:pPr>
              <w:tabs>
                <w:tab w:val="decimal" w:pos="1000"/>
              </w:tabs>
              <w:jc w:val="both"/>
              <w:rPr>
                <w:szCs w:val="22"/>
              </w:rPr>
            </w:pPr>
            <w:r w:rsidRPr="005C10BB">
              <w:rPr>
                <w:szCs w:val="22"/>
              </w:rPr>
              <w:t>16,235</w:t>
            </w:r>
          </w:p>
        </w:tc>
      </w:tr>
      <w:tr w:rsidR="00867693" w:rsidRPr="00EF5298" w14:paraId="3EDFDC70" w14:textId="77777777" w:rsidTr="005C10BB">
        <w:trPr>
          <w:cantSplit/>
        </w:trPr>
        <w:tc>
          <w:tcPr>
            <w:tcW w:w="4050" w:type="dxa"/>
          </w:tcPr>
          <w:p w14:paraId="53F6B2EC" w14:textId="77777777" w:rsidR="00867693" w:rsidRPr="00EF5298" w:rsidRDefault="00867693" w:rsidP="00867693">
            <w:pPr>
              <w:rPr>
                <w:b/>
                <w:bCs/>
                <w:szCs w:val="22"/>
              </w:rPr>
            </w:pPr>
          </w:p>
        </w:tc>
        <w:tc>
          <w:tcPr>
            <w:tcW w:w="1161" w:type="dxa"/>
          </w:tcPr>
          <w:p w14:paraId="3A3AEF23" w14:textId="77777777" w:rsidR="00867693" w:rsidRPr="004C5C3B" w:rsidRDefault="00867693" w:rsidP="00867693">
            <w:pPr>
              <w:tabs>
                <w:tab w:val="decimal" w:pos="1000"/>
              </w:tabs>
              <w:rPr>
                <w:szCs w:val="22"/>
              </w:rPr>
            </w:pPr>
          </w:p>
        </w:tc>
        <w:tc>
          <w:tcPr>
            <w:tcW w:w="181" w:type="dxa"/>
          </w:tcPr>
          <w:p w14:paraId="01F4DEAC" w14:textId="77777777" w:rsidR="00867693" w:rsidRPr="004C5C3B" w:rsidRDefault="00867693" w:rsidP="00867693">
            <w:pPr>
              <w:tabs>
                <w:tab w:val="decimal" w:pos="1000"/>
              </w:tabs>
              <w:rPr>
                <w:szCs w:val="22"/>
              </w:rPr>
            </w:pPr>
          </w:p>
        </w:tc>
        <w:tc>
          <w:tcPr>
            <w:tcW w:w="1349" w:type="dxa"/>
          </w:tcPr>
          <w:p w14:paraId="2A0F0E81" w14:textId="77777777" w:rsidR="00867693" w:rsidRPr="004C5C3B" w:rsidRDefault="00867693" w:rsidP="00867693">
            <w:pPr>
              <w:tabs>
                <w:tab w:val="decimal" w:pos="1000"/>
              </w:tabs>
              <w:rPr>
                <w:szCs w:val="22"/>
              </w:rPr>
            </w:pPr>
          </w:p>
        </w:tc>
        <w:tc>
          <w:tcPr>
            <w:tcW w:w="180" w:type="dxa"/>
          </w:tcPr>
          <w:p w14:paraId="1EAC302D" w14:textId="77777777" w:rsidR="00867693" w:rsidRPr="004C5C3B" w:rsidRDefault="00867693" w:rsidP="00867693">
            <w:pPr>
              <w:tabs>
                <w:tab w:val="decimal" w:pos="1000"/>
              </w:tabs>
              <w:rPr>
                <w:szCs w:val="22"/>
              </w:rPr>
            </w:pPr>
          </w:p>
        </w:tc>
        <w:tc>
          <w:tcPr>
            <w:tcW w:w="1089" w:type="dxa"/>
          </w:tcPr>
          <w:p w14:paraId="4EC0F980" w14:textId="77777777" w:rsidR="00867693" w:rsidRPr="004C5C3B" w:rsidRDefault="00867693" w:rsidP="00867693">
            <w:pPr>
              <w:tabs>
                <w:tab w:val="decimal" w:pos="1000"/>
              </w:tabs>
              <w:rPr>
                <w:szCs w:val="22"/>
              </w:rPr>
            </w:pPr>
          </w:p>
        </w:tc>
        <w:tc>
          <w:tcPr>
            <w:tcW w:w="180" w:type="dxa"/>
          </w:tcPr>
          <w:p w14:paraId="5C308475" w14:textId="77777777" w:rsidR="00867693" w:rsidRPr="004C5C3B" w:rsidRDefault="00867693" w:rsidP="00867693">
            <w:pPr>
              <w:tabs>
                <w:tab w:val="decimal" w:pos="1000"/>
              </w:tabs>
              <w:rPr>
                <w:szCs w:val="22"/>
              </w:rPr>
            </w:pPr>
          </w:p>
        </w:tc>
        <w:tc>
          <w:tcPr>
            <w:tcW w:w="1350" w:type="dxa"/>
          </w:tcPr>
          <w:p w14:paraId="4C5657FE" w14:textId="77777777" w:rsidR="00867693" w:rsidRPr="004C5C3B" w:rsidRDefault="00867693" w:rsidP="00867693">
            <w:pPr>
              <w:tabs>
                <w:tab w:val="decimal" w:pos="1000"/>
              </w:tabs>
              <w:jc w:val="both"/>
              <w:rPr>
                <w:szCs w:val="22"/>
              </w:rPr>
            </w:pPr>
          </w:p>
        </w:tc>
      </w:tr>
    </w:tbl>
    <w:p w14:paraId="56517BCF" w14:textId="77777777" w:rsidR="00423497" w:rsidRPr="00E14951" w:rsidRDefault="00423497">
      <w:pPr>
        <w:rPr>
          <w:rFonts w:cstheme="minorBidi"/>
          <w:lang w:bidi="th-TH"/>
        </w:rPr>
      </w:pPr>
    </w:p>
    <w:p w14:paraId="57B1E60B" w14:textId="77777777" w:rsidR="00FF1250" w:rsidRPr="005C10BB" w:rsidRDefault="00FF1250">
      <w:pPr>
        <w:spacing w:line="240" w:lineRule="auto"/>
        <w:rPr>
          <w:rFonts w:cstheme="minorBidi"/>
          <w:b/>
          <w:sz w:val="24"/>
          <w:szCs w:val="24"/>
          <w:lang w:bidi="th-TH"/>
        </w:rPr>
      </w:pPr>
      <w:r>
        <w:br w:type="page"/>
      </w:r>
    </w:p>
    <w:p w14:paraId="1194267D" w14:textId="3CBA71F0" w:rsidR="009D453A" w:rsidRDefault="009D453A" w:rsidP="00FD0BD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2F80AE97" w:rsidR="002D0F70" w:rsidRPr="00325CD9" w:rsidRDefault="004C5C3B" w:rsidP="009D453A">
      <w:pPr>
        <w:pStyle w:val="BodyText"/>
        <w:ind w:left="562"/>
        <w:rPr>
          <w:szCs w:val="22"/>
          <w:lang w:bidi="th-TH"/>
        </w:rPr>
      </w:pPr>
      <w:r>
        <w:rPr>
          <w:szCs w:val="22"/>
          <w:lang w:bidi="th-TH"/>
        </w:rPr>
        <w:t>Reconciliation</w:t>
      </w:r>
      <w:r w:rsidR="008C12EC" w:rsidRPr="00325CD9">
        <w:rPr>
          <w:szCs w:val="22"/>
          <w:lang w:bidi="th-TH"/>
        </w:rPr>
        <w:t xml:space="preserve"> of net profit to cash flows from operating activities is shown below:</w:t>
      </w:r>
    </w:p>
    <w:tbl>
      <w:tblPr>
        <w:tblW w:w="9540"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1080"/>
      </w:tblGrid>
      <w:tr w:rsidR="002D0F70" w:rsidRPr="007B5E44" w14:paraId="56142204" w14:textId="77777777" w:rsidTr="00E14951">
        <w:trPr>
          <w:cantSplit/>
          <w:tblHeader/>
        </w:trPr>
        <w:tc>
          <w:tcPr>
            <w:tcW w:w="4848" w:type="dxa"/>
            <w:vAlign w:val="bottom"/>
            <w:hideMark/>
          </w:tcPr>
          <w:p w14:paraId="3918117A" w14:textId="77777777" w:rsidR="002D0F70" w:rsidRPr="007B5E44" w:rsidRDefault="002D0F70">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pPr>
              <w:spacing w:line="240" w:lineRule="auto"/>
              <w:ind w:left="-83" w:right="-79" w:firstLine="4"/>
              <w:jc w:val="center"/>
              <w:rPr>
                <w:bCs/>
                <w:szCs w:val="22"/>
              </w:rPr>
            </w:pPr>
          </w:p>
        </w:tc>
        <w:tc>
          <w:tcPr>
            <w:tcW w:w="2331"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C20F3F" w:rsidRPr="007B5E44" w14:paraId="1754ED07" w14:textId="77777777" w:rsidTr="00E14951">
        <w:trPr>
          <w:cantSplit/>
          <w:tblHeader/>
        </w:trPr>
        <w:tc>
          <w:tcPr>
            <w:tcW w:w="4848" w:type="dxa"/>
            <w:vAlign w:val="bottom"/>
          </w:tcPr>
          <w:p w14:paraId="5D69E7D1" w14:textId="42DAA279" w:rsidR="00C20F3F" w:rsidRPr="007B5E44" w:rsidRDefault="00C20F3F" w:rsidP="00C20F3F">
            <w:pPr>
              <w:tabs>
                <w:tab w:val="left" w:pos="720"/>
                <w:tab w:val="decimal" w:pos="765"/>
              </w:tabs>
              <w:spacing w:line="240" w:lineRule="auto"/>
              <w:ind w:left="188" w:hanging="174"/>
              <w:rPr>
                <w:b/>
                <w:bCs/>
                <w:i/>
                <w:iCs/>
                <w:color w:val="0000FF"/>
                <w:szCs w:val="22"/>
              </w:rPr>
            </w:pPr>
            <w:r w:rsidRPr="007B5E44">
              <w:rPr>
                <w:b/>
                <w:bCs/>
                <w:i/>
                <w:iCs/>
                <w:szCs w:val="22"/>
              </w:rPr>
              <w:t xml:space="preserve">For the </w:t>
            </w:r>
            <w:r w:rsidR="00625F47">
              <w:rPr>
                <w:b/>
                <w:bCs/>
                <w:i/>
                <w:iCs/>
                <w:szCs w:val="22"/>
              </w:rPr>
              <w:t>six</w:t>
            </w:r>
            <w:r w:rsidRPr="007B5E44">
              <w:rPr>
                <w:b/>
                <w:bCs/>
                <w:i/>
                <w:iCs/>
                <w:szCs w:val="22"/>
              </w:rPr>
              <w:t xml:space="preserve">-month period ended </w:t>
            </w:r>
            <w:r w:rsidR="00625F47">
              <w:rPr>
                <w:b/>
                <w:bCs/>
                <w:i/>
                <w:iCs/>
                <w:szCs w:val="22"/>
              </w:rPr>
              <w:t>30 June</w:t>
            </w:r>
          </w:p>
        </w:tc>
        <w:tc>
          <w:tcPr>
            <w:tcW w:w="990" w:type="dxa"/>
            <w:vAlign w:val="bottom"/>
          </w:tcPr>
          <w:p w14:paraId="42EF1A23" w14:textId="0A46EFBF" w:rsidR="00C20F3F" w:rsidRPr="007B5E44" w:rsidRDefault="00C20F3F" w:rsidP="00C20F3F">
            <w:pPr>
              <w:spacing w:line="240" w:lineRule="auto"/>
              <w:ind w:left="-83" w:right="-79" w:firstLine="4"/>
              <w:jc w:val="center"/>
              <w:rPr>
                <w:szCs w:val="22"/>
                <w:cs/>
              </w:rPr>
            </w:pPr>
            <w:r w:rsidRPr="007B5E44">
              <w:rPr>
                <w:szCs w:val="22"/>
              </w:rPr>
              <w:t>202</w:t>
            </w:r>
            <w:r>
              <w:rPr>
                <w:szCs w:val="22"/>
              </w:rPr>
              <w:t>5</w:t>
            </w:r>
          </w:p>
        </w:tc>
        <w:tc>
          <w:tcPr>
            <w:tcW w:w="180" w:type="dxa"/>
            <w:vAlign w:val="bottom"/>
          </w:tcPr>
          <w:p w14:paraId="69CA890E" w14:textId="77777777" w:rsidR="00C20F3F" w:rsidRPr="007B5E44" w:rsidRDefault="00C20F3F" w:rsidP="00C20F3F">
            <w:pPr>
              <w:spacing w:line="240" w:lineRule="auto"/>
              <w:ind w:left="-83" w:firstLine="4"/>
              <w:jc w:val="center"/>
              <w:rPr>
                <w:szCs w:val="22"/>
              </w:rPr>
            </w:pPr>
          </w:p>
        </w:tc>
        <w:tc>
          <w:tcPr>
            <w:tcW w:w="1010" w:type="dxa"/>
            <w:vAlign w:val="bottom"/>
          </w:tcPr>
          <w:p w14:paraId="19F8BDD9" w14:textId="5EC326F6" w:rsidR="00C20F3F" w:rsidRPr="007B5E44" w:rsidRDefault="00C20F3F" w:rsidP="00C20F3F">
            <w:pPr>
              <w:spacing w:line="240" w:lineRule="auto"/>
              <w:ind w:left="-77" w:right="-77" w:firstLine="4"/>
              <w:jc w:val="center"/>
              <w:rPr>
                <w:szCs w:val="22"/>
                <w:cs/>
              </w:rPr>
            </w:pPr>
            <w:r w:rsidRPr="007B5E44">
              <w:rPr>
                <w:szCs w:val="22"/>
              </w:rPr>
              <w:t>202</w:t>
            </w:r>
            <w:r>
              <w:rPr>
                <w:szCs w:val="22"/>
              </w:rPr>
              <w:t>4</w:t>
            </w:r>
          </w:p>
        </w:tc>
        <w:tc>
          <w:tcPr>
            <w:tcW w:w="181" w:type="dxa"/>
          </w:tcPr>
          <w:p w14:paraId="7697E68D" w14:textId="77777777" w:rsidR="00C20F3F" w:rsidRPr="007B5E44" w:rsidRDefault="00C20F3F" w:rsidP="00C20F3F">
            <w:pPr>
              <w:spacing w:line="240" w:lineRule="auto"/>
              <w:ind w:left="-83" w:right="-79" w:firstLine="4"/>
              <w:jc w:val="center"/>
              <w:rPr>
                <w:szCs w:val="22"/>
              </w:rPr>
            </w:pPr>
          </w:p>
        </w:tc>
        <w:tc>
          <w:tcPr>
            <w:tcW w:w="1071" w:type="dxa"/>
            <w:vAlign w:val="bottom"/>
          </w:tcPr>
          <w:p w14:paraId="3C749C52" w14:textId="7BF8F5F5" w:rsidR="00C20F3F" w:rsidRPr="007B5E44" w:rsidRDefault="00C20F3F" w:rsidP="00C20F3F">
            <w:pPr>
              <w:spacing w:line="240" w:lineRule="auto"/>
              <w:ind w:left="-53" w:right="-55"/>
              <w:jc w:val="center"/>
              <w:rPr>
                <w:szCs w:val="22"/>
                <w:cs/>
              </w:rPr>
            </w:pPr>
            <w:r w:rsidRPr="007B5E44">
              <w:rPr>
                <w:szCs w:val="22"/>
              </w:rPr>
              <w:t>202</w:t>
            </w:r>
            <w:r>
              <w:rPr>
                <w:szCs w:val="22"/>
              </w:rPr>
              <w:t>5</w:t>
            </w:r>
          </w:p>
        </w:tc>
        <w:tc>
          <w:tcPr>
            <w:tcW w:w="180" w:type="dxa"/>
            <w:vAlign w:val="bottom"/>
          </w:tcPr>
          <w:p w14:paraId="609DBB3F" w14:textId="77777777" w:rsidR="00C20F3F" w:rsidRPr="007B5E44" w:rsidRDefault="00C20F3F" w:rsidP="00C20F3F">
            <w:pPr>
              <w:spacing w:line="240" w:lineRule="auto"/>
              <w:jc w:val="center"/>
              <w:rPr>
                <w:szCs w:val="22"/>
              </w:rPr>
            </w:pPr>
          </w:p>
        </w:tc>
        <w:tc>
          <w:tcPr>
            <w:tcW w:w="1080" w:type="dxa"/>
            <w:vAlign w:val="bottom"/>
          </w:tcPr>
          <w:p w14:paraId="1E254857" w14:textId="496E749B" w:rsidR="00C20F3F" w:rsidRPr="007B5E44" w:rsidRDefault="00C20F3F" w:rsidP="00C20F3F">
            <w:pPr>
              <w:spacing w:line="240" w:lineRule="auto"/>
              <w:ind w:firstLine="4"/>
              <w:jc w:val="center"/>
              <w:rPr>
                <w:szCs w:val="22"/>
                <w:cs/>
              </w:rPr>
            </w:pPr>
            <w:r w:rsidRPr="007B5E44">
              <w:rPr>
                <w:szCs w:val="22"/>
              </w:rPr>
              <w:t>202</w:t>
            </w:r>
            <w:r>
              <w:rPr>
                <w:szCs w:val="22"/>
              </w:rPr>
              <w:t>4</w:t>
            </w:r>
          </w:p>
        </w:tc>
      </w:tr>
      <w:tr w:rsidR="00C20F3F" w:rsidRPr="007B5E44" w14:paraId="47B65281" w14:textId="77777777" w:rsidTr="00E14951">
        <w:trPr>
          <w:cantSplit/>
          <w:tblHeader/>
        </w:trPr>
        <w:tc>
          <w:tcPr>
            <w:tcW w:w="4848" w:type="dxa"/>
            <w:vAlign w:val="bottom"/>
          </w:tcPr>
          <w:p w14:paraId="3015DA98"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hideMark/>
          </w:tcPr>
          <w:p w14:paraId="516FC3C6" w14:textId="0FF2D3B5" w:rsidR="00C20F3F" w:rsidRPr="007B5E44" w:rsidRDefault="00C20F3F" w:rsidP="00C20F3F">
            <w:pPr>
              <w:spacing w:line="240" w:lineRule="auto"/>
              <w:ind w:left="-83" w:right="-79" w:firstLine="4"/>
              <w:jc w:val="center"/>
              <w:rPr>
                <w:bCs/>
                <w:szCs w:val="22"/>
              </w:rPr>
            </w:pPr>
            <w:r w:rsidRPr="007B5E44">
              <w:rPr>
                <w:bCs/>
                <w:i/>
                <w:iCs/>
                <w:szCs w:val="22"/>
              </w:rPr>
              <w:t>(in thousand Baht)</w:t>
            </w:r>
          </w:p>
        </w:tc>
      </w:tr>
      <w:tr w:rsidR="00C20F3F" w:rsidRPr="007B5E44" w14:paraId="5C51BE31" w14:textId="77777777" w:rsidTr="00E14951">
        <w:trPr>
          <w:cantSplit/>
          <w:tblHeader/>
        </w:trPr>
        <w:tc>
          <w:tcPr>
            <w:tcW w:w="4848" w:type="dxa"/>
            <w:vAlign w:val="bottom"/>
          </w:tcPr>
          <w:p w14:paraId="39787777"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tcPr>
          <w:p w14:paraId="5D8BEEB7" w14:textId="77777777" w:rsidR="00C20F3F" w:rsidRPr="007B5E44" w:rsidRDefault="00C20F3F" w:rsidP="00C20F3F">
            <w:pPr>
              <w:spacing w:line="240" w:lineRule="auto"/>
              <w:ind w:left="-83" w:right="-79" w:firstLine="4"/>
              <w:jc w:val="center"/>
              <w:rPr>
                <w:bCs/>
                <w:i/>
                <w:iCs/>
                <w:szCs w:val="22"/>
              </w:rPr>
            </w:pPr>
          </w:p>
        </w:tc>
      </w:tr>
      <w:tr w:rsidR="00967004" w:rsidRPr="007B5E44" w14:paraId="3ADAB820" w14:textId="77777777" w:rsidTr="00E14951">
        <w:trPr>
          <w:cantSplit/>
        </w:trPr>
        <w:tc>
          <w:tcPr>
            <w:tcW w:w="4848" w:type="dxa"/>
            <w:hideMark/>
          </w:tcPr>
          <w:p w14:paraId="3887F4F5" w14:textId="21D0C57D" w:rsidR="00967004" w:rsidRPr="007B5E44" w:rsidRDefault="00967004" w:rsidP="00967004">
            <w:pPr>
              <w:spacing w:line="240" w:lineRule="auto"/>
              <w:rPr>
                <w:b/>
                <w:bCs/>
                <w:szCs w:val="22"/>
              </w:rPr>
            </w:pPr>
            <w:r w:rsidRPr="007B5E44">
              <w:rPr>
                <w:b/>
                <w:bCs/>
                <w:szCs w:val="22"/>
              </w:rPr>
              <w:t>Profit before income tax:</w:t>
            </w:r>
          </w:p>
        </w:tc>
        <w:tc>
          <w:tcPr>
            <w:tcW w:w="990" w:type="dxa"/>
            <w:tcBorders>
              <w:bottom w:val="single" w:sz="4" w:space="0" w:color="auto"/>
            </w:tcBorders>
          </w:tcPr>
          <w:p w14:paraId="52CD2987" w14:textId="5897E71A" w:rsidR="00967004" w:rsidRPr="00325CD9" w:rsidRDefault="00294550" w:rsidP="00967004">
            <w:pPr>
              <w:tabs>
                <w:tab w:val="decimal" w:pos="465"/>
                <w:tab w:val="decimal" w:pos="819"/>
              </w:tabs>
              <w:spacing w:line="240" w:lineRule="auto"/>
              <w:ind w:left="-83" w:right="11" w:firstLine="4"/>
              <w:jc w:val="right"/>
              <w:rPr>
                <w:b/>
                <w:bCs/>
                <w:szCs w:val="22"/>
              </w:rPr>
            </w:pPr>
            <w:r w:rsidRPr="00294550">
              <w:rPr>
                <w:b/>
                <w:bCs/>
                <w:szCs w:val="22"/>
              </w:rPr>
              <w:t>1,456,087</w:t>
            </w:r>
          </w:p>
        </w:tc>
        <w:tc>
          <w:tcPr>
            <w:tcW w:w="180" w:type="dxa"/>
          </w:tcPr>
          <w:p w14:paraId="23BF07AC" w14:textId="77777777" w:rsidR="00967004" w:rsidRPr="00325CD9" w:rsidRDefault="00967004" w:rsidP="00967004">
            <w:pPr>
              <w:tabs>
                <w:tab w:val="decimal" w:pos="731"/>
                <w:tab w:val="decimal" w:pos="765"/>
              </w:tabs>
              <w:spacing w:line="240" w:lineRule="auto"/>
              <w:ind w:left="-83" w:right="11" w:firstLine="4"/>
              <w:rPr>
                <w:b/>
                <w:bCs/>
                <w:szCs w:val="22"/>
              </w:rPr>
            </w:pPr>
          </w:p>
        </w:tc>
        <w:tc>
          <w:tcPr>
            <w:tcW w:w="1010" w:type="dxa"/>
            <w:tcBorders>
              <w:bottom w:val="single" w:sz="4" w:space="0" w:color="auto"/>
            </w:tcBorders>
          </w:tcPr>
          <w:p w14:paraId="72960CFA" w14:textId="5689C6E8" w:rsidR="00967004" w:rsidRPr="00967004" w:rsidRDefault="00967004" w:rsidP="00967004">
            <w:pPr>
              <w:tabs>
                <w:tab w:val="decimal" w:pos="731"/>
                <w:tab w:val="decimal" w:pos="765"/>
              </w:tabs>
              <w:spacing w:line="240" w:lineRule="auto"/>
              <w:ind w:left="-83" w:right="11" w:firstLine="4"/>
              <w:jc w:val="right"/>
              <w:rPr>
                <w:b/>
                <w:bCs/>
                <w:szCs w:val="22"/>
              </w:rPr>
            </w:pPr>
            <w:r w:rsidRPr="007422E5">
              <w:rPr>
                <w:b/>
                <w:bCs/>
              </w:rPr>
              <w:t>1,874,438</w:t>
            </w:r>
          </w:p>
        </w:tc>
        <w:tc>
          <w:tcPr>
            <w:tcW w:w="181" w:type="dxa"/>
          </w:tcPr>
          <w:p w14:paraId="017CB535" w14:textId="77777777" w:rsidR="00967004" w:rsidRPr="00967004" w:rsidRDefault="00967004" w:rsidP="00967004">
            <w:pPr>
              <w:tabs>
                <w:tab w:val="decimal" w:pos="731"/>
                <w:tab w:val="decimal" w:pos="765"/>
              </w:tabs>
              <w:spacing w:line="240" w:lineRule="auto"/>
              <w:ind w:left="-79" w:right="-72"/>
              <w:rPr>
                <w:b/>
                <w:bCs/>
                <w:szCs w:val="22"/>
              </w:rPr>
            </w:pPr>
          </w:p>
        </w:tc>
        <w:tc>
          <w:tcPr>
            <w:tcW w:w="1071" w:type="dxa"/>
            <w:tcBorders>
              <w:bottom w:val="single" w:sz="4" w:space="0" w:color="auto"/>
            </w:tcBorders>
          </w:tcPr>
          <w:p w14:paraId="28405266" w14:textId="7EA092C9" w:rsidR="00967004" w:rsidRPr="00967004" w:rsidRDefault="00477182" w:rsidP="00967004">
            <w:pPr>
              <w:tabs>
                <w:tab w:val="decimal" w:pos="765"/>
                <w:tab w:val="decimal" w:pos="811"/>
              </w:tabs>
              <w:spacing w:line="240" w:lineRule="auto"/>
              <w:ind w:left="-83" w:right="11" w:firstLine="4"/>
              <w:jc w:val="right"/>
              <w:rPr>
                <w:b/>
                <w:bCs/>
                <w:szCs w:val="22"/>
                <w:cs/>
                <w:lang w:bidi="th-TH"/>
              </w:rPr>
            </w:pPr>
            <w:r w:rsidRPr="00477182">
              <w:rPr>
                <w:b/>
                <w:bCs/>
                <w:szCs w:val="22"/>
                <w:lang w:bidi="th-TH"/>
              </w:rPr>
              <w:t>1,433,844</w:t>
            </w:r>
          </w:p>
        </w:tc>
        <w:tc>
          <w:tcPr>
            <w:tcW w:w="180" w:type="dxa"/>
          </w:tcPr>
          <w:p w14:paraId="46A5E9F9" w14:textId="77777777" w:rsidR="00967004" w:rsidRPr="00967004" w:rsidRDefault="00967004" w:rsidP="00967004">
            <w:pPr>
              <w:tabs>
                <w:tab w:val="decimal" w:pos="765"/>
              </w:tabs>
              <w:spacing w:line="240" w:lineRule="auto"/>
              <w:rPr>
                <w:b/>
                <w:bCs/>
                <w:szCs w:val="22"/>
              </w:rPr>
            </w:pPr>
          </w:p>
        </w:tc>
        <w:tc>
          <w:tcPr>
            <w:tcW w:w="1080" w:type="dxa"/>
            <w:tcBorders>
              <w:bottom w:val="single" w:sz="4" w:space="0" w:color="auto"/>
            </w:tcBorders>
          </w:tcPr>
          <w:p w14:paraId="660DCF68" w14:textId="712C276C" w:rsidR="00967004" w:rsidRPr="00967004" w:rsidRDefault="00967004" w:rsidP="00967004">
            <w:pPr>
              <w:tabs>
                <w:tab w:val="decimal" w:pos="731"/>
                <w:tab w:val="decimal" w:pos="765"/>
              </w:tabs>
              <w:spacing w:line="240" w:lineRule="auto"/>
              <w:ind w:left="-83" w:right="11" w:firstLine="4"/>
              <w:jc w:val="right"/>
              <w:rPr>
                <w:b/>
                <w:bCs/>
                <w:szCs w:val="22"/>
              </w:rPr>
            </w:pPr>
            <w:r w:rsidRPr="007422E5">
              <w:rPr>
                <w:b/>
                <w:bCs/>
              </w:rPr>
              <w:t>1,966,540</w:t>
            </w:r>
          </w:p>
        </w:tc>
      </w:tr>
      <w:tr w:rsidR="00C20F3F" w:rsidRPr="007B5E44" w14:paraId="3D865F82" w14:textId="77777777" w:rsidTr="00E14951">
        <w:trPr>
          <w:cantSplit/>
        </w:trPr>
        <w:tc>
          <w:tcPr>
            <w:tcW w:w="4848" w:type="dxa"/>
          </w:tcPr>
          <w:p w14:paraId="0CF50B75" w14:textId="77777777" w:rsidR="00C20F3F" w:rsidRPr="007B5E44" w:rsidRDefault="00C20F3F" w:rsidP="00C20F3F">
            <w:pPr>
              <w:spacing w:line="240" w:lineRule="auto"/>
              <w:rPr>
                <w:b/>
                <w:bCs/>
                <w:szCs w:val="22"/>
              </w:rPr>
            </w:pPr>
          </w:p>
        </w:tc>
        <w:tc>
          <w:tcPr>
            <w:tcW w:w="990" w:type="dxa"/>
            <w:tcBorders>
              <w:top w:val="single" w:sz="4" w:space="0" w:color="auto"/>
            </w:tcBorders>
          </w:tcPr>
          <w:p w14:paraId="2FC53D69" w14:textId="77777777" w:rsidR="00C20F3F" w:rsidRPr="007B5E44" w:rsidRDefault="00C20F3F" w:rsidP="00C20F3F">
            <w:pPr>
              <w:tabs>
                <w:tab w:val="decimal" w:pos="465"/>
                <w:tab w:val="decimal" w:pos="765"/>
              </w:tabs>
              <w:spacing w:line="240" w:lineRule="auto"/>
              <w:ind w:left="-83" w:right="11" w:firstLine="4"/>
              <w:jc w:val="right"/>
              <w:rPr>
                <w:szCs w:val="22"/>
              </w:rPr>
            </w:pPr>
          </w:p>
        </w:tc>
        <w:tc>
          <w:tcPr>
            <w:tcW w:w="180" w:type="dxa"/>
          </w:tcPr>
          <w:p w14:paraId="3CD1A7AA" w14:textId="77777777" w:rsidR="00C20F3F" w:rsidRPr="007B5E44" w:rsidRDefault="00C20F3F" w:rsidP="00C20F3F">
            <w:pPr>
              <w:tabs>
                <w:tab w:val="decimal" w:pos="731"/>
                <w:tab w:val="decimal" w:pos="765"/>
              </w:tabs>
              <w:spacing w:line="240" w:lineRule="auto"/>
              <w:ind w:left="-83" w:right="11" w:firstLine="4"/>
              <w:rPr>
                <w:szCs w:val="22"/>
              </w:rPr>
            </w:pPr>
          </w:p>
        </w:tc>
        <w:tc>
          <w:tcPr>
            <w:tcW w:w="1010" w:type="dxa"/>
          </w:tcPr>
          <w:p w14:paraId="5219EB7D" w14:textId="77777777" w:rsidR="00C20F3F" w:rsidRPr="007B5E44" w:rsidRDefault="00C20F3F" w:rsidP="00C20F3F">
            <w:pPr>
              <w:tabs>
                <w:tab w:val="decimal" w:pos="731"/>
                <w:tab w:val="decimal" w:pos="765"/>
              </w:tabs>
              <w:spacing w:line="240" w:lineRule="auto"/>
              <w:ind w:left="-83" w:right="11" w:firstLine="4"/>
              <w:jc w:val="right"/>
              <w:rPr>
                <w:szCs w:val="22"/>
              </w:rPr>
            </w:pPr>
          </w:p>
        </w:tc>
        <w:tc>
          <w:tcPr>
            <w:tcW w:w="181" w:type="dxa"/>
          </w:tcPr>
          <w:p w14:paraId="476C063B" w14:textId="77777777" w:rsidR="00C20F3F" w:rsidRPr="007B5E44" w:rsidRDefault="00C20F3F" w:rsidP="00C20F3F">
            <w:pPr>
              <w:tabs>
                <w:tab w:val="decimal" w:pos="731"/>
                <w:tab w:val="decimal" w:pos="765"/>
              </w:tabs>
              <w:spacing w:line="240" w:lineRule="auto"/>
              <w:ind w:left="-79" w:right="-72"/>
              <w:rPr>
                <w:szCs w:val="22"/>
              </w:rPr>
            </w:pPr>
          </w:p>
        </w:tc>
        <w:tc>
          <w:tcPr>
            <w:tcW w:w="1071" w:type="dxa"/>
          </w:tcPr>
          <w:p w14:paraId="1637EDE3" w14:textId="77777777" w:rsidR="00C20F3F" w:rsidRPr="007B5E44" w:rsidRDefault="00C20F3F" w:rsidP="00C20F3F">
            <w:pPr>
              <w:tabs>
                <w:tab w:val="decimal" w:pos="628"/>
                <w:tab w:val="decimal" w:pos="765"/>
              </w:tabs>
              <w:spacing w:line="240" w:lineRule="auto"/>
              <w:ind w:left="-79" w:right="66"/>
              <w:jc w:val="right"/>
              <w:rPr>
                <w:szCs w:val="22"/>
              </w:rPr>
            </w:pPr>
          </w:p>
        </w:tc>
        <w:tc>
          <w:tcPr>
            <w:tcW w:w="180" w:type="dxa"/>
          </w:tcPr>
          <w:p w14:paraId="7AADD8E1" w14:textId="77777777" w:rsidR="00C20F3F" w:rsidRPr="007B5E44" w:rsidRDefault="00C20F3F" w:rsidP="00C20F3F">
            <w:pPr>
              <w:tabs>
                <w:tab w:val="decimal" w:pos="765"/>
              </w:tabs>
              <w:spacing w:line="240" w:lineRule="auto"/>
              <w:rPr>
                <w:szCs w:val="22"/>
              </w:rPr>
            </w:pPr>
          </w:p>
        </w:tc>
        <w:tc>
          <w:tcPr>
            <w:tcW w:w="1080" w:type="dxa"/>
          </w:tcPr>
          <w:p w14:paraId="7A663183" w14:textId="77777777" w:rsidR="00C20F3F" w:rsidRPr="007B5E44" w:rsidRDefault="00C20F3F" w:rsidP="00C20F3F">
            <w:pPr>
              <w:tabs>
                <w:tab w:val="decimal" w:pos="731"/>
                <w:tab w:val="decimal" w:pos="765"/>
              </w:tabs>
              <w:spacing w:line="240" w:lineRule="auto"/>
              <w:ind w:right="11"/>
              <w:jc w:val="right"/>
              <w:rPr>
                <w:szCs w:val="22"/>
              </w:rPr>
            </w:pPr>
          </w:p>
        </w:tc>
      </w:tr>
      <w:tr w:rsidR="00C20F3F" w:rsidRPr="007B5E44" w14:paraId="53346D4A" w14:textId="77777777" w:rsidTr="00E14951">
        <w:trPr>
          <w:cantSplit/>
        </w:trPr>
        <w:tc>
          <w:tcPr>
            <w:tcW w:w="4848" w:type="dxa"/>
          </w:tcPr>
          <w:p w14:paraId="03FBE9DB" w14:textId="76B6AE38" w:rsidR="00C20F3F" w:rsidRPr="007B5E44" w:rsidRDefault="00C20F3F" w:rsidP="00C20F3F">
            <w:pPr>
              <w:spacing w:line="240" w:lineRule="auto"/>
              <w:rPr>
                <w:b/>
                <w:bCs/>
                <w:szCs w:val="22"/>
                <w:cs/>
              </w:rPr>
            </w:pPr>
            <w:r w:rsidRPr="007B5E44">
              <w:rPr>
                <w:b/>
                <w:bCs/>
                <w:szCs w:val="22"/>
              </w:rPr>
              <w:t>Adjustment items:</w:t>
            </w:r>
          </w:p>
        </w:tc>
        <w:tc>
          <w:tcPr>
            <w:tcW w:w="990" w:type="dxa"/>
          </w:tcPr>
          <w:p w14:paraId="72471666" w14:textId="77777777" w:rsidR="00C20F3F" w:rsidRPr="007B5E44" w:rsidRDefault="00C20F3F" w:rsidP="00C20F3F">
            <w:pPr>
              <w:tabs>
                <w:tab w:val="decimal" w:pos="465"/>
                <w:tab w:val="decimal" w:pos="765"/>
              </w:tabs>
              <w:spacing w:line="240" w:lineRule="auto"/>
              <w:ind w:left="-83" w:right="11" w:firstLine="4"/>
              <w:jc w:val="right"/>
              <w:rPr>
                <w:szCs w:val="22"/>
              </w:rPr>
            </w:pPr>
          </w:p>
        </w:tc>
        <w:tc>
          <w:tcPr>
            <w:tcW w:w="180" w:type="dxa"/>
          </w:tcPr>
          <w:p w14:paraId="2C334ED4" w14:textId="77777777" w:rsidR="00C20F3F" w:rsidRPr="007B5E44" w:rsidRDefault="00C20F3F" w:rsidP="00C20F3F">
            <w:pPr>
              <w:tabs>
                <w:tab w:val="decimal" w:pos="731"/>
                <w:tab w:val="decimal" w:pos="765"/>
              </w:tabs>
              <w:spacing w:line="240" w:lineRule="auto"/>
              <w:ind w:left="-83" w:right="11" w:firstLine="4"/>
              <w:rPr>
                <w:szCs w:val="22"/>
              </w:rPr>
            </w:pPr>
          </w:p>
        </w:tc>
        <w:tc>
          <w:tcPr>
            <w:tcW w:w="1010" w:type="dxa"/>
          </w:tcPr>
          <w:p w14:paraId="4763D396" w14:textId="77777777" w:rsidR="00C20F3F" w:rsidRPr="007B5E44" w:rsidRDefault="00C20F3F" w:rsidP="00C20F3F">
            <w:pPr>
              <w:tabs>
                <w:tab w:val="decimal" w:pos="731"/>
                <w:tab w:val="decimal" w:pos="765"/>
              </w:tabs>
              <w:spacing w:line="240" w:lineRule="auto"/>
              <w:ind w:left="-83" w:right="11" w:firstLine="4"/>
              <w:jc w:val="right"/>
              <w:rPr>
                <w:szCs w:val="22"/>
              </w:rPr>
            </w:pPr>
          </w:p>
        </w:tc>
        <w:tc>
          <w:tcPr>
            <w:tcW w:w="181" w:type="dxa"/>
          </w:tcPr>
          <w:p w14:paraId="5BB900A6" w14:textId="77777777" w:rsidR="00C20F3F" w:rsidRPr="007B5E44" w:rsidRDefault="00C20F3F" w:rsidP="00C20F3F">
            <w:pPr>
              <w:tabs>
                <w:tab w:val="decimal" w:pos="731"/>
                <w:tab w:val="decimal" w:pos="765"/>
              </w:tabs>
              <w:spacing w:line="240" w:lineRule="auto"/>
              <w:ind w:left="-79" w:right="-72"/>
              <w:rPr>
                <w:szCs w:val="22"/>
              </w:rPr>
            </w:pPr>
          </w:p>
        </w:tc>
        <w:tc>
          <w:tcPr>
            <w:tcW w:w="1071" w:type="dxa"/>
          </w:tcPr>
          <w:p w14:paraId="635AD45E" w14:textId="77777777" w:rsidR="00C20F3F" w:rsidRPr="007B5E44" w:rsidRDefault="00C20F3F" w:rsidP="00C20F3F">
            <w:pPr>
              <w:tabs>
                <w:tab w:val="decimal" w:pos="628"/>
                <w:tab w:val="decimal" w:pos="765"/>
              </w:tabs>
              <w:spacing w:line="240" w:lineRule="auto"/>
              <w:ind w:left="-79" w:right="66"/>
              <w:jc w:val="right"/>
              <w:rPr>
                <w:szCs w:val="22"/>
              </w:rPr>
            </w:pPr>
          </w:p>
        </w:tc>
        <w:tc>
          <w:tcPr>
            <w:tcW w:w="180" w:type="dxa"/>
          </w:tcPr>
          <w:p w14:paraId="2E9201DA" w14:textId="77777777" w:rsidR="00C20F3F" w:rsidRPr="007B5E44" w:rsidRDefault="00C20F3F" w:rsidP="00C20F3F">
            <w:pPr>
              <w:tabs>
                <w:tab w:val="decimal" w:pos="765"/>
              </w:tabs>
              <w:spacing w:line="240" w:lineRule="auto"/>
              <w:rPr>
                <w:szCs w:val="22"/>
              </w:rPr>
            </w:pPr>
          </w:p>
        </w:tc>
        <w:tc>
          <w:tcPr>
            <w:tcW w:w="1080" w:type="dxa"/>
          </w:tcPr>
          <w:p w14:paraId="325DCAA8" w14:textId="77777777" w:rsidR="00C20F3F" w:rsidRPr="007B5E44" w:rsidRDefault="00C20F3F" w:rsidP="00C20F3F">
            <w:pPr>
              <w:tabs>
                <w:tab w:val="decimal" w:pos="731"/>
                <w:tab w:val="decimal" w:pos="765"/>
              </w:tabs>
              <w:spacing w:line="240" w:lineRule="auto"/>
              <w:ind w:right="11"/>
              <w:jc w:val="right"/>
              <w:rPr>
                <w:szCs w:val="22"/>
              </w:rPr>
            </w:pPr>
          </w:p>
        </w:tc>
      </w:tr>
      <w:tr w:rsidR="00BE01DE" w:rsidRPr="007B5E44" w14:paraId="0079F17D" w14:textId="77777777" w:rsidTr="00E14951">
        <w:trPr>
          <w:cantSplit/>
        </w:trPr>
        <w:tc>
          <w:tcPr>
            <w:tcW w:w="4848" w:type="dxa"/>
          </w:tcPr>
          <w:p w14:paraId="1D519D0E" w14:textId="2959615A" w:rsidR="00BE01DE" w:rsidRPr="007B5E44" w:rsidRDefault="00BE01DE" w:rsidP="00BE01DE">
            <w:pPr>
              <w:spacing w:line="240" w:lineRule="auto"/>
              <w:ind w:left="5" w:firstLine="9"/>
              <w:rPr>
                <w:szCs w:val="22"/>
                <w:cs/>
              </w:rPr>
            </w:pPr>
            <w:r w:rsidRPr="007B5E44">
              <w:rPr>
                <w:szCs w:val="22"/>
              </w:rPr>
              <w:t>Depreciation expenses</w:t>
            </w:r>
          </w:p>
        </w:tc>
        <w:tc>
          <w:tcPr>
            <w:tcW w:w="990" w:type="dxa"/>
          </w:tcPr>
          <w:p w14:paraId="5F02EE83" w14:textId="45F1448F" w:rsidR="00BE01DE" w:rsidRPr="007422E5" w:rsidRDefault="00BE01DE" w:rsidP="00BE01DE">
            <w:pPr>
              <w:tabs>
                <w:tab w:val="decimal" w:pos="765"/>
                <w:tab w:val="decimal" w:pos="835"/>
              </w:tabs>
              <w:spacing w:line="240" w:lineRule="auto"/>
              <w:ind w:left="-83" w:right="11" w:firstLine="4"/>
              <w:jc w:val="right"/>
            </w:pPr>
            <w:r w:rsidRPr="007422E5">
              <w:t>292,217</w:t>
            </w:r>
          </w:p>
        </w:tc>
        <w:tc>
          <w:tcPr>
            <w:tcW w:w="180" w:type="dxa"/>
          </w:tcPr>
          <w:p w14:paraId="0E84FBEC"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1EC14888" w14:textId="53DFF232" w:rsidR="00BE01DE" w:rsidRPr="007422E5" w:rsidRDefault="00BE01DE" w:rsidP="00BE01DE">
            <w:pPr>
              <w:tabs>
                <w:tab w:val="decimal" w:pos="765"/>
                <w:tab w:val="decimal" w:pos="835"/>
              </w:tabs>
              <w:spacing w:line="240" w:lineRule="auto"/>
              <w:ind w:left="-83" w:right="11" w:firstLine="4"/>
              <w:jc w:val="right"/>
            </w:pPr>
            <w:r w:rsidRPr="006B5FD9">
              <w:t>265,902</w:t>
            </w:r>
          </w:p>
        </w:tc>
        <w:tc>
          <w:tcPr>
            <w:tcW w:w="181" w:type="dxa"/>
          </w:tcPr>
          <w:p w14:paraId="78083AEE" w14:textId="77777777" w:rsidR="00BE01DE" w:rsidRPr="007422E5" w:rsidRDefault="00BE01DE" w:rsidP="00BE01DE">
            <w:pPr>
              <w:tabs>
                <w:tab w:val="decimal" w:pos="731"/>
                <w:tab w:val="decimal" w:pos="765"/>
              </w:tabs>
              <w:spacing w:line="240" w:lineRule="auto"/>
              <w:ind w:left="-79" w:right="-72"/>
            </w:pPr>
          </w:p>
        </w:tc>
        <w:tc>
          <w:tcPr>
            <w:tcW w:w="1071" w:type="dxa"/>
          </w:tcPr>
          <w:p w14:paraId="6EC9BF22" w14:textId="515B569C" w:rsidR="00BE01DE" w:rsidRPr="007422E5" w:rsidRDefault="00BE01DE" w:rsidP="00BE01DE">
            <w:pPr>
              <w:tabs>
                <w:tab w:val="decimal" w:pos="765"/>
                <w:tab w:val="decimal" w:pos="818"/>
              </w:tabs>
              <w:spacing w:line="240" w:lineRule="auto"/>
              <w:ind w:left="-83" w:right="11" w:firstLine="4"/>
              <w:jc w:val="right"/>
            </w:pPr>
            <w:r w:rsidRPr="007422E5">
              <w:t>292,205</w:t>
            </w:r>
          </w:p>
        </w:tc>
        <w:tc>
          <w:tcPr>
            <w:tcW w:w="180" w:type="dxa"/>
          </w:tcPr>
          <w:p w14:paraId="4CB67329" w14:textId="77777777" w:rsidR="00BE01DE" w:rsidRPr="007B5E44" w:rsidRDefault="00BE01DE" w:rsidP="00BE01DE">
            <w:pPr>
              <w:tabs>
                <w:tab w:val="decimal" w:pos="765"/>
              </w:tabs>
              <w:spacing w:line="240" w:lineRule="auto"/>
              <w:rPr>
                <w:szCs w:val="22"/>
              </w:rPr>
            </w:pPr>
          </w:p>
        </w:tc>
        <w:tc>
          <w:tcPr>
            <w:tcW w:w="1080" w:type="dxa"/>
          </w:tcPr>
          <w:p w14:paraId="0E6CD6D2" w14:textId="38166E79" w:rsidR="00BE01DE" w:rsidRPr="007B5E44" w:rsidRDefault="00BE01DE" w:rsidP="00BE01DE">
            <w:pPr>
              <w:tabs>
                <w:tab w:val="decimal" w:pos="765"/>
                <w:tab w:val="decimal" w:pos="818"/>
              </w:tabs>
              <w:spacing w:line="240" w:lineRule="auto"/>
              <w:ind w:left="-83" w:right="11" w:firstLine="4"/>
              <w:jc w:val="right"/>
              <w:rPr>
                <w:szCs w:val="22"/>
              </w:rPr>
            </w:pPr>
            <w:r w:rsidRPr="0043612B">
              <w:t>265,883</w:t>
            </w:r>
          </w:p>
        </w:tc>
      </w:tr>
      <w:tr w:rsidR="00BE01DE" w:rsidRPr="007B5E44" w14:paraId="4BB3F60D" w14:textId="77777777" w:rsidTr="00E14951">
        <w:trPr>
          <w:cantSplit/>
        </w:trPr>
        <w:tc>
          <w:tcPr>
            <w:tcW w:w="4848" w:type="dxa"/>
          </w:tcPr>
          <w:p w14:paraId="6131E88D" w14:textId="3FE8C860" w:rsidR="00BE01DE" w:rsidRPr="007B5E44" w:rsidRDefault="00BE01DE" w:rsidP="00BE01DE">
            <w:pPr>
              <w:spacing w:line="240" w:lineRule="auto"/>
              <w:ind w:left="5"/>
              <w:rPr>
                <w:szCs w:val="22"/>
                <w:cs/>
              </w:rPr>
            </w:pPr>
            <w:r w:rsidRPr="007B5E44">
              <w:rPr>
                <w:rFonts w:eastAsia="Arial Unicode MS"/>
                <w:szCs w:val="22"/>
              </w:rPr>
              <w:t>Amortisation expenses</w:t>
            </w:r>
          </w:p>
        </w:tc>
        <w:tc>
          <w:tcPr>
            <w:tcW w:w="990" w:type="dxa"/>
          </w:tcPr>
          <w:p w14:paraId="52B36681" w14:textId="4F98DC97" w:rsidR="00BE01DE" w:rsidRPr="007422E5" w:rsidRDefault="00BE01DE" w:rsidP="00BE01DE">
            <w:pPr>
              <w:tabs>
                <w:tab w:val="decimal" w:pos="765"/>
                <w:tab w:val="decimal" w:pos="835"/>
              </w:tabs>
              <w:spacing w:line="240" w:lineRule="auto"/>
              <w:ind w:left="-83" w:right="11" w:firstLine="4"/>
              <w:jc w:val="right"/>
            </w:pPr>
            <w:r w:rsidRPr="007422E5">
              <w:t>1,185</w:t>
            </w:r>
          </w:p>
        </w:tc>
        <w:tc>
          <w:tcPr>
            <w:tcW w:w="180" w:type="dxa"/>
          </w:tcPr>
          <w:p w14:paraId="47703CC7"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37D876EF" w14:textId="36537562" w:rsidR="00BE01DE" w:rsidRPr="007422E5" w:rsidRDefault="00BE01DE" w:rsidP="00BE01DE">
            <w:pPr>
              <w:tabs>
                <w:tab w:val="decimal" w:pos="731"/>
                <w:tab w:val="decimal" w:pos="765"/>
              </w:tabs>
              <w:spacing w:line="240" w:lineRule="auto"/>
              <w:ind w:left="-83" w:right="11" w:firstLine="4"/>
              <w:jc w:val="right"/>
            </w:pPr>
            <w:r w:rsidRPr="006B5FD9">
              <w:t>1,162</w:t>
            </w:r>
          </w:p>
        </w:tc>
        <w:tc>
          <w:tcPr>
            <w:tcW w:w="181" w:type="dxa"/>
          </w:tcPr>
          <w:p w14:paraId="06578419" w14:textId="77777777" w:rsidR="00BE01DE" w:rsidRPr="007422E5" w:rsidRDefault="00BE01DE" w:rsidP="00BE01DE">
            <w:pPr>
              <w:tabs>
                <w:tab w:val="decimal" w:pos="731"/>
                <w:tab w:val="decimal" w:pos="765"/>
              </w:tabs>
              <w:spacing w:line="240" w:lineRule="auto"/>
              <w:ind w:left="-79" w:right="-72"/>
            </w:pPr>
          </w:p>
        </w:tc>
        <w:tc>
          <w:tcPr>
            <w:tcW w:w="1071" w:type="dxa"/>
          </w:tcPr>
          <w:p w14:paraId="66735B51" w14:textId="3ACAF2FD" w:rsidR="00BE01DE" w:rsidRPr="007422E5" w:rsidRDefault="00BE01DE" w:rsidP="00BE01DE">
            <w:pPr>
              <w:tabs>
                <w:tab w:val="decimal" w:pos="765"/>
                <w:tab w:val="decimal" w:pos="818"/>
              </w:tabs>
              <w:spacing w:line="240" w:lineRule="auto"/>
              <w:ind w:left="-83" w:right="11" w:firstLine="4"/>
              <w:jc w:val="right"/>
            </w:pPr>
            <w:r w:rsidRPr="007422E5">
              <w:t>1,168</w:t>
            </w:r>
          </w:p>
        </w:tc>
        <w:tc>
          <w:tcPr>
            <w:tcW w:w="180" w:type="dxa"/>
          </w:tcPr>
          <w:p w14:paraId="72832104" w14:textId="77777777" w:rsidR="00BE01DE" w:rsidRPr="007B5E44" w:rsidRDefault="00BE01DE" w:rsidP="00BE01DE">
            <w:pPr>
              <w:tabs>
                <w:tab w:val="decimal" w:pos="765"/>
              </w:tabs>
              <w:spacing w:line="240" w:lineRule="auto"/>
              <w:rPr>
                <w:szCs w:val="22"/>
              </w:rPr>
            </w:pPr>
          </w:p>
        </w:tc>
        <w:tc>
          <w:tcPr>
            <w:tcW w:w="1080" w:type="dxa"/>
          </w:tcPr>
          <w:p w14:paraId="2B969A8E" w14:textId="16D8AB34" w:rsidR="00BE01DE" w:rsidRPr="007B5E44" w:rsidRDefault="00BE01DE" w:rsidP="00BE01DE">
            <w:pPr>
              <w:tabs>
                <w:tab w:val="decimal" w:pos="731"/>
                <w:tab w:val="decimal" w:pos="765"/>
              </w:tabs>
              <w:spacing w:line="240" w:lineRule="auto"/>
              <w:ind w:left="-97" w:right="11"/>
              <w:jc w:val="right"/>
              <w:rPr>
                <w:szCs w:val="22"/>
              </w:rPr>
            </w:pPr>
            <w:r w:rsidRPr="0043612B">
              <w:t>1,144</w:t>
            </w:r>
          </w:p>
        </w:tc>
      </w:tr>
      <w:tr w:rsidR="00BE01DE" w:rsidRPr="007B5E44" w14:paraId="54726E89" w14:textId="77777777" w:rsidTr="00E14951">
        <w:trPr>
          <w:cantSplit/>
        </w:trPr>
        <w:tc>
          <w:tcPr>
            <w:tcW w:w="4848" w:type="dxa"/>
          </w:tcPr>
          <w:p w14:paraId="51F340F7" w14:textId="5C1AFC57" w:rsidR="00BE01DE" w:rsidRPr="007B5E44" w:rsidRDefault="00BE01DE" w:rsidP="00BE01DE">
            <w:pPr>
              <w:spacing w:line="240" w:lineRule="auto"/>
              <w:ind w:left="5"/>
              <w:rPr>
                <w:rFonts w:eastAsia="Arial Unicode MS"/>
                <w:szCs w:val="22"/>
                <w:cs/>
              </w:rPr>
            </w:pPr>
            <w:r>
              <w:rPr>
                <w:rFonts w:eastAsia="Arial Unicode MS"/>
                <w:szCs w:val="22"/>
              </w:rPr>
              <w:t>L</w:t>
            </w:r>
            <w:r w:rsidRPr="007B5E44">
              <w:rPr>
                <w:rFonts w:eastAsia="Arial Unicode MS"/>
                <w:szCs w:val="22"/>
              </w:rPr>
              <w:t>oss on impairment of</w:t>
            </w:r>
            <w:r>
              <w:rPr>
                <w:rFonts w:eastAsia="Arial Unicode MS" w:cstheme="minorBidi"/>
                <w:szCs w:val="28"/>
                <w:lang w:bidi="th-TH"/>
              </w:rPr>
              <w:t xml:space="preserve"> </w:t>
            </w:r>
            <w:r>
              <w:rPr>
                <w:rFonts w:eastAsia="Arial Unicode MS"/>
                <w:szCs w:val="22"/>
              </w:rPr>
              <w:t>financial assets</w:t>
            </w:r>
          </w:p>
        </w:tc>
        <w:tc>
          <w:tcPr>
            <w:tcW w:w="990" w:type="dxa"/>
          </w:tcPr>
          <w:p w14:paraId="7C102150" w14:textId="112CB4D2" w:rsidR="00BE01DE" w:rsidRPr="007422E5" w:rsidRDefault="00BE01DE" w:rsidP="00BE01DE">
            <w:pPr>
              <w:tabs>
                <w:tab w:val="decimal" w:pos="765"/>
                <w:tab w:val="decimal" w:pos="835"/>
              </w:tabs>
              <w:spacing w:line="240" w:lineRule="auto"/>
              <w:ind w:left="-83" w:right="11" w:firstLine="4"/>
              <w:jc w:val="right"/>
            </w:pPr>
            <w:r w:rsidRPr="007422E5">
              <w:t>8,476</w:t>
            </w:r>
          </w:p>
        </w:tc>
        <w:tc>
          <w:tcPr>
            <w:tcW w:w="180" w:type="dxa"/>
          </w:tcPr>
          <w:p w14:paraId="11DAF53F"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17FF3D0B" w14:textId="7B21A857" w:rsidR="00BE01DE" w:rsidRPr="007422E5" w:rsidRDefault="00BE01DE" w:rsidP="00BE01DE">
            <w:pPr>
              <w:tabs>
                <w:tab w:val="decimal" w:pos="731"/>
                <w:tab w:val="decimal" w:pos="765"/>
              </w:tabs>
              <w:spacing w:line="240" w:lineRule="auto"/>
              <w:ind w:left="-83" w:right="11" w:firstLine="4"/>
              <w:jc w:val="right"/>
            </w:pPr>
            <w:r w:rsidRPr="006B5FD9">
              <w:t>11,630</w:t>
            </w:r>
          </w:p>
        </w:tc>
        <w:tc>
          <w:tcPr>
            <w:tcW w:w="181" w:type="dxa"/>
          </w:tcPr>
          <w:p w14:paraId="35D58997" w14:textId="77777777" w:rsidR="00BE01DE" w:rsidRPr="007422E5" w:rsidRDefault="00BE01DE" w:rsidP="00BE01DE">
            <w:pPr>
              <w:tabs>
                <w:tab w:val="decimal" w:pos="731"/>
                <w:tab w:val="decimal" w:pos="765"/>
              </w:tabs>
              <w:spacing w:line="240" w:lineRule="auto"/>
              <w:ind w:left="-79" w:right="-72"/>
            </w:pPr>
          </w:p>
        </w:tc>
        <w:tc>
          <w:tcPr>
            <w:tcW w:w="1071" w:type="dxa"/>
          </w:tcPr>
          <w:p w14:paraId="5C0C4157" w14:textId="5543F975" w:rsidR="00BE01DE" w:rsidRPr="007422E5" w:rsidRDefault="00BE01DE" w:rsidP="00BE01DE">
            <w:pPr>
              <w:tabs>
                <w:tab w:val="decimal" w:pos="765"/>
                <w:tab w:val="decimal" w:pos="818"/>
              </w:tabs>
              <w:spacing w:line="240" w:lineRule="auto"/>
              <w:ind w:left="-83" w:right="11" w:firstLine="4"/>
              <w:jc w:val="right"/>
            </w:pPr>
            <w:r w:rsidRPr="007422E5">
              <w:t>-</w:t>
            </w:r>
          </w:p>
        </w:tc>
        <w:tc>
          <w:tcPr>
            <w:tcW w:w="180" w:type="dxa"/>
          </w:tcPr>
          <w:p w14:paraId="5D339E7D" w14:textId="77777777" w:rsidR="00BE01DE" w:rsidRPr="007B5E44" w:rsidRDefault="00BE01DE" w:rsidP="00BE01DE">
            <w:pPr>
              <w:tabs>
                <w:tab w:val="decimal" w:pos="765"/>
              </w:tabs>
              <w:spacing w:line="240" w:lineRule="auto"/>
              <w:rPr>
                <w:szCs w:val="22"/>
              </w:rPr>
            </w:pPr>
          </w:p>
        </w:tc>
        <w:tc>
          <w:tcPr>
            <w:tcW w:w="1080" w:type="dxa"/>
          </w:tcPr>
          <w:p w14:paraId="2054133A" w14:textId="2BC5CE0E" w:rsidR="00BE01DE" w:rsidRPr="007B5E44" w:rsidRDefault="00B87872" w:rsidP="00BE01DE">
            <w:pPr>
              <w:tabs>
                <w:tab w:val="decimal" w:pos="765"/>
                <w:tab w:val="decimal" w:pos="818"/>
              </w:tabs>
              <w:spacing w:line="240" w:lineRule="auto"/>
              <w:ind w:left="-83" w:right="11" w:firstLine="4"/>
              <w:jc w:val="right"/>
              <w:rPr>
                <w:szCs w:val="22"/>
                <w:cs/>
              </w:rPr>
            </w:pPr>
            <w:r>
              <w:rPr>
                <w:szCs w:val="22"/>
              </w:rPr>
              <w:t>-</w:t>
            </w:r>
          </w:p>
        </w:tc>
      </w:tr>
      <w:tr w:rsidR="00BE01DE" w:rsidRPr="007B5E44" w14:paraId="36551425" w14:textId="77777777" w:rsidTr="00E14951">
        <w:trPr>
          <w:cantSplit/>
        </w:trPr>
        <w:tc>
          <w:tcPr>
            <w:tcW w:w="4848" w:type="dxa"/>
          </w:tcPr>
          <w:p w14:paraId="45076F23" w14:textId="645430CF" w:rsidR="00BE01DE" w:rsidRPr="00D61EA2" w:rsidRDefault="00BE01DE" w:rsidP="00BE01DE">
            <w:pPr>
              <w:spacing w:line="240" w:lineRule="auto"/>
              <w:ind w:left="223" w:hanging="218"/>
              <w:rPr>
                <w:szCs w:val="22"/>
                <w:cs/>
              </w:rPr>
            </w:pPr>
            <w:r w:rsidRPr="00D61EA2">
              <w:rPr>
                <w:rFonts w:eastAsia="Arial Unicode MS"/>
                <w:szCs w:val="22"/>
              </w:rPr>
              <w:t xml:space="preserve">(Reversal of) allowance for write-down to </w:t>
            </w:r>
            <w:r w:rsidRPr="00D61EA2">
              <w:rPr>
                <w:rFonts w:eastAsia="Arial Unicode MS"/>
                <w:szCs w:val="22"/>
              </w:rPr>
              <w:br/>
              <w:t>net realisable value</w:t>
            </w:r>
          </w:p>
        </w:tc>
        <w:tc>
          <w:tcPr>
            <w:tcW w:w="990" w:type="dxa"/>
          </w:tcPr>
          <w:p w14:paraId="74BB51D9" w14:textId="77777777" w:rsidR="00BE01DE" w:rsidRPr="007422E5" w:rsidRDefault="00BE01DE" w:rsidP="007422E5">
            <w:pPr>
              <w:tabs>
                <w:tab w:val="decimal" w:pos="765"/>
                <w:tab w:val="decimal" w:pos="835"/>
              </w:tabs>
              <w:spacing w:line="240" w:lineRule="auto"/>
              <w:ind w:left="-83" w:right="11" w:firstLine="4"/>
              <w:jc w:val="right"/>
            </w:pPr>
          </w:p>
          <w:p w14:paraId="493F64BC" w14:textId="3CB34E87" w:rsidR="00BE01DE" w:rsidRPr="007422E5" w:rsidRDefault="00BE01DE" w:rsidP="00BE01DE">
            <w:pPr>
              <w:tabs>
                <w:tab w:val="decimal" w:pos="380"/>
                <w:tab w:val="decimal" w:pos="765"/>
                <w:tab w:val="decimal" w:pos="835"/>
              </w:tabs>
              <w:spacing w:line="240" w:lineRule="auto"/>
              <w:ind w:left="-83" w:right="11" w:firstLine="4"/>
              <w:jc w:val="right"/>
            </w:pPr>
            <w:r w:rsidRPr="007422E5">
              <w:t>3,666</w:t>
            </w:r>
          </w:p>
        </w:tc>
        <w:tc>
          <w:tcPr>
            <w:tcW w:w="180" w:type="dxa"/>
          </w:tcPr>
          <w:p w14:paraId="20086407" w14:textId="77777777" w:rsidR="00BE01DE" w:rsidRPr="007422E5" w:rsidRDefault="00BE01DE" w:rsidP="007422E5">
            <w:pPr>
              <w:tabs>
                <w:tab w:val="decimal" w:pos="731"/>
                <w:tab w:val="decimal" w:pos="765"/>
                <w:tab w:val="decimal" w:pos="835"/>
              </w:tabs>
              <w:spacing w:line="240" w:lineRule="auto"/>
              <w:ind w:left="-83" w:right="11" w:firstLine="4"/>
              <w:jc w:val="right"/>
            </w:pPr>
          </w:p>
        </w:tc>
        <w:tc>
          <w:tcPr>
            <w:tcW w:w="1010" w:type="dxa"/>
          </w:tcPr>
          <w:p w14:paraId="7CF23150" w14:textId="45D8572D" w:rsidR="00BE01DE" w:rsidRPr="007422E5" w:rsidRDefault="00BE01DE" w:rsidP="007422E5">
            <w:pPr>
              <w:spacing w:line="240" w:lineRule="auto"/>
              <w:ind w:left="-97" w:right="-56"/>
              <w:jc w:val="right"/>
            </w:pPr>
            <w:r w:rsidRPr="007422E5">
              <w:br/>
              <w:t>(44,128)</w:t>
            </w:r>
          </w:p>
        </w:tc>
        <w:tc>
          <w:tcPr>
            <w:tcW w:w="181" w:type="dxa"/>
          </w:tcPr>
          <w:p w14:paraId="725AC2EB" w14:textId="77777777" w:rsidR="00BE01DE" w:rsidRPr="007422E5" w:rsidRDefault="00BE01DE" w:rsidP="007422E5">
            <w:pPr>
              <w:tabs>
                <w:tab w:val="decimal" w:pos="731"/>
                <w:tab w:val="decimal" w:pos="765"/>
                <w:tab w:val="decimal" w:pos="835"/>
              </w:tabs>
              <w:spacing w:line="240" w:lineRule="auto"/>
              <w:ind w:left="-79" w:right="11"/>
              <w:jc w:val="right"/>
            </w:pPr>
          </w:p>
        </w:tc>
        <w:tc>
          <w:tcPr>
            <w:tcW w:w="1071" w:type="dxa"/>
          </w:tcPr>
          <w:p w14:paraId="3A4C6BC2" w14:textId="77777777" w:rsidR="00BE01DE" w:rsidRPr="007422E5" w:rsidRDefault="00BE01DE" w:rsidP="007422E5">
            <w:pPr>
              <w:tabs>
                <w:tab w:val="decimal" w:pos="765"/>
                <w:tab w:val="decimal" w:pos="835"/>
              </w:tabs>
              <w:spacing w:line="240" w:lineRule="auto"/>
              <w:ind w:right="11"/>
              <w:jc w:val="right"/>
            </w:pPr>
          </w:p>
          <w:p w14:paraId="1EF4B120" w14:textId="51F08913" w:rsidR="00BE01DE" w:rsidRPr="007422E5" w:rsidRDefault="00BE01DE" w:rsidP="00BE01DE">
            <w:pPr>
              <w:tabs>
                <w:tab w:val="decimal" w:pos="731"/>
                <w:tab w:val="decimal" w:pos="765"/>
                <w:tab w:val="decimal" w:pos="835"/>
              </w:tabs>
              <w:spacing w:line="240" w:lineRule="auto"/>
              <w:ind w:left="-83" w:right="11" w:firstLine="4"/>
              <w:jc w:val="right"/>
            </w:pPr>
            <w:r w:rsidRPr="007422E5">
              <w:t>4,488</w:t>
            </w:r>
          </w:p>
        </w:tc>
        <w:tc>
          <w:tcPr>
            <w:tcW w:w="180" w:type="dxa"/>
          </w:tcPr>
          <w:p w14:paraId="2C3BE6ED" w14:textId="77777777" w:rsidR="00BE01DE" w:rsidRPr="007B5E44" w:rsidRDefault="00BE01DE" w:rsidP="00BE01DE">
            <w:pPr>
              <w:tabs>
                <w:tab w:val="decimal" w:pos="765"/>
              </w:tabs>
              <w:spacing w:line="240" w:lineRule="auto"/>
              <w:rPr>
                <w:szCs w:val="22"/>
              </w:rPr>
            </w:pPr>
          </w:p>
        </w:tc>
        <w:tc>
          <w:tcPr>
            <w:tcW w:w="1080" w:type="dxa"/>
          </w:tcPr>
          <w:p w14:paraId="1116E4D2" w14:textId="13C77CB1" w:rsidR="00BE01DE" w:rsidRPr="007B5E44" w:rsidRDefault="00BE01DE" w:rsidP="00BE01DE">
            <w:pPr>
              <w:spacing w:line="240" w:lineRule="auto"/>
              <w:ind w:left="-83" w:right="-72" w:firstLine="4"/>
              <w:jc w:val="right"/>
              <w:rPr>
                <w:szCs w:val="22"/>
              </w:rPr>
            </w:pPr>
            <w:r>
              <w:rPr>
                <w:szCs w:val="22"/>
              </w:rPr>
              <w:br/>
            </w:r>
            <w:r w:rsidRPr="001D2F58">
              <w:rPr>
                <w:szCs w:val="22"/>
              </w:rPr>
              <w:t>(40,494)</w:t>
            </w:r>
            <w:r w:rsidRPr="001D2F58" w:rsidDel="00D33EE0">
              <w:rPr>
                <w:szCs w:val="22"/>
              </w:rPr>
              <w:t xml:space="preserve"> </w:t>
            </w:r>
          </w:p>
        </w:tc>
      </w:tr>
      <w:tr w:rsidR="00BE01DE" w:rsidRPr="007B5E44" w14:paraId="39D1E90C" w14:textId="77777777" w:rsidTr="00E14951">
        <w:trPr>
          <w:cantSplit/>
        </w:trPr>
        <w:tc>
          <w:tcPr>
            <w:tcW w:w="4848" w:type="dxa"/>
          </w:tcPr>
          <w:p w14:paraId="78F2B0B2" w14:textId="60057E2A" w:rsidR="00BE01DE" w:rsidRPr="007B5E44" w:rsidRDefault="00BE01DE" w:rsidP="00BE01DE">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67073D28" w:rsidR="00BE01DE" w:rsidRPr="007422E5" w:rsidRDefault="00BE01DE" w:rsidP="00BE01DE">
            <w:pPr>
              <w:tabs>
                <w:tab w:val="decimal" w:pos="765"/>
                <w:tab w:val="decimal" w:pos="835"/>
              </w:tabs>
              <w:spacing w:line="240" w:lineRule="auto"/>
              <w:ind w:left="-83" w:right="11" w:firstLine="4"/>
              <w:jc w:val="right"/>
            </w:pPr>
            <w:r w:rsidRPr="007422E5">
              <w:t>30,182</w:t>
            </w:r>
          </w:p>
        </w:tc>
        <w:tc>
          <w:tcPr>
            <w:tcW w:w="180" w:type="dxa"/>
          </w:tcPr>
          <w:p w14:paraId="4D4891A8"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7408ADF3" w14:textId="1BC223D7" w:rsidR="00BE01DE" w:rsidRPr="007422E5" w:rsidRDefault="00BE01DE" w:rsidP="007422E5">
            <w:pPr>
              <w:spacing w:line="240" w:lineRule="auto"/>
              <w:ind w:left="-83" w:right="13" w:firstLine="4"/>
              <w:jc w:val="right"/>
            </w:pPr>
            <w:r w:rsidRPr="007422E5">
              <w:t>27,401</w:t>
            </w:r>
          </w:p>
        </w:tc>
        <w:tc>
          <w:tcPr>
            <w:tcW w:w="181" w:type="dxa"/>
          </w:tcPr>
          <w:p w14:paraId="0C062DE7" w14:textId="77777777" w:rsidR="00BE01DE" w:rsidRPr="007422E5" w:rsidRDefault="00BE01DE" w:rsidP="00BE01DE">
            <w:pPr>
              <w:tabs>
                <w:tab w:val="decimal" w:pos="731"/>
                <w:tab w:val="decimal" w:pos="765"/>
              </w:tabs>
              <w:spacing w:line="240" w:lineRule="auto"/>
              <w:ind w:left="-79" w:right="-72"/>
            </w:pPr>
          </w:p>
        </w:tc>
        <w:tc>
          <w:tcPr>
            <w:tcW w:w="1071" w:type="dxa"/>
          </w:tcPr>
          <w:p w14:paraId="641BBCAD" w14:textId="01E5AFB3" w:rsidR="00BE01DE" w:rsidRPr="007422E5" w:rsidRDefault="00BE01DE" w:rsidP="00BE01DE">
            <w:pPr>
              <w:tabs>
                <w:tab w:val="decimal" w:pos="765"/>
                <w:tab w:val="decimal" w:pos="818"/>
              </w:tabs>
              <w:spacing w:line="240" w:lineRule="auto"/>
              <w:ind w:left="-83" w:right="11" w:firstLine="4"/>
              <w:jc w:val="right"/>
            </w:pPr>
            <w:r w:rsidRPr="007422E5">
              <w:t>30,182</w:t>
            </w:r>
          </w:p>
        </w:tc>
        <w:tc>
          <w:tcPr>
            <w:tcW w:w="180" w:type="dxa"/>
          </w:tcPr>
          <w:p w14:paraId="172216D0" w14:textId="77777777" w:rsidR="00BE01DE" w:rsidRPr="007B5E44" w:rsidRDefault="00BE01DE" w:rsidP="00BE01DE">
            <w:pPr>
              <w:tabs>
                <w:tab w:val="decimal" w:pos="765"/>
              </w:tabs>
              <w:spacing w:line="240" w:lineRule="auto"/>
              <w:rPr>
                <w:szCs w:val="22"/>
              </w:rPr>
            </w:pPr>
          </w:p>
        </w:tc>
        <w:tc>
          <w:tcPr>
            <w:tcW w:w="1080" w:type="dxa"/>
          </w:tcPr>
          <w:p w14:paraId="11D1D480" w14:textId="6392092B" w:rsidR="00BE01DE" w:rsidRPr="007B5E44" w:rsidRDefault="00BE01DE" w:rsidP="00BE01DE">
            <w:pPr>
              <w:tabs>
                <w:tab w:val="decimal" w:pos="731"/>
                <w:tab w:val="decimal" w:pos="818"/>
              </w:tabs>
              <w:spacing w:line="240" w:lineRule="auto"/>
              <w:ind w:left="-97" w:right="11"/>
              <w:jc w:val="right"/>
              <w:rPr>
                <w:szCs w:val="22"/>
              </w:rPr>
            </w:pPr>
            <w:r w:rsidRPr="00D33EE0">
              <w:rPr>
                <w:szCs w:val="22"/>
              </w:rPr>
              <w:t>27,401</w:t>
            </w:r>
          </w:p>
        </w:tc>
      </w:tr>
      <w:tr w:rsidR="00BE01DE" w:rsidRPr="007B5E44" w14:paraId="4114F33B" w14:textId="77777777" w:rsidTr="00E14951">
        <w:trPr>
          <w:cantSplit/>
        </w:trPr>
        <w:tc>
          <w:tcPr>
            <w:tcW w:w="4848" w:type="dxa"/>
          </w:tcPr>
          <w:p w14:paraId="44E65431" w14:textId="31BDAF5D" w:rsidR="00BE01DE" w:rsidRPr="007B5E44" w:rsidRDefault="00B75E9E" w:rsidP="00BE01DE">
            <w:pPr>
              <w:spacing w:line="240" w:lineRule="auto"/>
              <w:ind w:left="5"/>
              <w:rPr>
                <w:rFonts w:eastAsia="Arial Unicode MS"/>
                <w:szCs w:val="22"/>
                <w:cs/>
              </w:rPr>
            </w:pPr>
            <w:r>
              <w:rPr>
                <w:rFonts w:eastAsia="Arial Unicode MS"/>
                <w:szCs w:val="22"/>
              </w:rPr>
              <w:t xml:space="preserve">Losses </w:t>
            </w:r>
            <w:r w:rsidR="00BE01DE">
              <w:rPr>
                <w:rFonts w:eastAsia="Arial Unicode MS"/>
                <w:szCs w:val="22"/>
              </w:rPr>
              <w:t>(</w:t>
            </w:r>
            <w:r w:rsidR="001D5754">
              <w:rPr>
                <w:rFonts w:eastAsia="Arial Unicode MS"/>
                <w:szCs w:val="22"/>
              </w:rPr>
              <w:t>g</w:t>
            </w:r>
            <w:r w:rsidR="00BE01DE">
              <w:rPr>
                <w:rFonts w:eastAsia="Arial Unicode MS"/>
                <w:szCs w:val="22"/>
              </w:rPr>
              <w:t>ains)</w:t>
            </w:r>
            <w:r>
              <w:rPr>
                <w:rFonts w:eastAsia="Arial Unicode MS"/>
                <w:szCs w:val="22"/>
              </w:rPr>
              <w:t xml:space="preserve"> </w:t>
            </w:r>
            <w:r w:rsidR="00BE01DE" w:rsidRPr="007B5E44">
              <w:rPr>
                <w:rFonts w:eastAsia="Arial Unicode MS"/>
                <w:szCs w:val="22"/>
              </w:rPr>
              <w:t>on disposals and write-offs of</w:t>
            </w:r>
            <w:r w:rsidR="00BE01DE" w:rsidRPr="007B5E44">
              <w:rPr>
                <w:rFonts w:eastAsia="Arial Unicode MS"/>
                <w:szCs w:val="22"/>
              </w:rPr>
              <w:br/>
            </w:r>
            <w:r w:rsidR="00BE01DE">
              <w:rPr>
                <w:rFonts w:eastAsia="Arial Unicode MS" w:cstheme="minorBidi" w:hint="cs"/>
                <w:szCs w:val="28"/>
                <w:cs/>
                <w:lang w:bidi="th-TH"/>
              </w:rPr>
              <w:t xml:space="preserve">    </w:t>
            </w:r>
            <w:r w:rsidR="00BE01DE" w:rsidRPr="007B5E44">
              <w:rPr>
                <w:rFonts w:eastAsia="Arial Unicode MS"/>
                <w:szCs w:val="22"/>
              </w:rPr>
              <w:t>property, plant and equipment, net</w:t>
            </w:r>
          </w:p>
        </w:tc>
        <w:tc>
          <w:tcPr>
            <w:tcW w:w="990" w:type="dxa"/>
          </w:tcPr>
          <w:p w14:paraId="63D47E8B" w14:textId="77777777" w:rsidR="00BE01DE" w:rsidRPr="007422E5" w:rsidRDefault="00BE01DE" w:rsidP="007422E5">
            <w:pPr>
              <w:tabs>
                <w:tab w:val="decimal" w:pos="765"/>
                <w:tab w:val="decimal" w:pos="835"/>
              </w:tabs>
              <w:spacing w:line="240" w:lineRule="auto"/>
              <w:ind w:left="-83" w:right="11" w:firstLine="4"/>
              <w:jc w:val="right"/>
            </w:pPr>
          </w:p>
          <w:p w14:paraId="5338A5AE" w14:textId="170255DC" w:rsidR="00BE01DE" w:rsidRPr="007422E5" w:rsidRDefault="00BE01DE" w:rsidP="007422E5">
            <w:pPr>
              <w:tabs>
                <w:tab w:val="decimal" w:pos="465"/>
                <w:tab w:val="decimal" w:pos="731"/>
                <w:tab w:val="decimal" w:pos="765"/>
                <w:tab w:val="decimal" w:pos="835"/>
              </w:tabs>
              <w:spacing w:line="240" w:lineRule="auto"/>
              <w:ind w:left="-83" w:right="11" w:firstLine="4"/>
              <w:jc w:val="right"/>
            </w:pPr>
            <w:r w:rsidRPr="007422E5">
              <w:t>1,506</w:t>
            </w:r>
          </w:p>
        </w:tc>
        <w:tc>
          <w:tcPr>
            <w:tcW w:w="180" w:type="dxa"/>
          </w:tcPr>
          <w:p w14:paraId="3F38E1CC" w14:textId="77777777" w:rsidR="00BE01DE" w:rsidRPr="007422E5" w:rsidRDefault="00BE01DE" w:rsidP="007422E5">
            <w:pPr>
              <w:tabs>
                <w:tab w:val="decimal" w:pos="731"/>
                <w:tab w:val="decimal" w:pos="765"/>
                <w:tab w:val="decimal" w:pos="835"/>
              </w:tabs>
              <w:spacing w:line="240" w:lineRule="auto"/>
              <w:ind w:left="-83" w:right="11" w:firstLine="4"/>
              <w:jc w:val="right"/>
            </w:pPr>
          </w:p>
        </w:tc>
        <w:tc>
          <w:tcPr>
            <w:tcW w:w="1010" w:type="dxa"/>
          </w:tcPr>
          <w:p w14:paraId="0CC816C2" w14:textId="77777777" w:rsidR="00BE01DE" w:rsidRPr="007422E5" w:rsidRDefault="00BE01DE" w:rsidP="007422E5">
            <w:pPr>
              <w:spacing w:line="240" w:lineRule="auto"/>
              <w:ind w:left="-97" w:right="-56"/>
              <w:jc w:val="right"/>
            </w:pPr>
          </w:p>
          <w:p w14:paraId="6BDE2C9D" w14:textId="4FA49ADC" w:rsidR="00BE01DE" w:rsidRPr="007422E5" w:rsidRDefault="00BE01DE" w:rsidP="007422E5">
            <w:pPr>
              <w:spacing w:line="240" w:lineRule="auto"/>
              <w:ind w:left="-97" w:right="-56"/>
              <w:jc w:val="right"/>
            </w:pPr>
            <w:r w:rsidRPr="007422E5">
              <w:t>(2,936)</w:t>
            </w:r>
          </w:p>
        </w:tc>
        <w:tc>
          <w:tcPr>
            <w:tcW w:w="181" w:type="dxa"/>
          </w:tcPr>
          <w:p w14:paraId="456263FE" w14:textId="77777777" w:rsidR="00BE01DE" w:rsidRPr="007422E5" w:rsidRDefault="00BE01DE" w:rsidP="007422E5">
            <w:pPr>
              <w:tabs>
                <w:tab w:val="decimal" w:pos="731"/>
                <w:tab w:val="decimal" w:pos="765"/>
                <w:tab w:val="decimal" w:pos="835"/>
              </w:tabs>
              <w:spacing w:line="240" w:lineRule="auto"/>
              <w:ind w:left="-79" w:right="11"/>
              <w:jc w:val="right"/>
            </w:pPr>
          </w:p>
        </w:tc>
        <w:tc>
          <w:tcPr>
            <w:tcW w:w="1071" w:type="dxa"/>
          </w:tcPr>
          <w:p w14:paraId="345ACECE" w14:textId="77777777" w:rsidR="00BE01DE" w:rsidRPr="007422E5" w:rsidRDefault="00BE01DE" w:rsidP="007422E5">
            <w:pPr>
              <w:tabs>
                <w:tab w:val="decimal" w:pos="765"/>
                <w:tab w:val="decimal" w:pos="835"/>
              </w:tabs>
              <w:spacing w:line="240" w:lineRule="auto"/>
              <w:ind w:right="11"/>
              <w:jc w:val="right"/>
            </w:pPr>
          </w:p>
          <w:p w14:paraId="6AA2E2E9" w14:textId="3ADDEBDC" w:rsidR="00BE01DE" w:rsidRPr="007422E5" w:rsidRDefault="00BE01DE" w:rsidP="007422E5">
            <w:pPr>
              <w:tabs>
                <w:tab w:val="decimal" w:pos="731"/>
                <w:tab w:val="decimal" w:pos="765"/>
                <w:tab w:val="decimal" w:pos="835"/>
              </w:tabs>
              <w:spacing w:line="240" w:lineRule="auto"/>
              <w:ind w:left="-97" w:right="11" w:firstLine="4"/>
              <w:jc w:val="right"/>
            </w:pPr>
            <w:r w:rsidRPr="007422E5">
              <w:t>1,506</w:t>
            </w:r>
          </w:p>
        </w:tc>
        <w:tc>
          <w:tcPr>
            <w:tcW w:w="180" w:type="dxa"/>
          </w:tcPr>
          <w:p w14:paraId="05E7E41B" w14:textId="77777777" w:rsidR="00BE01DE" w:rsidRPr="007B5E44" w:rsidRDefault="00BE01DE" w:rsidP="00BE01DE">
            <w:pPr>
              <w:tabs>
                <w:tab w:val="decimal" w:pos="765"/>
              </w:tabs>
              <w:spacing w:line="240" w:lineRule="auto"/>
              <w:rPr>
                <w:szCs w:val="22"/>
              </w:rPr>
            </w:pPr>
          </w:p>
        </w:tc>
        <w:tc>
          <w:tcPr>
            <w:tcW w:w="1080" w:type="dxa"/>
          </w:tcPr>
          <w:p w14:paraId="1DB15B1C" w14:textId="77777777" w:rsidR="00BE01DE" w:rsidRDefault="00BE01DE" w:rsidP="00BE01DE">
            <w:pPr>
              <w:tabs>
                <w:tab w:val="decimal" w:pos="465"/>
                <w:tab w:val="decimal" w:pos="765"/>
              </w:tabs>
              <w:spacing w:line="240" w:lineRule="auto"/>
              <w:ind w:left="-83" w:right="11" w:firstLine="4"/>
              <w:jc w:val="right"/>
              <w:rPr>
                <w:szCs w:val="22"/>
              </w:rPr>
            </w:pPr>
          </w:p>
          <w:p w14:paraId="6148CE08" w14:textId="34C61C4F" w:rsidR="00BE01DE" w:rsidRPr="007B5E44" w:rsidRDefault="00BE01DE" w:rsidP="007422E5">
            <w:pPr>
              <w:spacing w:line="240" w:lineRule="auto"/>
              <w:ind w:left="-97" w:right="-78"/>
              <w:jc w:val="right"/>
              <w:rPr>
                <w:szCs w:val="22"/>
              </w:rPr>
            </w:pPr>
            <w:r w:rsidRPr="00C50ABD">
              <w:rPr>
                <w:szCs w:val="22"/>
              </w:rPr>
              <w:t>(2,936)</w:t>
            </w:r>
          </w:p>
        </w:tc>
      </w:tr>
      <w:tr w:rsidR="00BE01DE" w:rsidRPr="007B5E44" w14:paraId="07E3CCF0" w14:textId="77777777" w:rsidTr="00E14951">
        <w:trPr>
          <w:cantSplit/>
        </w:trPr>
        <w:tc>
          <w:tcPr>
            <w:tcW w:w="4848" w:type="dxa"/>
            <w:vAlign w:val="bottom"/>
          </w:tcPr>
          <w:p w14:paraId="5BC3EE9B" w14:textId="04635A72" w:rsidR="00BE01DE" w:rsidRPr="007B5E44" w:rsidRDefault="00BE01DE" w:rsidP="00BE01DE">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2F38DC2A" w:rsidR="00BE01DE" w:rsidRPr="007422E5" w:rsidRDefault="00BE01DE" w:rsidP="00BE01DE">
            <w:pPr>
              <w:tabs>
                <w:tab w:val="decimal" w:pos="765"/>
                <w:tab w:val="decimal" w:pos="835"/>
              </w:tabs>
              <w:spacing w:line="240" w:lineRule="auto"/>
              <w:ind w:left="-83" w:right="11" w:firstLine="4"/>
              <w:jc w:val="right"/>
            </w:pPr>
            <w:r w:rsidRPr="007422E5">
              <w:t>374,519</w:t>
            </w:r>
          </w:p>
        </w:tc>
        <w:tc>
          <w:tcPr>
            <w:tcW w:w="180" w:type="dxa"/>
          </w:tcPr>
          <w:p w14:paraId="19BCCDF1"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7B355ACF" w14:textId="33630C74" w:rsidR="00BE01DE" w:rsidRPr="007422E5" w:rsidRDefault="00BE01DE" w:rsidP="00BE01DE">
            <w:pPr>
              <w:spacing w:line="240" w:lineRule="auto"/>
              <w:ind w:left="-83" w:right="13" w:firstLine="4"/>
              <w:jc w:val="right"/>
            </w:pPr>
            <w:r w:rsidRPr="000B54A1">
              <w:t>233,477</w:t>
            </w:r>
          </w:p>
        </w:tc>
        <w:tc>
          <w:tcPr>
            <w:tcW w:w="181" w:type="dxa"/>
          </w:tcPr>
          <w:p w14:paraId="48E9A33F" w14:textId="77777777" w:rsidR="00BE01DE" w:rsidRPr="007422E5" w:rsidRDefault="00BE01DE" w:rsidP="00BE01DE">
            <w:pPr>
              <w:tabs>
                <w:tab w:val="decimal" w:pos="731"/>
                <w:tab w:val="decimal" w:pos="765"/>
              </w:tabs>
              <w:spacing w:line="240" w:lineRule="auto"/>
              <w:ind w:left="-79" w:right="-72"/>
            </w:pPr>
          </w:p>
        </w:tc>
        <w:tc>
          <w:tcPr>
            <w:tcW w:w="1071" w:type="dxa"/>
          </w:tcPr>
          <w:p w14:paraId="46287F07" w14:textId="79E185C5" w:rsidR="00BE01DE" w:rsidRPr="007422E5" w:rsidRDefault="00BE01DE" w:rsidP="00BE01DE">
            <w:pPr>
              <w:tabs>
                <w:tab w:val="decimal" w:pos="765"/>
                <w:tab w:val="decimal" w:pos="818"/>
              </w:tabs>
              <w:spacing w:line="240" w:lineRule="auto"/>
              <w:ind w:left="-83" w:right="11" w:firstLine="4"/>
              <w:jc w:val="right"/>
            </w:pPr>
            <w:r w:rsidRPr="007422E5">
              <w:t>341,608</w:t>
            </w:r>
          </w:p>
        </w:tc>
        <w:tc>
          <w:tcPr>
            <w:tcW w:w="180" w:type="dxa"/>
          </w:tcPr>
          <w:p w14:paraId="1A9E12E7" w14:textId="77777777" w:rsidR="00BE01DE" w:rsidRPr="007B5E44" w:rsidRDefault="00BE01DE" w:rsidP="00BE01DE">
            <w:pPr>
              <w:tabs>
                <w:tab w:val="decimal" w:pos="765"/>
              </w:tabs>
              <w:spacing w:line="240" w:lineRule="auto"/>
              <w:rPr>
                <w:szCs w:val="22"/>
              </w:rPr>
            </w:pPr>
          </w:p>
        </w:tc>
        <w:tc>
          <w:tcPr>
            <w:tcW w:w="1080" w:type="dxa"/>
          </w:tcPr>
          <w:p w14:paraId="3D47D5D9" w14:textId="3397AC98" w:rsidR="00BE01DE" w:rsidRPr="007B5E44" w:rsidRDefault="00BE01DE" w:rsidP="00BE01DE">
            <w:pPr>
              <w:spacing w:line="240" w:lineRule="auto"/>
              <w:ind w:left="-97" w:right="10"/>
              <w:jc w:val="right"/>
              <w:rPr>
                <w:szCs w:val="22"/>
              </w:rPr>
            </w:pPr>
            <w:r w:rsidRPr="00611D97">
              <w:t>232,690</w:t>
            </w:r>
          </w:p>
        </w:tc>
      </w:tr>
      <w:tr w:rsidR="00BE01DE" w:rsidRPr="007B5E44" w14:paraId="330A3F97" w14:textId="77777777" w:rsidTr="00E14951">
        <w:trPr>
          <w:cantSplit/>
        </w:trPr>
        <w:tc>
          <w:tcPr>
            <w:tcW w:w="4848" w:type="dxa"/>
            <w:vAlign w:val="bottom"/>
          </w:tcPr>
          <w:p w14:paraId="4939C444" w14:textId="2B6AE455" w:rsidR="00BE01DE" w:rsidRPr="007B5E44" w:rsidRDefault="00BE01DE" w:rsidP="00BE01DE">
            <w:pPr>
              <w:spacing w:line="240" w:lineRule="auto"/>
              <w:ind w:left="5"/>
              <w:rPr>
                <w:rFonts w:eastAsia="Arial Unicode MS"/>
                <w:szCs w:val="22"/>
                <w:cs/>
              </w:rPr>
            </w:pPr>
            <w:r>
              <w:rPr>
                <w:rFonts w:eastAsia="Arial Unicode MS" w:cs="Angsana New"/>
                <w:szCs w:val="28"/>
                <w:lang w:val="en-US" w:bidi="th-TH"/>
              </w:rPr>
              <w:t>Gains</w:t>
            </w:r>
            <w:r w:rsidRPr="007B5E44">
              <w:rPr>
                <w:rFonts w:eastAsia="Arial Unicode MS"/>
                <w:szCs w:val="22"/>
              </w:rPr>
              <w:t xml:space="preserve"> on exchange rates</w:t>
            </w:r>
            <w:r>
              <w:rPr>
                <w:rFonts w:eastAsia="Arial Unicode MS"/>
                <w:szCs w:val="22"/>
              </w:rPr>
              <w:t>, net</w:t>
            </w:r>
          </w:p>
        </w:tc>
        <w:tc>
          <w:tcPr>
            <w:tcW w:w="990" w:type="dxa"/>
          </w:tcPr>
          <w:p w14:paraId="482B3D91" w14:textId="5CC50A19" w:rsidR="00BE01DE" w:rsidRPr="007422E5" w:rsidRDefault="00BE01DE" w:rsidP="007422E5">
            <w:pPr>
              <w:spacing w:line="240" w:lineRule="auto"/>
              <w:ind w:left="-97" w:right="-56"/>
              <w:jc w:val="right"/>
            </w:pPr>
            <w:r w:rsidRPr="007422E5">
              <w:t>(384,202)</w:t>
            </w:r>
          </w:p>
        </w:tc>
        <w:tc>
          <w:tcPr>
            <w:tcW w:w="180" w:type="dxa"/>
          </w:tcPr>
          <w:p w14:paraId="3DE5CDDA"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3416E66F" w14:textId="0E215AD8" w:rsidR="00BE01DE" w:rsidRPr="007422E5" w:rsidRDefault="00BE01DE" w:rsidP="007422E5">
            <w:pPr>
              <w:spacing w:line="240" w:lineRule="auto"/>
              <w:ind w:left="-97" w:right="-56"/>
              <w:jc w:val="right"/>
            </w:pPr>
            <w:r w:rsidRPr="000B54A1">
              <w:t>(288,030)</w:t>
            </w:r>
          </w:p>
        </w:tc>
        <w:tc>
          <w:tcPr>
            <w:tcW w:w="181" w:type="dxa"/>
          </w:tcPr>
          <w:p w14:paraId="6D92F9AD" w14:textId="77777777" w:rsidR="00BE01DE" w:rsidRPr="007422E5" w:rsidRDefault="00BE01DE" w:rsidP="007422E5">
            <w:pPr>
              <w:tabs>
                <w:tab w:val="decimal" w:pos="731"/>
                <w:tab w:val="decimal" w:pos="765"/>
              </w:tabs>
              <w:spacing w:line="240" w:lineRule="auto"/>
              <w:ind w:left="-79" w:right="11"/>
            </w:pPr>
          </w:p>
        </w:tc>
        <w:tc>
          <w:tcPr>
            <w:tcW w:w="1071" w:type="dxa"/>
          </w:tcPr>
          <w:p w14:paraId="3A815B62" w14:textId="30A6CA51" w:rsidR="00BE01DE" w:rsidRPr="007422E5" w:rsidRDefault="00BE01DE" w:rsidP="007422E5">
            <w:pPr>
              <w:spacing w:line="240" w:lineRule="auto"/>
              <w:ind w:left="-97" w:right="-56"/>
              <w:jc w:val="right"/>
            </w:pPr>
            <w:r w:rsidRPr="007422E5">
              <w:t>(403,187)</w:t>
            </w:r>
          </w:p>
        </w:tc>
        <w:tc>
          <w:tcPr>
            <w:tcW w:w="180" w:type="dxa"/>
          </w:tcPr>
          <w:p w14:paraId="0F9B8A0F" w14:textId="77777777" w:rsidR="00BE01DE" w:rsidRPr="007B5E44" w:rsidRDefault="00BE01DE" w:rsidP="00BE01DE">
            <w:pPr>
              <w:tabs>
                <w:tab w:val="decimal" w:pos="765"/>
              </w:tabs>
              <w:spacing w:line="240" w:lineRule="auto"/>
              <w:rPr>
                <w:szCs w:val="22"/>
              </w:rPr>
            </w:pPr>
          </w:p>
        </w:tc>
        <w:tc>
          <w:tcPr>
            <w:tcW w:w="1080" w:type="dxa"/>
          </w:tcPr>
          <w:p w14:paraId="5D0C118D" w14:textId="0350C091" w:rsidR="00BE01DE" w:rsidRPr="007B5E44" w:rsidRDefault="00BE01DE" w:rsidP="00BE01DE">
            <w:pPr>
              <w:spacing w:line="240" w:lineRule="auto"/>
              <w:ind w:left="-97" w:right="-56"/>
              <w:jc w:val="right"/>
              <w:rPr>
                <w:szCs w:val="22"/>
              </w:rPr>
            </w:pPr>
            <w:r w:rsidRPr="00611D97">
              <w:t>(209,389)</w:t>
            </w:r>
          </w:p>
        </w:tc>
      </w:tr>
      <w:tr w:rsidR="00BE01DE" w:rsidRPr="007B5E44" w14:paraId="1C692E68" w14:textId="77777777" w:rsidTr="00E14951">
        <w:trPr>
          <w:cantSplit/>
        </w:trPr>
        <w:tc>
          <w:tcPr>
            <w:tcW w:w="4848" w:type="dxa"/>
            <w:vAlign w:val="bottom"/>
          </w:tcPr>
          <w:p w14:paraId="1ADCE91D" w14:textId="493C96E5" w:rsidR="00BE01DE" w:rsidRPr="007B5E44" w:rsidRDefault="00BE01DE" w:rsidP="00BE01DE">
            <w:pPr>
              <w:tabs>
                <w:tab w:val="decimal" w:pos="628"/>
              </w:tabs>
              <w:spacing w:line="240" w:lineRule="auto"/>
              <w:ind w:left="-97"/>
              <w:rPr>
                <w:rFonts w:eastAsia="Arial Unicode MS"/>
                <w:szCs w:val="22"/>
                <w:cs/>
              </w:rPr>
            </w:pPr>
            <w:r>
              <w:rPr>
                <w:rFonts w:eastAsia="Arial Unicode MS"/>
                <w:szCs w:val="22"/>
              </w:rPr>
              <w:t xml:space="preserve">  </w:t>
            </w:r>
            <w:r w:rsidRPr="007B5E44">
              <w:rPr>
                <w:rFonts w:eastAsia="Arial Unicode MS"/>
                <w:szCs w:val="22"/>
              </w:rPr>
              <w:t>Finance costs</w:t>
            </w:r>
          </w:p>
        </w:tc>
        <w:tc>
          <w:tcPr>
            <w:tcW w:w="990" w:type="dxa"/>
          </w:tcPr>
          <w:p w14:paraId="27E7ABC5" w14:textId="4BF827A2" w:rsidR="00BE01DE" w:rsidRPr="007422E5" w:rsidRDefault="00BE01DE" w:rsidP="00BE01DE">
            <w:pPr>
              <w:tabs>
                <w:tab w:val="decimal" w:pos="765"/>
                <w:tab w:val="decimal" w:pos="835"/>
              </w:tabs>
              <w:spacing w:line="240" w:lineRule="auto"/>
              <w:ind w:left="-83" w:right="11" w:firstLine="4"/>
              <w:jc w:val="right"/>
            </w:pPr>
            <w:r w:rsidRPr="007422E5">
              <w:t>2,702</w:t>
            </w:r>
          </w:p>
        </w:tc>
        <w:tc>
          <w:tcPr>
            <w:tcW w:w="180" w:type="dxa"/>
          </w:tcPr>
          <w:p w14:paraId="7DB55AD0"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3169CAE2" w14:textId="0A154B19" w:rsidR="00BE01DE" w:rsidRPr="007422E5" w:rsidRDefault="00BE01DE" w:rsidP="00BE01DE">
            <w:pPr>
              <w:spacing w:line="240" w:lineRule="auto"/>
              <w:ind w:left="-83" w:right="9" w:firstLine="4"/>
              <w:jc w:val="right"/>
            </w:pPr>
            <w:r w:rsidRPr="000B54A1">
              <w:t>2,789</w:t>
            </w:r>
          </w:p>
        </w:tc>
        <w:tc>
          <w:tcPr>
            <w:tcW w:w="181" w:type="dxa"/>
          </w:tcPr>
          <w:p w14:paraId="42991A8A" w14:textId="77777777" w:rsidR="00BE01DE" w:rsidRPr="007422E5" w:rsidRDefault="00BE01DE" w:rsidP="00BE01DE">
            <w:pPr>
              <w:tabs>
                <w:tab w:val="decimal" w:pos="731"/>
                <w:tab w:val="decimal" w:pos="765"/>
              </w:tabs>
              <w:spacing w:line="240" w:lineRule="auto"/>
              <w:ind w:left="-79" w:right="-72"/>
            </w:pPr>
          </w:p>
        </w:tc>
        <w:tc>
          <w:tcPr>
            <w:tcW w:w="1071" w:type="dxa"/>
          </w:tcPr>
          <w:p w14:paraId="069C0331" w14:textId="6DEEAF02" w:rsidR="00BE01DE" w:rsidRPr="007422E5" w:rsidRDefault="00BE01DE" w:rsidP="00BE01DE">
            <w:pPr>
              <w:tabs>
                <w:tab w:val="decimal" w:pos="765"/>
                <w:tab w:val="decimal" w:pos="818"/>
              </w:tabs>
              <w:spacing w:line="240" w:lineRule="auto"/>
              <w:ind w:left="-83" w:right="11" w:firstLine="4"/>
              <w:jc w:val="right"/>
            </w:pPr>
            <w:r w:rsidRPr="007422E5">
              <w:t>2,686</w:t>
            </w:r>
          </w:p>
        </w:tc>
        <w:tc>
          <w:tcPr>
            <w:tcW w:w="180" w:type="dxa"/>
          </w:tcPr>
          <w:p w14:paraId="2A332739" w14:textId="77777777" w:rsidR="00BE01DE" w:rsidRPr="007B5E44" w:rsidRDefault="00BE01DE" w:rsidP="00BE01DE">
            <w:pPr>
              <w:tabs>
                <w:tab w:val="decimal" w:pos="765"/>
              </w:tabs>
              <w:spacing w:line="240" w:lineRule="auto"/>
              <w:rPr>
                <w:szCs w:val="22"/>
              </w:rPr>
            </w:pPr>
          </w:p>
        </w:tc>
        <w:tc>
          <w:tcPr>
            <w:tcW w:w="1080" w:type="dxa"/>
          </w:tcPr>
          <w:p w14:paraId="077486EF" w14:textId="78BCD104" w:rsidR="00BE01DE" w:rsidRPr="007B5E44" w:rsidRDefault="00BE01DE" w:rsidP="00BE01DE">
            <w:pPr>
              <w:tabs>
                <w:tab w:val="decimal" w:pos="731"/>
                <w:tab w:val="decimal" w:pos="765"/>
              </w:tabs>
              <w:spacing w:line="240" w:lineRule="auto"/>
              <w:ind w:left="-97" w:right="11"/>
              <w:jc w:val="right"/>
              <w:rPr>
                <w:szCs w:val="22"/>
              </w:rPr>
            </w:pPr>
            <w:r w:rsidRPr="00611D97">
              <w:t>3,141</w:t>
            </w:r>
          </w:p>
        </w:tc>
      </w:tr>
      <w:tr w:rsidR="00BE01DE" w:rsidRPr="007B5E44" w14:paraId="3AF6A504" w14:textId="77777777" w:rsidTr="00E14951">
        <w:trPr>
          <w:cantSplit/>
        </w:trPr>
        <w:tc>
          <w:tcPr>
            <w:tcW w:w="4848" w:type="dxa"/>
            <w:vAlign w:val="bottom"/>
          </w:tcPr>
          <w:p w14:paraId="0A260C60" w14:textId="4527014A" w:rsidR="00BE01DE" w:rsidRPr="007B5E44" w:rsidRDefault="00BE01DE" w:rsidP="00BE01DE">
            <w:pPr>
              <w:spacing w:line="240" w:lineRule="auto"/>
              <w:ind w:left="5"/>
              <w:rPr>
                <w:rFonts w:eastAsia="Arial Unicode MS"/>
                <w:szCs w:val="22"/>
                <w:cs/>
              </w:rPr>
            </w:pPr>
            <w:r w:rsidRPr="007B5E44">
              <w:rPr>
                <w:rFonts w:eastAsia="Arial Unicode MS"/>
                <w:szCs w:val="22"/>
              </w:rPr>
              <w:t>Interest received</w:t>
            </w:r>
          </w:p>
        </w:tc>
        <w:tc>
          <w:tcPr>
            <w:tcW w:w="990" w:type="dxa"/>
          </w:tcPr>
          <w:p w14:paraId="70B56204" w14:textId="7EAB78DD" w:rsidR="00BE01DE" w:rsidRPr="007422E5" w:rsidRDefault="00BE01DE" w:rsidP="007422E5">
            <w:pPr>
              <w:spacing w:line="240" w:lineRule="auto"/>
              <w:ind w:left="-97" w:right="-56"/>
              <w:jc w:val="right"/>
            </w:pPr>
            <w:r w:rsidRPr="007422E5">
              <w:t>(157,458)</w:t>
            </w:r>
          </w:p>
        </w:tc>
        <w:tc>
          <w:tcPr>
            <w:tcW w:w="180" w:type="dxa"/>
          </w:tcPr>
          <w:p w14:paraId="797E148F" w14:textId="77777777" w:rsidR="00BE01DE" w:rsidRPr="007422E5" w:rsidRDefault="00BE01DE" w:rsidP="00BE01DE">
            <w:pPr>
              <w:tabs>
                <w:tab w:val="decimal" w:pos="731"/>
                <w:tab w:val="decimal" w:pos="765"/>
              </w:tabs>
              <w:spacing w:line="240" w:lineRule="auto"/>
              <w:ind w:left="-83" w:right="11" w:firstLine="4"/>
            </w:pPr>
          </w:p>
        </w:tc>
        <w:tc>
          <w:tcPr>
            <w:tcW w:w="1010" w:type="dxa"/>
          </w:tcPr>
          <w:p w14:paraId="74E79B5F" w14:textId="1348C494" w:rsidR="00BE01DE" w:rsidRPr="007422E5" w:rsidRDefault="00BE01DE" w:rsidP="007422E5">
            <w:pPr>
              <w:spacing w:line="240" w:lineRule="auto"/>
              <w:ind w:left="-97" w:right="-56"/>
              <w:jc w:val="right"/>
            </w:pPr>
            <w:r w:rsidRPr="000B54A1">
              <w:t>(211,163)</w:t>
            </w:r>
          </w:p>
        </w:tc>
        <w:tc>
          <w:tcPr>
            <w:tcW w:w="181" w:type="dxa"/>
          </w:tcPr>
          <w:p w14:paraId="74407B3A" w14:textId="77777777" w:rsidR="00BE01DE" w:rsidRPr="007422E5" w:rsidRDefault="00BE01DE" w:rsidP="007422E5">
            <w:pPr>
              <w:tabs>
                <w:tab w:val="decimal" w:pos="731"/>
                <w:tab w:val="decimal" w:pos="765"/>
              </w:tabs>
              <w:spacing w:line="240" w:lineRule="auto"/>
              <w:ind w:left="-79" w:right="11"/>
            </w:pPr>
          </w:p>
        </w:tc>
        <w:tc>
          <w:tcPr>
            <w:tcW w:w="1071" w:type="dxa"/>
          </w:tcPr>
          <w:p w14:paraId="68C459AD" w14:textId="69AA12D7" w:rsidR="00BE01DE" w:rsidRPr="007422E5" w:rsidRDefault="00BE01DE" w:rsidP="007422E5">
            <w:pPr>
              <w:spacing w:line="240" w:lineRule="auto"/>
              <w:ind w:left="-97" w:right="-56"/>
              <w:jc w:val="right"/>
            </w:pPr>
            <w:r w:rsidRPr="007422E5">
              <w:t>(174,320)</w:t>
            </w:r>
          </w:p>
        </w:tc>
        <w:tc>
          <w:tcPr>
            <w:tcW w:w="180" w:type="dxa"/>
          </w:tcPr>
          <w:p w14:paraId="4FB13A8E" w14:textId="77777777" w:rsidR="00BE01DE" w:rsidRPr="007B5E44" w:rsidRDefault="00BE01DE" w:rsidP="00BE01DE">
            <w:pPr>
              <w:tabs>
                <w:tab w:val="decimal" w:pos="765"/>
              </w:tabs>
              <w:spacing w:line="240" w:lineRule="auto"/>
              <w:rPr>
                <w:szCs w:val="22"/>
              </w:rPr>
            </w:pPr>
          </w:p>
        </w:tc>
        <w:tc>
          <w:tcPr>
            <w:tcW w:w="1080" w:type="dxa"/>
          </w:tcPr>
          <w:p w14:paraId="5D204B53" w14:textId="3CA1C156" w:rsidR="00BE01DE" w:rsidRPr="007B5E44" w:rsidRDefault="00BE01DE" w:rsidP="00BE01DE">
            <w:pPr>
              <w:spacing w:line="240" w:lineRule="auto"/>
              <w:ind w:left="-97" w:right="-56"/>
              <w:jc w:val="right"/>
              <w:rPr>
                <w:szCs w:val="22"/>
              </w:rPr>
            </w:pPr>
            <w:r w:rsidRPr="00611D97">
              <w:t>(238,648)</w:t>
            </w:r>
          </w:p>
        </w:tc>
      </w:tr>
      <w:tr w:rsidR="00BE01DE" w:rsidRPr="007B5E44" w14:paraId="08395CE3" w14:textId="77777777" w:rsidTr="00E14951">
        <w:trPr>
          <w:cantSplit/>
        </w:trPr>
        <w:tc>
          <w:tcPr>
            <w:tcW w:w="4848" w:type="dxa"/>
            <w:vAlign w:val="bottom"/>
          </w:tcPr>
          <w:p w14:paraId="33C81DA0" w14:textId="4E37065A" w:rsidR="00BE01DE" w:rsidRPr="007B5E44" w:rsidRDefault="00BE01DE" w:rsidP="00BE01DE">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tcBorders>
          </w:tcPr>
          <w:p w14:paraId="1F2540A5" w14:textId="47A80F53" w:rsidR="00BE01DE" w:rsidRPr="00057656" w:rsidRDefault="00EC5811" w:rsidP="00BE01DE">
            <w:pPr>
              <w:tabs>
                <w:tab w:val="decimal" w:pos="765"/>
                <w:tab w:val="decimal" w:pos="835"/>
              </w:tabs>
              <w:spacing w:line="240" w:lineRule="auto"/>
              <w:ind w:left="-83" w:right="11" w:firstLine="4"/>
              <w:jc w:val="right"/>
              <w:rPr>
                <w:b/>
                <w:bCs/>
                <w:szCs w:val="22"/>
              </w:rPr>
            </w:pPr>
            <w:r w:rsidRPr="00EC5811">
              <w:rPr>
                <w:b/>
                <w:bCs/>
                <w:szCs w:val="22"/>
              </w:rPr>
              <w:t>1,628,880</w:t>
            </w:r>
          </w:p>
        </w:tc>
        <w:tc>
          <w:tcPr>
            <w:tcW w:w="180" w:type="dxa"/>
          </w:tcPr>
          <w:p w14:paraId="732DB249" w14:textId="77777777" w:rsidR="00BE01DE" w:rsidRPr="007B5E44" w:rsidRDefault="00BE01DE" w:rsidP="00BE01DE">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B1D8B23" w14:textId="1560AC83" w:rsidR="00BE01DE" w:rsidRPr="00AF41DD" w:rsidRDefault="00BE01DE" w:rsidP="00BE01DE">
            <w:pPr>
              <w:tabs>
                <w:tab w:val="decimal" w:pos="731"/>
                <w:tab w:val="decimal" w:pos="765"/>
              </w:tabs>
              <w:spacing w:line="240" w:lineRule="auto"/>
              <w:ind w:left="-83" w:right="11" w:firstLine="4"/>
              <w:jc w:val="right"/>
              <w:rPr>
                <w:b/>
                <w:bCs/>
                <w:szCs w:val="22"/>
              </w:rPr>
            </w:pPr>
            <w:r w:rsidRPr="007422E5">
              <w:rPr>
                <w:b/>
                <w:bCs/>
              </w:rPr>
              <w:t>1,870,542</w:t>
            </w:r>
          </w:p>
        </w:tc>
        <w:tc>
          <w:tcPr>
            <w:tcW w:w="181" w:type="dxa"/>
          </w:tcPr>
          <w:p w14:paraId="776F97DA" w14:textId="77777777" w:rsidR="00BE01DE" w:rsidRPr="007B5E44" w:rsidRDefault="00BE01DE" w:rsidP="00BE01DE">
            <w:pPr>
              <w:tabs>
                <w:tab w:val="decimal" w:pos="731"/>
                <w:tab w:val="decimal" w:pos="765"/>
              </w:tabs>
              <w:spacing w:line="240" w:lineRule="auto"/>
              <w:ind w:left="-79" w:right="-72"/>
              <w:rPr>
                <w:b/>
                <w:bCs/>
                <w:szCs w:val="22"/>
              </w:rPr>
            </w:pPr>
          </w:p>
        </w:tc>
        <w:tc>
          <w:tcPr>
            <w:tcW w:w="1071" w:type="dxa"/>
            <w:tcBorders>
              <w:top w:val="single" w:sz="4" w:space="0" w:color="auto"/>
            </w:tcBorders>
          </w:tcPr>
          <w:p w14:paraId="0F2173BE" w14:textId="3D4F765C" w:rsidR="00BE01DE" w:rsidRPr="00057656" w:rsidRDefault="003320D0" w:rsidP="00BE01DE">
            <w:pPr>
              <w:tabs>
                <w:tab w:val="decimal" w:pos="765"/>
                <w:tab w:val="decimal" w:pos="835"/>
              </w:tabs>
              <w:spacing w:line="240" w:lineRule="auto"/>
              <w:ind w:left="-83" w:right="11" w:firstLine="4"/>
              <w:jc w:val="right"/>
              <w:rPr>
                <w:b/>
                <w:bCs/>
                <w:szCs w:val="22"/>
              </w:rPr>
            </w:pPr>
            <w:r w:rsidRPr="003320D0">
              <w:rPr>
                <w:b/>
                <w:bCs/>
                <w:szCs w:val="22"/>
              </w:rPr>
              <w:t>1,530,180</w:t>
            </w:r>
          </w:p>
        </w:tc>
        <w:tc>
          <w:tcPr>
            <w:tcW w:w="180" w:type="dxa"/>
          </w:tcPr>
          <w:p w14:paraId="11620915" w14:textId="77777777" w:rsidR="00BE01DE" w:rsidRPr="007B5E44" w:rsidRDefault="00BE01DE" w:rsidP="00BE01DE">
            <w:pPr>
              <w:tabs>
                <w:tab w:val="decimal" w:pos="765"/>
              </w:tabs>
              <w:spacing w:line="240" w:lineRule="auto"/>
              <w:rPr>
                <w:b/>
                <w:bCs/>
                <w:szCs w:val="22"/>
              </w:rPr>
            </w:pPr>
          </w:p>
        </w:tc>
        <w:tc>
          <w:tcPr>
            <w:tcW w:w="1080" w:type="dxa"/>
            <w:tcBorders>
              <w:top w:val="single" w:sz="4" w:space="0" w:color="auto"/>
            </w:tcBorders>
          </w:tcPr>
          <w:p w14:paraId="790321EC" w14:textId="2C7C6FF4" w:rsidR="00BE01DE" w:rsidRPr="00C43F65" w:rsidRDefault="00BE01DE" w:rsidP="00BE01DE">
            <w:pPr>
              <w:tabs>
                <w:tab w:val="decimal" w:pos="731"/>
                <w:tab w:val="decimal" w:pos="765"/>
              </w:tabs>
              <w:spacing w:line="240" w:lineRule="auto"/>
              <w:ind w:left="-97" w:right="11"/>
              <w:jc w:val="right"/>
              <w:rPr>
                <w:b/>
                <w:bCs/>
                <w:szCs w:val="22"/>
              </w:rPr>
            </w:pPr>
            <w:r w:rsidRPr="007422E5">
              <w:rPr>
                <w:b/>
                <w:bCs/>
              </w:rPr>
              <w:t>2,005,332</w:t>
            </w:r>
          </w:p>
        </w:tc>
      </w:tr>
      <w:tr w:rsidR="00BE01DE" w:rsidRPr="007B5E44" w14:paraId="590D7E01" w14:textId="77777777" w:rsidTr="00E14951">
        <w:trPr>
          <w:cantSplit/>
        </w:trPr>
        <w:tc>
          <w:tcPr>
            <w:tcW w:w="4848" w:type="dxa"/>
            <w:vAlign w:val="bottom"/>
          </w:tcPr>
          <w:p w14:paraId="513DC34E" w14:textId="77777777" w:rsidR="00BE01DE" w:rsidRPr="007B5E44" w:rsidRDefault="00BE01DE" w:rsidP="00BE01DE">
            <w:pPr>
              <w:spacing w:line="240" w:lineRule="auto"/>
              <w:ind w:left="5"/>
              <w:rPr>
                <w:rFonts w:eastAsia="Arial Unicode MS"/>
                <w:b/>
                <w:bCs/>
                <w:szCs w:val="22"/>
              </w:rPr>
            </w:pPr>
          </w:p>
        </w:tc>
        <w:tc>
          <w:tcPr>
            <w:tcW w:w="990" w:type="dxa"/>
          </w:tcPr>
          <w:p w14:paraId="497A6393" w14:textId="77777777" w:rsidR="00BE01DE" w:rsidRPr="00E87173" w:rsidRDefault="00BE01DE" w:rsidP="00BE01DE">
            <w:pPr>
              <w:tabs>
                <w:tab w:val="decimal" w:pos="465"/>
                <w:tab w:val="decimal" w:pos="765"/>
              </w:tabs>
              <w:spacing w:line="240" w:lineRule="auto"/>
              <w:ind w:left="-83" w:right="11" w:firstLine="4"/>
              <w:jc w:val="right"/>
              <w:rPr>
                <w:b/>
                <w:bCs/>
                <w:szCs w:val="22"/>
              </w:rPr>
            </w:pPr>
          </w:p>
        </w:tc>
        <w:tc>
          <w:tcPr>
            <w:tcW w:w="180" w:type="dxa"/>
          </w:tcPr>
          <w:p w14:paraId="774AC8E1" w14:textId="77777777" w:rsidR="00BE01DE" w:rsidRPr="007B5E44" w:rsidRDefault="00BE01DE" w:rsidP="00BE01DE">
            <w:pPr>
              <w:tabs>
                <w:tab w:val="decimal" w:pos="731"/>
                <w:tab w:val="decimal" w:pos="765"/>
              </w:tabs>
              <w:spacing w:line="240" w:lineRule="auto"/>
              <w:ind w:left="-83" w:right="11" w:firstLine="4"/>
              <w:rPr>
                <w:b/>
                <w:bCs/>
                <w:szCs w:val="22"/>
              </w:rPr>
            </w:pPr>
          </w:p>
        </w:tc>
        <w:tc>
          <w:tcPr>
            <w:tcW w:w="1010" w:type="dxa"/>
          </w:tcPr>
          <w:p w14:paraId="0B094EB6" w14:textId="77777777" w:rsidR="00BE01DE" w:rsidRPr="006E7B5D" w:rsidRDefault="00BE01DE" w:rsidP="00BE01DE">
            <w:pPr>
              <w:tabs>
                <w:tab w:val="decimal" w:pos="731"/>
                <w:tab w:val="decimal" w:pos="765"/>
              </w:tabs>
              <w:spacing w:line="240" w:lineRule="auto"/>
              <w:ind w:left="-83" w:right="11" w:firstLine="4"/>
              <w:jc w:val="right"/>
              <w:rPr>
                <w:b/>
                <w:bCs/>
                <w:szCs w:val="22"/>
              </w:rPr>
            </w:pPr>
          </w:p>
        </w:tc>
        <w:tc>
          <w:tcPr>
            <w:tcW w:w="181" w:type="dxa"/>
          </w:tcPr>
          <w:p w14:paraId="7F1D500A" w14:textId="77777777" w:rsidR="00BE01DE" w:rsidRPr="007B5E44" w:rsidRDefault="00BE01DE" w:rsidP="00BE01DE">
            <w:pPr>
              <w:tabs>
                <w:tab w:val="decimal" w:pos="731"/>
                <w:tab w:val="decimal" w:pos="765"/>
              </w:tabs>
              <w:spacing w:line="240" w:lineRule="auto"/>
              <w:ind w:left="-79" w:right="-72"/>
              <w:rPr>
                <w:b/>
                <w:bCs/>
                <w:szCs w:val="22"/>
              </w:rPr>
            </w:pPr>
          </w:p>
        </w:tc>
        <w:tc>
          <w:tcPr>
            <w:tcW w:w="1071" w:type="dxa"/>
          </w:tcPr>
          <w:p w14:paraId="22948B1E" w14:textId="77777777" w:rsidR="00BE01DE" w:rsidRPr="00832A8F" w:rsidRDefault="00BE01DE" w:rsidP="00BE01DE">
            <w:pPr>
              <w:tabs>
                <w:tab w:val="decimal" w:pos="731"/>
                <w:tab w:val="decimal" w:pos="765"/>
              </w:tabs>
              <w:spacing w:line="240" w:lineRule="auto"/>
              <w:ind w:left="-83" w:right="11" w:firstLine="4"/>
              <w:jc w:val="right"/>
              <w:rPr>
                <w:b/>
                <w:bCs/>
                <w:szCs w:val="22"/>
              </w:rPr>
            </w:pPr>
          </w:p>
        </w:tc>
        <w:tc>
          <w:tcPr>
            <w:tcW w:w="180" w:type="dxa"/>
          </w:tcPr>
          <w:p w14:paraId="37A9BE90" w14:textId="77777777" w:rsidR="00BE01DE" w:rsidRPr="007B5E44" w:rsidRDefault="00BE01DE" w:rsidP="00BE01DE">
            <w:pPr>
              <w:tabs>
                <w:tab w:val="decimal" w:pos="765"/>
              </w:tabs>
              <w:spacing w:line="240" w:lineRule="auto"/>
              <w:rPr>
                <w:b/>
                <w:bCs/>
                <w:szCs w:val="22"/>
              </w:rPr>
            </w:pPr>
          </w:p>
        </w:tc>
        <w:tc>
          <w:tcPr>
            <w:tcW w:w="1080" w:type="dxa"/>
          </w:tcPr>
          <w:p w14:paraId="06006ACA" w14:textId="77777777" w:rsidR="00BE01DE" w:rsidRPr="00D42DA6" w:rsidRDefault="00BE01DE" w:rsidP="00BE01DE">
            <w:pPr>
              <w:tabs>
                <w:tab w:val="decimal" w:pos="731"/>
                <w:tab w:val="decimal" w:pos="765"/>
              </w:tabs>
              <w:spacing w:line="240" w:lineRule="auto"/>
              <w:ind w:left="-97" w:right="11"/>
              <w:jc w:val="right"/>
              <w:rPr>
                <w:b/>
                <w:bCs/>
                <w:szCs w:val="22"/>
              </w:rPr>
            </w:pPr>
          </w:p>
        </w:tc>
      </w:tr>
      <w:tr w:rsidR="00BE01DE" w:rsidRPr="007B5E44" w14:paraId="28A5E814" w14:textId="77777777" w:rsidTr="00E14951">
        <w:trPr>
          <w:cantSplit/>
        </w:trPr>
        <w:tc>
          <w:tcPr>
            <w:tcW w:w="4848" w:type="dxa"/>
          </w:tcPr>
          <w:p w14:paraId="61AF1547" w14:textId="3BC0613B" w:rsidR="00BE01DE" w:rsidRPr="007B5E44" w:rsidRDefault="00BE01DE" w:rsidP="00BE01DE">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BE01DE" w:rsidRPr="007B5E44" w:rsidRDefault="00BE01DE" w:rsidP="00BE01DE">
            <w:pPr>
              <w:tabs>
                <w:tab w:val="decimal" w:pos="465"/>
                <w:tab w:val="decimal" w:pos="765"/>
              </w:tabs>
              <w:spacing w:line="240" w:lineRule="auto"/>
              <w:ind w:left="-83" w:right="11" w:firstLine="4"/>
              <w:jc w:val="right"/>
              <w:rPr>
                <w:szCs w:val="22"/>
              </w:rPr>
            </w:pPr>
          </w:p>
        </w:tc>
        <w:tc>
          <w:tcPr>
            <w:tcW w:w="180" w:type="dxa"/>
          </w:tcPr>
          <w:p w14:paraId="10565177" w14:textId="77777777" w:rsidR="00BE01DE" w:rsidRPr="007B5E44" w:rsidRDefault="00BE01DE" w:rsidP="00BE01DE">
            <w:pPr>
              <w:tabs>
                <w:tab w:val="decimal" w:pos="731"/>
                <w:tab w:val="decimal" w:pos="765"/>
              </w:tabs>
              <w:spacing w:line="240" w:lineRule="auto"/>
              <w:ind w:left="-83" w:right="11" w:firstLine="4"/>
              <w:rPr>
                <w:szCs w:val="22"/>
              </w:rPr>
            </w:pPr>
          </w:p>
        </w:tc>
        <w:tc>
          <w:tcPr>
            <w:tcW w:w="1010" w:type="dxa"/>
          </w:tcPr>
          <w:p w14:paraId="5A7FFB06" w14:textId="77777777" w:rsidR="00BE01DE" w:rsidRPr="007B5E44" w:rsidRDefault="00BE01DE" w:rsidP="00BE01DE">
            <w:pPr>
              <w:tabs>
                <w:tab w:val="decimal" w:pos="731"/>
                <w:tab w:val="decimal" w:pos="765"/>
              </w:tabs>
              <w:spacing w:line="240" w:lineRule="auto"/>
              <w:ind w:left="-83" w:right="11" w:firstLine="4"/>
              <w:jc w:val="right"/>
              <w:rPr>
                <w:szCs w:val="22"/>
              </w:rPr>
            </w:pPr>
          </w:p>
        </w:tc>
        <w:tc>
          <w:tcPr>
            <w:tcW w:w="181" w:type="dxa"/>
          </w:tcPr>
          <w:p w14:paraId="7ACE093E" w14:textId="77777777" w:rsidR="00BE01DE" w:rsidRPr="007B5E44" w:rsidRDefault="00BE01DE" w:rsidP="00BE01DE">
            <w:pPr>
              <w:tabs>
                <w:tab w:val="decimal" w:pos="731"/>
                <w:tab w:val="decimal" w:pos="765"/>
              </w:tabs>
              <w:spacing w:line="240" w:lineRule="auto"/>
              <w:ind w:left="-79" w:right="-72"/>
              <w:rPr>
                <w:szCs w:val="22"/>
              </w:rPr>
            </w:pPr>
          </w:p>
        </w:tc>
        <w:tc>
          <w:tcPr>
            <w:tcW w:w="1071" w:type="dxa"/>
          </w:tcPr>
          <w:p w14:paraId="4D457739" w14:textId="77777777" w:rsidR="00BE01DE" w:rsidRPr="007B5E44" w:rsidRDefault="00BE01DE" w:rsidP="00BE01DE">
            <w:pPr>
              <w:tabs>
                <w:tab w:val="decimal" w:pos="701"/>
                <w:tab w:val="decimal" w:pos="765"/>
              </w:tabs>
              <w:spacing w:line="240" w:lineRule="auto"/>
              <w:ind w:left="-79" w:right="66"/>
              <w:jc w:val="right"/>
              <w:rPr>
                <w:szCs w:val="22"/>
              </w:rPr>
            </w:pPr>
          </w:p>
        </w:tc>
        <w:tc>
          <w:tcPr>
            <w:tcW w:w="180" w:type="dxa"/>
          </w:tcPr>
          <w:p w14:paraId="7CFBAE87" w14:textId="77777777" w:rsidR="00BE01DE" w:rsidRPr="007B5E44" w:rsidRDefault="00BE01DE" w:rsidP="00BE01DE">
            <w:pPr>
              <w:tabs>
                <w:tab w:val="decimal" w:pos="765"/>
              </w:tabs>
              <w:spacing w:line="240" w:lineRule="auto"/>
              <w:rPr>
                <w:szCs w:val="22"/>
              </w:rPr>
            </w:pPr>
          </w:p>
        </w:tc>
        <w:tc>
          <w:tcPr>
            <w:tcW w:w="1080" w:type="dxa"/>
          </w:tcPr>
          <w:p w14:paraId="5E6375AA" w14:textId="77777777" w:rsidR="00BE01DE" w:rsidRPr="007B5E44" w:rsidRDefault="00BE01DE" w:rsidP="00BE01DE">
            <w:pPr>
              <w:tabs>
                <w:tab w:val="decimal" w:pos="731"/>
                <w:tab w:val="decimal" w:pos="765"/>
              </w:tabs>
              <w:spacing w:line="240" w:lineRule="auto"/>
              <w:ind w:right="11"/>
              <w:jc w:val="right"/>
              <w:rPr>
                <w:szCs w:val="22"/>
              </w:rPr>
            </w:pPr>
          </w:p>
        </w:tc>
      </w:tr>
      <w:tr w:rsidR="0053038B" w:rsidRPr="007B5E44" w14:paraId="59F63706" w14:textId="77777777" w:rsidTr="00E14951">
        <w:trPr>
          <w:cantSplit/>
        </w:trPr>
        <w:tc>
          <w:tcPr>
            <w:tcW w:w="4848" w:type="dxa"/>
            <w:vAlign w:val="bottom"/>
          </w:tcPr>
          <w:p w14:paraId="2D26825A" w14:textId="7436951C" w:rsidR="0053038B" w:rsidRPr="007B5E44" w:rsidRDefault="0053038B" w:rsidP="0053038B">
            <w:pPr>
              <w:spacing w:line="240" w:lineRule="auto"/>
              <w:rPr>
                <w:rFonts w:eastAsia="Arial Unicode MS"/>
                <w:szCs w:val="22"/>
                <w:cs/>
              </w:rPr>
            </w:pPr>
            <w:r w:rsidRPr="007B5E44">
              <w:rPr>
                <w:rFonts w:eastAsia="Arial Unicode MS"/>
                <w:szCs w:val="22"/>
              </w:rPr>
              <w:t>Decrease</w:t>
            </w:r>
            <w:r>
              <w:rPr>
                <w:rFonts w:eastAsia="Arial Unicode MS"/>
                <w:szCs w:val="22"/>
              </w:rPr>
              <w:t xml:space="preserve"> </w:t>
            </w:r>
            <w:r w:rsidRPr="007B5E44">
              <w:rPr>
                <w:rFonts w:eastAsia="Arial Unicode MS"/>
                <w:szCs w:val="22"/>
              </w:rPr>
              <w:t>(</w:t>
            </w:r>
            <w:r>
              <w:rPr>
                <w:rFonts w:eastAsia="Arial Unicode MS" w:cs="Angsana New"/>
                <w:szCs w:val="28"/>
                <w:lang w:val="en-US" w:bidi="th-TH"/>
              </w:rPr>
              <w:t>i</w:t>
            </w:r>
            <w:r w:rsidRPr="007B5E44">
              <w:rPr>
                <w:rFonts w:eastAsia="Arial Unicode MS"/>
                <w:szCs w:val="22"/>
              </w:rPr>
              <w:t>ncrease) in trade and other receivables</w:t>
            </w:r>
          </w:p>
        </w:tc>
        <w:tc>
          <w:tcPr>
            <w:tcW w:w="990" w:type="dxa"/>
          </w:tcPr>
          <w:p w14:paraId="3963818D" w14:textId="3CDFB6E3" w:rsidR="0053038B" w:rsidRPr="007422E5" w:rsidRDefault="0053038B" w:rsidP="0053038B">
            <w:pPr>
              <w:tabs>
                <w:tab w:val="decimal" w:pos="731"/>
                <w:tab w:val="decimal" w:pos="765"/>
              </w:tabs>
              <w:spacing w:line="240" w:lineRule="auto"/>
              <w:ind w:left="-83" w:right="11" w:firstLine="4"/>
              <w:jc w:val="right"/>
            </w:pPr>
            <w:r w:rsidRPr="007422E5">
              <w:t>70,402</w:t>
            </w:r>
          </w:p>
        </w:tc>
        <w:tc>
          <w:tcPr>
            <w:tcW w:w="180" w:type="dxa"/>
          </w:tcPr>
          <w:p w14:paraId="396DC34F" w14:textId="77777777" w:rsidR="0053038B" w:rsidRPr="00E14951" w:rsidRDefault="0053038B" w:rsidP="0053038B">
            <w:pPr>
              <w:tabs>
                <w:tab w:val="decimal" w:pos="731"/>
                <w:tab w:val="decimal" w:pos="765"/>
              </w:tabs>
              <w:spacing w:line="240" w:lineRule="auto"/>
              <w:ind w:left="-83" w:right="11" w:firstLine="4"/>
            </w:pPr>
          </w:p>
        </w:tc>
        <w:tc>
          <w:tcPr>
            <w:tcW w:w="1010" w:type="dxa"/>
          </w:tcPr>
          <w:p w14:paraId="42EA734F" w14:textId="6D77F4BC" w:rsidR="0053038B" w:rsidRPr="00E14951" w:rsidRDefault="0053038B" w:rsidP="0053038B">
            <w:pPr>
              <w:tabs>
                <w:tab w:val="decimal" w:pos="731"/>
                <w:tab w:val="decimal" w:pos="765"/>
              </w:tabs>
              <w:spacing w:line="240" w:lineRule="auto"/>
              <w:ind w:left="-83" w:right="11" w:firstLine="4"/>
              <w:jc w:val="right"/>
            </w:pPr>
            <w:r w:rsidRPr="00A773F1">
              <w:t>276,486</w:t>
            </w:r>
          </w:p>
        </w:tc>
        <w:tc>
          <w:tcPr>
            <w:tcW w:w="181" w:type="dxa"/>
          </w:tcPr>
          <w:p w14:paraId="37566DB9" w14:textId="77777777" w:rsidR="0053038B" w:rsidRPr="00E14951" w:rsidRDefault="0053038B" w:rsidP="0053038B">
            <w:pPr>
              <w:tabs>
                <w:tab w:val="decimal" w:pos="731"/>
                <w:tab w:val="decimal" w:pos="765"/>
              </w:tabs>
              <w:spacing w:line="240" w:lineRule="auto"/>
              <w:ind w:left="-79" w:right="-72"/>
            </w:pPr>
          </w:p>
        </w:tc>
        <w:tc>
          <w:tcPr>
            <w:tcW w:w="1071" w:type="dxa"/>
          </w:tcPr>
          <w:p w14:paraId="09BC2BC0" w14:textId="2DF4BB12" w:rsidR="0053038B" w:rsidRPr="007422E5" w:rsidRDefault="0053038B" w:rsidP="0053038B">
            <w:pPr>
              <w:spacing w:line="240" w:lineRule="auto"/>
              <w:ind w:left="-83" w:right="-63" w:firstLine="4"/>
              <w:jc w:val="right"/>
            </w:pPr>
            <w:r w:rsidRPr="007422E5">
              <w:t>(227,716)</w:t>
            </w:r>
          </w:p>
        </w:tc>
        <w:tc>
          <w:tcPr>
            <w:tcW w:w="180" w:type="dxa"/>
          </w:tcPr>
          <w:p w14:paraId="12E71A8D" w14:textId="77777777" w:rsidR="0053038B" w:rsidRPr="007B5E44" w:rsidRDefault="0053038B" w:rsidP="0053038B">
            <w:pPr>
              <w:tabs>
                <w:tab w:val="decimal" w:pos="765"/>
              </w:tabs>
              <w:spacing w:line="240" w:lineRule="auto"/>
              <w:rPr>
                <w:szCs w:val="22"/>
              </w:rPr>
            </w:pPr>
          </w:p>
        </w:tc>
        <w:tc>
          <w:tcPr>
            <w:tcW w:w="1080" w:type="dxa"/>
          </w:tcPr>
          <w:p w14:paraId="46F256BC" w14:textId="20B9753C" w:rsidR="0053038B" w:rsidRPr="007B5E44" w:rsidRDefault="0053038B" w:rsidP="0053038B">
            <w:pPr>
              <w:spacing w:line="240" w:lineRule="auto"/>
              <w:ind w:left="-97" w:right="-56"/>
              <w:jc w:val="right"/>
              <w:rPr>
                <w:szCs w:val="22"/>
              </w:rPr>
            </w:pPr>
            <w:r w:rsidRPr="00CD425E">
              <w:t>(72,122)</w:t>
            </w:r>
          </w:p>
        </w:tc>
      </w:tr>
      <w:tr w:rsidR="0053038B" w:rsidRPr="007B5E44" w14:paraId="6BB8DD79" w14:textId="77777777" w:rsidTr="002B056A">
        <w:trPr>
          <w:cantSplit/>
        </w:trPr>
        <w:tc>
          <w:tcPr>
            <w:tcW w:w="4848" w:type="dxa"/>
            <w:vAlign w:val="bottom"/>
          </w:tcPr>
          <w:p w14:paraId="55A9BB05" w14:textId="0FB071B4" w:rsidR="0053038B" w:rsidRPr="007B5E44" w:rsidRDefault="0053038B" w:rsidP="0053038B">
            <w:pPr>
              <w:spacing w:line="240" w:lineRule="auto"/>
              <w:rPr>
                <w:rFonts w:eastAsia="Arial Unicode MS"/>
                <w:szCs w:val="22"/>
                <w:cs/>
              </w:rPr>
            </w:pPr>
            <w:r>
              <w:rPr>
                <w:rFonts w:eastAsia="Arial Unicode MS"/>
                <w:szCs w:val="22"/>
              </w:rPr>
              <w:t>(Increase) d</w:t>
            </w:r>
            <w:r w:rsidRPr="007B5E44">
              <w:rPr>
                <w:rFonts w:eastAsia="Arial Unicode MS"/>
                <w:szCs w:val="22"/>
              </w:rPr>
              <w:t>ecrease</w:t>
            </w:r>
            <w:r>
              <w:rPr>
                <w:rFonts w:eastAsia="Arial Unicode MS"/>
                <w:szCs w:val="22"/>
              </w:rPr>
              <w:t xml:space="preserve"> </w:t>
            </w:r>
            <w:r w:rsidRPr="007B5E44">
              <w:rPr>
                <w:rFonts w:eastAsia="Arial Unicode MS"/>
                <w:szCs w:val="22"/>
              </w:rPr>
              <w:t>in inventories</w:t>
            </w:r>
          </w:p>
        </w:tc>
        <w:tc>
          <w:tcPr>
            <w:tcW w:w="990" w:type="dxa"/>
            <w:tcBorders>
              <w:top w:val="nil"/>
              <w:left w:val="nil"/>
              <w:bottom w:val="nil"/>
              <w:right w:val="nil"/>
            </w:tcBorders>
            <w:shd w:val="clear" w:color="auto" w:fill="auto"/>
            <w:vAlign w:val="center"/>
          </w:tcPr>
          <w:p w14:paraId="6B78807C" w14:textId="05D35485" w:rsidR="0053038B" w:rsidRPr="007422E5" w:rsidRDefault="0053038B" w:rsidP="007422E5">
            <w:pPr>
              <w:spacing w:line="240" w:lineRule="auto"/>
              <w:ind w:left="-97" w:right="-56"/>
              <w:jc w:val="right"/>
            </w:pPr>
            <w:r w:rsidRPr="007422E5">
              <w:t>(276,493)</w:t>
            </w:r>
          </w:p>
        </w:tc>
        <w:tc>
          <w:tcPr>
            <w:tcW w:w="180" w:type="dxa"/>
          </w:tcPr>
          <w:p w14:paraId="08E614CE" w14:textId="77777777" w:rsidR="0053038B" w:rsidRPr="00E14951" w:rsidRDefault="0053038B" w:rsidP="0053038B">
            <w:pPr>
              <w:tabs>
                <w:tab w:val="decimal" w:pos="731"/>
                <w:tab w:val="decimal" w:pos="765"/>
              </w:tabs>
              <w:spacing w:line="240" w:lineRule="auto"/>
              <w:ind w:left="-83" w:right="11" w:firstLine="4"/>
            </w:pPr>
          </w:p>
        </w:tc>
        <w:tc>
          <w:tcPr>
            <w:tcW w:w="1010" w:type="dxa"/>
          </w:tcPr>
          <w:p w14:paraId="7DB8CAC5" w14:textId="175E1E01" w:rsidR="0053038B" w:rsidRPr="00E14951" w:rsidRDefault="0053038B" w:rsidP="007422E5">
            <w:pPr>
              <w:spacing w:line="240" w:lineRule="auto"/>
              <w:ind w:left="-97" w:right="-56"/>
              <w:jc w:val="right"/>
            </w:pPr>
            <w:r w:rsidRPr="00A773F1">
              <w:t>(45,451)</w:t>
            </w:r>
          </w:p>
        </w:tc>
        <w:tc>
          <w:tcPr>
            <w:tcW w:w="181" w:type="dxa"/>
          </w:tcPr>
          <w:p w14:paraId="3547E0A7" w14:textId="77777777" w:rsidR="0053038B" w:rsidRPr="00E14951" w:rsidRDefault="0053038B" w:rsidP="0053038B">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21822E87" w14:textId="2BDAFB7B" w:rsidR="0053038B" w:rsidRPr="007422E5" w:rsidRDefault="0053038B" w:rsidP="007422E5">
            <w:pPr>
              <w:spacing w:line="240" w:lineRule="auto"/>
              <w:ind w:left="-83" w:right="-63" w:firstLine="4"/>
              <w:jc w:val="right"/>
            </w:pPr>
            <w:r w:rsidRPr="007422E5">
              <w:t>(106,74</w:t>
            </w:r>
            <w:r w:rsidR="00742D75">
              <w:rPr>
                <w:rFonts w:cstheme="minorBidi"/>
                <w:lang w:val="en-US" w:bidi="th-TH"/>
              </w:rPr>
              <w:t>6</w:t>
            </w:r>
            <w:r w:rsidRPr="007422E5">
              <w:t>)</w:t>
            </w:r>
          </w:p>
        </w:tc>
        <w:tc>
          <w:tcPr>
            <w:tcW w:w="180" w:type="dxa"/>
          </w:tcPr>
          <w:p w14:paraId="1A3FABF0" w14:textId="77777777" w:rsidR="0053038B" w:rsidRPr="007B5E44" w:rsidRDefault="0053038B" w:rsidP="0053038B">
            <w:pPr>
              <w:tabs>
                <w:tab w:val="decimal" w:pos="765"/>
              </w:tabs>
              <w:spacing w:line="240" w:lineRule="auto"/>
              <w:rPr>
                <w:szCs w:val="22"/>
              </w:rPr>
            </w:pPr>
          </w:p>
        </w:tc>
        <w:tc>
          <w:tcPr>
            <w:tcW w:w="1080" w:type="dxa"/>
          </w:tcPr>
          <w:p w14:paraId="17B3E730" w14:textId="0AEE580E" w:rsidR="0053038B" w:rsidRPr="007B5E44" w:rsidRDefault="0053038B" w:rsidP="0053038B">
            <w:pPr>
              <w:tabs>
                <w:tab w:val="decimal" w:pos="731"/>
                <w:tab w:val="decimal" w:pos="765"/>
              </w:tabs>
              <w:spacing w:line="240" w:lineRule="auto"/>
              <w:ind w:right="10"/>
              <w:jc w:val="right"/>
              <w:rPr>
                <w:szCs w:val="22"/>
              </w:rPr>
            </w:pPr>
            <w:r w:rsidRPr="00CD425E">
              <w:t>7,010</w:t>
            </w:r>
          </w:p>
        </w:tc>
      </w:tr>
      <w:tr w:rsidR="0053038B" w:rsidRPr="007B5E44" w14:paraId="2AC1308E" w14:textId="77777777" w:rsidTr="005C10BB">
        <w:trPr>
          <w:cantSplit/>
        </w:trPr>
        <w:tc>
          <w:tcPr>
            <w:tcW w:w="4848" w:type="dxa"/>
            <w:vAlign w:val="bottom"/>
          </w:tcPr>
          <w:p w14:paraId="2E155E46" w14:textId="3C74AC22" w:rsidR="0053038B" w:rsidRPr="00572691" w:rsidRDefault="0053038B" w:rsidP="0053038B">
            <w:pPr>
              <w:spacing w:line="240" w:lineRule="auto"/>
              <w:rPr>
                <w:rFonts w:eastAsia="Arial Unicode MS"/>
                <w:szCs w:val="22"/>
                <w:cs/>
              </w:rPr>
            </w:pPr>
            <w:r w:rsidRPr="00572691">
              <w:rPr>
                <w:rFonts w:eastAsia="Arial Unicode MS"/>
                <w:szCs w:val="22"/>
              </w:rPr>
              <w:t>Increase</w:t>
            </w:r>
            <w:r w:rsidR="00CF5BCD">
              <w:rPr>
                <w:rFonts w:eastAsia="Arial Unicode MS"/>
                <w:szCs w:val="22"/>
              </w:rPr>
              <w:t xml:space="preserve"> </w:t>
            </w:r>
            <w:r w:rsidRPr="00572691">
              <w:rPr>
                <w:rFonts w:eastAsia="Arial Unicode MS"/>
                <w:szCs w:val="22"/>
              </w:rPr>
              <w:t>in other current assets</w:t>
            </w:r>
          </w:p>
        </w:tc>
        <w:tc>
          <w:tcPr>
            <w:tcW w:w="990" w:type="dxa"/>
            <w:tcBorders>
              <w:top w:val="nil"/>
              <w:left w:val="nil"/>
              <w:bottom w:val="nil"/>
              <w:right w:val="nil"/>
            </w:tcBorders>
            <w:shd w:val="clear" w:color="auto" w:fill="auto"/>
            <w:vAlign w:val="center"/>
          </w:tcPr>
          <w:p w14:paraId="04CE6BE4" w14:textId="62FC55FD" w:rsidR="0053038B" w:rsidRPr="007422E5" w:rsidRDefault="0053038B" w:rsidP="007422E5">
            <w:pPr>
              <w:spacing w:line="240" w:lineRule="auto"/>
              <w:ind w:left="-97" w:right="-56"/>
              <w:jc w:val="right"/>
            </w:pPr>
            <w:r w:rsidRPr="007422E5">
              <w:t>(30,186)</w:t>
            </w:r>
          </w:p>
        </w:tc>
        <w:tc>
          <w:tcPr>
            <w:tcW w:w="180" w:type="dxa"/>
          </w:tcPr>
          <w:p w14:paraId="7E0DAFBD" w14:textId="77777777" w:rsidR="0053038B" w:rsidRPr="00572691" w:rsidRDefault="0053038B" w:rsidP="0053038B">
            <w:pPr>
              <w:tabs>
                <w:tab w:val="decimal" w:pos="731"/>
                <w:tab w:val="decimal" w:pos="765"/>
              </w:tabs>
              <w:spacing w:line="240" w:lineRule="auto"/>
              <w:ind w:left="-83" w:right="11" w:firstLine="4"/>
            </w:pPr>
          </w:p>
        </w:tc>
        <w:tc>
          <w:tcPr>
            <w:tcW w:w="1010" w:type="dxa"/>
          </w:tcPr>
          <w:p w14:paraId="6E1BE26A" w14:textId="057BA940" w:rsidR="0053038B" w:rsidRPr="00572691" w:rsidRDefault="0053038B" w:rsidP="007422E5">
            <w:pPr>
              <w:spacing w:line="240" w:lineRule="auto"/>
              <w:ind w:left="-97" w:right="-56"/>
              <w:jc w:val="right"/>
            </w:pPr>
            <w:r w:rsidRPr="00A773F1">
              <w:t>(2,917)</w:t>
            </w:r>
          </w:p>
        </w:tc>
        <w:tc>
          <w:tcPr>
            <w:tcW w:w="181" w:type="dxa"/>
          </w:tcPr>
          <w:p w14:paraId="3EC9E6FB" w14:textId="77777777" w:rsidR="0053038B" w:rsidRPr="00572691" w:rsidRDefault="0053038B" w:rsidP="0053038B">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62AF095E" w14:textId="7418A3A9" w:rsidR="0053038B" w:rsidRPr="007422E5" w:rsidRDefault="0053038B" w:rsidP="00CF5BCD">
            <w:pPr>
              <w:spacing w:line="240" w:lineRule="auto"/>
              <w:ind w:left="-83" w:right="-63" w:firstLine="4"/>
              <w:jc w:val="right"/>
            </w:pPr>
            <w:r w:rsidRPr="007422E5">
              <w:t>(30,819)</w:t>
            </w:r>
          </w:p>
        </w:tc>
        <w:tc>
          <w:tcPr>
            <w:tcW w:w="180" w:type="dxa"/>
          </w:tcPr>
          <w:p w14:paraId="70074159" w14:textId="77777777" w:rsidR="0053038B" w:rsidRPr="00572691" w:rsidRDefault="0053038B" w:rsidP="0053038B">
            <w:pPr>
              <w:tabs>
                <w:tab w:val="decimal" w:pos="765"/>
              </w:tabs>
              <w:spacing w:line="240" w:lineRule="auto"/>
              <w:rPr>
                <w:szCs w:val="22"/>
              </w:rPr>
            </w:pPr>
          </w:p>
        </w:tc>
        <w:tc>
          <w:tcPr>
            <w:tcW w:w="1080" w:type="dxa"/>
          </w:tcPr>
          <w:p w14:paraId="6162EA3E" w14:textId="704B7910" w:rsidR="0053038B" w:rsidRPr="007B5E44" w:rsidRDefault="0053038B" w:rsidP="007422E5">
            <w:pPr>
              <w:spacing w:line="240" w:lineRule="auto"/>
              <w:ind w:right="-81"/>
              <w:jc w:val="right"/>
              <w:rPr>
                <w:szCs w:val="22"/>
              </w:rPr>
            </w:pPr>
            <w:r w:rsidRPr="00CD425E">
              <w:t>(5,409)</w:t>
            </w:r>
          </w:p>
        </w:tc>
      </w:tr>
      <w:tr w:rsidR="0053038B" w:rsidRPr="007B5E44" w14:paraId="5F97F309" w14:textId="77777777" w:rsidTr="002B056A">
        <w:trPr>
          <w:cantSplit/>
        </w:trPr>
        <w:tc>
          <w:tcPr>
            <w:tcW w:w="4848" w:type="dxa"/>
            <w:vAlign w:val="bottom"/>
          </w:tcPr>
          <w:p w14:paraId="50707DDE" w14:textId="0638675F" w:rsidR="0053038B" w:rsidRPr="007B5E44" w:rsidRDefault="0053038B" w:rsidP="0053038B">
            <w:pPr>
              <w:spacing w:line="240" w:lineRule="auto"/>
              <w:rPr>
                <w:rFonts w:eastAsia="Arial Unicode MS"/>
                <w:szCs w:val="22"/>
                <w:cs/>
              </w:rPr>
            </w:pPr>
            <w:r w:rsidRPr="007B5E44">
              <w:rPr>
                <w:rFonts w:eastAsia="Arial Unicode MS"/>
                <w:szCs w:val="22"/>
              </w:rPr>
              <w:t>Decrease in other non-current assets</w:t>
            </w:r>
          </w:p>
        </w:tc>
        <w:tc>
          <w:tcPr>
            <w:tcW w:w="990" w:type="dxa"/>
            <w:tcBorders>
              <w:top w:val="nil"/>
              <w:left w:val="nil"/>
              <w:bottom w:val="nil"/>
              <w:right w:val="nil"/>
            </w:tcBorders>
            <w:shd w:val="clear" w:color="auto" w:fill="auto"/>
            <w:vAlign w:val="center"/>
          </w:tcPr>
          <w:p w14:paraId="06999607" w14:textId="1A703F98" w:rsidR="0053038B" w:rsidRPr="007422E5" w:rsidRDefault="0053038B" w:rsidP="0053038B">
            <w:pPr>
              <w:tabs>
                <w:tab w:val="decimal" w:pos="731"/>
                <w:tab w:val="decimal" w:pos="765"/>
              </w:tabs>
              <w:spacing w:line="240" w:lineRule="auto"/>
              <w:ind w:left="-83" w:right="11" w:firstLine="4"/>
              <w:jc w:val="right"/>
            </w:pPr>
            <w:r w:rsidRPr="007422E5">
              <w:t>3,563</w:t>
            </w:r>
          </w:p>
        </w:tc>
        <w:tc>
          <w:tcPr>
            <w:tcW w:w="180" w:type="dxa"/>
          </w:tcPr>
          <w:p w14:paraId="4D1D3EFE" w14:textId="77777777" w:rsidR="0053038B" w:rsidRPr="00E14951" w:rsidRDefault="0053038B" w:rsidP="0053038B">
            <w:pPr>
              <w:tabs>
                <w:tab w:val="decimal" w:pos="731"/>
                <w:tab w:val="decimal" w:pos="765"/>
              </w:tabs>
              <w:spacing w:line="240" w:lineRule="auto"/>
              <w:ind w:left="-83" w:right="11" w:firstLine="4"/>
            </w:pPr>
          </w:p>
        </w:tc>
        <w:tc>
          <w:tcPr>
            <w:tcW w:w="1010" w:type="dxa"/>
          </w:tcPr>
          <w:p w14:paraId="760675CE" w14:textId="5F446988" w:rsidR="0053038B" w:rsidRPr="00E14951" w:rsidRDefault="0053038B" w:rsidP="0053038B">
            <w:pPr>
              <w:tabs>
                <w:tab w:val="decimal" w:pos="655"/>
              </w:tabs>
              <w:spacing w:line="240" w:lineRule="auto"/>
              <w:ind w:left="-83" w:right="13" w:firstLine="4"/>
              <w:jc w:val="right"/>
            </w:pPr>
            <w:r w:rsidRPr="00A773F1">
              <w:t>426</w:t>
            </w:r>
          </w:p>
        </w:tc>
        <w:tc>
          <w:tcPr>
            <w:tcW w:w="181" w:type="dxa"/>
          </w:tcPr>
          <w:p w14:paraId="70E25060" w14:textId="77777777" w:rsidR="0053038B" w:rsidRPr="00E14951" w:rsidRDefault="0053038B" w:rsidP="0053038B">
            <w:pPr>
              <w:tabs>
                <w:tab w:val="decimal" w:pos="731"/>
                <w:tab w:val="decimal" w:pos="765"/>
              </w:tabs>
              <w:spacing w:line="240" w:lineRule="auto"/>
              <w:ind w:left="-79" w:right="-72"/>
            </w:pPr>
          </w:p>
        </w:tc>
        <w:tc>
          <w:tcPr>
            <w:tcW w:w="1071" w:type="dxa"/>
            <w:tcBorders>
              <w:top w:val="nil"/>
              <w:left w:val="nil"/>
              <w:bottom w:val="nil"/>
              <w:right w:val="nil"/>
            </w:tcBorders>
            <w:shd w:val="clear" w:color="auto" w:fill="auto"/>
            <w:vAlign w:val="center"/>
          </w:tcPr>
          <w:p w14:paraId="35326C7C" w14:textId="5E9172E7" w:rsidR="0053038B" w:rsidRPr="007422E5" w:rsidRDefault="0053038B" w:rsidP="0053038B">
            <w:pPr>
              <w:tabs>
                <w:tab w:val="decimal" w:pos="731"/>
                <w:tab w:val="decimal" w:pos="765"/>
              </w:tabs>
              <w:spacing w:line="240" w:lineRule="auto"/>
              <w:ind w:left="-83" w:right="11" w:firstLine="4"/>
              <w:jc w:val="right"/>
            </w:pPr>
            <w:r w:rsidRPr="007422E5">
              <w:t>3,563</w:t>
            </w:r>
          </w:p>
        </w:tc>
        <w:tc>
          <w:tcPr>
            <w:tcW w:w="180" w:type="dxa"/>
          </w:tcPr>
          <w:p w14:paraId="6A78A364" w14:textId="77777777" w:rsidR="0053038B" w:rsidRPr="007B5E44" w:rsidRDefault="0053038B" w:rsidP="0053038B">
            <w:pPr>
              <w:tabs>
                <w:tab w:val="decimal" w:pos="765"/>
              </w:tabs>
              <w:spacing w:line="240" w:lineRule="auto"/>
              <w:rPr>
                <w:szCs w:val="22"/>
              </w:rPr>
            </w:pPr>
          </w:p>
        </w:tc>
        <w:tc>
          <w:tcPr>
            <w:tcW w:w="1080" w:type="dxa"/>
          </w:tcPr>
          <w:p w14:paraId="31212512" w14:textId="0CF1E25C" w:rsidR="0053038B" w:rsidRPr="007B5E44" w:rsidRDefault="0053038B" w:rsidP="0053038B">
            <w:pPr>
              <w:tabs>
                <w:tab w:val="decimal" w:pos="731"/>
                <w:tab w:val="decimal" w:pos="765"/>
              </w:tabs>
              <w:spacing w:line="240" w:lineRule="auto"/>
              <w:ind w:right="14"/>
              <w:jc w:val="right"/>
              <w:rPr>
                <w:szCs w:val="22"/>
              </w:rPr>
            </w:pPr>
            <w:r w:rsidRPr="00CD425E">
              <w:t>426</w:t>
            </w:r>
          </w:p>
        </w:tc>
      </w:tr>
      <w:tr w:rsidR="0053038B" w:rsidRPr="007B5E44" w14:paraId="4A356B6F" w14:textId="77777777" w:rsidTr="002B056A">
        <w:trPr>
          <w:cantSplit/>
        </w:trPr>
        <w:tc>
          <w:tcPr>
            <w:tcW w:w="4848" w:type="dxa"/>
            <w:vAlign w:val="bottom"/>
          </w:tcPr>
          <w:p w14:paraId="635395C1" w14:textId="2EFAFDE0" w:rsidR="0053038B" w:rsidRPr="007B5E44" w:rsidRDefault="0053038B" w:rsidP="0053038B">
            <w:pPr>
              <w:spacing w:line="240" w:lineRule="auto"/>
              <w:rPr>
                <w:rFonts w:eastAsia="Arial Unicode MS"/>
                <w:szCs w:val="22"/>
                <w:cs/>
              </w:rPr>
            </w:pPr>
            <w:r w:rsidRPr="007B5E44">
              <w:rPr>
                <w:rFonts w:eastAsia="Arial Unicode MS"/>
                <w:szCs w:val="22"/>
              </w:rPr>
              <w:t>Increase in trade and other payables</w:t>
            </w:r>
          </w:p>
        </w:tc>
        <w:tc>
          <w:tcPr>
            <w:tcW w:w="990" w:type="dxa"/>
            <w:tcBorders>
              <w:top w:val="nil"/>
              <w:left w:val="nil"/>
              <w:bottom w:val="nil"/>
              <w:right w:val="nil"/>
            </w:tcBorders>
            <w:shd w:val="clear" w:color="auto" w:fill="auto"/>
            <w:vAlign w:val="center"/>
          </w:tcPr>
          <w:p w14:paraId="18A50620" w14:textId="3685A01D" w:rsidR="0053038B" w:rsidRPr="007422E5" w:rsidRDefault="0053038B" w:rsidP="0053038B">
            <w:pPr>
              <w:tabs>
                <w:tab w:val="decimal" w:pos="731"/>
                <w:tab w:val="decimal" w:pos="765"/>
              </w:tabs>
              <w:spacing w:line="240" w:lineRule="auto"/>
              <w:ind w:left="-83" w:right="11" w:firstLine="4"/>
              <w:jc w:val="right"/>
            </w:pPr>
            <w:r w:rsidRPr="007422E5">
              <w:t>298,438</w:t>
            </w:r>
          </w:p>
        </w:tc>
        <w:tc>
          <w:tcPr>
            <w:tcW w:w="180" w:type="dxa"/>
          </w:tcPr>
          <w:p w14:paraId="0DE8BA84" w14:textId="77777777" w:rsidR="0053038B" w:rsidRPr="00E14951" w:rsidRDefault="0053038B" w:rsidP="0053038B">
            <w:pPr>
              <w:tabs>
                <w:tab w:val="decimal" w:pos="731"/>
                <w:tab w:val="decimal" w:pos="765"/>
              </w:tabs>
              <w:spacing w:line="240" w:lineRule="auto"/>
              <w:ind w:left="-83" w:right="11" w:firstLine="4"/>
            </w:pPr>
          </w:p>
        </w:tc>
        <w:tc>
          <w:tcPr>
            <w:tcW w:w="1010" w:type="dxa"/>
          </w:tcPr>
          <w:p w14:paraId="344818F8" w14:textId="548EB603" w:rsidR="0053038B" w:rsidRPr="00E14951" w:rsidRDefault="0053038B" w:rsidP="0053038B">
            <w:pPr>
              <w:tabs>
                <w:tab w:val="decimal" w:pos="731"/>
                <w:tab w:val="decimal" w:pos="765"/>
              </w:tabs>
              <w:spacing w:line="240" w:lineRule="auto"/>
              <w:ind w:left="-83" w:firstLine="4"/>
              <w:jc w:val="right"/>
            </w:pPr>
            <w:r w:rsidRPr="00A773F1">
              <w:t>208,364</w:t>
            </w:r>
          </w:p>
        </w:tc>
        <w:tc>
          <w:tcPr>
            <w:tcW w:w="181" w:type="dxa"/>
          </w:tcPr>
          <w:p w14:paraId="4CF2B2B7" w14:textId="77777777" w:rsidR="0053038B" w:rsidRPr="00E14951" w:rsidRDefault="0053038B" w:rsidP="0053038B">
            <w:pPr>
              <w:tabs>
                <w:tab w:val="decimal" w:pos="731"/>
                <w:tab w:val="decimal" w:pos="765"/>
              </w:tabs>
              <w:spacing w:line="240" w:lineRule="auto"/>
              <w:ind w:left="-79" w:right="-72"/>
            </w:pPr>
          </w:p>
        </w:tc>
        <w:tc>
          <w:tcPr>
            <w:tcW w:w="1071" w:type="dxa"/>
            <w:tcBorders>
              <w:top w:val="nil"/>
              <w:left w:val="nil"/>
              <w:bottom w:val="nil"/>
              <w:right w:val="nil"/>
            </w:tcBorders>
            <w:shd w:val="clear" w:color="auto" w:fill="auto"/>
            <w:vAlign w:val="center"/>
          </w:tcPr>
          <w:p w14:paraId="15BF0168" w14:textId="314FB56E" w:rsidR="0053038B" w:rsidRPr="007422E5" w:rsidRDefault="0053038B" w:rsidP="0053038B">
            <w:pPr>
              <w:tabs>
                <w:tab w:val="decimal" w:pos="731"/>
                <w:tab w:val="decimal" w:pos="765"/>
              </w:tabs>
              <w:spacing w:line="240" w:lineRule="auto"/>
              <w:ind w:left="-83" w:right="11" w:firstLine="4"/>
              <w:jc w:val="right"/>
            </w:pPr>
            <w:r w:rsidRPr="007422E5">
              <w:t>259,17</w:t>
            </w:r>
            <w:r w:rsidR="00742D75">
              <w:t>5</w:t>
            </w:r>
          </w:p>
        </w:tc>
        <w:tc>
          <w:tcPr>
            <w:tcW w:w="180" w:type="dxa"/>
          </w:tcPr>
          <w:p w14:paraId="5BA5ADF9" w14:textId="77777777" w:rsidR="0053038B" w:rsidRPr="007B5E44" w:rsidRDefault="0053038B" w:rsidP="0053038B">
            <w:pPr>
              <w:tabs>
                <w:tab w:val="decimal" w:pos="765"/>
              </w:tabs>
              <w:spacing w:line="240" w:lineRule="auto"/>
              <w:rPr>
                <w:szCs w:val="22"/>
              </w:rPr>
            </w:pPr>
          </w:p>
        </w:tc>
        <w:tc>
          <w:tcPr>
            <w:tcW w:w="1080" w:type="dxa"/>
          </w:tcPr>
          <w:p w14:paraId="7E101653" w14:textId="6971161C" w:rsidR="0053038B" w:rsidRPr="007B5E44" w:rsidRDefault="0053038B" w:rsidP="0053038B">
            <w:pPr>
              <w:tabs>
                <w:tab w:val="decimal" w:pos="731"/>
                <w:tab w:val="decimal" w:pos="765"/>
              </w:tabs>
              <w:spacing w:line="240" w:lineRule="auto"/>
              <w:ind w:right="15"/>
              <w:jc w:val="right"/>
              <w:rPr>
                <w:szCs w:val="22"/>
              </w:rPr>
            </w:pPr>
            <w:r w:rsidRPr="00CD425E">
              <w:t>318,777</w:t>
            </w:r>
          </w:p>
        </w:tc>
      </w:tr>
      <w:tr w:rsidR="0053038B" w:rsidRPr="007B5E44" w14:paraId="689478BF" w14:textId="77777777" w:rsidTr="002B056A">
        <w:trPr>
          <w:cantSplit/>
        </w:trPr>
        <w:tc>
          <w:tcPr>
            <w:tcW w:w="4848" w:type="dxa"/>
            <w:vAlign w:val="bottom"/>
          </w:tcPr>
          <w:p w14:paraId="7E674FC5" w14:textId="179885B4" w:rsidR="0053038B" w:rsidRPr="007B5E44" w:rsidRDefault="0053038B" w:rsidP="0053038B">
            <w:pPr>
              <w:spacing w:line="240" w:lineRule="auto"/>
              <w:rPr>
                <w:rFonts w:eastAsia="Arial Unicode MS"/>
                <w:szCs w:val="22"/>
                <w:cs/>
              </w:rPr>
            </w:pPr>
            <w:r w:rsidRPr="007B5E44">
              <w:rPr>
                <w:rFonts w:eastAsia="Arial Unicode MS"/>
                <w:szCs w:val="22"/>
              </w:rPr>
              <w:t>Decrease in other current liabilities</w:t>
            </w:r>
          </w:p>
        </w:tc>
        <w:tc>
          <w:tcPr>
            <w:tcW w:w="990" w:type="dxa"/>
            <w:tcBorders>
              <w:top w:val="nil"/>
              <w:left w:val="nil"/>
              <w:bottom w:val="nil"/>
              <w:right w:val="nil"/>
            </w:tcBorders>
            <w:shd w:val="clear" w:color="auto" w:fill="auto"/>
            <w:vAlign w:val="center"/>
          </w:tcPr>
          <w:p w14:paraId="5C6C3F96" w14:textId="326A20A4" w:rsidR="0053038B" w:rsidRPr="007422E5" w:rsidRDefault="0053038B" w:rsidP="007422E5">
            <w:pPr>
              <w:spacing w:line="240" w:lineRule="auto"/>
              <w:ind w:left="-97" w:right="-56"/>
              <w:jc w:val="right"/>
            </w:pPr>
            <w:r w:rsidRPr="007422E5">
              <w:t>(23,331)</w:t>
            </w:r>
          </w:p>
        </w:tc>
        <w:tc>
          <w:tcPr>
            <w:tcW w:w="180" w:type="dxa"/>
          </w:tcPr>
          <w:p w14:paraId="3FD0439F" w14:textId="77777777" w:rsidR="0053038B" w:rsidRPr="00E14951" w:rsidRDefault="0053038B" w:rsidP="0053038B">
            <w:pPr>
              <w:tabs>
                <w:tab w:val="decimal" w:pos="731"/>
                <w:tab w:val="decimal" w:pos="765"/>
              </w:tabs>
              <w:spacing w:line="240" w:lineRule="auto"/>
              <w:ind w:left="-83" w:right="11" w:firstLine="4"/>
              <w:jc w:val="right"/>
            </w:pPr>
          </w:p>
        </w:tc>
        <w:tc>
          <w:tcPr>
            <w:tcW w:w="1010" w:type="dxa"/>
          </w:tcPr>
          <w:p w14:paraId="33BEF458" w14:textId="2C72FFB5" w:rsidR="0053038B" w:rsidRPr="00E14951" w:rsidRDefault="0053038B" w:rsidP="007422E5">
            <w:pPr>
              <w:spacing w:line="240" w:lineRule="auto"/>
              <w:ind w:left="-97" w:right="-56"/>
              <w:jc w:val="right"/>
            </w:pPr>
            <w:r w:rsidRPr="00A773F1">
              <w:t>(2,187)</w:t>
            </w:r>
          </w:p>
        </w:tc>
        <w:tc>
          <w:tcPr>
            <w:tcW w:w="181" w:type="dxa"/>
          </w:tcPr>
          <w:p w14:paraId="3FB095AE" w14:textId="77777777" w:rsidR="0053038B" w:rsidRPr="00E14951" w:rsidRDefault="0053038B" w:rsidP="0053038B">
            <w:pPr>
              <w:tabs>
                <w:tab w:val="decimal" w:pos="731"/>
                <w:tab w:val="decimal" w:pos="765"/>
              </w:tabs>
              <w:spacing w:line="240" w:lineRule="auto"/>
              <w:ind w:left="-79" w:right="11"/>
              <w:jc w:val="right"/>
            </w:pPr>
          </w:p>
        </w:tc>
        <w:tc>
          <w:tcPr>
            <w:tcW w:w="1071" w:type="dxa"/>
            <w:tcBorders>
              <w:top w:val="nil"/>
              <w:left w:val="nil"/>
              <w:bottom w:val="nil"/>
              <w:right w:val="nil"/>
            </w:tcBorders>
            <w:shd w:val="clear" w:color="auto" w:fill="auto"/>
            <w:vAlign w:val="center"/>
          </w:tcPr>
          <w:p w14:paraId="746B1983" w14:textId="729162E4" w:rsidR="0053038B" w:rsidRPr="007422E5" w:rsidRDefault="0053038B" w:rsidP="00CF5BCD">
            <w:pPr>
              <w:spacing w:line="240" w:lineRule="auto"/>
              <w:ind w:left="-83" w:right="-63" w:firstLine="4"/>
              <w:jc w:val="right"/>
            </w:pPr>
            <w:r w:rsidRPr="007422E5">
              <w:t>(19,82</w:t>
            </w:r>
            <w:r w:rsidR="00CF5BCD">
              <w:t>7</w:t>
            </w:r>
            <w:r w:rsidRPr="007422E5">
              <w:t>)</w:t>
            </w:r>
          </w:p>
        </w:tc>
        <w:tc>
          <w:tcPr>
            <w:tcW w:w="180" w:type="dxa"/>
          </w:tcPr>
          <w:p w14:paraId="4BBEA69B" w14:textId="77777777" w:rsidR="0053038B" w:rsidRPr="007B5E44" w:rsidRDefault="0053038B" w:rsidP="0053038B">
            <w:pPr>
              <w:tabs>
                <w:tab w:val="decimal" w:pos="765"/>
              </w:tabs>
              <w:spacing w:line="240" w:lineRule="auto"/>
              <w:rPr>
                <w:szCs w:val="22"/>
              </w:rPr>
            </w:pPr>
          </w:p>
        </w:tc>
        <w:tc>
          <w:tcPr>
            <w:tcW w:w="1080" w:type="dxa"/>
          </w:tcPr>
          <w:p w14:paraId="6C0A776D" w14:textId="0A5D010F" w:rsidR="0053038B" w:rsidRPr="007B5E44" w:rsidRDefault="0053038B" w:rsidP="0053038B">
            <w:pPr>
              <w:tabs>
                <w:tab w:val="decimal" w:pos="731"/>
                <w:tab w:val="decimal" w:pos="765"/>
              </w:tabs>
              <w:spacing w:line="240" w:lineRule="auto"/>
              <w:ind w:right="-51"/>
              <w:jc w:val="right"/>
              <w:rPr>
                <w:szCs w:val="22"/>
              </w:rPr>
            </w:pPr>
            <w:r w:rsidRPr="00CD425E">
              <w:t>(7,293)</w:t>
            </w:r>
          </w:p>
        </w:tc>
      </w:tr>
      <w:tr w:rsidR="0053038B" w:rsidRPr="007B5E44" w14:paraId="265027C4" w14:textId="77777777" w:rsidTr="002B056A">
        <w:trPr>
          <w:cantSplit/>
        </w:trPr>
        <w:tc>
          <w:tcPr>
            <w:tcW w:w="4848" w:type="dxa"/>
            <w:vAlign w:val="bottom"/>
          </w:tcPr>
          <w:p w14:paraId="22E923CF" w14:textId="3FAB9936" w:rsidR="0053038B" w:rsidRPr="00325CD9" w:rsidRDefault="0053038B" w:rsidP="0053038B">
            <w:pPr>
              <w:spacing w:line="240" w:lineRule="auto"/>
              <w:rPr>
                <w:rFonts w:eastAsia="Arial Unicode MS" w:cstheme="minorBidi"/>
                <w:spacing w:val="-6"/>
                <w:szCs w:val="28"/>
                <w:cs/>
                <w:lang w:bidi="th-TH"/>
              </w:rPr>
            </w:pPr>
            <w:r>
              <w:rPr>
                <w:rFonts w:eastAsia="Arial Unicode MS"/>
                <w:szCs w:val="22"/>
              </w:rPr>
              <w:t>Increase (decrease) in other non-current liabilities</w:t>
            </w:r>
          </w:p>
        </w:tc>
        <w:tc>
          <w:tcPr>
            <w:tcW w:w="990" w:type="dxa"/>
            <w:tcBorders>
              <w:top w:val="nil"/>
              <w:left w:val="nil"/>
              <w:bottom w:val="nil"/>
              <w:right w:val="nil"/>
            </w:tcBorders>
            <w:shd w:val="clear" w:color="auto" w:fill="auto"/>
            <w:vAlign w:val="center"/>
          </w:tcPr>
          <w:p w14:paraId="650F8FAB" w14:textId="2CFE5552" w:rsidR="0053038B" w:rsidRPr="007422E5" w:rsidRDefault="0053038B" w:rsidP="0053038B">
            <w:pPr>
              <w:tabs>
                <w:tab w:val="decimal" w:pos="731"/>
                <w:tab w:val="decimal" w:pos="765"/>
              </w:tabs>
              <w:spacing w:line="240" w:lineRule="auto"/>
              <w:ind w:left="-83" w:right="11" w:firstLine="4"/>
              <w:jc w:val="right"/>
            </w:pPr>
            <w:r w:rsidRPr="007422E5">
              <w:t>25,975</w:t>
            </w:r>
          </w:p>
        </w:tc>
        <w:tc>
          <w:tcPr>
            <w:tcW w:w="180" w:type="dxa"/>
          </w:tcPr>
          <w:p w14:paraId="21077A4D" w14:textId="77777777" w:rsidR="0053038B" w:rsidRPr="00E14951" w:rsidRDefault="0053038B" w:rsidP="0053038B">
            <w:pPr>
              <w:tabs>
                <w:tab w:val="decimal" w:pos="731"/>
                <w:tab w:val="decimal" w:pos="765"/>
              </w:tabs>
              <w:spacing w:line="240" w:lineRule="auto"/>
              <w:ind w:left="-83" w:right="11" w:firstLine="4"/>
            </w:pPr>
          </w:p>
        </w:tc>
        <w:tc>
          <w:tcPr>
            <w:tcW w:w="1010" w:type="dxa"/>
          </w:tcPr>
          <w:p w14:paraId="36EB9405" w14:textId="4F6381D4" w:rsidR="0053038B" w:rsidRPr="00E14951" w:rsidRDefault="0053038B" w:rsidP="007422E5">
            <w:pPr>
              <w:spacing w:line="240" w:lineRule="auto"/>
              <w:ind w:left="-97" w:right="-56"/>
              <w:jc w:val="right"/>
            </w:pPr>
            <w:r w:rsidRPr="00A773F1">
              <w:t>(19,617)</w:t>
            </w:r>
          </w:p>
        </w:tc>
        <w:tc>
          <w:tcPr>
            <w:tcW w:w="181" w:type="dxa"/>
          </w:tcPr>
          <w:p w14:paraId="069A5890" w14:textId="77777777" w:rsidR="0053038B" w:rsidRPr="00E14951" w:rsidRDefault="0053038B" w:rsidP="0053038B">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6A44507F" w14:textId="37787CC1" w:rsidR="0053038B" w:rsidRPr="007422E5" w:rsidRDefault="0053038B" w:rsidP="0053038B">
            <w:pPr>
              <w:tabs>
                <w:tab w:val="decimal" w:pos="731"/>
                <w:tab w:val="decimal" w:pos="765"/>
              </w:tabs>
              <w:spacing w:line="240" w:lineRule="auto"/>
              <w:ind w:left="-83" w:right="11" w:firstLine="4"/>
              <w:jc w:val="right"/>
            </w:pPr>
            <w:r w:rsidRPr="007422E5">
              <w:t>25,975</w:t>
            </w:r>
          </w:p>
        </w:tc>
        <w:tc>
          <w:tcPr>
            <w:tcW w:w="180" w:type="dxa"/>
          </w:tcPr>
          <w:p w14:paraId="59D0FD37" w14:textId="77777777" w:rsidR="0053038B" w:rsidRPr="007B5E44" w:rsidRDefault="0053038B" w:rsidP="0053038B">
            <w:pPr>
              <w:tabs>
                <w:tab w:val="decimal" w:pos="765"/>
              </w:tabs>
              <w:spacing w:line="240" w:lineRule="auto"/>
              <w:rPr>
                <w:szCs w:val="22"/>
              </w:rPr>
            </w:pPr>
          </w:p>
        </w:tc>
        <w:tc>
          <w:tcPr>
            <w:tcW w:w="1080" w:type="dxa"/>
          </w:tcPr>
          <w:p w14:paraId="418F0218" w14:textId="0D5F8150" w:rsidR="0053038B" w:rsidRPr="005C10BB" w:rsidRDefault="0053038B" w:rsidP="0053038B">
            <w:pPr>
              <w:tabs>
                <w:tab w:val="decimal" w:pos="731"/>
                <w:tab w:val="decimal" w:pos="765"/>
              </w:tabs>
              <w:spacing w:line="240" w:lineRule="auto"/>
              <w:ind w:right="-51"/>
              <w:jc w:val="right"/>
            </w:pPr>
            <w:r w:rsidRPr="00CD425E">
              <w:t>(19,617)</w:t>
            </w:r>
          </w:p>
        </w:tc>
      </w:tr>
      <w:tr w:rsidR="0053038B" w:rsidRPr="007B5E44" w14:paraId="2E3FA03B" w14:textId="77777777" w:rsidTr="002B056A">
        <w:trPr>
          <w:cantSplit/>
        </w:trPr>
        <w:tc>
          <w:tcPr>
            <w:tcW w:w="4848" w:type="dxa"/>
            <w:vAlign w:val="bottom"/>
          </w:tcPr>
          <w:p w14:paraId="6C1243E5" w14:textId="7BCB78A7" w:rsidR="0053038B" w:rsidRPr="007B5E44" w:rsidRDefault="0053038B" w:rsidP="0053038B">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top w:val="nil"/>
              <w:left w:val="nil"/>
              <w:bottom w:val="nil"/>
              <w:right w:val="nil"/>
            </w:tcBorders>
            <w:shd w:val="clear" w:color="auto" w:fill="auto"/>
            <w:vAlign w:val="center"/>
          </w:tcPr>
          <w:p w14:paraId="13C3A327" w14:textId="23F0A1EC" w:rsidR="0053038B" w:rsidRPr="007422E5" w:rsidRDefault="0053038B" w:rsidP="007422E5">
            <w:pPr>
              <w:spacing w:line="240" w:lineRule="auto"/>
              <w:ind w:left="-97" w:right="-56"/>
              <w:jc w:val="right"/>
            </w:pPr>
            <w:r w:rsidRPr="007422E5">
              <w:t>(1,229)</w:t>
            </w:r>
          </w:p>
        </w:tc>
        <w:tc>
          <w:tcPr>
            <w:tcW w:w="180" w:type="dxa"/>
          </w:tcPr>
          <w:p w14:paraId="5356C57D" w14:textId="77777777" w:rsidR="0053038B" w:rsidRPr="00E14951" w:rsidRDefault="0053038B" w:rsidP="0053038B">
            <w:pPr>
              <w:tabs>
                <w:tab w:val="decimal" w:pos="731"/>
                <w:tab w:val="decimal" w:pos="765"/>
              </w:tabs>
              <w:spacing w:line="240" w:lineRule="auto"/>
              <w:ind w:left="-83" w:right="11" w:firstLine="4"/>
            </w:pPr>
          </w:p>
        </w:tc>
        <w:tc>
          <w:tcPr>
            <w:tcW w:w="1010" w:type="dxa"/>
            <w:tcBorders>
              <w:bottom w:val="single" w:sz="4" w:space="0" w:color="auto"/>
            </w:tcBorders>
          </w:tcPr>
          <w:p w14:paraId="42E340B3" w14:textId="618095A0" w:rsidR="0053038B" w:rsidRPr="00E14951" w:rsidRDefault="0053038B" w:rsidP="007422E5">
            <w:pPr>
              <w:spacing w:line="240" w:lineRule="auto"/>
              <w:ind w:left="-97" w:right="-56"/>
              <w:jc w:val="right"/>
            </w:pPr>
            <w:r w:rsidRPr="00A773F1">
              <w:t>(861)</w:t>
            </w:r>
          </w:p>
        </w:tc>
        <w:tc>
          <w:tcPr>
            <w:tcW w:w="181" w:type="dxa"/>
          </w:tcPr>
          <w:p w14:paraId="2335E946" w14:textId="77777777" w:rsidR="0053038B" w:rsidRPr="00E14951" w:rsidRDefault="0053038B" w:rsidP="0053038B">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6642D887" w14:textId="1CF9127D" w:rsidR="0053038B" w:rsidRPr="007422E5" w:rsidRDefault="0053038B" w:rsidP="00CF5BCD">
            <w:pPr>
              <w:spacing w:line="240" w:lineRule="auto"/>
              <w:ind w:left="-83" w:right="-63" w:firstLine="4"/>
              <w:jc w:val="right"/>
            </w:pPr>
            <w:r w:rsidRPr="007422E5">
              <w:t>(1,229)</w:t>
            </w:r>
          </w:p>
        </w:tc>
        <w:tc>
          <w:tcPr>
            <w:tcW w:w="180" w:type="dxa"/>
          </w:tcPr>
          <w:p w14:paraId="2D79926E" w14:textId="77777777" w:rsidR="0053038B" w:rsidRPr="007B5E44" w:rsidRDefault="0053038B" w:rsidP="0053038B">
            <w:pPr>
              <w:tabs>
                <w:tab w:val="decimal" w:pos="765"/>
              </w:tabs>
              <w:spacing w:line="240" w:lineRule="auto"/>
              <w:rPr>
                <w:szCs w:val="22"/>
              </w:rPr>
            </w:pPr>
          </w:p>
        </w:tc>
        <w:tc>
          <w:tcPr>
            <w:tcW w:w="1080" w:type="dxa"/>
            <w:tcBorders>
              <w:bottom w:val="single" w:sz="4" w:space="0" w:color="auto"/>
            </w:tcBorders>
          </w:tcPr>
          <w:p w14:paraId="2BF34234" w14:textId="1A470673" w:rsidR="0053038B" w:rsidRPr="007B5E44" w:rsidRDefault="0053038B" w:rsidP="0053038B">
            <w:pPr>
              <w:tabs>
                <w:tab w:val="decimal" w:pos="731"/>
                <w:tab w:val="decimal" w:pos="765"/>
              </w:tabs>
              <w:spacing w:line="240" w:lineRule="auto"/>
              <w:ind w:right="-51"/>
              <w:jc w:val="right"/>
              <w:rPr>
                <w:szCs w:val="22"/>
              </w:rPr>
            </w:pPr>
            <w:r w:rsidRPr="00CD425E">
              <w:t>(861)</w:t>
            </w:r>
          </w:p>
        </w:tc>
      </w:tr>
      <w:tr w:rsidR="0053038B" w:rsidRPr="007B5E44" w14:paraId="462C2154" w14:textId="77777777" w:rsidTr="00E14951">
        <w:trPr>
          <w:cantSplit/>
        </w:trPr>
        <w:tc>
          <w:tcPr>
            <w:tcW w:w="4848" w:type="dxa"/>
            <w:vAlign w:val="bottom"/>
          </w:tcPr>
          <w:p w14:paraId="59F2BB05" w14:textId="00FE4748" w:rsidR="0053038B" w:rsidRPr="007B5E44" w:rsidRDefault="0053038B" w:rsidP="0053038B">
            <w:pPr>
              <w:ind w:left="5" w:hanging="9"/>
              <w:rPr>
                <w:rFonts w:eastAsia="Arial Unicode MS"/>
                <w:b/>
                <w:bCs/>
                <w:szCs w:val="22"/>
                <w:cs/>
              </w:rPr>
            </w:pPr>
            <w:r w:rsidRPr="00186C56">
              <w:rPr>
                <w:b/>
                <w:bCs/>
                <w:szCs w:val="22"/>
              </w:rPr>
              <w:t>Cash flows from operations</w:t>
            </w:r>
          </w:p>
        </w:tc>
        <w:tc>
          <w:tcPr>
            <w:tcW w:w="990" w:type="dxa"/>
            <w:tcBorders>
              <w:top w:val="single" w:sz="4" w:space="0" w:color="auto"/>
            </w:tcBorders>
          </w:tcPr>
          <w:p w14:paraId="4FFD8283" w14:textId="31CF36BB" w:rsidR="0053038B" w:rsidRPr="000334E2" w:rsidRDefault="006C6A33" w:rsidP="0053038B">
            <w:pPr>
              <w:tabs>
                <w:tab w:val="decimal" w:pos="731"/>
                <w:tab w:val="decimal" w:pos="765"/>
              </w:tabs>
              <w:spacing w:line="240" w:lineRule="auto"/>
              <w:ind w:left="-83" w:right="11" w:firstLine="4"/>
              <w:jc w:val="right"/>
              <w:rPr>
                <w:b/>
                <w:bCs/>
                <w:szCs w:val="22"/>
              </w:rPr>
            </w:pPr>
            <w:r w:rsidRPr="006C6A33">
              <w:rPr>
                <w:b/>
                <w:bCs/>
                <w:szCs w:val="22"/>
              </w:rPr>
              <w:t>1,696,019</w:t>
            </w:r>
          </w:p>
        </w:tc>
        <w:tc>
          <w:tcPr>
            <w:tcW w:w="180" w:type="dxa"/>
          </w:tcPr>
          <w:p w14:paraId="4B84B14F" w14:textId="77777777" w:rsidR="0053038B" w:rsidRPr="007B5E44" w:rsidRDefault="0053038B" w:rsidP="0053038B">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C92F5BF" w14:textId="75736C50" w:rsidR="0053038B" w:rsidRPr="00824C1B" w:rsidRDefault="0053038B" w:rsidP="007422E5">
            <w:pPr>
              <w:tabs>
                <w:tab w:val="decimal" w:pos="731"/>
                <w:tab w:val="decimal" w:pos="765"/>
              </w:tabs>
              <w:spacing w:line="240" w:lineRule="auto"/>
              <w:ind w:left="-83" w:right="11" w:firstLine="4"/>
              <w:jc w:val="right"/>
              <w:rPr>
                <w:b/>
                <w:bCs/>
                <w:szCs w:val="22"/>
              </w:rPr>
            </w:pPr>
            <w:r w:rsidRPr="007422E5">
              <w:rPr>
                <w:b/>
                <w:bCs/>
                <w:szCs w:val="22"/>
              </w:rPr>
              <w:t>2,284,785</w:t>
            </w:r>
          </w:p>
        </w:tc>
        <w:tc>
          <w:tcPr>
            <w:tcW w:w="181" w:type="dxa"/>
          </w:tcPr>
          <w:p w14:paraId="6CEA7641" w14:textId="77777777" w:rsidR="0053038B" w:rsidRPr="007B5E44" w:rsidRDefault="0053038B" w:rsidP="0053038B">
            <w:pPr>
              <w:tabs>
                <w:tab w:val="decimal" w:pos="731"/>
                <w:tab w:val="decimal" w:pos="765"/>
              </w:tabs>
              <w:spacing w:line="240" w:lineRule="auto"/>
              <w:ind w:left="-79" w:right="-72"/>
              <w:rPr>
                <w:b/>
                <w:bCs/>
                <w:szCs w:val="22"/>
              </w:rPr>
            </w:pPr>
          </w:p>
        </w:tc>
        <w:tc>
          <w:tcPr>
            <w:tcW w:w="1071" w:type="dxa"/>
            <w:tcBorders>
              <w:top w:val="single" w:sz="4" w:space="0" w:color="auto"/>
            </w:tcBorders>
          </w:tcPr>
          <w:p w14:paraId="79C77B98" w14:textId="680F24BB" w:rsidR="0053038B" w:rsidRPr="00EF649D" w:rsidRDefault="00456933" w:rsidP="007422E5">
            <w:pPr>
              <w:tabs>
                <w:tab w:val="left" w:pos="564"/>
                <w:tab w:val="decimal" w:pos="731"/>
                <w:tab w:val="decimal" w:pos="765"/>
              </w:tabs>
              <w:spacing w:line="240" w:lineRule="auto"/>
              <w:ind w:right="10"/>
              <w:jc w:val="center"/>
              <w:rPr>
                <w:b/>
                <w:bCs/>
                <w:szCs w:val="22"/>
              </w:rPr>
            </w:pPr>
            <w:r w:rsidRPr="00456933">
              <w:rPr>
                <w:b/>
                <w:bCs/>
                <w:szCs w:val="22"/>
              </w:rPr>
              <w:t>1,432,556</w:t>
            </w:r>
          </w:p>
        </w:tc>
        <w:tc>
          <w:tcPr>
            <w:tcW w:w="180" w:type="dxa"/>
          </w:tcPr>
          <w:p w14:paraId="74DD6A48" w14:textId="77777777" w:rsidR="0053038B" w:rsidRPr="007B5E44" w:rsidRDefault="0053038B" w:rsidP="0053038B">
            <w:pPr>
              <w:tabs>
                <w:tab w:val="decimal" w:pos="765"/>
              </w:tabs>
              <w:spacing w:line="240" w:lineRule="auto"/>
              <w:rPr>
                <w:b/>
                <w:bCs/>
                <w:szCs w:val="22"/>
              </w:rPr>
            </w:pPr>
          </w:p>
        </w:tc>
        <w:tc>
          <w:tcPr>
            <w:tcW w:w="1080" w:type="dxa"/>
            <w:tcBorders>
              <w:top w:val="single" w:sz="4" w:space="0" w:color="auto"/>
            </w:tcBorders>
          </w:tcPr>
          <w:p w14:paraId="6D4333EE" w14:textId="28011AE3" w:rsidR="0053038B" w:rsidRPr="005B6358" w:rsidRDefault="0053038B" w:rsidP="0053038B">
            <w:pPr>
              <w:tabs>
                <w:tab w:val="left" w:pos="564"/>
                <w:tab w:val="decimal" w:pos="731"/>
                <w:tab w:val="decimal" w:pos="765"/>
              </w:tabs>
              <w:spacing w:line="240" w:lineRule="auto"/>
              <w:ind w:right="10"/>
              <w:jc w:val="right"/>
              <w:rPr>
                <w:b/>
                <w:bCs/>
                <w:szCs w:val="22"/>
              </w:rPr>
            </w:pPr>
            <w:r w:rsidRPr="007422E5">
              <w:rPr>
                <w:b/>
                <w:bCs/>
              </w:rPr>
              <w:t>2,226,243</w:t>
            </w:r>
          </w:p>
        </w:tc>
      </w:tr>
      <w:tr w:rsidR="0053038B" w:rsidRPr="007B5E44" w14:paraId="58E88FAF" w14:textId="77777777" w:rsidTr="00E14951">
        <w:trPr>
          <w:cantSplit/>
        </w:trPr>
        <w:tc>
          <w:tcPr>
            <w:tcW w:w="4848" w:type="dxa"/>
          </w:tcPr>
          <w:p w14:paraId="1E9D8536" w14:textId="765E82A6" w:rsidR="0053038B" w:rsidRPr="007B5E44" w:rsidRDefault="0053038B" w:rsidP="0053038B">
            <w:pPr>
              <w:spacing w:line="240" w:lineRule="auto"/>
              <w:rPr>
                <w:rFonts w:eastAsia="Arial Unicode MS"/>
                <w:szCs w:val="22"/>
              </w:rPr>
            </w:pPr>
            <w:r w:rsidRPr="007B5E44">
              <w:rPr>
                <w:szCs w:val="22"/>
              </w:rPr>
              <w:t>- Income tax paid</w:t>
            </w:r>
          </w:p>
        </w:tc>
        <w:tc>
          <w:tcPr>
            <w:tcW w:w="990" w:type="dxa"/>
            <w:tcBorders>
              <w:bottom w:val="single" w:sz="4" w:space="0" w:color="auto"/>
            </w:tcBorders>
          </w:tcPr>
          <w:p w14:paraId="1C0C277C" w14:textId="4D714118" w:rsidR="0053038B" w:rsidRPr="007B5E44" w:rsidRDefault="00A074D5" w:rsidP="0053038B">
            <w:pPr>
              <w:tabs>
                <w:tab w:val="decimal" w:pos="731"/>
                <w:tab w:val="decimal" w:pos="765"/>
              </w:tabs>
              <w:spacing w:line="240" w:lineRule="auto"/>
              <w:ind w:left="-83" w:right="-72" w:firstLine="4"/>
              <w:jc w:val="right"/>
              <w:rPr>
                <w:szCs w:val="22"/>
              </w:rPr>
            </w:pPr>
            <w:r w:rsidRPr="00A074D5">
              <w:rPr>
                <w:szCs w:val="22"/>
              </w:rPr>
              <w:t>(55,698)</w:t>
            </w:r>
            <w:r w:rsidRPr="00A074D5" w:rsidDel="00192DDF">
              <w:rPr>
                <w:szCs w:val="22"/>
              </w:rPr>
              <w:t xml:space="preserve"> </w:t>
            </w:r>
          </w:p>
        </w:tc>
        <w:tc>
          <w:tcPr>
            <w:tcW w:w="180" w:type="dxa"/>
          </w:tcPr>
          <w:p w14:paraId="195382BC" w14:textId="77777777" w:rsidR="0053038B" w:rsidRPr="007B5E44" w:rsidRDefault="0053038B" w:rsidP="0053038B">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0CDB0C44" w:rsidR="0053038B" w:rsidRPr="007B5E44" w:rsidRDefault="0053038B" w:rsidP="007422E5">
            <w:pPr>
              <w:spacing w:line="240" w:lineRule="auto"/>
              <w:ind w:left="-97" w:right="-56"/>
              <w:jc w:val="right"/>
              <w:rPr>
                <w:szCs w:val="22"/>
              </w:rPr>
            </w:pPr>
            <w:r w:rsidRPr="00A773F1">
              <w:t>(120,603)</w:t>
            </w:r>
          </w:p>
        </w:tc>
        <w:tc>
          <w:tcPr>
            <w:tcW w:w="181" w:type="dxa"/>
          </w:tcPr>
          <w:p w14:paraId="157426E4" w14:textId="77777777" w:rsidR="0053038B" w:rsidRPr="007B5E44" w:rsidRDefault="0053038B" w:rsidP="0053038B">
            <w:pPr>
              <w:tabs>
                <w:tab w:val="decimal" w:pos="731"/>
                <w:tab w:val="decimal" w:pos="765"/>
              </w:tabs>
              <w:spacing w:line="240" w:lineRule="auto"/>
              <w:ind w:left="-79" w:right="-72"/>
              <w:rPr>
                <w:szCs w:val="22"/>
              </w:rPr>
            </w:pPr>
          </w:p>
        </w:tc>
        <w:tc>
          <w:tcPr>
            <w:tcW w:w="1071" w:type="dxa"/>
            <w:tcBorders>
              <w:bottom w:val="single" w:sz="4" w:space="0" w:color="auto"/>
            </w:tcBorders>
          </w:tcPr>
          <w:p w14:paraId="2404C662" w14:textId="4A723850" w:rsidR="0053038B" w:rsidRPr="007422E5" w:rsidRDefault="00DA44E3" w:rsidP="007422E5">
            <w:pPr>
              <w:spacing w:line="240" w:lineRule="auto"/>
              <w:ind w:left="-83" w:right="-63" w:firstLine="4"/>
              <w:jc w:val="right"/>
            </w:pPr>
            <w:r w:rsidRPr="007422E5">
              <w:t>(23,406)</w:t>
            </w:r>
            <w:r w:rsidRPr="007422E5" w:rsidDel="00192DDF">
              <w:t xml:space="preserve"> </w:t>
            </w:r>
          </w:p>
        </w:tc>
        <w:tc>
          <w:tcPr>
            <w:tcW w:w="180" w:type="dxa"/>
          </w:tcPr>
          <w:p w14:paraId="663B5100" w14:textId="77777777" w:rsidR="0053038B" w:rsidRPr="007B5E44" w:rsidRDefault="0053038B" w:rsidP="0053038B">
            <w:pPr>
              <w:tabs>
                <w:tab w:val="decimal" w:pos="765"/>
              </w:tabs>
              <w:spacing w:line="240" w:lineRule="auto"/>
              <w:rPr>
                <w:szCs w:val="22"/>
              </w:rPr>
            </w:pPr>
          </w:p>
        </w:tc>
        <w:tc>
          <w:tcPr>
            <w:tcW w:w="1080" w:type="dxa"/>
            <w:tcBorders>
              <w:bottom w:val="single" w:sz="4" w:space="0" w:color="auto"/>
            </w:tcBorders>
          </w:tcPr>
          <w:p w14:paraId="0C9F5E12" w14:textId="40298735" w:rsidR="0053038B" w:rsidRPr="007B5E44" w:rsidRDefault="0053038B" w:rsidP="0053038B">
            <w:pPr>
              <w:tabs>
                <w:tab w:val="decimal" w:pos="731"/>
                <w:tab w:val="decimal" w:pos="765"/>
              </w:tabs>
              <w:spacing w:line="240" w:lineRule="auto"/>
              <w:ind w:right="-51"/>
              <w:jc w:val="right"/>
              <w:rPr>
                <w:szCs w:val="22"/>
              </w:rPr>
            </w:pPr>
            <w:r w:rsidRPr="00CD425E">
              <w:t>(57,109)</w:t>
            </w:r>
          </w:p>
        </w:tc>
      </w:tr>
      <w:tr w:rsidR="0053038B" w:rsidRPr="007B5E44" w14:paraId="2B951E13" w14:textId="77777777" w:rsidTr="00E14951">
        <w:trPr>
          <w:cantSplit/>
        </w:trPr>
        <w:tc>
          <w:tcPr>
            <w:tcW w:w="4848" w:type="dxa"/>
          </w:tcPr>
          <w:p w14:paraId="218F7EB3" w14:textId="77777777" w:rsidR="0053038B" w:rsidRPr="007B5E44" w:rsidRDefault="0053038B" w:rsidP="0053038B">
            <w:pPr>
              <w:spacing w:line="240" w:lineRule="auto"/>
              <w:ind w:firstLine="279"/>
              <w:rPr>
                <w:szCs w:val="22"/>
              </w:rPr>
            </w:pPr>
          </w:p>
        </w:tc>
        <w:tc>
          <w:tcPr>
            <w:tcW w:w="990" w:type="dxa"/>
            <w:tcBorders>
              <w:top w:val="single" w:sz="4" w:space="0" w:color="auto"/>
            </w:tcBorders>
          </w:tcPr>
          <w:p w14:paraId="18FC64C8" w14:textId="77777777" w:rsidR="0053038B" w:rsidRPr="00120C99" w:rsidRDefault="0053038B" w:rsidP="0053038B">
            <w:pPr>
              <w:tabs>
                <w:tab w:val="decimal" w:pos="731"/>
                <w:tab w:val="decimal" w:pos="765"/>
              </w:tabs>
              <w:spacing w:line="240" w:lineRule="auto"/>
              <w:ind w:left="-83" w:right="11" w:firstLine="4"/>
              <w:jc w:val="right"/>
              <w:rPr>
                <w:szCs w:val="22"/>
              </w:rPr>
            </w:pPr>
          </w:p>
        </w:tc>
        <w:tc>
          <w:tcPr>
            <w:tcW w:w="180" w:type="dxa"/>
          </w:tcPr>
          <w:p w14:paraId="25B318A3" w14:textId="77777777" w:rsidR="0053038B" w:rsidRPr="007B5E44" w:rsidRDefault="0053038B" w:rsidP="0053038B">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53038B" w:rsidRPr="007B5E44" w:rsidRDefault="0053038B" w:rsidP="0053038B">
            <w:pPr>
              <w:tabs>
                <w:tab w:val="decimal" w:pos="731"/>
                <w:tab w:val="decimal" w:pos="765"/>
              </w:tabs>
              <w:spacing w:line="240" w:lineRule="auto"/>
              <w:ind w:left="-83" w:right="-46" w:firstLine="4"/>
              <w:jc w:val="right"/>
              <w:rPr>
                <w:szCs w:val="22"/>
              </w:rPr>
            </w:pPr>
          </w:p>
        </w:tc>
        <w:tc>
          <w:tcPr>
            <w:tcW w:w="181" w:type="dxa"/>
          </w:tcPr>
          <w:p w14:paraId="35C803D1" w14:textId="77777777" w:rsidR="0053038B" w:rsidRPr="007B5E44" w:rsidRDefault="0053038B" w:rsidP="0053038B">
            <w:pPr>
              <w:tabs>
                <w:tab w:val="decimal" w:pos="731"/>
                <w:tab w:val="decimal" w:pos="765"/>
              </w:tabs>
              <w:spacing w:line="240" w:lineRule="auto"/>
              <w:ind w:left="-79" w:right="-72"/>
              <w:rPr>
                <w:szCs w:val="22"/>
              </w:rPr>
            </w:pPr>
          </w:p>
        </w:tc>
        <w:tc>
          <w:tcPr>
            <w:tcW w:w="1071" w:type="dxa"/>
            <w:tcBorders>
              <w:top w:val="single" w:sz="4" w:space="0" w:color="auto"/>
            </w:tcBorders>
          </w:tcPr>
          <w:p w14:paraId="55473E91" w14:textId="77777777" w:rsidR="0053038B" w:rsidRPr="00E420CB" w:rsidRDefault="0053038B" w:rsidP="0053038B">
            <w:pPr>
              <w:tabs>
                <w:tab w:val="decimal" w:pos="701"/>
                <w:tab w:val="decimal" w:pos="765"/>
              </w:tabs>
              <w:spacing w:line="240" w:lineRule="auto"/>
              <w:ind w:left="-79" w:right="-8"/>
              <w:jc w:val="right"/>
              <w:rPr>
                <w:szCs w:val="22"/>
              </w:rPr>
            </w:pPr>
          </w:p>
        </w:tc>
        <w:tc>
          <w:tcPr>
            <w:tcW w:w="180" w:type="dxa"/>
          </w:tcPr>
          <w:p w14:paraId="2938321E" w14:textId="77777777" w:rsidR="0053038B" w:rsidRPr="007B5E44" w:rsidRDefault="0053038B" w:rsidP="0053038B">
            <w:pPr>
              <w:tabs>
                <w:tab w:val="decimal" w:pos="765"/>
              </w:tabs>
              <w:spacing w:line="240" w:lineRule="auto"/>
              <w:rPr>
                <w:szCs w:val="22"/>
              </w:rPr>
            </w:pPr>
          </w:p>
        </w:tc>
        <w:tc>
          <w:tcPr>
            <w:tcW w:w="1080" w:type="dxa"/>
            <w:tcBorders>
              <w:top w:val="single" w:sz="4" w:space="0" w:color="auto"/>
            </w:tcBorders>
          </w:tcPr>
          <w:p w14:paraId="6BE782E3" w14:textId="77777777" w:rsidR="0053038B" w:rsidRPr="007B5E44" w:rsidRDefault="0053038B" w:rsidP="0053038B">
            <w:pPr>
              <w:tabs>
                <w:tab w:val="decimal" w:pos="731"/>
                <w:tab w:val="decimal" w:pos="765"/>
              </w:tabs>
              <w:spacing w:line="240" w:lineRule="auto"/>
              <w:ind w:right="-51"/>
              <w:jc w:val="right"/>
              <w:rPr>
                <w:szCs w:val="22"/>
              </w:rPr>
            </w:pPr>
          </w:p>
        </w:tc>
      </w:tr>
      <w:tr w:rsidR="0053038B" w:rsidRPr="007B5E44" w14:paraId="6056B8EB" w14:textId="77777777" w:rsidTr="00E14951">
        <w:trPr>
          <w:cantSplit/>
        </w:trPr>
        <w:tc>
          <w:tcPr>
            <w:tcW w:w="4848" w:type="dxa"/>
          </w:tcPr>
          <w:p w14:paraId="50289D60" w14:textId="646EE0F4" w:rsidR="0053038B" w:rsidRPr="007B5E44" w:rsidRDefault="0053038B" w:rsidP="0053038B">
            <w:pPr>
              <w:rPr>
                <w:rFonts w:eastAsia="Arial Unicode MS"/>
                <w:szCs w:val="22"/>
              </w:rPr>
            </w:pPr>
            <w:r w:rsidRPr="007B5E44">
              <w:rPr>
                <w:b/>
                <w:bCs/>
                <w:szCs w:val="22"/>
              </w:rPr>
              <w:t xml:space="preserve">Net cash </w:t>
            </w:r>
            <w:r>
              <w:rPr>
                <w:b/>
                <w:bCs/>
                <w:szCs w:val="22"/>
              </w:rPr>
              <w:t>f</w:t>
            </w:r>
            <w:r w:rsidRPr="00186C56">
              <w:rPr>
                <w:b/>
                <w:bCs/>
                <w:szCs w:val="22"/>
              </w:rPr>
              <w:t xml:space="preserve">rom </w:t>
            </w:r>
            <w:r w:rsidRPr="007B5E44">
              <w:rPr>
                <w:b/>
                <w:bCs/>
                <w:szCs w:val="22"/>
              </w:rPr>
              <w:t>operat</w:t>
            </w:r>
            <w:r>
              <w:rPr>
                <w:b/>
                <w:bCs/>
                <w:szCs w:val="22"/>
              </w:rPr>
              <w:t>ing</w:t>
            </w:r>
            <w:r w:rsidRPr="007B5E44">
              <w:rPr>
                <w:b/>
                <w:bCs/>
                <w:szCs w:val="22"/>
              </w:rPr>
              <w:t xml:space="preserve"> activities</w:t>
            </w:r>
          </w:p>
        </w:tc>
        <w:tc>
          <w:tcPr>
            <w:tcW w:w="990" w:type="dxa"/>
            <w:tcBorders>
              <w:bottom w:val="double" w:sz="4" w:space="0" w:color="auto"/>
            </w:tcBorders>
          </w:tcPr>
          <w:p w14:paraId="412A409F" w14:textId="1434E083" w:rsidR="0053038B" w:rsidRPr="00517A95" w:rsidRDefault="002C27D8" w:rsidP="0053038B">
            <w:pPr>
              <w:tabs>
                <w:tab w:val="decimal" w:pos="731"/>
                <w:tab w:val="decimal" w:pos="765"/>
              </w:tabs>
              <w:spacing w:line="240" w:lineRule="auto"/>
              <w:ind w:left="-83" w:right="11" w:firstLine="4"/>
              <w:jc w:val="right"/>
              <w:rPr>
                <w:b/>
                <w:bCs/>
                <w:szCs w:val="22"/>
              </w:rPr>
            </w:pPr>
            <w:r w:rsidRPr="002C27D8">
              <w:rPr>
                <w:b/>
                <w:bCs/>
                <w:szCs w:val="22"/>
              </w:rPr>
              <w:t>1,640,321</w:t>
            </w:r>
          </w:p>
        </w:tc>
        <w:tc>
          <w:tcPr>
            <w:tcW w:w="180" w:type="dxa"/>
          </w:tcPr>
          <w:p w14:paraId="0CFDD7F3" w14:textId="77777777" w:rsidR="0053038B" w:rsidRPr="00517A95" w:rsidRDefault="0053038B" w:rsidP="0053038B">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4B95B66A" w:rsidR="0053038B" w:rsidRPr="00517A95" w:rsidRDefault="0053038B" w:rsidP="0053038B">
            <w:pPr>
              <w:tabs>
                <w:tab w:val="decimal" w:pos="655"/>
                <w:tab w:val="decimal" w:pos="731"/>
              </w:tabs>
              <w:spacing w:line="240" w:lineRule="auto"/>
              <w:ind w:left="-83" w:right="11" w:firstLine="4"/>
              <w:jc w:val="right"/>
              <w:rPr>
                <w:b/>
                <w:bCs/>
                <w:szCs w:val="22"/>
              </w:rPr>
            </w:pPr>
            <w:r w:rsidRPr="007422E5">
              <w:rPr>
                <w:b/>
                <w:bCs/>
              </w:rPr>
              <w:t>2,164,182</w:t>
            </w:r>
          </w:p>
        </w:tc>
        <w:tc>
          <w:tcPr>
            <w:tcW w:w="181" w:type="dxa"/>
          </w:tcPr>
          <w:p w14:paraId="4C074263" w14:textId="77777777" w:rsidR="0053038B" w:rsidRPr="00517A95" w:rsidRDefault="0053038B" w:rsidP="0053038B">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4983DC85" w:rsidR="0053038B" w:rsidRPr="00517A95" w:rsidRDefault="000D28A1" w:rsidP="0053038B">
            <w:pPr>
              <w:spacing w:line="240" w:lineRule="auto"/>
              <w:ind w:left="-79" w:right="10"/>
              <w:jc w:val="right"/>
              <w:rPr>
                <w:b/>
                <w:bCs/>
                <w:szCs w:val="22"/>
              </w:rPr>
            </w:pPr>
            <w:r w:rsidRPr="000D28A1">
              <w:rPr>
                <w:b/>
                <w:bCs/>
                <w:szCs w:val="22"/>
              </w:rPr>
              <w:t>1,409,150</w:t>
            </w:r>
          </w:p>
        </w:tc>
        <w:tc>
          <w:tcPr>
            <w:tcW w:w="180" w:type="dxa"/>
          </w:tcPr>
          <w:p w14:paraId="5AE9293F" w14:textId="77777777" w:rsidR="0053038B" w:rsidRPr="00517A95" w:rsidRDefault="0053038B" w:rsidP="0053038B">
            <w:pPr>
              <w:tabs>
                <w:tab w:val="decimal" w:pos="765"/>
              </w:tabs>
              <w:spacing w:line="240" w:lineRule="auto"/>
              <w:rPr>
                <w:b/>
                <w:bCs/>
                <w:szCs w:val="22"/>
              </w:rPr>
            </w:pPr>
          </w:p>
        </w:tc>
        <w:tc>
          <w:tcPr>
            <w:tcW w:w="1080" w:type="dxa"/>
            <w:tcBorders>
              <w:bottom w:val="double" w:sz="4" w:space="0" w:color="auto"/>
            </w:tcBorders>
          </w:tcPr>
          <w:p w14:paraId="3DE048D4" w14:textId="62AFB640" w:rsidR="0053038B" w:rsidRPr="00517A95" w:rsidRDefault="0053038B" w:rsidP="0053038B">
            <w:pPr>
              <w:tabs>
                <w:tab w:val="decimal" w:pos="731"/>
                <w:tab w:val="decimal" w:pos="819"/>
              </w:tabs>
              <w:spacing w:line="240" w:lineRule="auto"/>
              <w:ind w:right="11"/>
              <w:jc w:val="right"/>
              <w:rPr>
                <w:b/>
                <w:bCs/>
                <w:szCs w:val="22"/>
              </w:rPr>
            </w:pPr>
            <w:r w:rsidRPr="007422E5">
              <w:rPr>
                <w:b/>
                <w:bCs/>
              </w:rPr>
              <w:t>2,169,134</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63E4DF89" w14:textId="77777777" w:rsidR="00AA7E56" w:rsidRDefault="00AA7E56">
      <w:pPr>
        <w:spacing w:line="240" w:lineRule="auto"/>
        <w:rPr>
          <w:sz w:val="20"/>
          <w:lang w:bidi="th-TH"/>
        </w:rPr>
      </w:pPr>
    </w:p>
    <w:p w14:paraId="342B78E5" w14:textId="77777777" w:rsidR="00AA7E56" w:rsidRDefault="00AA7E56">
      <w:pPr>
        <w:spacing w:line="240" w:lineRule="auto"/>
        <w:rPr>
          <w:sz w:val="20"/>
          <w:lang w:bidi="th-TH"/>
        </w:rPr>
      </w:pPr>
    </w:p>
    <w:p w14:paraId="103DA7BD" w14:textId="77777777" w:rsidR="00AA7E56" w:rsidRPr="005C10BB" w:rsidRDefault="00AA7E56" w:rsidP="005C10BB">
      <w:pPr>
        <w:tabs>
          <w:tab w:val="left" w:pos="540"/>
          <w:tab w:val="left" w:pos="630"/>
        </w:tabs>
        <w:spacing w:line="240" w:lineRule="auto"/>
        <w:rPr>
          <w:rFonts w:cstheme="minorBidi"/>
          <w:sz w:val="20"/>
          <w:lang w:val="en-US" w:bidi="th-TH"/>
        </w:rPr>
      </w:pPr>
    </w:p>
    <w:p w14:paraId="6E0EEEB2" w14:textId="77777777" w:rsidR="00AA7E56" w:rsidRDefault="00AA7E56">
      <w:pPr>
        <w:spacing w:line="240" w:lineRule="auto"/>
        <w:rPr>
          <w:sz w:val="20"/>
          <w:lang w:bidi="th-TH"/>
        </w:rPr>
      </w:pPr>
    </w:p>
    <w:p w14:paraId="5DB3CEA3" w14:textId="77777777" w:rsidR="00AA7E56" w:rsidRDefault="00AA7E56">
      <w:pPr>
        <w:spacing w:line="240" w:lineRule="auto"/>
        <w:rPr>
          <w:sz w:val="20"/>
          <w:lang w:bidi="th-TH"/>
        </w:rPr>
      </w:pPr>
    </w:p>
    <w:p w14:paraId="3A2ACCBE" w14:textId="77777777" w:rsidR="00AA7E56" w:rsidRDefault="00AA7E56">
      <w:pPr>
        <w:spacing w:line="240" w:lineRule="auto"/>
        <w:rPr>
          <w:sz w:val="20"/>
          <w:lang w:bidi="th-TH"/>
        </w:rPr>
      </w:pPr>
    </w:p>
    <w:p w14:paraId="12C9AF03" w14:textId="77777777" w:rsidR="00AA7E56" w:rsidRDefault="00AA7E56">
      <w:pPr>
        <w:spacing w:line="240" w:lineRule="auto"/>
        <w:rPr>
          <w:sz w:val="20"/>
          <w:lang w:bidi="th-TH"/>
        </w:rPr>
      </w:pPr>
    </w:p>
    <w:p w14:paraId="1D061FBA" w14:textId="77777777" w:rsidR="00AA7E56" w:rsidRDefault="00AA7E56">
      <w:pPr>
        <w:spacing w:line="240" w:lineRule="auto"/>
        <w:rPr>
          <w:sz w:val="20"/>
          <w:lang w:bidi="th-TH"/>
        </w:rPr>
      </w:pPr>
    </w:p>
    <w:p w14:paraId="6EA59826" w14:textId="77777777" w:rsidR="00AA7E56" w:rsidRDefault="00AA7E56">
      <w:pPr>
        <w:spacing w:line="240" w:lineRule="auto"/>
        <w:rPr>
          <w:sz w:val="20"/>
          <w:lang w:bidi="th-TH"/>
        </w:rPr>
      </w:pPr>
    </w:p>
    <w:p w14:paraId="6D651272" w14:textId="77777777" w:rsidR="00AA7E56" w:rsidRDefault="00AA7E56">
      <w:pPr>
        <w:spacing w:line="240" w:lineRule="auto"/>
        <w:rPr>
          <w:sz w:val="20"/>
          <w:lang w:bidi="th-TH"/>
        </w:rPr>
      </w:pPr>
    </w:p>
    <w:p w14:paraId="588573CE" w14:textId="77777777" w:rsidR="00AA7E56" w:rsidRDefault="00AA7E56">
      <w:pPr>
        <w:spacing w:line="240" w:lineRule="auto"/>
        <w:rPr>
          <w:sz w:val="20"/>
          <w:lang w:bidi="th-TH"/>
        </w:rPr>
      </w:pPr>
    </w:p>
    <w:p w14:paraId="67E32C65" w14:textId="77777777" w:rsidR="00AA7E56" w:rsidRPr="00A371C6" w:rsidRDefault="00AA7E56">
      <w:pPr>
        <w:spacing w:line="240" w:lineRule="auto"/>
        <w:rPr>
          <w:rFonts w:cstheme="minorBidi"/>
          <w:sz w:val="20"/>
          <w:lang w:val="en-US" w:bidi="th-TH"/>
        </w:rPr>
      </w:pPr>
    </w:p>
    <w:p w14:paraId="3C72BE34" w14:textId="77777777" w:rsidR="00AA7E56" w:rsidRDefault="00AA7E56">
      <w:pPr>
        <w:spacing w:line="240" w:lineRule="auto"/>
        <w:rPr>
          <w:sz w:val="20"/>
          <w:lang w:bidi="th-TH"/>
        </w:rPr>
      </w:pPr>
    </w:p>
    <w:p w14:paraId="7098697F" w14:textId="2180D9EF" w:rsidR="004C6AA7" w:rsidRPr="008969C7" w:rsidRDefault="004C6AA7" w:rsidP="00FD0BD0">
      <w:pPr>
        <w:pStyle w:val="Heading1"/>
        <w:rPr>
          <w:sz w:val="22"/>
          <w:szCs w:val="22"/>
        </w:rPr>
      </w:pPr>
      <w:r w:rsidRPr="001225EB">
        <w:lastRenderedPageBreak/>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r w:rsidR="00DB4209" w:rsidRPr="008969C7">
        <w:rPr>
          <w:rFonts w:cs="Angsana New"/>
          <w:szCs w:val="22"/>
          <w:lang w:val="en-US" w:bidi="th-TH"/>
        </w:rPr>
        <w:t>commitments</w:t>
      </w:r>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C20F3F" w:rsidRPr="008969C7" w14:paraId="0C8850EB" w14:textId="77777777" w:rsidTr="00A371C6">
        <w:trPr>
          <w:cantSplit/>
          <w:trHeight w:val="507"/>
          <w:tblHeader/>
        </w:trPr>
        <w:tc>
          <w:tcPr>
            <w:tcW w:w="6480" w:type="dxa"/>
            <w:vAlign w:val="bottom"/>
          </w:tcPr>
          <w:p w14:paraId="078F1553" w14:textId="4B561D38" w:rsidR="00C20F3F" w:rsidRPr="008969C7" w:rsidRDefault="00C20F3F" w:rsidP="00C20F3F">
            <w:pPr>
              <w:spacing w:line="240" w:lineRule="auto"/>
              <w:ind w:left="281" w:hanging="281"/>
              <w:rPr>
                <w:b/>
                <w:bCs/>
                <w:i/>
                <w:iCs/>
                <w:szCs w:val="22"/>
              </w:rPr>
            </w:pPr>
            <w:r w:rsidRPr="008969C7">
              <w:rPr>
                <w:b/>
                <w:bCs/>
                <w:i/>
                <w:iCs/>
                <w:szCs w:val="22"/>
              </w:rPr>
              <w:t>A</w:t>
            </w:r>
            <w:r w:rsidR="004C5C3B">
              <w:rPr>
                <w:b/>
                <w:bCs/>
                <w:i/>
                <w:iCs/>
                <w:szCs w:val="22"/>
              </w:rPr>
              <w:t>s at</w:t>
            </w:r>
            <w:r w:rsidRPr="008969C7">
              <w:rPr>
                <w:b/>
                <w:bCs/>
                <w:i/>
                <w:iCs/>
                <w:szCs w:val="22"/>
              </w:rPr>
              <w:t xml:space="preserve"> 3</w:t>
            </w:r>
            <w:r w:rsidR="00517A95">
              <w:rPr>
                <w:b/>
                <w:bCs/>
                <w:i/>
                <w:iCs/>
                <w:szCs w:val="22"/>
              </w:rPr>
              <w:t>0</w:t>
            </w:r>
            <w:r w:rsidRPr="008969C7">
              <w:rPr>
                <w:b/>
                <w:bCs/>
                <w:i/>
                <w:iCs/>
                <w:szCs w:val="22"/>
              </w:rPr>
              <w:t xml:space="preserve"> </w:t>
            </w:r>
            <w:r w:rsidR="00517A95">
              <w:rPr>
                <w:b/>
                <w:bCs/>
                <w:i/>
                <w:iCs/>
                <w:szCs w:val="22"/>
              </w:rPr>
              <w:t>June</w:t>
            </w:r>
            <w:r w:rsidRPr="008969C7">
              <w:rPr>
                <w:b/>
                <w:bCs/>
                <w:i/>
                <w:iCs/>
                <w:szCs w:val="22"/>
              </w:rPr>
              <w:t xml:space="preserve"> 202</w:t>
            </w:r>
            <w:r>
              <w:rPr>
                <w:b/>
                <w:bCs/>
                <w:i/>
                <w:iCs/>
                <w:szCs w:val="22"/>
              </w:rPr>
              <w:t>5</w:t>
            </w:r>
          </w:p>
        </w:tc>
        <w:tc>
          <w:tcPr>
            <w:tcW w:w="2610" w:type="dxa"/>
          </w:tcPr>
          <w:p w14:paraId="50F738FD" w14:textId="77777777" w:rsidR="00C20F3F" w:rsidRPr="00967E89" w:rsidRDefault="00C20F3F" w:rsidP="00C20F3F">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r w:rsidRPr="00967E89">
              <w:rPr>
                <w:szCs w:val="22"/>
              </w:rPr>
              <w:t xml:space="preserve">eparate </w:t>
            </w:r>
          </w:p>
          <w:p w14:paraId="0474B675" w14:textId="53358921" w:rsidR="00C20F3F" w:rsidRPr="008969C7" w:rsidRDefault="00C20F3F" w:rsidP="00C20F3F">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(in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5103E3" w:rsidRPr="008969C7" w14:paraId="79477CF4" w14:textId="77777777" w:rsidTr="007422E5">
        <w:trPr>
          <w:cantSplit/>
          <w:trHeight w:val="211"/>
        </w:trPr>
        <w:tc>
          <w:tcPr>
            <w:tcW w:w="6480" w:type="dxa"/>
          </w:tcPr>
          <w:p w14:paraId="64B4579E" w14:textId="5280A7AB" w:rsidR="005103E3" w:rsidRPr="008969C7" w:rsidRDefault="005103E3" w:rsidP="005103E3">
            <w:pPr>
              <w:spacing w:line="240" w:lineRule="auto"/>
              <w:rPr>
                <w:rFonts w:cstheme="minorBidi"/>
                <w:b/>
                <w:bCs/>
                <w:i/>
                <w:iCs/>
                <w:szCs w:val="22"/>
                <w:cs/>
                <w:lang w:val="en-US" w:bidi="th-TH"/>
              </w:rPr>
            </w:pPr>
            <w:r w:rsidRPr="008969C7">
              <w:rPr>
                <w:szCs w:val="22"/>
              </w:rPr>
              <w:t>Factory, building and warehouse construction agreements</w:t>
            </w:r>
            <w:r>
              <w:rPr>
                <w:szCs w:val="22"/>
              </w:rPr>
              <w:t xml:space="preserve">   </w:t>
            </w:r>
          </w:p>
        </w:tc>
        <w:tc>
          <w:tcPr>
            <w:tcW w:w="2610" w:type="dxa"/>
          </w:tcPr>
          <w:p w14:paraId="5A857EAF" w14:textId="41ABC60F" w:rsidR="005103E3" w:rsidRPr="005103E3" w:rsidRDefault="005103E3" w:rsidP="005103E3">
            <w:pPr>
              <w:tabs>
                <w:tab w:val="decimal" w:pos="465"/>
                <w:tab w:val="decimal" w:pos="765"/>
              </w:tabs>
              <w:spacing w:line="240" w:lineRule="auto"/>
              <w:ind w:left="-83" w:right="47" w:firstLine="4"/>
              <w:jc w:val="right"/>
              <w:rPr>
                <w:szCs w:val="22"/>
              </w:rPr>
            </w:pPr>
            <w:r w:rsidRPr="007422E5">
              <w:rPr>
                <w:szCs w:val="22"/>
              </w:rPr>
              <w:t>162,420</w:t>
            </w:r>
          </w:p>
        </w:tc>
      </w:tr>
      <w:tr w:rsidR="005103E3" w:rsidRPr="008969C7" w14:paraId="0BDB7AAC" w14:textId="77777777" w:rsidTr="007422E5">
        <w:trPr>
          <w:cantSplit/>
          <w:trHeight w:val="211"/>
        </w:trPr>
        <w:tc>
          <w:tcPr>
            <w:tcW w:w="6480" w:type="dxa"/>
          </w:tcPr>
          <w:p w14:paraId="0C8A5D8A" w14:textId="28C92FB9" w:rsidR="005103E3" w:rsidRPr="008969C7" w:rsidRDefault="005103E3" w:rsidP="005103E3">
            <w:pPr>
              <w:spacing w:line="240" w:lineRule="auto"/>
              <w:rPr>
                <w:szCs w:val="22"/>
              </w:rPr>
            </w:pPr>
            <w:r w:rsidRPr="008969C7">
              <w:rPr>
                <w:szCs w:val="22"/>
              </w:rPr>
              <w:t>Purchases of machinery and construction agreements</w:t>
            </w:r>
            <w:r>
              <w:rPr>
                <w:szCs w:val="22"/>
              </w:rPr>
              <w:t xml:space="preserve">   </w:t>
            </w:r>
          </w:p>
        </w:tc>
        <w:tc>
          <w:tcPr>
            <w:tcW w:w="2610" w:type="dxa"/>
          </w:tcPr>
          <w:p w14:paraId="0FD65AB2" w14:textId="75DA09AF" w:rsidR="005103E3" w:rsidRPr="005103E3" w:rsidRDefault="005103E3" w:rsidP="007422E5">
            <w:pPr>
              <w:tabs>
                <w:tab w:val="decimal" w:pos="465"/>
                <w:tab w:val="decimal" w:pos="765"/>
              </w:tabs>
              <w:spacing w:line="240" w:lineRule="auto"/>
              <w:ind w:left="-83" w:right="47" w:firstLine="4"/>
              <w:jc w:val="right"/>
              <w:rPr>
                <w:szCs w:val="22"/>
              </w:rPr>
            </w:pPr>
            <w:r w:rsidRPr="007422E5">
              <w:rPr>
                <w:szCs w:val="22"/>
              </w:rPr>
              <w:t>291,821</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077D7953" w:rsidR="00981FD8" w:rsidRPr="00752EC7" w:rsidRDefault="005856E8" w:rsidP="005C10BB">
      <w:pPr>
        <w:pStyle w:val="BodyText"/>
        <w:ind w:left="562" w:right="-27"/>
        <w:jc w:val="thaiDistribute"/>
        <w:rPr>
          <w:szCs w:val="22"/>
          <w:lang w:bidi="th-TH"/>
        </w:rPr>
      </w:pPr>
      <w:r w:rsidRPr="00752EC7">
        <w:rPr>
          <w:szCs w:val="22"/>
          <w:lang w:bidi="th-TH"/>
        </w:rPr>
        <w:t xml:space="preserve">As at </w:t>
      </w:r>
      <w:r w:rsidR="00DB151F">
        <w:rPr>
          <w:szCs w:val="22"/>
          <w:lang w:bidi="th-TH"/>
        </w:rPr>
        <w:t>30 June 2025</w:t>
      </w:r>
      <w:r w:rsidRPr="00752EC7">
        <w:rPr>
          <w:szCs w:val="22"/>
          <w:lang w:bidi="th-TH"/>
        </w:rPr>
        <w:t>, there were outstanding bank guarantees of Baht</w:t>
      </w:r>
      <w:r w:rsidR="004C01AB">
        <w:rPr>
          <w:szCs w:val="22"/>
          <w:lang w:bidi="th-TH"/>
        </w:rPr>
        <w:t xml:space="preserve"> </w:t>
      </w:r>
      <w:r w:rsidR="001C340A" w:rsidRPr="001C340A">
        <w:rPr>
          <w:szCs w:val="22"/>
          <w:lang w:bidi="th-TH"/>
        </w:rPr>
        <w:t>16.3</w:t>
      </w:r>
      <w:r w:rsidR="00622920" w:rsidRPr="00752EC7">
        <w:rPr>
          <w:rFonts w:cs="Angsana New"/>
          <w:szCs w:val="28"/>
          <w:lang w:bidi="th-TH"/>
        </w:rPr>
        <w:t xml:space="preserve"> </w:t>
      </w:r>
      <w:r w:rsidRPr="00752EC7">
        <w:rPr>
          <w:szCs w:val="22"/>
          <w:lang w:bidi="th-TH"/>
        </w:rPr>
        <w:t>million on behalf of the Company in the normal course of business</w:t>
      </w:r>
      <w:r w:rsidR="006407F8" w:rsidRPr="00752EC7">
        <w:rPr>
          <w:szCs w:val="22"/>
          <w:lang w:bidi="th-TH"/>
        </w:rPr>
        <w:t>.</w:t>
      </w:r>
    </w:p>
    <w:p w14:paraId="7EFD2E2C" w14:textId="1A6E610C" w:rsidR="00993354" w:rsidRPr="00752EC7" w:rsidRDefault="00C57446" w:rsidP="006407F8">
      <w:pPr>
        <w:pStyle w:val="ListParagraph"/>
        <w:numPr>
          <w:ilvl w:val="1"/>
          <w:numId w:val="19"/>
        </w:numPr>
        <w:spacing w:line="240" w:lineRule="auto"/>
        <w:ind w:left="540" w:hanging="540"/>
        <w:jc w:val="both"/>
        <w:rPr>
          <w:rFonts w:cs="Angsana New"/>
          <w:szCs w:val="22"/>
          <w:lang w:val="en-US" w:bidi="th-TH"/>
        </w:rPr>
      </w:pPr>
      <w:r w:rsidRPr="00752EC7">
        <w:rPr>
          <w:rFonts w:cs="Angsana New"/>
          <w:szCs w:val="22"/>
          <w:lang w:val="en-US" w:bidi="th-TH"/>
        </w:rPr>
        <w:t>Other commitments</w:t>
      </w:r>
    </w:p>
    <w:p w14:paraId="268495C0" w14:textId="77777777" w:rsidR="00C57446" w:rsidRPr="00752EC7" w:rsidRDefault="00C57446" w:rsidP="00C57446">
      <w:pPr>
        <w:pStyle w:val="Caption"/>
        <w:rPr>
          <w:sz w:val="22"/>
          <w:szCs w:val="22"/>
          <w:lang w:val="en-US" w:bidi="th-TH"/>
        </w:rPr>
      </w:pPr>
    </w:p>
    <w:p w14:paraId="19CF019B" w14:textId="37721A49" w:rsidR="00B46AE6" w:rsidRDefault="00C57446" w:rsidP="005C10BB">
      <w:pPr>
        <w:pStyle w:val="BodyText"/>
        <w:ind w:left="562" w:right="-27"/>
        <w:jc w:val="thaiDistribute"/>
        <w:rPr>
          <w:szCs w:val="22"/>
          <w:lang w:bidi="th-TH"/>
        </w:rPr>
      </w:pPr>
      <w:r w:rsidRPr="00752EC7">
        <w:rPr>
          <w:szCs w:val="22"/>
          <w:lang w:bidi="th-TH"/>
        </w:rPr>
        <w:t xml:space="preserve">As at </w:t>
      </w:r>
      <w:r w:rsidR="00DB151F">
        <w:rPr>
          <w:szCs w:val="22"/>
          <w:lang w:bidi="th-TH"/>
        </w:rPr>
        <w:t>30 June 2025</w:t>
      </w:r>
      <w:r w:rsidRPr="00752EC7">
        <w:rPr>
          <w:szCs w:val="22"/>
          <w:lang w:bidi="th-TH"/>
        </w:rPr>
        <w:t>, the Group had unused overdraft lines from financial institutions and other credit facilities in the amount of Baht</w:t>
      </w:r>
      <w:r w:rsidR="00AE59B5">
        <w:rPr>
          <w:szCs w:val="22"/>
          <w:lang w:bidi="th-TH"/>
        </w:rPr>
        <w:t xml:space="preserve"> </w:t>
      </w:r>
      <w:r w:rsidR="00602D6A" w:rsidRPr="00602D6A">
        <w:rPr>
          <w:szCs w:val="22"/>
          <w:lang w:bidi="th-TH"/>
        </w:rPr>
        <w:t>7,187</w:t>
      </w:r>
      <w:r w:rsidR="008829BB">
        <w:rPr>
          <w:szCs w:val="22"/>
          <w:lang w:bidi="th-TH"/>
        </w:rPr>
        <w:t>.0</w:t>
      </w:r>
      <w:r w:rsidR="006974D4" w:rsidRPr="00752EC7">
        <w:rPr>
          <w:szCs w:val="22"/>
          <w:lang w:bidi="th-TH"/>
        </w:rPr>
        <w:t xml:space="preserve"> </w:t>
      </w:r>
      <w:r w:rsidRPr="00752EC7">
        <w:rPr>
          <w:szCs w:val="22"/>
          <w:lang w:bidi="th-TH"/>
        </w:rPr>
        <w:t>million</w:t>
      </w:r>
      <w:r w:rsidR="008E5CC4" w:rsidRPr="002B0D7B">
        <w:rPr>
          <w:szCs w:val="22"/>
          <w:lang w:bidi="th-TH"/>
        </w:rPr>
        <w:t>.</w:t>
      </w:r>
    </w:p>
    <w:p w14:paraId="673320E0" w14:textId="0F5CB08D" w:rsidR="00405774" w:rsidRPr="008372C6" w:rsidRDefault="00405774" w:rsidP="00405774">
      <w:pPr>
        <w:pStyle w:val="Heading1"/>
        <w:keepNext w:val="0"/>
        <w:shd w:val="clear" w:color="auto" w:fill="FFFFFF"/>
        <w:ind w:left="539" w:hanging="539"/>
        <w:rPr>
          <w:rFonts w:eastAsia="Arial"/>
        </w:rPr>
      </w:pPr>
      <w:r w:rsidRPr="008372C6">
        <w:rPr>
          <w:rFonts w:eastAsia="Arial Unicode MS"/>
        </w:rPr>
        <w:t>Event</w:t>
      </w:r>
      <w:r w:rsidR="00B75E9E">
        <w:rPr>
          <w:rFonts w:eastAsia="Arial Unicode MS"/>
        </w:rPr>
        <w:t>s</w:t>
      </w:r>
      <w:r w:rsidRPr="008372C6">
        <w:rPr>
          <w:rFonts w:eastAsia="Arial Unicode MS"/>
        </w:rPr>
        <w:t xml:space="preserve"> after the reporting period</w:t>
      </w:r>
    </w:p>
    <w:p w14:paraId="1BE1C9DA" w14:textId="5645C724" w:rsidR="006407F8" w:rsidRDefault="006407F8" w:rsidP="00C00CA6">
      <w:pPr>
        <w:pStyle w:val="BodyText"/>
        <w:spacing w:after="0"/>
        <w:ind w:left="540"/>
        <w:jc w:val="both"/>
        <w:rPr>
          <w:rFonts w:cstheme="minorBidi"/>
          <w:lang w:bidi="th-TH"/>
        </w:rPr>
      </w:pPr>
    </w:p>
    <w:p w14:paraId="28424037" w14:textId="622CC6C8" w:rsidR="004E19C9" w:rsidRPr="007422E5" w:rsidRDefault="00CF5BCD" w:rsidP="004E19C9">
      <w:pPr>
        <w:pStyle w:val="ListParagraph"/>
        <w:numPr>
          <w:ilvl w:val="1"/>
          <w:numId w:val="19"/>
        </w:numPr>
        <w:spacing w:line="240" w:lineRule="auto"/>
        <w:ind w:left="540" w:right="-27" w:hanging="540"/>
        <w:jc w:val="thaiDistribute"/>
        <w:rPr>
          <w:lang w:bidi="th-TH"/>
        </w:rPr>
      </w:pPr>
      <w:r>
        <w:rPr>
          <w:rFonts w:cs="Angsana New"/>
          <w:szCs w:val="22"/>
          <w:lang w:val="en-US" w:bidi="th-TH"/>
        </w:rPr>
        <w:t xml:space="preserve">On 31 </w:t>
      </w:r>
      <w:r>
        <w:rPr>
          <w:rFonts w:cstheme="minorBidi"/>
          <w:lang w:val="en-US" w:bidi="th-TH"/>
        </w:rPr>
        <w:t>July 2025</w:t>
      </w:r>
      <w:r w:rsidRPr="0019351A">
        <w:rPr>
          <w:lang w:bidi="th-TH"/>
        </w:rPr>
        <w:t xml:space="preserve">, the </w:t>
      </w:r>
      <w:r>
        <w:rPr>
          <w:lang w:bidi="th-TH"/>
        </w:rPr>
        <w:t>Board of Directors’ meeting of the Company passed a resolution to approve an</w:t>
      </w:r>
      <w:r w:rsidR="0029460A">
        <w:rPr>
          <w:lang w:bidi="th-TH"/>
        </w:rPr>
        <w:t xml:space="preserve"> </w:t>
      </w:r>
      <w:r w:rsidR="0084481A">
        <w:rPr>
          <w:lang w:bidi="th-TH"/>
        </w:rPr>
        <w:t>interim</w:t>
      </w:r>
      <w:r w:rsidR="0029460A">
        <w:rPr>
          <w:lang w:bidi="th-TH"/>
        </w:rPr>
        <w:t xml:space="preserve"> </w:t>
      </w:r>
      <w:r w:rsidR="0084481A">
        <w:rPr>
          <w:lang w:bidi="th-TH"/>
        </w:rPr>
        <w:t xml:space="preserve">dividend payment of Baht </w:t>
      </w:r>
      <w:r w:rsidR="0029460A">
        <w:rPr>
          <w:rFonts w:cs="Angsana New"/>
          <w:lang w:val="en-US" w:bidi="th-TH"/>
        </w:rPr>
        <w:t>0.40</w:t>
      </w:r>
      <w:r w:rsidR="0084481A">
        <w:rPr>
          <w:lang w:bidi="th-TH"/>
        </w:rPr>
        <w:t xml:space="preserve"> per share or totaling of Baht</w:t>
      </w:r>
      <w:r w:rsidR="0029460A">
        <w:rPr>
          <w:lang w:bidi="th-TH"/>
        </w:rPr>
        <w:t xml:space="preserve"> 1,200</w:t>
      </w:r>
      <w:r w:rsidR="0084481A">
        <w:rPr>
          <w:lang w:bidi="th-TH"/>
        </w:rPr>
        <w:t xml:space="preserve"> million to ordinary</w:t>
      </w:r>
      <w:r w:rsidR="00926E2E">
        <w:rPr>
          <w:lang w:bidi="th-TH"/>
        </w:rPr>
        <w:t xml:space="preserve"> shareholders. The interim dividend is expected to be paid on </w:t>
      </w:r>
      <w:r w:rsidR="0029460A">
        <w:rPr>
          <w:lang w:bidi="th-TH"/>
        </w:rPr>
        <w:t xml:space="preserve">27 August </w:t>
      </w:r>
      <w:r w:rsidR="00F74B94">
        <w:rPr>
          <w:lang w:bidi="th-TH"/>
        </w:rPr>
        <w:t>2025</w:t>
      </w:r>
      <w:r w:rsidR="004E19C9">
        <w:rPr>
          <w:lang w:bidi="th-TH"/>
        </w:rPr>
        <w:t>.</w:t>
      </w:r>
    </w:p>
    <w:p w14:paraId="2B05A0C6" w14:textId="77777777" w:rsidR="004E19C9" w:rsidRDefault="004E19C9" w:rsidP="007422E5">
      <w:pPr>
        <w:pStyle w:val="ListParagraph"/>
        <w:spacing w:line="240" w:lineRule="auto"/>
        <w:ind w:left="540" w:right="-27"/>
        <w:jc w:val="thaiDistribute"/>
        <w:rPr>
          <w:lang w:bidi="th-TH"/>
        </w:rPr>
      </w:pPr>
    </w:p>
    <w:p w14:paraId="318C735D" w14:textId="5625D9B1" w:rsidR="00CF5BCD" w:rsidRPr="00A82D12" w:rsidRDefault="004E19C9" w:rsidP="007422E5">
      <w:pPr>
        <w:pStyle w:val="ListParagraph"/>
        <w:numPr>
          <w:ilvl w:val="1"/>
          <w:numId w:val="19"/>
        </w:numPr>
        <w:spacing w:line="240" w:lineRule="auto"/>
        <w:ind w:left="540" w:right="-27" w:hanging="540"/>
        <w:jc w:val="thaiDistribute"/>
        <w:rPr>
          <w:lang w:bidi="th-TH"/>
        </w:rPr>
      </w:pPr>
      <w:r>
        <w:t xml:space="preserve">In April 2025, the new US Reciprocal tariffs were announced with temporary reduction in tax rates. Later in July 2025, the tariffs were announced at full rates which will expect to be effect on </w:t>
      </w:r>
      <w:r>
        <w:br/>
        <w:t>1 August 2025 resulting in economic uncertainty in many countries including Thailand. The impact from such tariffs would affect to the overall business, especially for the exporter to the US. The Group's management is closely monitoring the situation to maintain the Group's performance and to minimise</w:t>
      </w:r>
      <w:r>
        <w:br/>
        <w:t>the potential impact on the Group's operating business.</w:t>
      </w:r>
    </w:p>
    <w:sectPr w:rsidR="00CF5BCD" w:rsidRPr="00A82D12" w:rsidSect="000F1039">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AA49B" w14:textId="77777777" w:rsidR="005B7110" w:rsidRDefault="005B7110">
      <w:r>
        <w:separator/>
      </w:r>
    </w:p>
  </w:endnote>
  <w:endnote w:type="continuationSeparator" w:id="0">
    <w:p w14:paraId="52D14408" w14:textId="77777777" w:rsidR="005B7110" w:rsidRDefault="005B7110">
      <w:r>
        <w:continuationSeparator/>
      </w:r>
    </w:p>
  </w:endnote>
  <w:endnote w:type="continuationNotice" w:id="1">
    <w:p w14:paraId="47DBA20E" w14:textId="77777777" w:rsidR="005B7110" w:rsidRDefault="005B71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997915"/>
      <w:docPartObj>
        <w:docPartGallery w:val="Page Numbers (Bottom of Page)"/>
        <w:docPartUnique/>
      </w:docPartObj>
    </w:sdtPr>
    <w:sdtEndPr>
      <w:rPr>
        <w:noProof/>
        <w:sz w:val="22"/>
        <w:szCs w:val="22"/>
      </w:rPr>
    </w:sdtEndPr>
    <w:sdtContent>
      <w:p w14:paraId="302D64C9" w14:textId="30ABD5EC"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989506"/>
      <w:docPartObj>
        <w:docPartGallery w:val="Page Numbers (Bottom of Page)"/>
        <w:docPartUnique/>
      </w:docPartObj>
    </w:sdtPr>
    <w:sdtEndPr>
      <w:rPr>
        <w:noProof/>
        <w:sz w:val="22"/>
        <w:szCs w:val="22"/>
      </w:rPr>
    </w:sdtEndPr>
    <w:sdtContent>
      <w:p w14:paraId="6D086CCD" w14:textId="3624FC9A"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CB47B" w14:textId="77777777" w:rsidR="005B7110" w:rsidRDefault="005B7110">
      <w:r>
        <w:separator/>
      </w:r>
    </w:p>
  </w:footnote>
  <w:footnote w:type="continuationSeparator" w:id="0">
    <w:p w14:paraId="01B26152" w14:textId="77777777" w:rsidR="005B7110" w:rsidRDefault="005B7110">
      <w:r>
        <w:continuationSeparator/>
      </w:r>
    </w:p>
  </w:footnote>
  <w:footnote w:type="continuationNotice" w:id="1">
    <w:p w14:paraId="0F21CBD8" w14:textId="77777777" w:rsidR="005B7110" w:rsidRDefault="005B71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5207" w14:textId="2F37CD4C" w:rsidR="004958CC" w:rsidRDefault="000B163B" w:rsidP="00F32F65">
    <w:pPr>
      <w:pStyle w:val="acctmainheading"/>
      <w:tabs>
        <w:tab w:val="left" w:pos="7810"/>
      </w:tabs>
      <w:spacing w:after="0" w:line="240" w:lineRule="atLeast"/>
    </w:pPr>
    <w:r w:rsidRPr="000B163B">
      <w:t>i-Tail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37D51BD" w14:textId="051D3392" w:rsidR="001E5127" w:rsidRPr="006544A0" w:rsidRDefault="001E5127" w:rsidP="001E5127">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6951C4">
      <w:rPr>
        <w:sz w:val="24"/>
        <w:szCs w:val="24"/>
      </w:rPr>
      <w:t xml:space="preserve"> and six-month</w:t>
    </w:r>
    <w:r>
      <w:rPr>
        <w:sz w:val="24"/>
        <w:szCs w:val="24"/>
      </w:rPr>
      <w:t xml:space="preserve"> period</w:t>
    </w:r>
    <w:r w:rsidR="00E300F6">
      <w:rPr>
        <w:sz w:val="24"/>
        <w:szCs w:val="24"/>
      </w:rPr>
      <w:t>s</w:t>
    </w:r>
    <w:r>
      <w:rPr>
        <w:sz w:val="24"/>
        <w:szCs w:val="24"/>
      </w:rPr>
      <w:t xml:space="preserve"> ended </w:t>
    </w:r>
    <w:r w:rsidR="006951C4">
      <w:rPr>
        <w:sz w:val="24"/>
        <w:szCs w:val="24"/>
      </w:rPr>
      <w:t>30 June</w:t>
    </w:r>
    <w:r w:rsidRPr="000B163B">
      <w:rPr>
        <w:sz w:val="24"/>
        <w:szCs w:val="24"/>
      </w:rPr>
      <w:t xml:space="preserve"> 202</w:t>
    </w:r>
    <w:r>
      <w:rPr>
        <w:sz w:val="24"/>
        <w:szCs w:val="24"/>
      </w:rPr>
      <w:t>5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3" w15:restartNumberingAfterBreak="0">
    <w:nsid w:val="3106765F"/>
    <w:multiLevelType w:val="hybridMultilevel"/>
    <w:tmpl w:val="E2F6752E"/>
    <w:lvl w:ilvl="0" w:tplc="1D56DD78">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4F8E5298"/>
    <w:multiLevelType w:val="hybridMultilevel"/>
    <w:tmpl w:val="C2F01A48"/>
    <w:lvl w:ilvl="0" w:tplc="04F807E2">
      <w:numFmt w:val="bullet"/>
      <w:lvlText w:val="-"/>
      <w:lvlJc w:val="left"/>
      <w:pPr>
        <w:ind w:left="1120" w:hanging="360"/>
      </w:pPr>
      <w:rPr>
        <w:rFonts w:ascii="Times New Roman" w:eastAsia="Times New Roma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47488"/>
    <w:multiLevelType w:val="multilevel"/>
    <w:tmpl w:val="439E783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0"/>
  </w:num>
  <w:num w:numId="4" w16cid:durableId="51199170">
    <w:abstractNumId w:val="4"/>
  </w:num>
  <w:num w:numId="5" w16cid:durableId="1883785311">
    <w:abstractNumId w:val="34"/>
  </w:num>
  <w:num w:numId="6" w16cid:durableId="1539468570">
    <w:abstractNumId w:val="9"/>
  </w:num>
  <w:num w:numId="7" w16cid:durableId="1032615770">
    <w:abstractNumId w:val="36"/>
  </w:num>
  <w:num w:numId="8" w16cid:durableId="995650639">
    <w:abstractNumId w:val="33"/>
  </w:num>
  <w:num w:numId="9" w16cid:durableId="2034651795">
    <w:abstractNumId w:val="16"/>
  </w:num>
  <w:num w:numId="10" w16cid:durableId="1784575893">
    <w:abstractNumId w:val="27"/>
  </w:num>
  <w:num w:numId="11" w16cid:durableId="1680548528">
    <w:abstractNumId w:val="14"/>
  </w:num>
  <w:num w:numId="12" w16cid:durableId="655956308">
    <w:abstractNumId w:val="31"/>
  </w:num>
  <w:num w:numId="13" w16cid:durableId="985276237">
    <w:abstractNumId w:val="37"/>
  </w:num>
  <w:num w:numId="14" w16cid:durableId="2073651872">
    <w:abstractNumId w:val="28"/>
  </w:num>
  <w:num w:numId="15" w16cid:durableId="718747358">
    <w:abstractNumId w:val="32"/>
  </w:num>
  <w:num w:numId="16" w16cid:durableId="439105899">
    <w:abstractNumId w:val="19"/>
  </w:num>
  <w:num w:numId="17" w16cid:durableId="342053222">
    <w:abstractNumId w:val="6"/>
  </w:num>
  <w:num w:numId="18" w16cid:durableId="651255428">
    <w:abstractNumId w:val="25"/>
  </w:num>
  <w:num w:numId="19" w16cid:durableId="1173376330">
    <w:abstractNumId w:val="30"/>
  </w:num>
  <w:num w:numId="20" w16cid:durableId="432746076">
    <w:abstractNumId w:val="3"/>
  </w:num>
  <w:num w:numId="21" w16cid:durableId="463931139">
    <w:abstractNumId w:val="29"/>
  </w:num>
  <w:num w:numId="22" w16cid:durableId="955067180">
    <w:abstractNumId w:val="17"/>
  </w:num>
  <w:num w:numId="23" w16cid:durableId="1649436193">
    <w:abstractNumId w:val="23"/>
  </w:num>
  <w:num w:numId="24" w16cid:durableId="27799173">
    <w:abstractNumId w:val="18"/>
  </w:num>
  <w:num w:numId="25" w16cid:durableId="1830903765">
    <w:abstractNumId w:val="15"/>
  </w:num>
  <w:num w:numId="26" w16cid:durableId="172913551">
    <w:abstractNumId w:val="20"/>
  </w:num>
  <w:num w:numId="27" w16cid:durableId="356391879">
    <w:abstractNumId w:val="24"/>
  </w:num>
  <w:num w:numId="28" w16cid:durableId="38285249">
    <w:abstractNumId w:val="7"/>
  </w:num>
  <w:num w:numId="29" w16cid:durableId="1811094975">
    <w:abstractNumId w:val="2"/>
  </w:num>
  <w:num w:numId="30" w16cid:durableId="484509568">
    <w:abstractNumId w:val="38"/>
  </w:num>
  <w:num w:numId="31" w16cid:durableId="889267238">
    <w:abstractNumId w:val="8"/>
  </w:num>
  <w:num w:numId="32" w16cid:durableId="1517235356">
    <w:abstractNumId w:val="11"/>
  </w:num>
  <w:num w:numId="33" w16cid:durableId="531654821">
    <w:abstractNumId w:val="26"/>
  </w:num>
  <w:num w:numId="34" w16cid:durableId="84813089">
    <w:abstractNumId w:val="12"/>
  </w:num>
  <w:num w:numId="35" w16cid:durableId="666515848">
    <w:abstractNumId w:val="30"/>
    <w:lvlOverride w:ilvl="0">
      <w:startOverride w:val="1"/>
    </w:lvlOverride>
  </w:num>
  <w:num w:numId="36" w16cid:durableId="1880705740">
    <w:abstractNumId w:val="35"/>
  </w:num>
  <w:num w:numId="37" w16cid:durableId="1490751783">
    <w:abstractNumId w:val="30"/>
    <w:lvlOverride w:ilvl="0">
      <w:startOverride w:val="17"/>
    </w:lvlOverride>
    <w:lvlOverride w:ilvl="1">
      <w:startOverride w:val="2"/>
    </w:lvlOverride>
  </w:num>
  <w:num w:numId="38" w16cid:durableId="5838774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30"/>
  </w:num>
  <w:num w:numId="40" w16cid:durableId="1757704183">
    <w:abstractNumId w:val="30"/>
  </w:num>
  <w:num w:numId="41" w16cid:durableId="1882326954">
    <w:abstractNumId w:val="30"/>
  </w:num>
  <w:num w:numId="42" w16cid:durableId="1740639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1"/>
  </w:num>
  <w:num w:numId="44" w16cid:durableId="498809362">
    <w:abstractNumId w:val="5"/>
  </w:num>
  <w:num w:numId="45" w16cid:durableId="1454321650">
    <w:abstractNumId w:val="22"/>
  </w:num>
  <w:num w:numId="46" w16cid:durableId="38889250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C9A"/>
    <w:rsid w:val="00001E0E"/>
    <w:rsid w:val="00001E2D"/>
    <w:rsid w:val="00002233"/>
    <w:rsid w:val="00002533"/>
    <w:rsid w:val="0000270B"/>
    <w:rsid w:val="000027B2"/>
    <w:rsid w:val="00002A65"/>
    <w:rsid w:val="00002E91"/>
    <w:rsid w:val="00003116"/>
    <w:rsid w:val="00003217"/>
    <w:rsid w:val="0000363B"/>
    <w:rsid w:val="00003791"/>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CB4"/>
    <w:rsid w:val="00005E0C"/>
    <w:rsid w:val="00005F6E"/>
    <w:rsid w:val="0000603C"/>
    <w:rsid w:val="00006042"/>
    <w:rsid w:val="00006053"/>
    <w:rsid w:val="00006358"/>
    <w:rsid w:val="000068EA"/>
    <w:rsid w:val="00006905"/>
    <w:rsid w:val="00006B87"/>
    <w:rsid w:val="00006C7C"/>
    <w:rsid w:val="00006EDA"/>
    <w:rsid w:val="00006F51"/>
    <w:rsid w:val="0000702C"/>
    <w:rsid w:val="0000752E"/>
    <w:rsid w:val="0000753C"/>
    <w:rsid w:val="0000771E"/>
    <w:rsid w:val="0000790F"/>
    <w:rsid w:val="00007BB4"/>
    <w:rsid w:val="00007C24"/>
    <w:rsid w:val="00010057"/>
    <w:rsid w:val="00010135"/>
    <w:rsid w:val="0001038B"/>
    <w:rsid w:val="00010E15"/>
    <w:rsid w:val="00010F44"/>
    <w:rsid w:val="00011033"/>
    <w:rsid w:val="0001124E"/>
    <w:rsid w:val="0001134F"/>
    <w:rsid w:val="0001135B"/>
    <w:rsid w:val="00011588"/>
    <w:rsid w:val="000117DB"/>
    <w:rsid w:val="0001199C"/>
    <w:rsid w:val="00011E48"/>
    <w:rsid w:val="00011EFC"/>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F8D"/>
    <w:rsid w:val="00016197"/>
    <w:rsid w:val="0001624C"/>
    <w:rsid w:val="00016673"/>
    <w:rsid w:val="00016A4C"/>
    <w:rsid w:val="00016E23"/>
    <w:rsid w:val="00017248"/>
    <w:rsid w:val="000172AD"/>
    <w:rsid w:val="00017330"/>
    <w:rsid w:val="000174BD"/>
    <w:rsid w:val="00017571"/>
    <w:rsid w:val="0001761F"/>
    <w:rsid w:val="00017DF1"/>
    <w:rsid w:val="0002006E"/>
    <w:rsid w:val="00020703"/>
    <w:rsid w:val="0002095D"/>
    <w:rsid w:val="000209D4"/>
    <w:rsid w:val="00020A44"/>
    <w:rsid w:val="00020BEE"/>
    <w:rsid w:val="00020EB4"/>
    <w:rsid w:val="0002113A"/>
    <w:rsid w:val="00021354"/>
    <w:rsid w:val="0002147E"/>
    <w:rsid w:val="00021745"/>
    <w:rsid w:val="000217FE"/>
    <w:rsid w:val="00021872"/>
    <w:rsid w:val="00021A66"/>
    <w:rsid w:val="00021B25"/>
    <w:rsid w:val="00021DDF"/>
    <w:rsid w:val="00021DF1"/>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20"/>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29C"/>
    <w:rsid w:val="00026454"/>
    <w:rsid w:val="000266DE"/>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11"/>
    <w:rsid w:val="0003206B"/>
    <w:rsid w:val="00032079"/>
    <w:rsid w:val="00032523"/>
    <w:rsid w:val="0003313B"/>
    <w:rsid w:val="0003332F"/>
    <w:rsid w:val="000334E2"/>
    <w:rsid w:val="000337C3"/>
    <w:rsid w:val="000339B0"/>
    <w:rsid w:val="00033ABE"/>
    <w:rsid w:val="000344BA"/>
    <w:rsid w:val="0003453D"/>
    <w:rsid w:val="000345A5"/>
    <w:rsid w:val="0003469A"/>
    <w:rsid w:val="00034A18"/>
    <w:rsid w:val="00034CCD"/>
    <w:rsid w:val="0003506A"/>
    <w:rsid w:val="0003524E"/>
    <w:rsid w:val="00035453"/>
    <w:rsid w:val="0003566A"/>
    <w:rsid w:val="000359D2"/>
    <w:rsid w:val="00035C6C"/>
    <w:rsid w:val="00035D50"/>
    <w:rsid w:val="00035FB0"/>
    <w:rsid w:val="000360E9"/>
    <w:rsid w:val="00036248"/>
    <w:rsid w:val="000364ED"/>
    <w:rsid w:val="00036831"/>
    <w:rsid w:val="00036F4B"/>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1FE6"/>
    <w:rsid w:val="0004225F"/>
    <w:rsid w:val="00042401"/>
    <w:rsid w:val="00042AFE"/>
    <w:rsid w:val="000432C1"/>
    <w:rsid w:val="000434B7"/>
    <w:rsid w:val="0004391E"/>
    <w:rsid w:val="0004395A"/>
    <w:rsid w:val="00043A30"/>
    <w:rsid w:val="00043AD3"/>
    <w:rsid w:val="00043C54"/>
    <w:rsid w:val="00043D87"/>
    <w:rsid w:val="00043F79"/>
    <w:rsid w:val="00044942"/>
    <w:rsid w:val="00044948"/>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585"/>
    <w:rsid w:val="0004778A"/>
    <w:rsid w:val="00047C4F"/>
    <w:rsid w:val="00047C99"/>
    <w:rsid w:val="00047F94"/>
    <w:rsid w:val="00050467"/>
    <w:rsid w:val="000505B3"/>
    <w:rsid w:val="00050D18"/>
    <w:rsid w:val="00050D9E"/>
    <w:rsid w:val="00050DE8"/>
    <w:rsid w:val="00050E22"/>
    <w:rsid w:val="00050E5F"/>
    <w:rsid w:val="00050E6D"/>
    <w:rsid w:val="000512D0"/>
    <w:rsid w:val="000512EE"/>
    <w:rsid w:val="00051531"/>
    <w:rsid w:val="00051553"/>
    <w:rsid w:val="00051560"/>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BB3"/>
    <w:rsid w:val="00053CEF"/>
    <w:rsid w:val="00053D09"/>
    <w:rsid w:val="00053D11"/>
    <w:rsid w:val="0005426E"/>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656"/>
    <w:rsid w:val="00057B8A"/>
    <w:rsid w:val="00057C90"/>
    <w:rsid w:val="00057E16"/>
    <w:rsid w:val="000600BD"/>
    <w:rsid w:val="00060107"/>
    <w:rsid w:val="000603AA"/>
    <w:rsid w:val="00060410"/>
    <w:rsid w:val="000604DE"/>
    <w:rsid w:val="000606A1"/>
    <w:rsid w:val="000608BD"/>
    <w:rsid w:val="000609CA"/>
    <w:rsid w:val="00060CA8"/>
    <w:rsid w:val="00060DD7"/>
    <w:rsid w:val="0006107E"/>
    <w:rsid w:val="000611F8"/>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D24"/>
    <w:rsid w:val="00065EEC"/>
    <w:rsid w:val="00065F47"/>
    <w:rsid w:val="00065F83"/>
    <w:rsid w:val="00065FBE"/>
    <w:rsid w:val="0006659A"/>
    <w:rsid w:val="000665B0"/>
    <w:rsid w:val="00066791"/>
    <w:rsid w:val="000667F4"/>
    <w:rsid w:val="0006681D"/>
    <w:rsid w:val="00066895"/>
    <w:rsid w:val="00066AF5"/>
    <w:rsid w:val="00066E9C"/>
    <w:rsid w:val="000674EA"/>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41A"/>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30C"/>
    <w:rsid w:val="00083535"/>
    <w:rsid w:val="00083CDC"/>
    <w:rsid w:val="00083DE6"/>
    <w:rsid w:val="00083F26"/>
    <w:rsid w:val="00084661"/>
    <w:rsid w:val="000847D5"/>
    <w:rsid w:val="00084A16"/>
    <w:rsid w:val="00084A9A"/>
    <w:rsid w:val="00084DD4"/>
    <w:rsid w:val="00084E05"/>
    <w:rsid w:val="00084EBF"/>
    <w:rsid w:val="000852EA"/>
    <w:rsid w:val="000853B8"/>
    <w:rsid w:val="00085613"/>
    <w:rsid w:val="00085802"/>
    <w:rsid w:val="000868F6"/>
    <w:rsid w:val="00086EEB"/>
    <w:rsid w:val="000870AB"/>
    <w:rsid w:val="00087153"/>
    <w:rsid w:val="00087167"/>
    <w:rsid w:val="00087691"/>
    <w:rsid w:val="00087764"/>
    <w:rsid w:val="0008784A"/>
    <w:rsid w:val="00087D73"/>
    <w:rsid w:val="000904A8"/>
    <w:rsid w:val="00090661"/>
    <w:rsid w:val="000906B0"/>
    <w:rsid w:val="0009090C"/>
    <w:rsid w:val="00090995"/>
    <w:rsid w:val="00090B6C"/>
    <w:rsid w:val="00090FC9"/>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27A"/>
    <w:rsid w:val="0009354F"/>
    <w:rsid w:val="000935F4"/>
    <w:rsid w:val="00093701"/>
    <w:rsid w:val="00093A86"/>
    <w:rsid w:val="00093B67"/>
    <w:rsid w:val="00093D2F"/>
    <w:rsid w:val="00093E1D"/>
    <w:rsid w:val="00093EBF"/>
    <w:rsid w:val="00093F4B"/>
    <w:rsid w:val="00094239"/>
    <w:rsid w:val="00094532"/>
    <w:rsid w:val="000945F7"/>
    <w:rsid w:val="00094BB3"/>
    <w:rsid w:val="00094C4E"/>
    <w:rsid w:val="0009532D"/>
    <w:rsid w:val="00095331"/>
    <w:rsid w:val="000958BB"/>
    <w:rsid w:val="0009598E"/>
    <w:rsid w:val="00095B6D"/>
    <w:rsid w:val="00095CCC"/>
    <w:rsid w:val="00095ED0"/>
    <w:rsid w:val="00096103"/>
    <w:rsid w:val="00096304"/>
    <w:rsid w:val="00096424"/>
    <w:rsid w:val="000964D0"/>
    <w:rsid w:val="0009662F"/>
    <w:rsid w:val="00096631"/>
    <w:rsid w:val="000967C5"/>
    <w:rsid w:val="00096820"/>
    <w:rsid w:val="000969EB"/>
    <w:rsid w:val="00096A43"/>
    <w:rsid w:val="00096CD8"/>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44E"/>
    <w:rsid w:val="000A15BD"/>
    <w:rsid w:val="000A1608"/>
    <w:rsid w:val="000A1731"/>
    <w:rsid w:val="000A1A35"/>
    <w:rsid w:val="000A1B2D"/>
    <w:rsid w:val="000A2008"/>
    <w:rsid w:val="000A209D"/>
    <w:rsid w:val="000A2170"/>
    <w:rsid w:val="000A2800"/>
    <w:rsid w:val="000A292F"/>
    <w:rsid w:val="000A294F"/>
    <w:rsid w:val="000A2CA0"/>
    <w:rsid w:val="000A2DF3"/>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75F"/>
    <w:rsid w:val="000A5945"/>
    <w:rsid w:val="000A5A7D"/>
    <w:rsid w:val="000A5BAD"/>
    <w:rsid w:val="000A5DD5"/>
    <w:rsid w:val="000A5E0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930"/>
    <w:rsid w:val="000A7B76"/>
    <w:rsid w:val="000A7C33"/>
    <w:rsid w:val="000A7F5D"/>
    <w:rsid w:val="000B0066"/>
    <w:rsid w:val="000B0069"/>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815"/>
    <w:rsid w:val="000B3AAA"/>
    <w:rsid w:val="000B3BF1"/>
    <w:rsid w:val="000B4174"/>
    <w:rsid w:val="000B4212"/>
    <w:rsid w:val="000B424A"/>
    <w:rsid w:val="000B4394"/>
    <w:rsid w:val="000B43E6"/>
    <w:rsid w:val="000B43ED"/>
    <w:rsid w:val="000B45EA"/>
    <w:rsid w:val="000B4611"/>
    <w:rsid w:val="000B4664"/>
    <w:rsid w:val="000B47E8"/>
    <w:rsid w:val="000B4E91"/>
    <w:rsid w:val="000B517B"/>
    <w:rsid w:val="000B55C2"/>
    <w:rsid w:val="000B5B87"/>
    <w:rsid w:val="000B62A3"/>
    <w:rsid w:val="000B6406"/>
    <w:rsid w:val="000B649D"/>
    <w:rsid w:val="000B651F"/>
    <w:rsid w:val="000B6756"/>
    <w:rsid w:val="000B68A1"/>
    <w:rsid w:val="000B6AC0"/>
    <w:rsid w:val="000B6D0E"/>
    <w:rsid w:val="000B7032"/>
    <w:rsid w:val="000B752C"/>
    <w:rsid w:val="000B75E5"/>
    <w:rsid w:val="000B7996"/>
    <w:rsid w:val="000B7A31"/>
    <w:rsid w:val="000B7B46"/>
    <w:rsid w:val="000B7BEE"/>
    <w:rsid w:val="000C0271"/>
    <w:rsid w:val="000C0384"/>
    <w:rsid w:val="000C07FC"/>
    <w:rsid w:val="000C0A12"/>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2F"/>
    <w:rsid w:val="000C69A7"/>
    <w:rsid w:val="000C6A81"/>
    <w:rsid w:val="000C6C61"/>
    <w:rsid w:val="000C6FFA"/>
    <w:rsid w:val="000C70C9"/>
    <w:rsid w:val="000C7151"/>
    <w:rsid w:val="000C7280"/>
    <w:rsid w:val="000C7441"/>
    <w:rsid w:val="000C74A8"/>
    <w:rsid w:val="000C753C"/>
    <w:rsid w:val="000C7554"/>
    <w:rsid w:val="000C7567"/>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8A1"/>
    <w:rsid w:val="000D2979"/>
    <w:rsid w:val="000D2B8A"/>
    <w:rsid w:val="000D2B8F"/>
    <w:rsid w:val="000D31D1"/>
    <w:rsid w:val="000D31E5"/>
    <w:rsid w:val="000D35F1"/>
    <w:rsid w:val="000D37E4"/>
    <w:rsid w:val="000D3F3A"/>
    <w:rsid w:val="000D428C"/>
    <w:rsid w:val="000D471A"/>
    <w:rsid w:val="000D494F"/>
    <w:rsid w:val="000D4E17"/>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971"/>
    <w:rsid w:val="000E0ACF"/>
    <w:rsid w:val="000E0B2D"/>
    <w:rsid w:val="000E0F28"/>
    <w:rsid w:val="000E12D8"/>
    <w:rsid w:val="000E1551"/>
    <w:rsid w:val="000E156E"/>
    <w:rsid w:val="000E17C6"/>
    <w:rsid w:val="000E1BDB"/>
    <w:rsid w:val="000E1CFC"/>
    <w:rsid w:val="000E1F06"/>
    <w:rsid w:val="000E2262"/>
    <w:rsid w:val="000E22ED"/>
    <w:rsid w:val="000E249F"/>
    <w:rsid w:val="000E2A16"/>
    <w:rsid w:val="000E2A85"/>
    <w:rsid w:val="000E2C93"/>
    <w:rsid w:val="000E30E3"/>
    <w:rsid w:val="000E34C6"/>
    <w:rsid w:val="000E352D"/>
    <w:rsid w:val="000E3613"/>
    <w:rsid w:val="000E36CD"/>
    <w:rsid w:val="000E3983"/>
    <w:rsid w:val="000E3A29"/>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568"/>
    <w:rsid w:val="000E7638"/>
    <w:rsid w:val="000E783C"/>
    <w:rsid w:val="000E78D4"/>
    <w:rsid w:val="000E78FF"/>
    <w:rsid w:val="000E7AB9"/>
    <w:rsid w:val="000E7B8D"/>
    <w:rsid w:val="000E7F0C"/>
    <w:rsid w:val="000E7FE7"/>
    <w:rsid w:val="000F01F7"/>
    <w:rsid w:val="000F0216"/>
    <w:rsid w:val="000F03DE"/>
    <w:rsid w:val="000F099A"/>
    <w:rsid w:val="000F0C32"/>
    <w:rsid w:val="000F0C5F"/>
    <w:rsid w:val="000F0DFB"/>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39AA"/>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D7"/>
    <w:rsid w:val="000F60F0"/>
    <w:rsid w:val="000F6476"/>
    <w:rsid w:val="000F66FD"/>
    <w:rsid w:val="000F67F7"/>
    <w:rsid w:val="000F6E8D"/>
    <w:rsid w:val="000F6E9F"/>
    <w:rsid w:val="000F700E"/>
    <w:rsid w:val="000F72A2"/>
    <w:rsid w:val="000F72BC"/>
    <w:rsid w:val="000F7335"/>
    <w:rsid w:val="000F76C8"/>
    <w:rsid w:val="000F7DC2"/>
    <w:rsid w:val="000F7E08"/>
    <w:rsid w:val="000F7FBD"/>
    <w:rsid w:val="00100078"/>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749"/>
    <w:rsid w:val="00101950"/>
    <w:rsid w:val="00101BFE"/>
    <w:rsid w:val="00101EAC"/>
    <w:rsid w:val="00102049"/>
    <w:rsid w:val="001020D1"/>
    <w:rsid w:val="00102432"/>
    <w:rsid w:val="0010273A"/>
    <w:rsid w:val="001027BA"/>
    <w:rsid w:val="00102B64"/>
    <w:rsid w:val="00102D53"/>
    <w:rsid w:val="001031A7"/>
    <w:rsid w:val="0010369D"/>
    <w:rsid w:val="00103908"/>
    <w:rsid w:val="00103B62"/>
    <w:rsid w:val="00103BAA"/>
    <w:rsid w:val="00103E28"/>
    <w:rsid w:val="001042F8"/>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4E"/>
    <w:rsid w:val="00110D8B"/>
    <w:rsid w:val="00111052"/>
    <w:rsid w:val="0011107F"/>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8F"/>
    <w:rsid w:val="001206EB"/>
    <w:rsid w:val="001209F5"/>
    <w:rsid w:val="00120BB6"/>
    <w:rsid w:val="00120C99"/>
    <w:rsid w:val="00120DAC"/>
    <w:rsid w:val="00121182"/>
    <w:rsid w:val="001212C7"/>
    <w:rsid w:val="00121379"/>
    <w:rsid w:val="001214F1"/>
    <w:rsid w:val="0012174C"/>
    <w:rsid w:val="001217D6"/>
    <w:rsid w:val="00121C89"/>
    <w:rsid w:val="00121CFD"/>
    <w:rsid w:val="00121E46"/>
    <w:rsid w:val="001221DB"/>
    <w:rsid w:val="00122271"/>
    <w:rsid w:val="001222B4"/>
    <w:rsid w:val="0012233C"/>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677"/>
    <w:rsid w:val="00125A34"/>
    <w:rsid w:val="001260B2"/>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C25"/>
    <w:rsid w:val="00132D12"/>
    <w:rsid w:val="00132E0D"/>
    <w:rsid w:val="00132FF3"/>
    <w:rsid w:val="0013300B"/>
    <w:rsid w:val="001332BD"/>
    <w:rsid w:val="00133690"/>
    <w:rsid w:val="001337EA"/>
    <w:rsid w:val="001339FA"/>
    <w:rsid w:val="00133DDE"/>
    <w:rsid w:val="00133F0E"/>
    <w:rsid w:val="00133F4D"/>
    <w:rsid w:val="0013409D"/>
    <w:rsid w:val="00134190"/>
    <w:rsid w:val="001341DC"/>
    <w:rsid w:val="00134267"/>
    <w:rsid w:val="00134289"/>
    <w:rsid w:val="00134B23"/>
    <w:rsid w:val="00134C0B"/>
    <w:rsid w:val="00134E3C"/>
    <w:rsid w:val="00134EAC"/>
    <w:rsid w:val="00134F3B"/>
    <w:rsid w:val="00134FF9"/>
    <w:rsid w:val="001351C5"/>
    <w:rsid w:val="0013521D"/>
    <w:rsid w:val="001352AC"/>
    <w:rsid w:val="00135690"/>
    <w:rsid w:val="001356BE"/>
    <w:rsid w:val="001357C2"/>
    <w:rsid w:val="00135A4C"/>
    <w:rsid w:val="00135B97"/>
    <w:rsid w:val="00135DCE"/>
    <w:rsid w:val="00135EDE"/>
    <w:rsid w:val="00135F92"/>
    <w:rsid w:val="00136129"/>
    <w:rsid w:val="00136415"/>
    <w:rsid w:val="0013646C"/>
    <w:rsid w:val="00136734"/>
    <w:rsid w:val="00136782"/>
    <w:rsid w:val="00136981"/>
    <w:rsid w:val="00136A96"/>
    <w:rsid w:val="00137883"/>
    <w:rsid w:val="0013796D"/>
    <w:rsid w:val="00137BF0"/>
    <w:rsid w:val="00137E25"/>
    <w:rsid w:val="0014023D"/>
    <w:rsid w:val="00140266"/>
    <w:rsid w:val="0014045D"/>
    <w:rsid w:val="00140635"/>
    <w:rsid w:val="00140C87"/>
    <w:rsid w:val="00140D6B"/>
    <w:rsid w:val="00140EE1"/>
    <w:rsid w:val="0014102E"/>
    <w:rsid w:val="00141154"/>
    <w:rsid w:val="00141447"/>
    <w:rsid w:val="00141531"/>
    <w:rsid w:val="00141608"/>
    <w:rsid w:val="00141D5B"/>
    <w:rsid w:val="00141DEB"/>
    <w:rsid w:val="00142028"/>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88E"/>
    <w:rsid w:val="00147101"/>
    <w:rsid w:val="001471BC"/>
    <w:rsid w:val="001471D4"/>
    <w:rsid w:val="001471EB"/>
    <w:rsid w:val="00147223"/>
    <w:rsid w:val="001474E0"/>
    <w:rsid w:val="00147B10"/>
    <w:rsid w:val="00147B6F"/>
    <w:rsid w:val="001500A4"/>
    <w:rsid w:val="001501D4"/>
    <w:rsid w:val="00150244"/>
    <w:rsid w:val="00150802"/>
    <w:rsid w:val="001509E1"/>
    <w:rsid w:val="0015121B"/>
    <w:rsid w:val="001512E7"/>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3E7C"/>
    <w:rsid w:val="001541F4"/>
    <w:rsid w:val="001543E1"/>
    <w:rsid w:val="001546D4"/>
    <w:rsid w:val="00154CAC"/>
    <w:rsid w:val="00154FA2"/>
    <w:rsid w:val="001551E7"/>
    <w:rsid w:val="001552B4"/>
    <w:rsid w:val="00155BAC"/>
    <w:rsid w:val="00155BEA"/>
    <w:rsid w:val="00155F34"/>
    <w:rsid w:val="0015603F"/>
    <w:rsid w:val="001562E2"/>
    <w:rsid w:val="00156308"/>
    <w:rsid w:val="001568A5"/>
    <w:rsid w:val="001569E4"/>
    <w:rsid w:val="00156CCC"/>
    <w:rsid w:val="00156CE9"/>
    <w:rsid w:val="00156D8B"/>
    <w:rsid w:val="00157222"/>
    <w:rsid w:val="001572D7"/>
    <w:rsid w:val="00157577"/>
    <w:rsid w:val="00157990"/>
    <w:rsid w:val="00157BE9"/>
    <w:rsid w:val="00160424"/>
    <w:rsid w:val="0016046E"/>
    <w:rsid w:val="00160A74"/>
    <w:rsid w:val="001611D5"/>
    <w:rsid w:val="00161688"/>
    <w:rsid w:val="00161A27"/>
    <w:rsid w:val="00162257"/>
    <w:rsid w:val="00162724"/>
    <w:rsid w:val="00162ABB"/>
    <w:rsid w:val="00162C8E"/>
    <w:rsid w:val="00162D05"/>
    <w:rsid w:val="001630B9"/>
    <w:rsid w:val="0016336B"/>
    <w:rsid w:val="0016347F"/>
    <w:rsid w:val="001635CA"/>
    <w:rsid w:val="001640FD"/>
    <w:rsid w:val="00164258"/>
    <w:rsid w:val="00164386"/>
    <w:rsid w:val="0016443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81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24B"/>
    <w:rsid w:val="001753EF"/>
    <w:rsid w:val="0017565E"/>
    <w:rsid w:val="00175A6B"/>
    <w:rsid w:val="00175A82"/>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B0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32"/>
    <w:rsid w:val="00183390"/>
    <w:rsid w:val="001833AD"/>
    <w:rsid w:val="001837BC"/>
    <w:rsid w:val="001839E9"/>
    <w:rsid w:val="00183B39"/>
    <w:rsid w:val="001841B7"/>
    <w:rsid w:val="00184358"/>
    <w:rsid w:val="00184776"/>
    <w:rsid w:val="001848EC"/>
    <w:rsid w:val="001849BD"/>
    <w:rsid w:val="00184D24"/>
    <w:rsid w:val="00184E48"/>
    <w:rsid w:val="0018546C"/>
    <w:rsid w:val="001854D3"/>
    <w:rsid w:val="0018558F"/>
    <w:rsid w:val="00185708"/>
    <w:rsid w:val="001858B2"/>
    <w:rsid w:val="00185FB5"/>
    <w:rsid w:val="00186184"/>
    <w:rsid w:val="00186241"/>
    <w:rsid w:val="00186B9B"/>
    <w:rsid w:val="00186C56"/>
    <w:rsid w:val="00186DC5"/>
    <w:rsid w:val="00187352"/>
    <w:rsid w:val="001875BB"/>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312"/>
    <w:rsid w:val="001926EE"/>
    <w:rsid w:val="00192711"/>
    <w:rsid w:val="001928F1"/>
    <w:rsid w:val="00192DDF"/>
    <w:rsid w:val="00193011"/>
    <w:rsid w:val="001930CE"/>
    <w:rsid w:val="00193124"/>
    <w:rsid w:val="001932A9"/>
    <w:rsid w:val="0019337A"/>
    <w:rsid w:val="0019351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2F3"/>
    <w:rsid w:val="001963E2"/>
    <w:rsid w:val="00196627"/>
    <w:rsid w:val="0019687E"/>
    <w:rsid w:val="00196E3A"/>
    <w:rsid w:val="001974B2"/>
    <w:rsid w:val="00197590"/>
    <w:rsid w:val="001975FF"/>
    <w:rsid w:val="00197687"/>
    <w:rsid w:val="0019770C"/>
    <w:rsid w:val="00197887"/>
    <w:rsid w:val="00197A04"/>
    <w:rsid w:val="00197ADC"/>
    <w:rsid w:val="00197FB7"/>
    <w:rsid w:val="001A0067"/>
    <w:rsid w:val="001A025A"/>
    <w:rsid w:val="001A030F"/>
    <w:rsid w:val="001A08A2"/>
    <w:rsid w:val="001A08E6"/>
    <w:rsid w:val="001A0938"/>
    <w:rsid w:val="001A0C87"/>
    <w:rsid w:val="001A0CC3"/>
    <w:rsid w:val="001A1105"/>
    <w:rsid w:val="001A1358"/>
    <w:rsid w:val="001A1364"/>
    <w:rsid w:val="001A1735"/>
    <w:rsid w:val="001A181E"/>
    <w:rsid w:val="001A1AF4"/>
    <w:rsid w:val="001A1C67"/>
    <w:rsid w:val="001A1D4B"/>
    <w:rsid w:val="001A1DE3"/>
    <w:rsid w:val="001A1E04"/>
    <w:rsid w:val="001A202E"/>
    <w:rsid w:val="001A20D7"/>
    <w:rsid w:val="001A23CA"/>
    <w:rsid w:val="001A2598"/>
    <w:rsid w:val="001A25F0"/>
    <w:rsid w:val="001A279C"/>
    <w:rsid w:val="001A297B"/>
    <w:rsid w:val="001A311E"/>
    <w:rsid w:val="001A3265"/>
    <w:rsid w:val="001A32A4"/>
    <w:rsid w:val="001A3535"/>
    <w:rsid w:val="001A37B9"/>
    <w:rsid w:val="001A3CFC"/>
    <w:rsid w:val="001A3F50"/>
    <w:rsid w:val="001A3F81"/>
    <w:rsid w:val="001A4095"/>
    <w:rsid w:val="001A42F7"/>
    <w:rsid w:val="001A43E3"/>
    <w:rsid w:val="001A4718"/>
    <w:rsid w:val="001A49AC"/>
    <w:rsid w:val="001A4BCD"/>
    <w:rsid w:val="001A4E65"/>
    <w:rsid w:val="001A5151"/>
    <w:rsid w:val="001A516A"/>
    <w:rsid w:val="001A53E0"/>
    <w:rsid w:val="001A53EE"/>
    <w:rsid w:val="001A5536"/>
    <w:rsid w:val="001A562D"/>
    <w:rsid w:val="001A5700"/>
    <w:rsid w:val="001A5705"/>
    <w:rsid w:val="001A57AF"/>
    <w:rsid w:val="001A5B0C"/>
    <w:rsid w:val="001A5C9F"/>
    <w:rsid w:val="001A5EDB"/>
    <w:rsid w:val="001A5F38"/>
    <w:rsid w:val="001A61CA"/>
    <w:rsid w:val="001A64E5"/>
    <w:rsid w:val="001A72B0"/>
    <w:rsid w:val="001A7329"/>
    <w:rsid w:val="001A76A8"/>
    <w:rsid w:val="001A7894"/>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464"/>
    <w:rsid w:val="001B451F"/>
    <w:rsid w:val="001B458E"/>
    <w:rsid w:val="001B4C97"/>
    <w:rsid w:val="001B4E1A"/>
    <w:rsid w:val="001B4F60"/>
    <w:rsid w:val="001B50B2"/>
    <w:rsid w:val="001B50D3"/>
    <w:rsid w:val="001B5115"/>
    <w:rsid w:val="001B52F3"/>
    <w:rsid w:val="001B592C"/>
    <w:rsid w:val="001B5AC2"/>
    <w:rsid w:val="001B61A8"/>
    <w:rsid w:val="001B63EC"/>
    <w:rsid w:val="001B651E"/>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2E41"/>
    <w:rsid w:val="001C30D6"/>
    <w:rsid w:val="001C31D7"/>
    <w:rsid w:val="001C325F"/>
    <w:rsid w:val="001C32A1"/>
    <w:rsid w:val="001C32C7"/>
    <w:rsid w:val="001C340A"/>
    <w:rsid w:val="001C3618"/>
    <w:rsid w:val="001C3654"/>
    <w:rsid w:val="001C376A"/>
    <w:rsid w:val="001C3B6A"/>
    <w:rsid w:val="001C3DAF"/>
    <w:rsid w:val="001C3E43"/>
    <w:rsid w:val="001C401A"/>
    <w:rsid w:val="001C4080"/>
    <w:rsid w:val="001C414F"/>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812"/>
    <w:rsid w:val="001C6F7A"/>
    <w:rsid w:val="001C7104"/>
    <w:rsid w:val="001C7298"/>
    <w:rsid w:val="001C7918"/>
    <w:rsid w:val="001C7990"/>
    <w:rsid w:val="001C7D44"/>
    <w:rsid w:val="001C7E4E"/>
    <w:rsid w:val="001C7E4F"/>
    <w:rsid w:val="001C7F0F"/>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2F58"/>
    <w:rsid w:val="001D3043"/>
    <w:rsid w:val="001D30BE"/>
    <w:rsid w:val="001D3212"/>
    <w:rsid w:val="001D352D"/>
    <w:rsid w:val="001D35E2"/>
    <w:rsid w:val="001D3626"/>
    <w:rsid w:val="001D3943"/>
    <w:rsid w:val="001D3A79"/>
    <w:rsid w:val="001D3C40"/>
    <w:rsid w:val="001D3C9B"/>
    <w:rsid w:val="001D3F0A"/>
    <w:rsid w:val="001D4051"/>
    <w:rsid w:val="001D4318"/>
    <w:rsid w:val="001D43C1"/>
    <w:rsid w:val="001D48A0"/>
    <w:rsid w:val="001D4A8E"/>
    <w:rsid w:val="001D4C1E"/>
    <w:rsid w:val="001D4D81"/>
    <w:rsid w:val="001D4F54"/>
    <w:rsid w:val="001D50EE"/>
    <w:rsid w:val="001D51E7"/>
    <w:rsid w:val="001D53AD"/>
    <w:rsid w:val="001D5753"/>
    <w:rsid w:val="001D5754"/>
    <w:rsid w:val="001D5942"/>
    <w:rsid w:val="001D5C6D"/>
    <w:rsid w:val="001D5F5C"/>
    <w:rsid w:val="001D60BD"/>
    <w:rsid w:val="001D6199"/>
    <w:rsid w:val="001D6321"/>
    <w:rsid w:val="001D6859"/>
    <w:rsid w:val="001D6A08"/>
    <w:rsid w:val="001D6D2A"/>
    <w:rsid w:val="001D70D4"/>
    <w:rsid w:val="001D712F"/>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4A"/>
    <w:rsid w:val="001E4761"/>
    <w:rsid w:val="001E48C8"/>
    <w:rsid w:val="001E4C6A"/>
    <w:rsid w:val="001E4DE3"/>
    <w:rsid w:val="001E4DE9"/>
    <w:rsid w:val="001E4F40"/>
    <w:rsid w:val="001E4FD6"/>
    <w:rsid w:val="001E5127"/>
    <w:rsid w:val="001E52EC"/>
    <w:rsid w:val="001E5825"/>
    <w:rsid w:val="001E5A10"/>
    <w:rsid w:val="001E5AAE"/>
    <w:rsid w:val="001E5CFE"/>
    <w:rsid w:val="001E5DF0"/>
    <w:rsid w:val="001E613E"/>
    <w:rsid w:val="001E6436"/>
    <w:rsid w:val="001E6555"/>
    <w:rsid w:val="001E67FE"/>
    <w:rsid w:val="001E68A5"/>
    <w:rsid w:val="001E68D6"/>
    <w:rsid w:val="001E6AE1"/>
    <w:rsid w:val="001E6C6A"/>
    <w:rsid w:val="001E6ED1"/>
    <w:rsid w:val="001E6EEC"/>
    <w:rsid w:val="001E6F76"/>
    <w:rsid w:val="001E70F8"/>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4DF4"/>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311"/>
    <w:rsid w:val="001F737B"/>
    <w:rsid w:val="001F7682"/>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108"/>
    <w:rsid w:val="002043DC"/>
    <w:rsid w:val="00204591"/>
    <w:rsid w:val="002046C0"/>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BE0"/>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873"/>
    <w:rsid w:val="002169DD"/>
    <w:rsid w:val="002169E1"/>
    <w:rsid w:val="00217294"/>
    <w:rsid w:val="002172BC"/>
    <w:rsid w:val="0021736D"/>
    <w:rsid w:val="00217409"/>
    <w:rsid w:val="00217531"/>
    <w:rsid w:val="00217A88"/>
    <w:rsid w:val="00217F19"/>
    <w:rsid w:val="00217FD0"/>
    <w:rsid w:val="002201F2"/>
    <w:rsid w:val="00220264"/>
    <w:rsid w:val="00220529"/>
    <w:rsid w:val="002205CE"/>
    <w:rsid w:val="0022093C"/>
    <w:rsid w:val="002219E3"/>
    <w:rsid w:val="00221B7B"/>
    <w:rsid w:val="00221C4A"/>
    <w:rsid w:val="00221E8B"/>
    <w:rsid w:val="00221EA0"/>
    <w:rsid w:val="00221ED0"/>
    <w:rsid w:val="00222077"/>
    <w:rsid w:val="002222B5"/>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50E"/>
    <w:rsid w:val="0022465E"/>
    <w:rsid w:val="00224795"/>
    <w:rsid w:val="002248D6"/>
    <w:rsid w:val="00224986"/>
    <w:rsid w:val="002249CF"/>
    <w:rsid w:val="00224AFD"/>
    <w:rsid w:val="00224FF9"/>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A09"/>
    <w:rsid w:val="00226BA0"/>
    <w:rsid w:val="00226BD2"/>
    <w:rsid w:val="0022727D"/>
    <w:rsid w:val="002274FF"/>
    <w:rsid w:val="00227538"/>
    <w:rsid w:val="002277D5"/>
    <w:rsid w:val="0022788D"/>
    <w:rsid w:val="00227C9D"/>
    <w:rsid w:val="00227D72"/>
    <w:rsid w:val="00227DB9"/>
    <w:rsid w:val="0023004F"/>
    <w:rsid w:val="00230B1A"/>
    <w:rsid w:val="00230D12"/>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38"/>
    <w:rsid w:val="00233A41"/>
    <w:rsid w:val="00233B04"/>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7FC"/>
    <w:rsid w:val="00237B8E"/>
    <w:rsid w:val="00237D81"/>
    <w:rsid w:val="00237DE8"/>
    <w:rsid w:val="00237FC7"/>
    <w:rsid w:val="00240236"/>
    <w:rsid w:val="002403FB"/>
    <w:rsid w:val="0024045C"/>
    <w:rsid w:val="00240537"/>
    <w:rsid w:val="00240607"/>
    <w:rsid w:val="0024078B"/>
    <w:rsid w:val="00240BD1"/>
    <w:rsid w:val="00240E85"/>
    <w:rsid w:val="00240E98"/>
    <w:rsid w:val="002410AD"/>
    <w:rsid w:val="0024128C"/>
    <w:rsid w:val="00241607"/>
    <w:rsid w:val="0024160C"/>
    <w:rsid w:val="0024172B"/>
    <w:rsid w:val="00242026"/>
    <w:rsid w:val="002420C0"/>
    <w:rsid w:val="00242427"/>
    <w:rsid w:val="00242687"/>
    <w:rsid w:val="00242A98"/>
    <w:rsid w:val="00242B66"/>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19D"/>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1224"/>
    <w:rsid w:val="002513DA"/>
    <w:rsid w:val="00251B47"/>
    <w:rsid w:val="00252114"/>
    <w:rsid w:val="0025215E"/>
    <w:rsid w:val="00252198"/>
    <w:rsid w:val="002521C7"/>
    <w:rsid w:val="0025241C"/>
    <w:rsid w:val="002525D4"/>
    <w:rsid w:val="0025292B"/>
    <w:rsid w:val="00252B7B"/>
    <w:rsid w:val="00252BB0"/>
    <w:rsid w:val="002541B5"/>
    <w:rsid w:val="00254B0B"/>
    <w:rsid w:val="00254CF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1E7"/>
    <w:rsid w:val="00256644"/>
    <w:rsid w:val="00256F0F"/>
    <w:rsid w:val="002570C6"/>
    <w:rsid w:val="00257221"/>
    <w:rsid w:val="00257305"/>
    <w:rsid w:val="00257722"/>
    <w:rsid w:val="00257973"/>
    <w:rsid w:val="00257A36"/>
    <w:rsid w:val="00260290"/>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AEC"/>
    <w:rsid w:val="00262E70"/>
    <w:rsid w:val="00262E98"/>
    <w:rsid w:val="00263168"/>
    <w:rsid w:val="00263312"/>
    <w:rsid w:val="002633B5"/>
    <w:rsid w:val="002633CE"/>
    <w:rsid w:val="002633EA"/>
    <w:rsid w:val="0026344E"/>
    <w:rsid w:val="002635EA"/>
    <w:rsid w:val="0026396D"/>
    <w:rsid w:val="00263B05"/>
    <w:rsid w:val="00263CB2"/>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59"/>
    <w:rsid w:val="00267FF4"/>
    <w:rsid w:val="002700D2"/>
    <w:rsid w:val="0027030D"/>
    <w:rsid w:val="0027037B"/>
    <w:rsid w:val="00270868"/>
    <w:rsid w:val="00270A69"/>
    <w:rsid w:val="00270BBC"/>
    <w:rsid w:val="00270BD2"/>
    <w:rsid w:val="00270C35"/>
    <w:rsid w:val="00270D43"/>
    <w:rsid w:val="00271062"/>
    <w:rsid w:val="00271983"/>
    <w:rsid w:val="00271A1A"/>
    <w:rsid w:val="00271A39"/>
    <w:rsid w:val="00271B14"/>
    <w:rsid w:val="00271BAE"/>
    <w:rsid w:val="00271F4D"/>
    <w:rsid w:val="00272099"/>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4A0"/>
    <w:rsid w:val="0027655A"/>
    <w:rsid w:val="002766D4"/>
    <w:rsid w:val="00276995"/>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EB2"/>
    <w:rsid w:val="0028534F"/>
    <w:rsid w:val="00285440"/>
    <w:rsid w:val="002854D6"/>
    <w:rsid w:val="0028564C"/>
    <w:rsid w:val="00285BE2"/>
    <w:rsid w:val="00285C64"/>
    <w:rsid w:val="00286189"/>
    <w:rsid w:val="002861EF"/>
    <w:rsid w:val="002864BF"/>
    <w:rsid w:val="002867F5"/>
    <w:rsid w:val="00286AE5"/>
    <w:rsid w:val="00286B5F"/>
    <w:rsid w:val="00286FF7"/>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550"/>
    <w:rsid w:val="0029460A"/>
    <w:rsid w:val="002946DA"/>
    <w:rsid w:val="00294D04"/>
    <w:rsid w:val="00294E3E"/>
    <w:rsid w:val="0029525A"/>
    <w:rsid w:val="0029551F"/>
    <w:rsid w:val="00295619"/>
    <w:rsid w:val="0029572C"/>
    <w:rsid w:val="002958D5"/>
    <w:rsid w:val="00295AF1"/>
    <w:rsid w:val="00295C0B"/>
    <w:rsid w:val="00295C45"/>
    <w:rsid w:val="00295C92"/>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E91"/>
    <w:rsid w:val="002A1F32"/>
    <w:rsid w:val="002A2025"/>
    <w:rsid w:val="002A241F"/>
    <w:rsid w:val="002A2484"/>
    <w:rsid w:val="002A25DF"/>
    <w:rsid w:val="002A272C"/>
    <w:rsid w:val="002A2A27"/>
    <w:rsid w:val="002A2A6F"/>
    <w:rsid w:val="002A2DFF"/>
    <w:rsid w:val="002A2E9C"/>
    <w:rsid w:val="002A2FBC"/>
    <w:rsid w:val="002A35E4"/>
    <w:rsid w:val="002A3660"/>
    <w:rsid w:val="002A3BF1"/>
    <w:rsid w:val="002A4058"/>
    <w:rsid w:val="002A40FF"/>
    <w:rsid w:val="002A443B"/>
    <w:rsid w:val="002A4578"/>
    <w:rsid w:val="002A4747"/>
    <w:rsid w:val="002A4766"/>
    <w:rsid w:val="002A485F"/>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D7B"/>
    <w:rsid w:val="002B0EEB"/>
    <w:rsid w:val="002B1003"/>
    <w:rsid w:val="002B142D"/>
    <w:rsid w:val="002B1860"/>
    <w:rsid w:val="002B1ACB"/>
    <w:rsid w:val="002B1E3F"/>
    <w:rsid w:val="002B1FF5"/>
    <w:rsid w:val="002B210F"/>
    <w:rsid w:val="002B2159"/>
    <w:rsid w:val="002B21CA"/>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834"/>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728"/>
    <w:rsid w:val="002C1899"/>
    <w:rsid w:val="002C1A8B"/>
    <w:rsid w:val="002C1C3A"/>
    <w:rsid w:val="002C1D1D"/>
    <w:rsid w:val="002C1FC0"/>
    <w:rsid w:val="002C2212"/>
    <w:rsid w:val="002C2272"/>
    <w:rsid w:val="002C244E"/>
    <w:rsid w:val="002C27D8"/>
    <w:rsid w:val="002C2B36"/>
    <w:rsid w:val="002C2B7E"/>
    <w:rsid w:val="002C2CAB"/>
    <w:rsid w:val="002C2D70"/>
    <w:rsid w:val="002C3201"/>
    <w:rsid w:val="002C34C0"/>
    <w:rsid w:val="002C34F0"/>
    <w:rsid w:val="002C3643"/>
    <w:rsid w:val="002C3C65"/>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609"/>
    <w:rsid w:val="002C6724"/>
    <w:rsid w:val="002C6CBD"/>
    <w:rsid w:val="002C6F2A"/>
    <w:rsid w:val="002C7064"/>
    <w:rsid w:val="002C710D"/>
    <w:rsid w:val="002C72C7"/>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946"/>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6D"/>
    <w:rsid w:val="002E19D8"/>
    <w:rsid w:val="002E1B6F"/>
    <w:rsid w:val="002E1D33"/>
    <w:rsid w:val="002E1D3D"/>
    <w:rsid w:val="002E2003"/>
    <w:rsid w:val="002E2751"/>
    <w:rsid w:val="002E29CD"/>
    <w:rsid w:val="002E3342"/>
    <w:rsid w:val="002E362A"/>
    <w:rsid w:val="002E3BF0"/>
    <w:rsid w:val="002E3C49"/>
    <w:rsid w:val="002E3EE7"/>
    <w:rsid w:val="002E4111"/>
    <w:rsid w:val="002E41EB"/>
    <w:rsid w:val="002E4331"/>
    <w:rsid w:val="002E4707"/>
    <w:rsid w:val="002E4709"/>
    <w:rsid w:val="002E4971"/>
    <w:rsid w:val="002E49F8"/>
    <w:rsid w:val="002E4C5C"/>
    <w:rsid w:val="002E4D1B"/>
    <w:rsid w:val="002E4EE8"/>
    <w:rsid w:val="002E4F72"/>
    <w:rsid w:val="002E507C"/>
    <w:rsid w:val="002E50E2"/>
    <w:rsid w:val="002E51A0"/>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68"/>
    <w:rsid w:val="002E69EE"/>
    <w:rsid w:val="002E6A5D"/>
    <w:rsid w:val="002E6CB4"/>
    <w:rsid w:val="002E7014"/>
    <w:rsid w:val="002E70B3"/>
    <w:rsid w:val="002E745C"/>
    <w:rsid w:val="002E7BD3"/>
    <w:rsid w:val="002E7FA3"/>
    <w:rsid w:val="002F004D"/>
    <w:rsid w:val="002F010D"/>
    <w:rsid w:val="002F0432"/>
    <w:rsid w:val="002F07CA"/>
    <w:rsid w:val="002F0C45"/>
    <w:rsid w:val="002F0CC0"/>
    <w:rsid w:val="002F0F67"/>
    <w:rsid w:val="002F101B"/>
    <w:rsid w:val="002F109B"/>
    <w:rsid w:val="002F135D"/>
    <w:rsid w:val="002F1621"/>
    <w:rsid w:val="002F16BB"/>
    <w:rsid w:val="002F1846"/>
    <w:rsid w:val="002F18CA"/>
    <w:rsid w:val="002F195E"/>
    <w:rsid w:val="002F1C13"/>
    <w:rsid w:val="002F2049"/>
    <w:rsid w:val="002F2172"/>
    <w:rsid w:val="002F24E8"/>
    <w:rsid w:val="002F2712"/>
    <w:rsid w:val="002F298A"/>
    <w:rsid w:val="002F2FD7"/>
    <w:rsid w:val="002F311F"/>
    <w:rsid w:val="002F3306"/>
    <w:rsid w:val="002F3433"/>
    <w:rsid w:val="002F3443"/>
    <w:rsid w:val="002F365D"/>
    <w:rsid w:val="002F387D"/>
    <w:rsid w:val="002F3896"/>
    <w:rsid w:val="002F3B0A"/>
    <w:rsid w:val="002F3B4E"/>
    <w:rsid w:val="002F3C31"/>
    <w:rsid w:val="002F418E"/>
    <w:rsid w:val="002F439E"/>
    <w:rsid w:val="002F46CC"/>
    <w:rsid w:val="002F4788"/>
    <w:rsid w:val="002F520E"/>
    <w:rsid w:val="002F5238"/>
    <w:rsid w:val="002F523A"/>
    <w:rsid w:val="002F5267"/>
    <w:rsid w:val="002F55C0"/>
    <w:rsid w:val="002F56F9"/>
    <w:rsid w:val="002F59B3"/>
    <w:rsid w:val="002F5B19"/>
    <w:rsid w:val="002F5B70"/>
    <w:rsid w:val="002F5EBD"/>
    <w:rsid w:val="002F5F89"/>
    <w:rsid w:val="002F5F94"/>
    <w:rsid w:val="002F60CB"/>
    <w:rsid w:val="002F618B"/>
    <w:rsid w:val="002F6922"/>
    <w:rsid w:val="002F6B5D"/>
    <w:rsid w:val="002F6D19"/>
    <w:rsid w:val="002F710E"/>
    <w:rsid w:val="002F7DBC"/>
    <w:rsid w:val="002F7F07"/>
    <w:rsid w:val="002F7F52"/>
    <w:rsid w:val="002F7F86"/>
    <w:rsid w:val="0030004B"/>
    <w:rsid w:val="00300136"/>
    <w:rsid w:val="00300157"/>
    <w:rsid w:val="0030051E"/>
    <w:rsid w:val="00300554"/>
    <w:rsid w:val="00300573"/>
    <w:rsid w:val="00300EB1"/>
    <w:rsid w:val="003013C5"/>
    <w:rsid w:val="003014A7"/>
    <w:rsid w:val="00301953"/>
    <w:rsid w:val="00301F19"/>
    <w:rsid w:val="00302084"/>
    <w:rsid w:val="00302507"/>
    <w:rsid w:val="00302673"/>
    <w:rsid w:val="0030286E"/>
    <w:rsid w:val="00302FC5"/>
    <w:rsid w:val="00302FCC"/>
    <w:rsid w:val="00303097"/>
    <w:rsid w:val="003030C3"/>
    <w:rsid w:val="003031D7"/>
    <w:rsid w:val="00303651"/>
    <w:rsid w:val="003036CF"/>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042"/>
    <w:rsid w:val="003072B9"/>
    <w:rsid w:val="00307538"/>
    <w:rsid w:val="003076FA"/>
    <w:rsid w:val="00307A6B"/>
    <w:rsid w:val="00307ACE"/>
    <w:rsid w:val="00307F18"/>
    <w:rsid w:val="00307FD0"/>
    <w:rsid w:val="00310129"/>
    <w:rsid w:val="003104CF"/>
    <w:rsid w:val="003106AE"/>
    <w:rsid w:val="003106D5"/>
    <w:rsid w:val="003107B3"/>
    <w:rsid w:val="00310931"/>
    <w:rsid w:val="003109AD"/>
    <w:rsid w:val="003109C1"/>
    <w:rsid w:val="0031153D"/>
    <w:rsid w:val="003118D5"/>
    <w:rsid w:val="0031195D"/>
    <w:rsid w:val="003122DA"/>
    <w:rsid w:val="003123F1"/>
    <w:rsid w:val="0031252B"/>
    <w:rsid w:val="0031260E"/>
    <w:rsid w:val="003126D1"/>
    <w:rsid w:val="0031294C"/>
    <w:rsid w:val="00312B7C"/>
    <w:rsid w:val="00312DE0"/>
    <w:rsid w:val="0031335A"/>
    <w:rsid w:val="00313674"/>
    <w:rsid w:val="0031399B"/>
    <w:rsid w:val="00313F82"/>
    <w:rsid w:val="00314046"/>
    <w:rsid w:val="0031419F"/>
    <w:rsid w:val="00314AD4"/>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3B8"/>
    <w:rsid w:val="0031650B"/>
    <w:rsid w:val="003166FD"/>
    <w:rsid w:val="00316A0A"/>
    <w:rsid w:val="00316DAD"/>
    <w:rsid w:val="003171D5"/>
    <w:rsid w:val="00317336"/>
    <w:rsid w:val="00317391"/>
    <w:rsid w:val="0031741F"/>
    <w:rsid w:val="003176DD"/>
    <w:rsid w:val="003177DC"/>
    <w:rsid w:val="0031790C"/>
    <w:rsid w:val="00317AFD"/>
    <w:rsid w:val="00317D3B"/>
    <w:rsid w:val="00317D82"/>
    <w:rsid w:val="00317EA3"/>
    <w:rsid w:val="00317EC2"/>
    <w:rsid w:val="003203E4"/>
    <w:rsid w:val="003204FA"/>
    <w:rsid w:val="0032061F"/>
    <w:rsid w:val="00320797"/>
    <w:rsid w:val="00320903"/>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DB5"/>
    <w:rsid w:val="00323F12"/>
    <w:rsid w:val="00323FB7"/>
    <w:rsid w:val="00324370"/>
    <w:rsid w:val="0032468B"/>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4A0"/>
    <w:rsid w:val="00326500"/>
    <w:rsid w:val="0032664E"/>
    <w:rsid w:val="0032666D"/>
    <w:rsid w:val="00326A87"/>
    <w:rsid w:val="00326A97"/>
    <w:rsid w:val="00327000"/>
    <w:rsid w:val="0032728A"/>
    <w:rsid w:val="003272F2"/>
    <w:rsid w:val="00327768"/>
    <w:rsid w:val="003277AC"/>
    <w:rsid w:val="00327853"/>
    <w:rsid w:val="00327896"/>
    <w:rsid w:val="0032792E"/>
    <w:rsid w:val="0032797A"/>
    <w:rsid w:val="0032797F"/>
    <w:rsid w:val="00327BE8"/>
    <w:rsid w:val="00327C0F"/>
    <w:rsid w:val="003302BF"/>
    <w:rsid w:val="00330568"/>
    <w:rsid w:val="0033065F"/>
    <w:rsid w:val="003307B8"/>
    <w:rsid w:val="003307BA"/>
    <w:rsid w:val="003308D0"/>
    <w:rsid w:val="0033090D"/>
    <w:rsid w:val="00330AB9"/>
    <w:rsid w:val="00330D13"/>
    <w:rsid w:val="00330EFD"/>
    <w:rsid w:val="00331183"/>
    <w:rsid w:val="003311D2"/>
    <w:rsid w:val="00331378"/>
    <w:rsid w:val="003313A6"/>
    <w:rsid w:val="00331813"/>
    <w:rsid w:val="00331A11"/>
    <w:rsid w:val="00331E25"/>
    <w:rsid w:val="003320D0"/>
    <w:rsid w:val="003320E2"/>
    <w:rsid w:val="00332670"/>
    <w:rsid w:val="00332704"/>
    <w:rsid w:val="003329FA"/>
    <w:rsid w:val="00332BCA"/>
    <w:rsid w:val="00332C2C"/>
    <w:rsid w:val="00332C34"/>
    <w:rsid w:val="00333067"/>
    <w:rsid w:val="003333F8"/>
    <w:rsid w:val="00333513"/>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21A"/>
    <w:rsid w:val="0033655D"/>
    <w:rsid w:val="00336802"/>
    <w:rsid w:val="00336ADC"/>
    <w:rsid w:val="00337015"/>
    <w:rsid w:val="00337458"/>
    <w:rsid w:val="00337552"/>
    <w:rsid w:val="00337B39"/>
    <w:rsid w:val="0034006D"/>
    <w:rsid w:val="0034013F"/>
    <w:rsid w:val="0034015C"/>
    <w:rsid w:val="0034017F"/>
    <w:rsid w:val="00340259"/>
    <w:rsid w:val="0034036D"/>
    <w:rsid w:val="003403F0"/>
    <w:rsid w:val="003403FD"/>
    <w:rsid w:val="00340574"/>
    <w:rsid w:val="00340900"/>
    <w:rsid w:val="00340B34"/>
    <w:rsid w:val="00340F96"/>
    <w:rsid w:val="0034109B"/>
    <w:rsid w:val="00341354"/>
    <w:rsid w:val="00341377"/>
    <w:rsid w:val="00341400"/>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AB2"/>
    <w:rsid w:val="00344B48"/>
    <w:rsid w:val="0034513C"/>
    <w:rsid w:val="0034514B"/>
    <w:rsid w:val="003458B5"/>
    <w:rsid w:val="00345ADA"/>
    <w:rsid w:val="00345B08"/>
    <w:rsid w:val="00345CDE"/>
    <w:rsid w:val="00345D0D"/>
    <w:rsid w:val="00345DA7"/>
    <w:rsid w:val="00345FAC"/>
    <w:rsid w:val="00345FBC"/>
    <w:rsid w:val="00346366"/>
    <w:rsid w:val="003464F8"/>
    <w:rsid w:val="003465EB"/>
    <w:rsid w:val="003466B7"/>
    <w:rsid w:val="00346870"/>
    <w:rsid w:val="0034687B"/>
    <w:rsid w:val="003469A8"/>
    <w:rsid w:val="00346DCD"/>
    <w:rsid w:val="00346FB2"/>
    <w:rsid w:val="00347022"/>
    <w:rsid w:val="003470C8"/>
    <w:rsid w:val="0034739A"/>
    <w:rsid w:val="0034745B"/>
    <w:rsid w:val="003474FA"/>
    <w:rsid w:val="00347508"/>
    <w:rsid w:val="00347737"/>
    <w:rsid w:val="00347765"/>
    <w:rsid w:val="00347D4A"/>
    <w:rsid w:val="003500A3"/>
    <w:rsid w:val="0035031F"/>
    <w:rsid w:val="003503B2"/>
    <w:rsid w:val="00350413"/>
    <w:rsid w:val="0035059A"/>
    <w:rsid w:val="00350602"/>
    <w:rsid w:val="0035064A"/>
    <w:rsid w:val="00350660"/>
    <w:rsid w:val="00350EEB"/>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712"/>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7F"/>
    <w:rsid w:val="003611AF"/>
    <w:rsid w:val="003615C3"/>
    <w:rsid w:val="003619E5"/>
    <w:rsid w:val="00361B16"/>
    <w:rsid w:val="0036218E"/>
    <w:rsid w:val="00362334"/>
    <w:rsid w:val="0036265B"/>
    <w:rsid w:val="00362702"/>
    <w:rsid w:val="0036293C"/>
    <w:rsid w:val="00362D1A"/>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76"/>
    <w:rsid w:val="003662B3"/>
    <w:rsid w:val="00366316"/>
    <w:rsid w:val="0036670F"/>
    <w:rsid w:val="00366711"/>
    <w:rsid w:val="00366997"/>
    <w:rsid w:val="00366E79"/>
    <w:rsid w:val="0036795D"/>
    <w:rsid w:val="00367A61"/>
    <w:rsid w:val="0037054C"/>
    <w:rsid w:val="003705CE"/>
    <w:rsid w:val="00370DF1"/>
    <w:rsid w:val="00371329"/>
    <w:rsid w:val="00371519"/>
    <w:rsid w:val="0037212A"/>
    <w:rsid w:val="0037229C"/>
    <w:rsid w:val="003724D7"/>
    <w:rsid w:val="00372674"/>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70"/>
    <w:rsid w:val="00375008"/>
    <w:rsid w:val="003750D9"/>
    <w:rsid w:val="00375325"/>
    <w:rsid w:val="00375921"/>
    <w:rsid w:val="00375CBF"/>
    <w:rsid w:val="00375D03"/>
    <w:rsid w:val="00375F78"/>
    <w:rsid w:val="00376172"/>
    <w:rsid w:val="0037636F"/>
    <w:rsid w:val="00376439"/>
    <w:rsid w:val="003765BC"/>
    <w:rsid w:val="00376B87"/>
    <w:rsid w:val="0037705A"/>
    <w:rsid w:val="00377642"/>
    <w:rsid w:val="003776A2"/>
    <w:rsid w:val="003779F2"/>
    <w:rsid w:val="00377A6E"/>
    <w:rsid w:val="00377D2A"/>
    <w:rsid w:val="00380152"/>
    <w:rsid w:val="00380230"/>
    <w:rsid w:val="00380518"/>
    <w:rsid w:val="00380973"/>
    <w:rsid w:val="00380984"/>
    <w:rsid w:val="00380A0E"/>
    <w:rsid w:val="00380F7A"/>
    <w:rsid w:val="0038116B"/>
    <w:rsid w:val="003812DD"/>
    <w:rsid w:val="0038153E"/>
    <w:rsid w:val="003817C3"/>
    <w:rsid w:val="00381802"/>
    <w:rsid w:val="00381BEB"/>
    <w:rsid w:val="00381F3F"/>
    <w:rsid w:val="00381F99"/>
    <w:rsid w:val="0038206E"/>
    <w:rsid w:val="003820C7"/>
    <w:rsid w:val="0038236F"/>
    <w:rsid w:val="00382509"/>
    <w:rsid w:val="00382601"/>
    <w:rsid w:val="00382A28"/>
    <w:rsid w:val="00382B94"/>
    <w:rsid w:val="00382BB5"/>
    <w:rsid w:val="00382C40"/>
    <w:rsid w:val="00382F12"/>
    <w:rsid w:val="00383212"/>
    <w:rsid w:val="00383699"/>
    <w:rsid w:val="00383878"/>
    <w:rsid w:val="003838E8"/>
    <w:rsid w:val="00383B64"/>
    <w:rsid w:val="00383F32"/>
    <w:rsid w:val="00383F7F"/>
    <w:rsid w:val="003841A5"/>
    <w:rsid w:val="003843C4"/>
    <w:rsid w:val="0038479B"/>
    <w:rsid w:val="00384B90"/>
    <w:rsid w:val="00385346"/>
    <w:rsid w:val="00385A1C"/>
    <w:rsid w:val="00385D02"/>
    <w:rsid w:val="00386169"/>
    <w:rsid w:val="00386414"/>
    <w:rsid w:val="0038672D"/>
    <w:rsid w:val="003870AC"/>
    <w:rsid w:val="003875AB"/>
    <w:rsid w:val="003878E4"/>
    <w:rsid w:val="00387A96"/>
    <w:rsid w:val="00387D41"/>
    <w:rsid w:val="00387F9A"/>
    <w:rsid w:val="003908C6"/>
    <w:rsid w:val="003912D8"/>
    <w:rsid w:val="00391610"/>
    <w:rsid w:val="00391702"/>
    <w:rsid w:val="00391792"/>
    <w:rsid w:val="00391BCB"/>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2E1E"/>
    <w:rsid w:val="00393125"/>
    <w:rsid w:val="003931F8"/>
    <w:rsid w:val="003935CC"/>
    <w:rsid w:val="00393666"/>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4D1E"/>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0F8"/>
    <w:rsid w:val="0039742E"/>
    <w:rsid w:val="003974FB"/>
    <w:rsid w:val="003978C3"/>
    <w:rsid w:val="00397D92"/>
    <w:rsid w:val="003A023A"/>
    <w:rsid w:val="003A05F5"/>
    <w:rsid w:val="003A0C64"/>
    <w:rsid w:val="003A0CAA"/>
    <w:rsid w:val="003A11A0"/>
    <w:rsid w:val="003A11C5"/>
    <w:rsid w:val="003A14B9"/>
    <w:rsid w:val="003A1509"/>
    <w:rsid w:val="003A1E23"/>
    <w:rsid w:val="003A1E77"/>
    <w:rsid w:val="003A1EF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35F"/>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17"/>
    <w:rsid w:val="003A72CD"/>
    <w:rsid w:val="003A783C"/>
    <w:rsid w:val="003B0427"/>
    <w:rsid w:val="003B078D"/>
    <w:rsid w:val="003B0C62"/>
    <w:rsid w:val="003B0D0D"/>
    <w:rsid w:val="003B0EE5"/>
    <w:rsid w:val="003B0F54"/>
    <w:rsid w:val="003B0FE0"/>
    <w:rsid w:val="003B10ED"/>
    <w:rsid w:val="003B15C3"/>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578"/>
    <w:rsid w:val="003B6721"/>
    <w:rsid w:val="003B6754"/>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B7F8A"/>
    <w:rsid w:val="003C0033"/>
    <w:rsid w:val="003C0341"/>
    <w:rsid w:val="003C068F"/>
    <w:rsid w:val="003C0A5A"/>
    <w:rsid w:val="003C0CBE"/>
    <w:rsid w:val="003C0E92"/>
    <w:rsid w:val="003C120B"/>
    <w:rsid w:val="003C1258"/>
    <w:rsid w:val="003C150A"/>
    <w:rsid w:val="003C1529"/>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48F"/>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89E"/>
    <w:rsid w:val="003D29DE"/>
    <w:rsid w:val="003D2EB3"/>
    <w:rsid w:val="003D335C"/>
    <w:rsid w:val="003D3586"/>
    <w:rsid w:val="003D36CD"/>
    <w:rsid w:val="003D3B22"/>
    <w:rsid w:val="003D3F92"/>
    <w:rsid w:val="003D4634"/>
    <w:rsid w:val="003D4848"/>
    <w:rsid w:val="003D4C0C"/>
    <w:rsid w:val="003D4C30"/>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663"/>
    <w:rsid w:val="003D79A6"/>
    <w:rsid w:val="003D79B6"/>
    <w:rsid w:val="003D79EB"/>
    <w:rsid w:val="003D7BC5"/>
    <w:rsid w:val="003D7C4A"/>
    <w:rsid w:val="003D7EE3"/>
    <w:rsid w:val="003E0040"/>
    <w:rsid w:val="003E00A4"/>
    <w:rsid w:val="003E047D"/>
    <w:rsid w:val="003E0592"/>
    <w:rsid w:val="003E06D7"/>
    <w:rsid w:val="003E0772"/>
    <w:rsid w:val="003E0B43"/>
    <w:rsid w:val="003E0BE5"/>
    <w:rsid w:val="003E1764"/>
    <w:rsid w:val="003E1CA2"/>
    <w:rsid w:val="003E1ECE"/>
    <w:rsid w:val="003E2561"/>
    <w:rsid w:val="003E261B"/>
    <w:rsid w:val="003E283B"/>
    <w:rsid w:val="003E2DB2"/>
    <w:rsid w:val="003E2F2A"/>
    <w:rsid w:val="003E2F37"/>
    <w:rsid w:val="003E3195"/>
    <w:rsid w:val="003E3295"/>
    <w:rsid w:val="003E3423"/>
    <w:rsid w:val="003E35A4"/>
    <w:rsid w:val="003E3B15"/>
    <w:rsid w:val="003E3BA1"/>
    <w:rsid w:val="003E3C22"/>
    <w:rsid w:val="003E3FCA"/>
    <w:rsid w:val="003E46DF"/>
    <w:rsid w:val="003E4728"/>
    <w:rsid w:val="003E4734"/>
    <w:rsid w:val="003E4865"/>
    <w:rsid w:val="003E4A39"/>
    <w:rsid w:val="003E4AA1"/>
    <w:rsid w:val="003E4C19"/>
    <w:rsid w:val="003E4F49"/>
    <w:rsid w:val="003E51D0"/>
    <w:rsid w:val="003E554B"/>
    <w:rsid w:val="003E562B"/>
    <w:rsid w:val="003E5AB6"/>
    <w:rsid w:val="003E5F03"/>
    <w:rsid w:val="003E626A"/>
    <w:rsid w:val="003E645B"/>
    <w:rsid w:val="003E64C9"/>
    <w:rsid w:val="003E6CB8"/>
    <w:rsid w:val="003E6D67"/>
    <w:rsid w:val="003E6D77"/>
    <w:rsid w:val="003E6E43"/>
    <w:rsid w:val="003E6EB7"/>
    <w:rsid w:val="003E6FBA"/>
    <w:rsid w:val="003E7051"/>
    <w:rsid w:val="003E70A4"/>
    <w:rsid w:val="003E7389"/>
    <w:rsid w:val="003E75A4"/>
    <w:rsid w:val="003E7681"/>
    <w:rsid w:val="003E790D"/>
    <w:rsid w:val="003E792F"/>
    <w:rsid w:val="003E799B"/>
    <w:rsid w:val="003E79A6"/>
    <w:rsid w:val="003E7BED"/>
    <w:rsid w:val="003E7C4C"/>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3C2"/>
    <w:rsid w:val="003F188C"/>
    <w:rsid w:val="003F18C5"/>
    <w:rsid w:val="003F1D4F"/>
    <w:rsid w:val="003F2C32"/>
    <w:rsid w:val="003F2CC5"/>
    <w:rsid w:val="003F2E61"/>
    <w:rsid w:val="003F2EAA"/>
    <w:rsid w:val="003F32A6"/>
    <w:rsid w:val="003F34D3"/>
    <w:rsid w:val="003F361A"/>
    <w:rsid w:val="003F364F"/>
    <w:rsid w:val="003F371A"/>
    <w:rsid w:val="003F373A"/>
    <w:rsid w:val="003F3AEE"/>
    <w:rsid w:val="003F3FA0"/>
    <w:rsid w:val="003F3FA4"/>
    <w:rsid w:val="003F42C5"/>
    <w:rsid w:val="003F43B2"/>
    <w:rsid w:val="003F45F6"/>
    <w:rsid w:val="003F4838"/>
    <w:rsid w:val="003F4976"/>
    <w:rsid w:val="003F4B3E"/>
    <w:rsid w:val="003F5084"/>
    <w:rsid w:val="003F51A6"/>
    <w:rsid w:val="003F52A3"/>
    <w:rsid w:val="003F55E5"/>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9EB"/>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760"/>
    <w:rsid w:val="00405774"/>
    <w:rsid w:val="004058AB"/>
    <w:rsid w:val="00405A1A"/>
    <w:rsid w:val="00405A1F"/>
    <w:rsid w:val="00405C87"/>
    <w:rsid w:val="00405CBD"/>
    <w:rsid w:val="00405D15"/>
    <w:rsid w:val="00405DF7"/>
    <w:rsid w:val="00406126"/>
    <w:rsid w:val="004061D6"/>
    <w:rsid w:val="004062DA"/>
    <w:rsid w:val="0040636A"/>
    <w:rsid w:val="0040689F"/>
    <w:rsid w:val="00406C28"/>
    <w:rsid w:val="00406C80"/>
    <w:rsid w:val="004070CE"/>
    <w:rsid w:val="00407207"/>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2935"/>
    <w:rsid w:val="0041385A"/>
    <w:rsid w:val="004139C0"/>
    <w:rsid w:val="00413B91"/>
    <w:rsid w:val="00413EB3"/>
    <w:rsid w:val="00413F43"/>
    <w:rsid w:val="0041427B"/>
    <w:rsid w:val="00414412"/>
    <w:rsid w:val="00414483"/>
    <w:rsid w:val="004145D0"/>
    <w:rsid w:val="0041461D"/>
    <w:rsid w:val="0041472C"/>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78"/>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301"/>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076"/>
    <w:rsid w:val="00427864"/>
    <w:rsid w:val="0042788D"/>
    <w:rsid w:val="00427A6B"/>
    <w:rsid w:val="00427C30"/>
    <w:rsid w:val="00430268"/>
    <w:rsid w:val="004303D8"/>
    <w:rsid w:val="0043056F"/>
    <w:rsid w:val="00430587"/>
    <w:rsid w:val="004307A4"/>
    <w:rsid w:val="0043085C"/>
    <w:rsid w:val="00430C11"/>
    <w:rsid w:val="00430C7C"/>
    <w:rsid w:val="00430C9F"/>
    <w:rsid w:val="00430F73"/>
    <w:rsid w:val="00430FA1"/>
    <w:rsid w:val="00430FEC"/>
    <w:rsid w:val="00431659"/>
    <w:rsid w:val="0043171F"/>
    <w:rsid w:val="00431801"/>
    <w:rsid w:val="004318DC"/>
    <w:rsid w:val="00431FAA"/>
    <w:rsid w:val="0043201F"/>
    <w:rsid w:val="0043206C"/>
    <w:rsid w:val="00432086"/>
    <w:rsid w:val="00432210"/>
    <w:rsid w:val="004324FC"/>
    <w:rsid w:val="0043272B"/>
    <w:rsid w:val="00432AFF"/>
    <w:rsid w:val="00433431"/>
    <w:rsid w:val="004337A6"/>
    <w:rsid w:val="0043384A"/>
    <w:rsid w:val="0043388F"/>
    <w:rsid w:val="00433912"/>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87"/>
    <w:rsid w:val="00436AEF"/>
    <w:rsid w:val="00436BCA"/>
    <w:rsid w:val="00436E51"/>
    <w:rsid w:val="00437192"/>
    <w:rsid w:val="00437238"/>
    <w:rsid w:val="00437260"/>
    <w:rsid w:val="00437377"/>
    <w:rsid w:val="00437434"/>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67"/>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7C"/>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34F"/>
    <w:rsid w:val="00450523"/>
    <w:rsid w:val="004505B8"/>
    <w:rsid w:val="00450C04"/>
    <w:rsid w:val="00450C5D"/>
    <w:rsid w:val="00450E64"/>
    <w:rsid w:val="00451080"/>
    <w:rsid w:val="004510F5"/>
    <w:rsid w:val="004518B0"/>
    <w:rsid w:val="00451A7A"/>
    <w:rsid w:val="00451D91"/>
    <w:rsid w:val="00452241"/>
    <w:rsid w:val="00452891"/>
    <w:rsid w:val="00452934"/>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911"/>
    <w:rsid w:val="00456933"/>
    <w:rsid w:val="00456B21"/>
    <w:rsid w:val="00456CBB"/>
    <w:rsid w:val="00457091"/>
    <w:rsid w:val="004572FA"/>
    <w:rsid w:val="00457355"/>
    <w:rsid w:val="0045767A"/>
    <w:rsid w:val="00457926"/>
    <w:rsid w:val="00457DB6"/>
    <w:rsid w:val="00457E6A"/>
    <w:rsid w:val="00457FF1"/>
    <w:rsid w:val="00460202"/>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9D6"/>
    <w:rsid w:val="00461B36"/>
    <w:rsid w:val="00461BBE"/>
    <w:rsid w:val="00461F9F"/>
    <w:rsid w:val="004620B6"/>
    <w:rsid w:val="00462210"/>
    <w:rsid w:val="0046222A"/>
    <w:rsid w:val="00462460"/>
    <w:rsid w:val="0046250C"/>
    <w:rsid w:val="00462967"/>
    <w:rsid w:val="00463649"/>
    <w:rsid w:val="0046371D"/>
    <w:rsid w:val="00463A88"/>
    <w:rsid w:val="00464683"/>
    <w:rsid w:val="004646B8"/>
    <w:rsid w:val="00464760"/>
    <w:rsid w:val="00464797"/>
    <w:rsid w:val="00464A6F"/>
    <w:rsid w:val="00464CA4"/>
    <w:rsid w:val="004650C9"/>
    <w:rsid w:val="0046521E"/>
    <w:rsid w:val="00465551"/>
    <w:rsid w:val="00465590"/>
    <w:rsid w:val="00465753"/>
    <w:rsid w:val="004657B5"/>
    <w:rsid w:val="004659DB"/>
    <w:rsid w:val="00465B90"/>
    <w:rsid w:val="00465EF2"/>
    <w:rsid w:val="004663BE"/>
    <w:rsid w:val="0046675A"/>
    <w:rsid w:val="0046682C"/>
    <w:rsid w:val="0046698C"/>
    <w:rsid w:val="00467020"/>
    <w:rsid w:val="00467217"/>
    <w:rsid w:val="00467ABD"/>
    <w:rsid w:val="00467C85"/>
    <w:rsid w:val="00467DED"/>
    <w:rsid w:val="00467EA8"/>
    <w:rsid w:val="004701DD"/>
    <w:rsid w:val="00470281"/>
    <w:rsid w:val="004705D7"/>
    <w:rsid w:val="00470851"/>
    <w:rsid w:val="0047091D"/>
    <w:rsid w:val="00470BDA"/>
    <w:rsid w:val="00470FA3"/>
    <w:rsid w:val="0047154F"/>
    <w:rsid w:val="00471728"/>
    <w:rsid w:val="0047188A"/>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E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182"/>
    <w:rsid w:val="00477245"/>
    <w:rsid w:val="00477479"/>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60"/>
    <w:rsid w:val="004823BD"/>
    <w:rsid w:val="00482752"/>
    <w:rsid w:val="004827DC"/>
    <w:rsid w:val="00482808"/>
    <w:rsid w:val="004828EF"/>
    <w:rsid w:val="00482E15"/>
    <w:rsid w:val="00483095"/>
    <w:rsid w:val="00483175"/>
    <w:rsid w:val="00483237"/>
    <w:rsid w:val="0048334F"/>
    <w:rsid w:val="0048392D"/>
    <w:rsid w:val="00483ADD"/>
    <w:rsid w:val="00483DB2"/>
    <w:rsid w:val="00483FFB"/>
    <w:rsid w:val="00484194"/>
    <w:rsid w:val="004841BF"/>
    <w:rsid w:val="004843BC"/>
    <w:rsid w:val="00484400"/>
    <w:rsid w:val="0048440E"/>
    <w:rsid w:val="0048456B"/>
    <w:rsid w:val="004847AF"/>
    <w:rsid w:val="00484A2B"/>
    <w:rsid w:val="00484AB8"/>
    <w:rsid w:val="00484CB6"/>
    <w:rsid w:val="00484D35"/>
    <w:rsid w:val="00484F55"/>
    <w:rsid w:val="00485229"/>
    <w:rsid w:val="00485641"/>
    <w:rsid w:val="00485857"/>
    <w:rsid w:val="00485928"/>
    <w:rsid w:val="00485ACE"/>
    <w:rsid w:val="00486057"/>
    <w:rsid w:val="00486218"/>
    <w:rsid w:val="004864F2"/>
    <w:rsid w:val="00486AD8"/>
    <w:rsid w:val="00486F08"/>
    <w:rsid w:val="00487309"/>
    <w:rsid w:val="0048734E"/>
    <w:rsid w:val="00487771"/>
    <w:rsid w:val="004878CA"/>
    <w:rsid w:val="004878FF"/>
    <w:rsid w:val="00487A6F"/>
    <w:rsid w:val="004900E5"/>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CC2"/>
    <w:rsid w:val="00493F31"/>
    <w:rsid w:val="00493FB3"/>
    <w:rsid w:val="004942B7"/>
    <w:rsid w:val="0049430A"/>
    <w:rsid w:val="004945FE"/>
    <w:rsid w:val="00494FE3"/>
    <w:rsid w:val="00495076"/>
    <w:rsid w:val="0049516D"/>
    <w:rsid w:val="00495391"/>
    <w:rsid w:val="004956DF"/>
    <w:rsid w:val="004956E8"/>
    <w:rsid w:val="0049576D"/>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064"/>
    <w:rsid w:val="004A1143"/>
    <w:rsid w:val="004A126D"/>
    <w:rsid w:val="004A135E"/>
    <w:rsid w:val="004A1642"/>
    <w:rsid w:val="004A1701"/>
    <w:rsid w:val="004A172C"/>
    <w:rsid w:val="004A18FB"/>
    <w:rsid w:val="004A1A39"/>
    <w:rsid w:val="004A1B27"/>
    <w:rsid w:val="004A1D55"/>
    <w:rsid w:val="004A1E60"/>
    <w:rsid w:val="004A1E7C"/>
    <w:rsid w:val="004A1F30"/>
    <w:rsid w:val="004A1F68"/>
    <w:rsid w:val="004A20E2"/>
    <w:rsid w:val="004A2508"/>
    <w:rsid w:val="004A2567"/>
    <w:rsid w:val="004A25D7"/>
    <w:rsid w:val="004A2693"/>
    <w:rsid w:val="004A27F5"/>
    <w:rsid w:val="004A2D35"/>
    <w:rsid w:val="004A2F25"/>
    <w:rsid w:val="004A306C"/>
    <w:rsid w:val="004A312A"/>
    <w:rsid w:val="004A3170"/>
    <w:rsid w:val="004A3198"/>
    <w:rsid w:val="004A3711"/>
    <w:rsid w:val="004A394D"/>
    <w:rsid w:val="004A41B3"/>
    <w:rsid w:val="004A444C"/>
    <w:rsid w:val="004A4494"/>
    <w:rsid w:val="004A45BD"/>
    <w:rsid w:val="004A461A"/>
    <w:rsid w:val="004A4646"/>
    <w:rsid w:val="004A49F2"/>
    <w:rsid w:val="004A4A60"/>
    <w:rsid w:val="004A4AD3"/>
    <w:rsid w:val="004A51CE"/>
    <w:rsid w:val="004A62BF"/>
    <w:rsid w:val="004A631D"/>
    <w:rsid w:val="004A6352"/>
    <w:rsid w:val="004A65F5"/>
    <w:rsid w:val="004A672D"/>
    <w:rsid w:val="004A67A2"/>
    <w:rsid w:val="004A693E"/>
    <w:rsid w:val="004A6D77"/>
    <w:rsid w:val="004A6F03"/>
    <w:rsid w:val="004A72B9"/>
    <w:rsid w:val="004A72C4"/>
    <w:rsid w:val="004A7353"/>
    <w:rsid w:val="004A73C4"/>
    <w:rsid w:val="004A757B"/>
    <w:rsid w:val="004A7597"/>
    <w:rsid w:val="004A76F0"/>
    <w:rsid w:val="004A794F"/>
    <w:rsid w:val="004A79B2"/>
    <w:rsid w:val="004A7AF4"/>
    <w:rsid w:val="004A7BFD"/>
    <w:rsid w:val="004A7C04"/>
    <w:rsid w:val="004A7C40"/>
    <w:rsid w:val="004A7F81"/>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6C8B"/>
    <w:rsid w:val="004B6C8C"/>
    <w:rsid w:val="004B6F93"/>
    <w:rsid w:val="004B7003"/>
    <w:rsid w:val="004B7014"/>
    <w:rsid w:val="004B7130"/>
    <w:rsid w:val="004B713B"/>
    <w:rsid w:val="004B7839"/>
    <w:rsid w:val="004B7DC1"/>
    <w:rsid w:val="004B7E8F"/>
    <w:rsid w:val="004C01AB"/>
    <w:rsid w:val="004C0228"/>
    <w:rsid w:val="004C0261"/>
    <w:rsid w:val="004C032D"/>
    <w:rsid w:val="004C0C2F"/>
    <w:rsid w:val="004C0E13"/>
    <w:rsid w:val="004C15DF"/>
    <w:rsid w:val="004C16DD"/>
    <w:rsid w:val="004C1781"/>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1A7"/>
    <w:rsid w:val="004C33A5"/>
    <w:rsid w:val="004C33AE"/>
    <w:rsid w:val="004C34C1"/>
    <w:rsid w:val="004C34C5"/>
    <w:rsid w:val="004C36DD"/>
    <w:rsid w:val="004C36E6"/>
    <w:rsid w:val="004C3A47"/>
    <w:rsid w:val="004C3A96"/>
    <w:rsid w:val="004C3DE3"/>
    <w:rsid w:val="004C3E0C"/>
    <w:rsid w:val="004C3E42"/>
    <w:rsid w:val="004C426F"/>
    <w:rsid w:val="004C45A2"/>
    <w:rsid w:val="004C45E9"/>
    <w:rsid w:val="004C4B85"/>
    <w:rsid w:val="004C4C0C"/>
    <w:rsid w:val="004C4DE6"/>
    <w:rsid w:val="004C4F1A"/>
    <w:rsid w:val="004C4F70"/>
    <w:rsid w:val="004C5065"/>
    <w:rsid w:val="004C51E2"/>
    <w:rsid w:val="004C5225"/>
    <w:rsid w:val="004C5501"/>
    <w:rsid w:val="004C5673"/>
    <w:rsid w:val="004C5AD8"/>
    <w:rsid w:val="004C5B60"/>
    <w:rsid w:val="004C5C3B"/>
    <w:rsid w:val="004C5EE7"/>
    <w:rsid w:val="004C60E6"/>
    <w:rsid w:val="004C617D"/>
    <w:rsid w:val="004C638D"/>
    <w:rsid w:val="004C6579"/>
    <w:rsid w:val="004C6612"/>
    <w:rsid w:val="004C6623"/>
    <w:rsid w:val="004C68A6"/>
    <w:rsid w:val="004C6AA7"/>
    <w:rsid w:val="004C6BF2"/>
    <w:rsid w:val="004C6D63"/>
    <w:rsid w:val="004C6DF6"/>
    <w:rsid w:val="004C6ED9"/>
    <w:rsid w:val="004C7448"/>
    <w:rsid w:val="004C7A67"/>
    <w:rsid w:val="004C7BF2"/>
    <w:rsid w:val="004C7CDB"/>
    <w:rsid w:val="004D0203"/>
    <w:rsid w:val="004D0AF9"/>
    <w:rsid w:val="004D0DD8"/>
    <w:rsid w:val="004D104E"/>
    <w:rsid w:val="004D11A9"/>
    <w:rsid w:val="004D153A"/>
    <w:rsid w:val="004D1609"/>
    <w:rsid w:val="004D1A5A"/>
    <w:rsid w:val="004D1CA1"/>
    <w:rsid w:val="004D24F9"/>
    <w:rsid w:val="004D2CCF"/>
    <w:rsid w:val="004D2DE1"/>
    <w:rsid w:val="004D3506"/>
    <w:rsid w:val="004D35A2"/>
    <w:rsid w:val="004D3D64"/>
    <w:rsid w:val="004D4418"/>
    <w:rsid w:val="004D4B15"/>
    <w:rsid w:val="004D4CF0"/>
    <w:rsid w:val="004D4D10"/>
    <w:rsid w:val="004D4E83"/>
    <w:rsid w:val="004D4F14"/>
    <w:rsid w:val="004D5371"/>
    <w:rsid w:val="004D543F"/>
    <w:rsid w:val="004D56F3"/>
    <w:rsid w:val="004D58C7"/>
    <w:rsid w:val="004D59D5"/>
    <w:rsid w:val="004D5EF0"/>
    <w:rsid w:val="004D5F90"/>
    <w:rsid w:val="004D63D4"/>
    <w:rsid w:val="004D6441"/>
    <w:rsid w:val="004D64EE"/>
    <w:rsid w:val="004D6631"/>
    <w:rsid w:val="004D6C5A"/>
    <w:rsid w:val="004D6D53"/>
    <w:rsid w:val="004D6E84"/>
    <w:rsid w:val="004D7098"/>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94"/>
    <w:rsid w:val="004E0CD1"/>
    <w:rsid w:val="004E150E"/>
    <w:rsid w:val="004E19C9"/>
    <w:rsid w:val="004E1C8F"/>
    <w:rsid w:val="004E1DB4"/>
    <w:rsid w:val="004E255F"/>
    <w:rsid w:val="004E285A"/>
    <w:rsid w:val="004E28B6"/>
    <w:rsid w:val="004E29DE"/>
    <w:rsid w:val="004E2C7B"/>
    <w:rsid w:val="004E39E7"/>
    <w:rsid w:val="004E3F57"/>
    <w:rsid w:val="004E41DE"/>
    <w:rsid w:val="004E43CA"/>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28"/>
    <w:rsid w:val="004F2F78"/>
    <w:rsid w:val="004F3169"/>
    <w:rsid w:val="004F3198"/>
    <w:rsid w:val="004F31D9"/>
    <w:rsid w:val="004F3881"/>
    <w:rsid w:val="004F3AF8"/>
    <w:rsid w:val="004F3B2E"/>
    <w:rsid w:val="004F3B43"/>
    <w:rsid w:val="004F4014"/>
    <w:rsid w:val="004F421C"/>
    <w:rsid w:val="004F4517"/>
    <w:rsid w:val="004F4652"/>
    <w:rsid w:val="004F4691"/>
    <w:rsid w:val="004F472A"/>
    <w:rsid w:val="004F493E"/>
    <w:rsid w:val="004F4B00"/>
    <w:rsid w:val="004F4CF3"/>
    <w:rsid w:val="004F4DF4"/>
    <w:rsid w:val="004F5025"/>
    <w:rsid w:val="004F510A"/>
    <w:rsid w:val="004F522E"/>
    <w:rsid w:val="004F5572"/>
    <w:rsid w:val="004F5B0E"/>
    <w:rsid w:val="004F5C03"/>
    <w:rsid w:val="004F6027"/>
    <w:rsid w:val="004F6082"/>
    <w:rsid w:val="004F64E4"/>
    <w:rsid w:val="004F66AA"/>
    <w:rsid w:val="004F68FD"/>
    <w:rsid w:val="004F699C"/>
    <w:rsid w:val="004F6B3E"/>
    <w:rsid w:val="004F6EC0"/>
    <w:rsid w:val="004F723D"/>
    <w:rsid w:val="004F730F"/>
    <w:rsid w:val="004F738D"/>
    <w:rsid w:val="004F755C"/>
    <w:rsid w:val="004F7A17"/>
    <w:rsid w:val="004F7B03"/>
    <w:rsid w:val="004F7B2F"/>
    <w:rsid w:val="004F7BFB"/>
    <w:rsid w:val="004F7C15"/>
    <w:rsid w:val="004F7CE6"/>
    <w:rsid w:val="004F7F8A"/>
    <w:rsid w:val="00500220"/>
    <w:rsid w:val="00500BCA"/>
    <w:rsid w:val="00500F19"/>
    <w:rsid w:val="005010E7"/>
    <w:rsid w:val="0050148E"/>
    <w:rsid w:val="0050164C"/>
    <w:rsid w:val="005016D2"/>
    <w:rsid w:val="0050195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A62"/>
    <w:rsid w:val="00506F29"/>
    <w:rsid w:val="00506F38"/>
    <w:rsid w:val="00507135"/>
    <w:rsid w:val="0050721B"/>
    <w:rsid w:val="00507527"/>
    <w:rsid w:val="00507661"/>
    <w:rsid w:val="005079F8"/>
    <w:rsid w:val="00507A5F"/>
    <w:rsid w:val="00507C16"/>
    <w:rsid w:val="00507F09"/>
    <w:rsid w:val="00510094"/>
    <w:rsid w:val="00510110"/>
    <w:rsid w:val="005103E3"/>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78"/>
    <w:rsid w:val="005136B3"/>
    <w:rsid w:val="00513C17"/>
    <w:rsid w:val="00513C5D"/>
    <w:rsid w:val="00513C85"/>
    <w:rsid w:val="00513E82"/>
    <w:rsid w:val="00514983"/>
    <w:rsid w:val="00514C50"/>
    <w:rsid w:val="0051506B"/>
    <w:rsid w:val="00515181"/>
    <w:rsid w:val="00515329"/>
    <w:rsid w:val="005153BB"/>
    <w:rsid w:val="00515724"/>
    <w:rsid w:val="00515878"/>
    <w:rsid w:val="00515A09"/>
    <w:rsid w:val="00515E44"/>
    <w:rsid w:val="00516277"/>
    <w:rsid w:val="00516297"/>
    <w:rsid w:val="0051691E"/>
    <w:rsid w:val="005169AA"/>
    <w:rsid w:val="00516F11"/>
    <w:rsid w:val="005170D4"/>
    <w:rsid w:val="005172D4"/>
    <w:rsid w:val="005174C8"/>
    <w:rsid w:val="00517694"/>
    <w:rsid w:val="0051783E"/>
    <w:rsid w:val="00517858"/>
    <w:rsid w:val="005178AD"/>
    <w:rsid w:val="00517A95"/>
    <w:rsid w:val="00517BC8"/>
    <w:rsid w:val="00517CF4"/>
    <w:rsid w:val="00517E3D"/>
    <w:rsid w:val="00520010"/>
    <w:rsid w:val="00520569"/>
    <w:rsid w:val="0052063D"/>
    <w:rsid w:val="0052096B"/>
    <w:rsid w:val="005209F4"/>
    <w:rsid w:val="00520B65"/>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D3"/>
    <w:rsid w:val="005250E0"/>
    <w:rsid w:val="0052538D"/>
    <w:rsid w:val="005255D9"/>
    <w:rsid w:val="00525851"/>
    <w:rsid w:val="00525B80"/>
    <w:rsid w:val="00525CA2"/>
    <w:rsid w:val="00525CE2"/>
    <w:rsid w:val="00525FBF"/>
    <w:rsid w:val="005260B1"/>
    <w:rsid w:val="005262A7"/>
    <w:rsid w:val="005263CD"/>
    <w:rsid w:val="005264D1"/>
    <w:rsid w:val="00526601"/>
    <w:rsid w:val="005268A9"/>
    <w:rsid w:val="00527058"/>
    <w:rsid w:val="0052710D"/>
    <w:rsid w:val="00527128"/>
    <w:rsid w:val="00527706"/>
    <w:rsid w:val="00527BBF"/>
    <w:rsid w:val="00527BEA"/>
    <w:rsid w:val="00527C8E"/>
    <w:rsid w:val="00527D31"/>
    <w:rsid w:val="00527FED"/>
    <w:rsid w:val="0053038B"/>
    <w:rsid w:val="00530527"/>
    <w:rsid w:val="0053069B"/>
    <w:rsid w:val="0053089C"/>
    <w:rsid w:val="00530AB8"/>
    <w:rsid w:val="00530CB8"/>
    <w:rsid w:val="00530E2D"/>
    <w:rsid w:val="00530F77"/>
    <w:rsid w:val="005311FE"/>
    <w:rsid w:val="0053149B"/>
    <w:rsid w:val="00531AA0"/>
    <w:rsid w:val="00531EAE"/>
    <w:rsid w:val="00531F2D"/>
    <w:rsid w:val="0053213C"/>
    <w:rsid w:val="005321C5"/>
    <w:rsid w:val="005325BA"/>
    <w:rsid w:val="00532892"/>
    <w:rsid w:val="00533139"/>
    <w:rsid w:val="005331C2"/>
    <w:rsid w:val="00533216"/>
    <w:rsid w:val="005333EB"/>
    <w:rsid w:val="00533466"/>
    <w:rsid w:val="00533531"/>
    <w:rsid w:val="0053362B"/>
    <w:rsid w:val="005339C6"/>
    <w:rsid w:val="005339D7"/>
    <w:rsid w:val="00533AB4"/>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4C8"/>
    <w:rsid w:val="00536585"/>
    <w:rsid w:val="00536681"/>
    <w:rsid w:val="005368C0"/>
    <w:rsid w:val="00536E04"/>
    <w:rsid w:val="005371FF"/>
    <w:rsid w:val="005379CF"/>
    <w:rsid w:val="00537A4C"/>
    <w:rsid w:val="00537F63"/>
    <w:rsid w:val="00537F6E"/>
    <w:rsid w:val="00537F8B"/>
    <w:rsid w:val="005400BB"/>
    <w:rsid w:val="00540912"/>
    <w:rsid w:val="00540B88"/>
    <w:rsid w:val="00540CF2"/>
    <w:rsid w:val="00540E72"/>
    <w:rsid w:val="00540E7A"/>
    <w:rsid w:val="00540F40"/>
    <w:rsid w:val="005411A2"/>
    <w:rsid w:val="005411E5"/>
    <w:rsid w:val="005414B9"/>
    <w:rsid w:val="00541676"/>
    <w:rsid w:val="00541891"/>
    <w:rsid w:val="005419A7"/>
    <w:rsid w:val="00541D23"/>
    <w:rsid w:val="005421F4"/>
    <w:rsid w:val="0054291C"/>
    <w:rsid w:val="00542CCE"/>
    <w:rsid w:val="00543147"/>
    <w:rsid w:val="0054325C"/>
    <w:rsid w:val="0054332A"/>
    <w:rsid w:val="005433F2"/>
    <w:rsid w:val="005435C6"/>
    <w:rsid w:val="005437A6"/>
    <w:rsid w:val="00543898"/>
    <w:rsid w:val="00543917"/>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05"/>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661"/>
    <w:rsid w:val="00547870"/>
    <w:rsid w:val="00550337"/>
    <w:rsid w:val="005505CD"/>
    <w:rsid w:val="005511EB"/>
    <w:rsid w:val="00551393"/>
    <w:rsid w:val="00551599"/>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882"/>
    <w:rsid w:val="00554980"/>
    <w:rsid w:val="00554A96"/>
    <w:rsid w:val="00554D85"/>
    <w:rsid w:val="005551FA"/>
    <w:rsid w:val="005552AD"/>
    <w:rsid w:val="005553F5"/>
    <w:rsid w:val="0055561A"/>
    <w:rsid w:val="0055568B"/>
    <w:rsid w:val="00555B7F"/>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B9"/>
    <w:rsid w:val="00562240"/>
    <w:rsid w:val="0056228F"/>
    <w:rsid w:val="00562886"/>
    <w:rsid w:val="00562CC6"/>
    <w:rsid w:val="00562F46"/>
    <w:rsid w:val="00563225"/>
    <w:rsid w:val="00563243"/>
    <w:rsid w:val="0056361D"/>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7F9"/>
    <w:rsid w:val="00565959"/>
    <w:rsid w:val="00565A9D"/>
    <w:rsid w:val="005664A2"/>
    <w:rsid w:val="0056655E"/>
    <w:rsid w:val="0056657E"/>
    <w:rsid w:val="0056670B"/>
    <w:rsid w:val="00566B68"/>
    <w:rsid w:val="00566CA2"/>
    <w:rsid w:val="00566CC4"/>
    <w:rsid w:val="00566DDA"/>
    <w:rsid w:val="00566E25"/>
    <w:rsid w:val="00566F78"/>
    <w:rsid w:val="0056704C"/>
    <w:rsid w:val="005670AD"/>
    <w:rsid w:val="00567306"/>
    <w:rsid w:val="0056764E"/>
    <w:rsid w:val="0056794A"/>
    <w:rsid w:val="00567D92"/>
    <w:rsid w:val="00567DA3"/>
    <w:rsid w:val="00567F2C"/>
    <w:rsid w:val="005701EF"/>
    <w:rsid w:val="005703DC"/>
    <w:rsid w:val="0057054F"/>
    <w:rsid w:val="00570AE4"/>
    <w:rsid w:val="00570D83"/>
    <w:rsid w:val="00570DA6"/>
    <w:rsid w:val="00570E49"/>
    <w:rsid w:val="00570E79"/>
    <w:rsid w:val="005714C5"/>
    <w:rsid w:val="005715F1"/>
    <w:rsid w:val="00571B46"/>
    <w:rsid w:val="00571C6D"/>
    <w:rsid w:val="00571DAE"/>
    <w:rsid w:val="00571DDE"/>
    <w:rsid w:val="00571F22"/>
    <w:rsid w:val="00572167"/>
    <w:rsid w:val="0057228F"/>
    <w:rsid w:val="00572691"/>
    <w:rsid w:val="0057299B"/>
    <w:rsid w:val="00572CFB"/>
    <w:rsid w:val="00572DD9"/>
    <w:rsid w:val="00572EBD"/>
    <w:rsid w:val="00573050"/>
    <w:rsid w:val="005730DC"/>
    <w:rsid w:val="00573102"/>
    <w:rsid w:val="0057354F"/>
    <w:rsid w:val="00573DF6"/>
    <w:rsid w:val="00573E95"/>
    <w:rsid w:val="00573F4A"/>
    <w:rsid w:val="00573F7B"/>
    <w:rsid w:val="00574143"/>
    <w:rsid w:val="00574B00"/>
    <w:rsid w:val="005751D6"/>
    <w:rsid w:val="00575517"/>
    <w:rsid w:val="00575666"/>
    <w:rsid w:val="005756E0"/>
    <w:rsid w:val="00575933"/>
    <w:rsid w:val="00575B9F"/>
    <w:rsid w:val="00575F19"/>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C81"/>
    <w:rsid w:val="00583360"/>
    <w:rsid w:val="00583379"/>
    <w:rsid w:val="00583412"/>
    <w:rsid w:val="005836CE"/>
    <w:rsid w:val="00583797"/>
    <w:rsid w:val="005840E9"/>
    <w:rsid w:val="005841DE"/>
    <w:rsid w:val="00584248"/>
    <w:rsid w:val="00584446"/>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6E00"/>
    <w:rsid w:val="00586FF9"/>
    <w:rsid w:val="00587115"/>
    <w:rsid w:val="00587236"/>
    <w:rsid w:val="005878C6"/>
    <w:rsid w:val="0058799F"/>
    <w:rsid w:val="00587A43"/>
    <w:rsid w:val="00587B90"/>
    <w:rsid w:val="00587CD8"/>
    <w:rsid w:val="00587E1A"/>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7BB"/>
    <w:rsid w:val="00594A54"/>
    <w:rsid w:val="00594B01"/>
    <w:rsid w:val="00595776"/>
    <w:rsid w:val="005957AC"/>
    <w:rsid w:val="005958B1"/>
    <w:rsid w:val="00595BFD"/>
    <w:rsid w:val="00595D56"/>
    <w:rsid w:val="00595DDC"/>
    <w:rsid w:val="005962E4"/>
    <w:rsid w:val="0059671E"/>
    <w:rsid w:val="00596C66"/>
    <w:rsid w:val="00596F53"/>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A47"/>
    <w:rsid w:val="005A0D97"/>
    <w:rsid w:val="005A1239"/>
    <w:rsid w:val="005A13F8"/>
    <w:rsid w:val="005A1536"/>
    <w:rsid w:val="005A15EC"/>
    <w:rsid w:val="005A214D"/>
    <w:rsid w:val="005A22C2"/>
    <w:rsid w:val="005A231D"/>
    <w:rsid w:val="005A2753"/>
    <w:rsid w:val="005A28CB"/>
    <w:rsid w:val="005A2C2E"/>
    <w:rsid w:val="005A3016"/>
    <w:rsid w:val="005A306E"/>
    <w:rsid w:val="005A3078"/>
    <w:rsid w:val="005A3483"/>
    <w:rsid w:val="005A3BC1"/>
    <w:rsid w:val="005A3C06"/>
    <w:rsid w:val="005A3F11"/>
    <w:rsid w:val="005A400D"/>
    <w:rsid w:val="005A45E4"/>
    <w:rsid w:val="005A4AB7"/>
    <w:rsid w:val="005A4CDA"/>
    <w:rsid w:val="005A4D75"/>
    <w:rsid w:val="005A4DBB"/>
    <w:rsid w:val="005A4E6D"/>
    <w:rsid w:val="005A52F4"/>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1BE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4DA"/>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58"/>
    <w:rsid w:val="005B6386"/>
    <w:rsid w:val="005B649C"/>
    <w:rsid w:val="005B64AA"/>
    <w:rsid w:val="005B665E"/>
    <w:rsid w:val="005B67A1"/>
    <w:rsid w:val="005B697C"/>
    <w:rsid w:val="005B6E85"/>
    <w:rsid w:val="005B7110"/>
    <w:rsid w:val="005B7355"/>
    <w:rsid w:val="005B75AC"/>
    <w:rsid w:val="005B7747"/>
    <w:rsid w:val="005B7AB2"/>
    <w:rsid w:val="005B7CEA"/>
    <w:rsid w:val="005B7EFF"/>
    <w:rsid w:val="005B7FCF"/>
    <w:rsid w:val="005C010D"/>
    <w:rsid w:val="005C03A5"/>
    <w:rsid w:val="005C052A"/>
    <w:rsid w:val="005C06C0"/>
    <w:rsid w:val="005C06DE"/>
    <w:rsid w:val="005C07EF"/>
    <w:rsid w:val="005C0801"/>
    <w:rsid w:val="005C0870"/>
    <w:rsid w:val="005C09D0"/>
    <w:rsid w:val="005C0A51"/>
    <w:rsid w:val="005C0D19"/>
    <w:rsid w:val="005C0DF6"/>
    <w:rsid w:val="005C0F67"/>
    <w:rsid w:val="005C10BB"/>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87B"/>
    <w:rsid w:val="005C39A0"/>
    <w:rsid w:val="005C39CE"/>
    <w:rsid w:val="005C40EF"/>
    <w:rsid w:val="005C4235"/>
    <w:rsid w:val="005C440A"/>
    <w:rsid w:val="005C489C"/>
    <w:rsid w:val="005C490C"/>
    <w:rsid w:val="005C5154"/>
    <w:rsid w:val="005C53A9"/>
    <w:rsid w:val="005C54F4"/>
    <w:rsid w:val="005C58B1"/>
    <w:rsid w:val="005C5A58"/>
    <w:rsid w:val="005C5A68"/>
    <w:rsid w:val="005C5C1D"/>
    <w:rsid w:val="005C5EDB"/>
    <w:rsid w:val="005C60E1"/>
    <w:rsid w:val="005C6260"/>
    <w:rsid w:val="005C66EB"/>
    <w:rsid w:val="005C673B"/>
    <w:rsid w:val="005C69C9"/>
    <w:rsid w:val="005C6D13"/>
    <w:rsid w:val="005C6E2E"/>
    <w:rsid w:val="005C71B8"/>
    <w:rsid w:val="005C721F"/>
    <w:rsid w:val="005C7497"/>
    <w:rsid w:val="005C7ACA"/>
    <w:rsid w:val="005D00A2"/>
    <w:rsid w:val="005D021C"/>
    <w:rsid w:val="005D0339"/>
    <w:rsid w:val="005D0374"/>
    <w:rsid w:val="005D0728"/>
    <w:rsid w:val="005D0801"/>
    <w:rsid w:val="005D0828"/>
    <w:rsid w:val="005D0861"/>
    <w:rsid w:val="005D0C67"/>
    <w:rsid w:val="005D0C6C"/>
    <w:rsid w:val="005D0D26"/>
    <w:rsid w:val="005D0FDB"/>
    <w:rsid w:val="005D0FF4"/>
    <w:rsid w:val="005D1244"/>
    <w:rsid w:val="005D1339"/>
    <w:rsid w:val="005D1506"/>
    <w:rsid w:val="005D16F6"/>
    <w:rsid w:val="005D1992"/>
    <w:rsid w:val="005D19C1"/>
    <w:rsid w:val="005D1C68"/>
    <w:rsid w:val="005D2736"/>
    <w:rsid w:val="005D27E1"/>
    <w:rsid w:val="005D2907"/>
    <w:rsid w:val="005D2FF5"/>
    <w:rsid w:val="005D3110"/>
    <w:rsid w:val="005D39DF"/>
    <w:rsid w:val="005D3CBB"/>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95B"/>
    <w:rsid w:val="005E1A3D"/>
    <w:rsid w:val="005E1A4B"/>
    <w:rsid w:val="005E1A6C"/>
    <w:rsid w:val="005E1E1B"/>
    <w:rsid w:val="005E1EF6"/>
    <w:rsid w:val="005E2020"/>
    <w:rsid w:val="005E20E3"/>
    <w:rsid w:val="005E214A"/>
    <w:rsid w:val="005E2761"/>
    <w:rsid w:val="005E29DC"/>
    <w:rsid w:val="005E2AF8"/>
    <w:rsid w:val="005E372C"/>
    <w:rsid w:val="005E3EAB"/>
    <w:rsid w:val="005E3F87"/>
    <w:rsid w:val="005E405E"/>
    <w:rsid w:val="005E40D7"/>
    <w:rsid w:val="005E40E5"/>
    <w:rsid w:val="005E4581"/>
    <w:rsid w:val="005E4D76"/>
    <w:rsid w:val="005E503B"/>
    <w:rsid w:val="005E5569"/>
    <w:rsid w:val="005E5743"/>
    <w:rsid w:val="005E5B57"/>
    <w:rsid w:val="005E5EE8"/>
    <w:rsid w:val="005E6441"/>
    <w:rsid w:val="005E68D9"/>
    <w:rsid w:val="005E73E6"/>
    <w:rsid w:val="005E744A"/>
    <w:rsid w:val="005E74E3"/>
    <w:rsid w:val="005E7C9B"/>
    <w:rsid w:val="005E7DC8"/>
    <w:rsid w:val="005F00C6"/>
    <w:rsid w:val="005F00D9"/>
    <w:rsid w:val="005F0648"/>
    <w:rsid w:val="005F07B4"/>
    <w:rsid w:val="005F0928"/>
    <w:rsid w:val="005F0A07"/>
    <w:rsid w:val="005F11D5"/>
    <w:rsid w:val="005F12F7"/>
    <w:rsid w:val="005F14B9"/>
    <w:rsid w:val="005F15A9"/>
    <w:rsid w:val="005F1685"/>
    <w:rsid w:val="005F171A"/>
    <w:rsid w:val="005F1C15"/>
    <w:rsid w:val="005F1E54"/>
    <w:rsid w:val="005F24D2"/>
    <w:rsid w:val="005F2C36"/>
    <w:rsid w:val="005F2CE2"/>
    <w:rsid w:val="005F30F7"/>
    <w:rsid w:val="005F31A1"/>
    <w:rsid w:val="005F31BF"/>
    <w:rsid w:val="005F3235"/>
    <w:rsid w:val="005F3263"/>
    <w:rsid w:val="005F3279"/>
    <w:rsid w:val="005F3473"/>
    <w:rsid w:val="005F36F0"/>
    <w:rsid w:val="005F37ED"/>
    <w:rsid w:val="005F3AE3"/>
    <w:rsid w:val="005F3B35"/>
    <w:rsid w:val="005F4194"/>
    <w:rsid w:val="005F488E"/>
    <w:rsid w:val="005F490A"/>
    <w:rsid w:val="005F4BA2"/>
    <w:rsid w:val="005F4DF1"/>
    <w:rsid w:val="005F4FCE"/>
    <w:rsid w:val="005F50C3"/>
    <w:rsid w:val="005F526E"/>
    <w:rsid w:val="005F527C"/>
    <w:rsid w:val="005F5514"/>
    <w:rsid w:val="005F5790"/>
    <w:rsid w:val="005F5D59"/>
    <w:rsid w:val="005F602F"/>
    <w:rsid w:val="005F6220"/>
    <w:rsid w:val="005F64AA"/>
    <w:rsid w:val="005F650C"/>
    <w:rsid w:val="005F6834"/>
    <w:rsid w:val="005F6EFA"/>
    <w:rsid w:val="005F6F9F"/>
    <w:rsid w:val="005F716A"/>
    <w:rsid w:val="005F75A1"/>
    <w:rsid w:val="005F75E2"/>
    <w:rsid w:val="005F7891"/>
    <w:rsid w:val="005F7C67"/>
    <w:rsid w:val="005F7DE1"/>
    <w:rsid w:val="00600099"/>
    <w:rsid w:val="006001BE"/>
    <w:rsid w:val="0060045B"/>
    <w:rsid w:val="00600503"/>
    <w:rsid w:val="00600752"/>
    <w:rsid w:val="006008C1"/>
    <w:rsid w:val="00600AEE"/>
    <w:rsid w:val="00600BF3"/>
    <w:rsid w:val="00600D92"/>
    <w:rsid w:val="00600DD6"/>
    <w:rsid w:val="006011BF"/>
    <w:rsid w:val="00601559"/>
    <w:rsid w:val="006016C4"/>
    <w:rsid w:val="006018A1"/>
    <w:rsid w:val="00601A81"/>
    <w:rsid w:val="00601AC1"/>
    <w:rsid w:val="00601B66"/>
    <w:rsid w:val="006023AF"/>
    <w:rsid w:val="006027E4"/>
    <w:rsid w:val="00602D6A"/>
    <w:rsid w:val="00602DF0"/>
    <w:rsid w:val="00602E26"/>
    <w:rsid w:val="00603434"/>
    <w:rsid w:val="00603491"/>
    <w:rsid w:val="00603505"/>
    <w:rsid w:val="00603616"/>
    <w:rsid w:val="006036C0"/>
    <w:rsid w:val="00603C7B"/>
    <w:rsid w:val="00603C90"/>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CEE"/>
    <w:rsid w:val="00605D88"/>
    <w:rsid w:val="00605FA7"/>
    <w:rsid w:val="00606029"/>
    <w:rsid w:val="006060D6"/>
    <w:rsid w:val="006061B0"/>
    <w:rsid w:val="00606630"/>
    <w:rsid w:val="006066DB"/>
    <w:rsid w:val="00606725"/>
    <w:rsid w:val="00606B39"/>
    <w:rsid w:val="00606E30"/>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EC1"/>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1DA"/>
    <w:rsid w:val="00617238"/>
    <w:rsid w:val="00617309"/>
    <w:rsid w:val="00617323"/>
    <w:rsid w:val="0061733A"/>
    <w:rsid w:val="0061757A"/>
    <w:rsid w:val="00617A12"/>
    <w:rsid w:val="00617AD1"/>
    <w:rsid w:val="00617B54"/>
    <w:rsid w:val="00617D2D"/>
    <w:rsid w:val="00617DC4"/>
    <w:rsid w:val="00617FCA"/>
    <w:rsid w:val="00620296"/>
    <w:rsid w:val="006209A8"/>
    <w:rsid w:val="00620A0A"/>
    <w:rsid w:val="00620B33"/>
    <w:rsid w:val="00620E4E"/>
    <w:rsid w:val="00621104"/>
    <w:rsid w:val="00621175"/>
    <w:rsid w:val="006212D1"/>
    <w:rsid w:val="00621348"/>
    <w:rsid w:val="006216BF"/>
    <w:rsid w:val="006218F8"/>
    <w:rsid w:val="00621904"/>
    <w:rsid w:val="00621B29"/>
    <w:rsid w:val="00621FA0"/>
    <w:rsid w:val="006226BE"/>
    <w:rsid w:val="00622903"/>
    <w:rsid w:val="00622920"/>
    <w:rsid w:val="00622A60"/>
    <w:rsid w:val="00622AE0"/>
    <w:rsid w:val="00622BE8"/>
    <w:rsid w:val="00622E0D"/>
    <w:rsid w:val="00622FD6"/>
    <w:rsid w:val="00623068"/>
    <w:rsid w:val="0062328D"/>
    <w:rsid w:val="006232CE"/>
    <w:rsid w:val="006233FB"/>
    <w:rsid w:val="0062341B"/>
    <w:rsid w:val="006235FB"/>
    <w:rsid w:val="00623CCD"/>
    <w:rsid w:val="0062405B"/>
    <w:rsid w:val="006243D8"/>
    <w:rsid w:val="006243FB"/>
    <w:rsid w:val="00624621"/>
    <w:rsid w:val="00624647"/>
    <w:rsid w:val="0062495F"/>
    <w:rsid w:val="006249F1"/>
    <w:rsid w:val="00624B77"/>
    <w:rsid w:val="00624F59"/>
    <w:rsid w:val="00625275"/>
    <w:rsid w:val="00625500"/>
    <w:rsid w:val="00625762"/>
    <w:rsid w:val="006258E4"/>
    <w:rsid w:val="006259A2"/>
    <w:rsid w:val="00625A40"/>
    <w:rsid w:val="00625AA2"/>
    <w:rsid w:val="00625B5F"/>
    <w:rsid w:val="00625C3F"/>
    <w:rsid w:val="00625C91"/>
    <w:rsid w:val="00625F47"/>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6D66"/>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896"/>
    <w:rsid w:val="00641B07"/>
    <w:rsid w:val="00641C51"/>
    <w:rsid w:val="00641C68"/>
    <w:rsid w:val="00641DB8"/>
    <w:rsid w:val="00642060"/>
    <w:rsid w:val="00642066"/>
    <w:rsid w:val="006420C8"/>
    <w:rsid w:val="006420E0"/>
    <w:rsid w:val="00642223"/>
    <w:rsid w:val="00642232"/>
    <w:rsid w:val="0064278B"/>
    <w:rsid w:val="00642AD1"/>
    <w:rsid w:val="00642E79"/>
    <w:rsid w:val="00642E87"/>
    <w:rsid w:val="00643079"/>
    <w:rsid w:val="00643316"/>
    <w:rsid w:val="00643341"/>
    <w:rsid w:val="00643C0F"/>
    <w:rsid w:val="006440EB"/>
    <w:rsid w:val="006442A1"/>
    <w:rsid w:val="00644534"/>
    <w:rsid w:val="00644581"/>
    <w:rsid w:val="006447AA"/>
    <w:rsid w:val="006449F0"/>
    <w:rsid w:val="00644AA7"/>
    <w:rsid w:val="00644E29"/>
    <w:rsid w:val="00644F4B"/>
    <w:rsid w:val="006450EE"/>
    <w:rsid w:val="006451B0"/>
    <w:rsid w:val="006463B0"/>
    <w:rsid w:val="0064651E"/>
    <w:rsid w:val="00646588"/>
    <w:rsid w:val="00646614"/>
    <w:rsid w:val="0064662A"/>
    <w:rsid w:val="00646646"/>
    <w:rsid w:val="00646829"/>
    <w:rsid w:val="00646A24"/>
    <w:rsid w:val="00646DB4"/>
    <w:rsid w:val="00647034"/>
    <w:rsid w:val="00647474"/>
    <w:rsid w:val="00647551"/>
    <w:rsid w:val="00647748"/>
    <w:rsid w:val="00647A57"/>
    <w:rsid w:val="00647DFE"/>
    <w:rsid w:val="00647EEC"/>
    <w:rsid w:val="00647F9E"/>
    <w:rsid w:val="00647FF2"/>
    <w:rsid w:val="00650447"/>
    <w:rsid w:val="006504D3"/>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B89"/>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2FE"/>
    <w:rsid w:val="00661695"/>
    <w:rsid w:val="006617ED"/>
    <w:rsid w:val="00661875"/>
    <w:rsid w:val="00661B59"/>
    <w:rsid w:val="00661DBC"/>
    <w:rsid w:val="00661E55"/>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3F0E"/>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6F4"/>
    <w:rsid w:val="00670C54"/>
    <w:rsid w:val="00670CCF"/>
    <w:rsid w:val="0067142D"/>
    <w:rsid w:val="006714AC"/>
    <w:rsid w:val="0067170D"/>
    <w:rsid w:val="006718EE"/>
    <w:rsid w:val="00671CD1"/>
    <w:rsid w:val="00671E36"/>
    <w:rsid w:val="00671E95"/>
    <w:rsid w:val="00671F79"/>
    <w:rsid w:val="006720E7"/>
    <w:rsid w:val="0067259C"/>
    <w:rsid w:val="00672831"/>
    <w:rsid w:val="006728C9"/>
    <w:rsid w:val="00672C15"/>
    <w:rsid w:val="00673092"/>
    <w:rsid w:val="00673149"/>
    <w:rsid w:val="00673B55"/>
    <w:rsid w:val="00673CD8"/>
    <w:rsid w:val="0067401C"/>
    <w:rsid w:val="0067415E"/>
    <w:rsid w:val="00674212"/>
    <w:rsid w:val="006743E0"/>
    <w:rsid w:val="006745C8"/>
    <w:rsid w:val="00674637"/>
    <w:rsid w:val="006746CB"/>
    <w:rsid w:val="006746D3"/>
    <w:rsid w:val="006746EB"/>
    <w:rsid w:val="00674953"/>
    <w:rsid w:val="00674A2A"/>
    <w:rsid w:val="00674ED8"/>
    <w:rsid w:val="00675514"/>
    <w:rsid w:val="00675631"/>
    <w:rsid w:val="006756C7"/>
    <w:rsid w:val="0067578A"/>
    <w:rsid w:val="00675D97"/>
    <w:rsid w:val="00675EE1"/>
    <w:rsid w:val="00675EE3"/>
    <w:rsid w:val="00675F10"/>
    <w:rsid w:val="00675F63"/>
    <w:rsid w:val="00676003"/>
    <w:rsid w:val="00676208"/>
    <w:rsid w:val="006763F5"/>
    <w:rsid w:val="006765DB"/>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DCA"/>
    <w:rsid w:val="00684EA4"/>
    <w:rsid w:val="0068519B"/>
    <w:rsid w:val="0068530E"/>
    <w:rsid w:val="006853A5"/>
    <w:rsid w:val="00685712"/>
    <w:rsid w:val="00685B0D"/>
    <w:rsid w:val="00685E47"/>
    <w:rsid w:val="006865C3"/>
    <w:rsid w:val="006867E8"/>
    <w:rsid w:val="00686946"/>
    <w:rsid w:val="006869CB"/>
    <w:rsid w:val="00686BCA"/>
    <w:rsid w:val="00686C05"/>
    <w:rsid w:val="00686DE1"/>
    <w:rsid w:val="00686FF2"/>
    <w:rsid w:val="006871FB"/>
    <w:rsid w:val="006873C9"/>
    <w:rsid w:val="006873D4"/>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2EF4"/>
    <w:rsid w:val="00693080"/>
    <w:rsid w:val="0069312A"/>
    <w:rsid w:val="006932A2"/>
    <w:rsid w:val="00693ABB"/>
    <w:rsid w:val="00693BD1"/>
    <w:rsid w:val="00693C00"/>
    <w:rsid w:val="00693D43"/>
    <w:rsid w:val="00693EEF"/>
    <w:rsid w:val="00693F1E"/>
    <w:rsid w:val="00693F67"/>
    <w:rsid w:val="0069410A"/>
    <w:rsid w:val="006942F1"/>
    <w:rsid w:val="0069435E"/>
    <w:rsid w:val="0069444E"/>
    <w:rsid w:val="00694A88"/>
    <w:rsid w:val="00694C7C"/>
    <w:rsid w:val="006951C4"/>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4D4"/>
    <w:rsid w:val="00697535"/>
    <w:rsid w:val="0069754E"/>
    <w:rsid w:val="00697738"/>
    <w:rsid w:val="006977F4"/>
    <w:rsid w:val="006978CB"/>
    <w:rsid w:val="00697915"/>
    <w:rsid w:val="00697D22"/>
    <w:rsid w:val="006A058A"/>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041"/>
    <w:rsid w:val="006A421F"/>
    <w:rsid w:val="006A441C"/>
    <w:rsid w:val="006A4626"/>
    <w:rsid w:val="006A481B"/>
    <w:rsid w:val="006A48C4"/>
    <w:rsid w:val="006A4C09"/>
    <w:rsid w:val="006A4DB5"/>
    <w:rsid w:val="006A4F6F"/>
    <w:rsid w:val="006A4F84"/>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723"/>
    <w:rsid w:val="006A7ACD"/>
    <w:rsid w:val="006B0589"/>
    <w:rsid w:val="006B05F1"/>
    <w:rsid w:val="006B05FA"/>
    <w:rsid w:val="006B07F0"/>
    <w:rsid w:val="006B1127"/>
    <w:rsid w:val="006B1261"/>
    <w:rsid w:val="006B1953"/>
    <w:rsid w:val="006B2253"/>
    <w:rsid w:val="006B2367"/>
    <w:rsid w:val="006B2393"/>
    <w:rsid w:val="006B23A0"/>
    <w:rsid w:val="006B248B"/>
    <w:rsid w:val="006B24FE"/>
    <w:rsid w:val="006B2527"/>
    <w:rsid w:val="006B269F"/>
    <w:rsid w:val="006B2798"/>
    <w:rsid w:val="006B28E9"/>
    <w:rsid w:val="006B2C42"/>
    <w:rsid w:val="006B2D19"/>
    <w:rsid w:val="006B2D49"/>
    <w:rsid w:val="006B2DEF"/>
    <w:rsid w:val="006B2F82"/>
    <w:rsid w:val="006B30FD"/>
    <w:rsid w:val="006B31C7"/>
    <w:rsid w:val="006B370A"/>
    <w:rsid w:val="006B371D"/>
    <w:rsid w:val="006B3A55"/>
    <w:rsid w:val="006B3A75"/>
    <w:rsid w:val="006B3B94"/>
    <w:rsid w:val="006B3C3B"/>
    <w:rsid w:val="006B3CA6"/>
    <w:rsid w:val="006B3ED5"/>
    <w:rsid w:val="006B406A"/>
    <w:rsid w:val="006B43D5"/>
    <w:rsid w:val="006B4482"/>
    <w:rsid w:val="006B44C5"/>
    <w:rsid w:val="006B46E9"/>
    <w:rsid w:val="006B471B"/>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8F"/>
    <w:rsid w:val="006B6A47"/>
    <w:rsid w:val="006B6AF7"/>
    <w:rsid w:val="006B6B8C"/>
    <w:rsid w:val="006B6C74"/>
    <w:rsid w:val="006B6DFC"/>
    <w:rsid w:val="006B7220"/>
    <w:rsid w:val="006B7583"/>
    <w:rsid w:val="006B782C"/>
    <w:rsid w:val="006B784F"/>
    <w:rsid w:val="006B7A82"/>
    <w:rsid w:val="006B7BDD"/>
    <w:rsid w:val="006B7CFE"/>
    <w:rsid w:val="006B7E04"/>
    <w:rsid w:val="006B7F15"/>
    <w:rsid w:val="006C0095"/>
    <w:rsid w:val="006C00CD"/>
    <w:rsid w:val="006C0463"/>
    <w:rsid w:val="006C050C"/>
    <w:rsid w:val="006C0E96"/>
    <w:rsid w:val="006C1070"/>
    <w:rsid w:val="006C1428"/>
    <w:rsid w:val="006C15F4"/>
    <w:rsid w:val="006C16AC"/>
    <w:rsid w:val="006C1778"/>
    <w:rsid w:val="006C1B02"/>
    <w:rsid w:val="006C1C91"/>
    <w:rsid w:val="006C1DC4"/>
    <w:rsid w:val="006C1DDC"/>
    <w:rsid w:val="006C211D"/>
    <w:rsid w:val="006C2600"/>
    <w:rsid w:val="006C2671"/>
    <w:rsid w:val="006C29F3"/>
    <w:rsid w:val="006C2AFF"/>
    <w:rsid w:val="006C2E80"/>
    <w:rsid w:val="006C2F59"/>
    <w:rsid w:val="006C3070"/>
    <w:rsid w:val="006C3128"/>
    <w:rsid w:val="006C314E"/>
    <w:rsid w:val="006C32C0"/>
    <w:rsid w:val="006C33D5"/>
    <w:rsid w:val="006C33F2"/>
    <w:rsid w:val="006C3963"/>
    <w:rsid w:val="006C39C5"/>
    <w:rsid w:val="006C3D9A"/>
    <w:rsid w:val="006C3FAC"/>
    <w:rsid w:val="006C4262"/>
    <w:rsid w:val="006C4608"/>
    <w:rsid w:val="006C492C"/>
    <w:rsid w:val="006C4992"/>
    <w:rsid w:val="006C4E3B"/>
    <w:rsid w:val="006C4F59"/>
    <w:rsid w:val="006C51D2"/>
    <w:rsid w:val="006C5A67"/>
    <w:rsid w:val="006C5B44"/>
    <w:rsid w:val="006C5BF7"/>
    <w:rsid w:val="006C5CEF"/>
    <w:rsid w:val="006C5ECB"/>
    <w:rsid w:val="006C6155"/>
    <w:rsid w:val="006C640A"/>
    <w:rsid w:val="006C6539"/>
    <w:rsid w:val="006C66B4"/>
    <w:rsid w:val="006C6A33"/>
    <w:rsid w:val="006C6E5D"/>
    <w:rsid w:val="006C6EE6"/>
    <w:rsid w:val="006C70BE"/>
    <w:rsid w:val="006C7544"/>
    <w:rsid w:val="006C787D"/>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876"/>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CC8"/>
    <w:rsid w:val="006D6FBD"/>
    <w:rsid w:val="006D77CF"/>
    <w:rsid w:val="006D796A"/>
    <w:rsid w:val="006D7AB3"/>
    <w:rsid w:val="006D7C86"/>
    <w:rsid w:val="006D7FB4"/>
    <w:rsid w:val="006E0028"/>
    <w:rsid w:val="006E0045"/>
    <w:rsid w:val="006E01AA"/>
    <w:rsid w:val="006E032A"/>
    <w:rsid w:val="006E07B4"/>
    <w:rsid w:val="006E0C64"/>
    <w:rsid w:val="006E0D6B"/>
    <w:rsid w:val="006E100E"/>
    <w:rsid w:val="006E103C"/>
    <w:rsid w:val="006E10F1"/>
    <w:rsid w:val="006E13F7"/>
    <w:rsid w:val="006E162D"/>
    <w:rsid w:val="006E18E5"/>
    <w:rsid w:val="006E1937"/>
    <w:rsid w:val="006E1A2A"/>
    <w:rsid w:val="006E1ECD"/>
    <w:rsid w:val="006E2058"/>
    <w:rsid w:val="006E20D1"/>
    <w:rsid w:val="006E214C"/>
    <w:rsid w:val="006E230B"/>
    <w:rsid w:val="006E2732"/>
    <w:rsid w:val="006E27BD"/>
    <w:rsid w:val="006E28DC"/>
    <w:rsid w:val="006E2934"/>
    <w:rsid w:val="006E2E47"/>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0D"/>
    <w:rsid w:val="006E5811"/>
    <w:rsid w:val="006E5863"/>
    <w:rsid w:val="006E5935"/>
    <w:rsid w:val="006E5A89"/>
    <w:rsid w:val="006E677A"/>
    <w:rsid w:val="006E6FE4"/>
    <w:rsid w:val="006E7140"/>
    <w:rsid w:val="006E730C"/>
    <w:rsid w:val="006E73AE"/>
    <w:rsid w:val="006E781B"/>
    <w:rsid w:val="006E7B29"/>
    <w:rsid w:val="006E7B5D"/>
    <w:rsid w:val="006E7BB3"/>
    <w:rsid w:val="006F0013"/>
    <w:rsid w:val="006F0152"/>
    <w:rsid w:val="006F0342"/>
    <w:rsid w:val="006F03B5"/>
    <w:rsid w:val="006F06E2"/>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691"/>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5C3"/>
    <w:rsid w:val="006F678B"/>
    <w:rsid w:val="006F681B"/>
    <w:rsid w:val="006F6951"/>
    <w:rsid w:val="006F69C6"/>
    <w:rsid w:val="006F69EF"/>
    <w:rsid w:val="006F6E7F"/>
    <w:rsid w:val="006F7498"/>
    <w:rsid w:val="00700044"/>
    <w:rsid w:val="00700274"/>
    <w:rsid w:val="00700663"/>
    <w:rsid w:val="00700810"/>
    <w:rsid w:val="00700BE9"/>
    <w:rsid w:val="00700EEE"/>
    <w:rsid w:val="00700F0A"/>
    <w:rsid w:val="00701053"/>
    <w:rsid w:val="0070137C"/>
    <w:rsid w:val="0070142A"/>
    <w:rsid w:val="007014AF"/>
    <w:rsid w:val="007016A0"/>
    <w:rsid w:val="00701E5A"/>
    <w:rsid w:val="00702080"/>
    <w:rsid w:val="007020E0"/>
    <w:rsid w:val="0070216A"/>
    <w:rsid w:val="00702312"/>
    <w:rsid w:val="00702426"/>
    <w:rsid w:val="0070249D"/>
    <w:rsid w:val="00702863"/>
    <w:rsid w:val="0070286E"/>
    <w:rsid w:val="00702891"/>
    <w:rsid w:val="007029BD"/>
    <w:rsid w:val="00702C36"/>
    <w:rsid w:val="00702E4D"/>
    <w:rsid w:val="0070342B"/>
    <w:rsid w:val="007036EB"/>
    <w:rsid w:val="00703957"/>
    <w:rsid w:val="00703C30"/>
    <w:rsid w:val="0070405C"/>
    <w:rsid w:val="007041DD"/>
    <w:rsid w:val="0070453D"/>
    <w:rsid w:val="007045BE"/>
    <w:rsid w:val="0070475D"/>
    <w:rsid w:val="00704869"/>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10225"/>
    <w:rsid w:val="00710F23"/>
    <w:rsid w:val="007115BA"/>
    <w:rsid w:val="0071175C"/>
    <w:rsid w:val="0071196C"/>
    <w:rsid w:val="0071198B"/>
    <w:rsid w:val="00711A63"/>
    <w:rsid w:val="00711D9E"/>
    <w:rsid w:val="00712313"/>
    <w:rsid w:val="007125E5"/>
    <w:rsid w:val="00712A94"/>
    <w:rsid w:val="00712B53"/>
    <w:rsid w:val="00712D5A"/>
    <w:rsid w:val="0071300E"/>
    <w:rsid w:val="007133FA"/>
    <w:rsid w:val="007134F1"/>
    <w:rsid w:val="007135ED"/>
    <w:rsid w:val="00713C35"/>
    <w:rsid w:val="00713FFD"/>
    <w:rsid w:val="0071438D"/>
    <w:rsid w:val="00714A50"/>
    <w:rsid w:val="00714AA8"/>
    <w:rsid w:val="00714D62"/>
    <w:rsid w:val="00714D8E"/>
    <w:rsid w:val="00714F93"/>
    <w:rsid w:val="0071505F"/>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B8D"/>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0D8"/>
    <w:rsid w:val="00726226"/>
    <w:rsid w:val="007262F3"/>
    <w:rsid w:val="00726337"/>
    <w:rsid w:val="007263A0"/>
    <w:rsid w:val="0072656C"/>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B0E"/>
    <w:rsid w:val="00731C04"/>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72"/>
    <w:rsid w:val="007347B3"/>
    <w:rsid w:val="007349EA"/>
    <w:rsid w:val="00734C06"/>
    <w:rsid w:val="00734D9F"/>
    <w:rsid w:val="00735374"/>
    <w:rsid w:val="0073565F"/>
    <w:rsid w:val="00735C37"/>
    <w:rsid w:val="00735D0C"/>
    <w:rsid w:val="007362BE"/>
    <w:rsid w:val="00736462"/>
    <w:rsid w:val="007367F3"/>
    <w:rsid w:val="007369D0"/>
    <w:rsid w:val="00736FFA"/>
    <w:rsid w:val="00737046"/>
    <w:rsid w:val="00737260"/>
    <w:rsid w:val="00737263"/>
    <w:rsid w:val="007376F7"/>
    <w:rsid w:val="007376FA"/>
    <w:rsid w:val="0073792A"/>
    <w:rsid w:val="00737DA8"/>
    <w:rsid w:val="0074041A"/>
    <w:rsid w:val="00740420"/>
    <w:rsid w:val="00740573"/>
    <w:rsid w:val="00740711"/>
    <w:rsid w:val="00740784"/>
    <w:rsid w:val="00740888"/>
    <w:rsid w:val="00740983"/>
    <w:rsid w:val="00740996"/>
    <w:rsid w:val="00740C26"/>
    <w:rsid w:val="00740F74"/>
    <w:rsid w:val="0074137C"/>
    <w:rsid w:val="007416AA"/>
    <w:rsid w:val="007418DA"/>
    <w:rsid w:val="00741A1B"/>
    <w:rsid w:val="00741ABB"/>
    <w:rsid w:val="00741B39"/>
    <w:rsid w:val="00741C3B"/>
    <w:rsid w:val="00742156"/>
    <w:rsid w:val="0074227E"/>
    <w:rsid w:val="007422E5"/>
    <w:rsid w:val="0074238F"/>
    <w:rsid w:val="007425E0"/>
    <w:rsid w:val="00742690"/>
    <w:rsid w:val="007427FB"/>
    <w:rsid w:val="00742807"/>
    <w:rsid w:val="007429BD"/>
    <w:rsid w:val="00742D75"/>
    <w:rsid w:val="00743291"/>
    <w:rsid w:val="007432C7"/>
    <w:rsid w:val="00743373"/>
    <w:rsid w:val="00743564"/>
    <w:rsid w:val="007435A1"/>
    <w:rsid w:val="00743902"/>
    <w:rsid w:val="00743A33"/>
    <w:rsid w:val="00743BF0"/>
    <w:rsid w:val="00743D00"/>
    <w:rsid w:val="00743D22"/>
    <w:rsid w:val="00743E91"/>
    <w:rsid w:val="007445DA"/>
    <w:rsid w:val="00744C4F"/>
    <w:rsid w:val="00744FC4"/>
    <w:rsid w:val="00745645"/>
    <w:rsid w:val="00745A7E"/>
    <w:rsid w:val="00745AA4"/>
    <w:rsid w:val="00745D0D"/>
    <w:rsid w:val="007460BE"/>
    <w:rsid w:val="00746346"/>
    <w:rsid w:val="00746647"/>
    <w:rsid w:val="007468CB"/>
    <w:rsid w:val="0074694E"/>
    <w:rsid w:val="00746CED"/>
    <w:rsid w:val="007471C7"/>
    <w:rsid w:val="007474DD"/>
    <w:rsid w:val="007478C2"/>
    <w:rsid w:val="0074791D"/>
    <w:rsid w:val="00747EC8"/>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0B1"/>
    <w:rsid w:val="00752244"/>
    <w:rsid w:val="007522DB"/>
    <w:rsid w:val="00752624"/>
    <w:rsid w:val="00752691"/>
    <w:rsid w:val="00752829"/>
    <w:rsid w:val="00752AA9"/>
    <w:rsid w:val="00752BBA"/>
    <w:rsid w:val="00752C49"/>
    <w:rsid w:val="00752D45"/>
    <w:rsid w:val="00752EC7"/>
    <w:rsid w:val="007531B3"/>
    <w:rsid w:val="00753381"/>
    <w:rsid w:val="0075343C"/>
    <w:rsid w:val="00753637"/>
    <w:rsid w:val="0075384A"/>
    <w:rsid w:val="0075398A"/>
    <w:rsid w:val="00753B2B"/>
    <w:rsid w:val="007546BF"/>
    <w:rsid w:val="007546CB"/>
    <w:rsid w:val="0075499C"/>
    <w:rsid w:val="00754A0C"/>
    <w:rsid w:val="00754A8D"/>
    <w:rsid w:val="007550DB"/>
    <w:rsid w:val="007551F9"/>
    <w:rsid w:val="0075526E"/>
    <w:rsid w:val="00755939"/>
    <w:rsid w:val="00755D19"/>
    <w:rsid w:val="007565DE"/>
    <w:rsid w:val="007565E2"/>
    <w:rsid w:val="007568E0"/>
    <w:rsid w:val="00756AE9"/>
    <w:rsid w:val="00756B9D"/>
    <w:rsid w:val="00757763"/>
    <w:rsid w:val="007577B0"/>
    <w:rsid w:val="007577DB"/>
    <w:rsid w:val="007577EA"/>
    <w:rsid w:val="0076003D"/>
    <w:rsid w:val="007600E4"/>
    <w:rsid w:val="007602D4"/>
    <w:rsid w:val="007603B1"/>
    <w:rsid w:val="007603C3"/>
    <w:rsid w:val="00760435"/>
    <w:rsid w:val="007605A9"/>
    <w:rsid w:val="00760FE6"/>
    <w:rsid w:val="007612D7"/>
    <w:rsid w:val="00761537"/>
    <w:rsid w:val="00761574"/>
    <w:rsid w:val="00761791"/>
    <w:rsid w:val="007618C5"/>
    <w:rsid w:val="00761BA3"/>
    <w:rsid w:val="00762377"/>
    <w:rsid w:val="00762665"/>
    <w:rsid w:val="00762693"/>
    <w:rsid w:val="0076280F"/>
    <w:rsid w:val="0076298D"/>
    <w:rsid w:val="007629A5"/>
    <w:rsid w:val="007629C4"/>
    <w:rsid w:val="0076303E"/>
    <w:rsid w:val="007630BB"/>
    <w:rsid w:val="007637F0"/>
    <w:rsid w:val="00763907"/>
    <w:rsid w:val="00763A24"/>
    <w:rsid w:val="00763DFE"/>
    <w:rsid w:val="007643E9"/>
    <w:rsid w:val="007643FE"/>
    <w:rsid w:val="00764495"/>
    <w:rsid w:val="00764639"/>
    <w:rsid w:val="00764E9B"/>
    <w:rsid w:val="00765C09"/>
    <w:rsid w:val="00765D52"/>
    <w:rsid w:val="007662A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E54"/>
    <w:rsid w:val="007720DD"/>
    <w:rsid w:val="007724EE"/>
    <w:rsid w:val="00772534"/>
    <w:rsid w:val="007726C8"/>
    <w:rsid w:val="0077295F"/>
    <w:rsid w:val="00772B24"/>
    <w:rsid w:val="00772C8A"/>
    <w:rsid w:val="00772F1F"/>
    <w:rsid w:val="00772F3F"/>
    <w:rsid w:val="00773236"/>
    <w:rsid w:val="007734B7"/>
    <w:rsid w:val="00773885"/>
    <w:rsid w:val="00773CA0"/>
    <w:rsid w:val="007741D9"/>
    <w:rsid w:val="0077430E"/>
    <w:rsid w:val="007748FD"/>
    <w:rsid w:val="00774A28"/>
    <w:rsid w:val="00774CB1"/>
    <w:rsid w:val="00774FB0"/>
    <w:rsid w:val="00775456"/>
    <w:rsid w:val="00775841"/>
    <w:rsid w:val="007758F1"/>
    <w:rsid w:val="00775929"/>
    <w:rsid w:val="007759B9"/>
    <w:rsid w:val="00775A43"/>
    <w:rsid w:val="00775B12"/>
    <w:rsid w:val="00775CF6"/>
    <w:rsid w:val="00775D7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9AF"/>
    <w:rsid w:val="00786A56"/>
    <w:rsid w:val="00786A74"/>
    <w:rsid w:val="0078711B"/>
    <w:rsid w:val="00787139"/>
    <w:rsid w:val="0078752C"/>
    <w:rsid w:val="00787793"/>
    <w:rsid w:val="00787979"/>
    <w:rsid w:val="00787A21"/>
    <w:rsid w:val="00787E6C"/>
    <w:rsid w:val="00790372"/>
    <w:rsid w:val="007907C2"/>
    <w:rsid w:val="00791764"/>
    <w:rsid w:val="0079187D"/>
    <w:rsid w:val="00791B4F"/>
    <w:rsid w:val="00791ED2"/>
    <w:rsid w:val="00791FE7"/>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776"/>
    <w:rsid w:val="00796828"/>
    <w:rsid w:val="0079693E"/>
    <w:rsid w:val="00796B0B"/>
    <w:rsid w:val="00796D80"/>
    <w:rsid w:val="007972AF"/>
    <w:rsid w:val="00797574"/>
    <w:rsid w:val="007978FF"/>
    <w:rsid w:val="00797990"/>
    <w:rsid w:val="00797B86"/>
    <w:rsid w:val="00797C0A"/>
    <w:rsid w:val="00797E13"/>
    <w:rsid w:val="007A012F"/>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65F1"/>
    <w:rsid w:val="007A7183"/>
    <w:rsid w:val="007A74C5"/>
    <w:rsid w:val="007A74ED"/>
    <w:rsid w:val="007A786B"/>
    <w:rsid w:val="007A7AA2"/>
    <w:rsid w:val="007A7B0A"/>
    <w:rsid w:val="007A7DDE"/>
    <w:rsid w:val="007A7FC9"/>
    <w:rsid w:val="007B03AE"/>
    <w:rsid w:val="007B03DC"/>
    <w:rsid w:val="007B0659"/>
    <w:rsid w:val="007B091E"/>
    <w:rsid w:val="007B0A0B"/>
    <w:rsid w:val="007B0A8D"/>
    <w:rsid w:val="007B0BB9"/>
    <w:rsid w:val="007B0EEB"/>
    <w:rsid w:val="007B10D3"/>
    <w:rsid w:val="007B1156"/>
    <w:rsid w:val="007B145B"/>
    <w:rsid w:val="007B1539"/>
    <w:rsid w:val="007B1AF2"/>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BAA"/>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D25"/>
    <w:rsid w:val="007B7F02"/>
    <w:rsid w:val="007B7F6A"/>
    <w:rsid w:val="007C00E7"/>
    <w:rsid w:val="007C00F8"/>
    <w:rsid w:val="007C01BC"/>
    <w:rsid w:val="007C022B"/>
    <w:rsid w:val="007C0262"/>
    <w:rsid w:val="007C029F"/>
    <w:rsid w:val="007C030F"/>
    <w:rsid w:val="007C053B"/>
    <w:rsid w:val="007C07FC"/>
    <w:rsid w:val="007C085B"/>
    <w:rsid w:val="007C0CF6"/>
    <w:rsid w:val="007C0D61"/>
    <w:rsid w:val="007C0E7B"/>
    <w:rsid w:val="007C0FB0"/>
    <w:rsid w:val="007C11AE"/>
    <w:rsid w:val="007C19A5"/>
    <w:rsid w:val="007C1F68"/>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B18"/>
    <w:rsid w:val="007C6C6E"/>
    <w:rsid w:val="007C7C6F"/>
    <w:rsid w:val="007D011A"/>
    <w:rsid w:val="007D019E"/>
    <w:rsid w:val="007D035D"/>
    <w:rsid w:val="007D03D2"/>
    <w:rsid w:val="007D0422"/>
    <w:rsid w:val="007D07EB"/>
    <w:rsid w:val="007D0C04"/>
    <w:rsid w:val="007D0C09"/>
    <w:rsid w:val="007D0DAE"/>
    <w:rsid w:val="007D0E1E"/>
    <w:rsid w:val="007D0FFB"/>
    <w:rsid w:val="007D11D0"/>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546"/>
    <w:rsid w:val="007E4AD1"/>
    <w:rsid w:val="007E4C29"/>
    <w:rsid w:val="007E4E6F"/>
    <w:rsid w:val="007E5339"/>
    <w:rsid w:val="007E563B"/>
    <w:rsid w:val="007E5B40"/>
    <w:rsid w:val="007E5BCE"/>
    <w:rsid w:val="007E5FD1"/>
    <w:rsid w:val="007E6475"/>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B00"/>
    <w:rsid w:val="007F1C32"/>
    <w:rsid w:val="007F1D09"/>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CDF"/>
    <w:rsid w:val="007F4E88"/>
    <w:rsid w:val="007F51DD"/>
    <w:rsid w:val="007F56CD"/>
    <w:rsid w:val="007F56F2"/>
    <w:rsid w:val="007F5898"/>
    <w:rsid w:val="007F59F2"/>
    <w:rsid w:val="007F5FBA"/>
    <w:rsid w:val="007F614B"/>
    <w:rsid w:val="007F6274"/>
    <w:rsid w:val="007F633F"/>
    <w:rsid w:val="007F66BC"/>
    <w:rsid w:val="007F675D"/>
    <w:rsid w:val="007F68C1"/>
    <w:rsid w:val="007F6B6B"/>
    <w:rsid w:val="007F6B9A"/>
    <w:rsid w:val="007F6DCE"/>
    <w:rsid w:val="007F6E60"/>
    <w:rsid w:val="007F6E6C"/>
    <w:rsid w:val="007F70C1"/>
    <w:rsid w:val="007F76D0"/>
    <w:rsid w:val="007F785E"/>
    <w:rsid w:val="007F7865"/>
    <w:rsid w:val="007F7B5F"/>
    <w:rsid w:val="007F7C28"/>
    <w:rsid w:val="007F7CF2"/>
    <w:rsid w:val="007F7F31"/>
    <w:rsid w:val="007F7FB9"/>
    <w:rsid w:val="00800704"/>
    <w:rsid w:val="00800B33"/>
    <w:rsid w:val="00800BBF"/>
    <w:rsid w:val="00800F0B"/>
    <w:rsid w:val="00800F81"/>
    <w:rsid w:val="008011FF"/>
    <w:rsid w:val="00801211"/>
    <w:rsid w:val="00801430"/>
    <w:rsid w:val="00801D2B"/>
    <w:rsid w:val="0080230B"/>
    <w:rsid w:val="008023FF"/>
    <w:rsid w:val="008025BF"/>
    <w:rsid w:val="0080264E"/>
    <w:rsid w:val="0080273D"/>
    <w:rsid w:val="00802B68"/>
    <w:rsid w:val="00802E39"/>
    <w:rsid w:val="00802F01"/>
    <w:rsid w:val="00803317"/>
    <w:rsid w:val="00803792"/>
    <w:rsid w:val="00803AA4"/>
    <w:rsid w:val="00803B7A"/>
    <w:rsid w:val="00803E5E"/>
    <w:rsid w:val="0080417E"/>
    <w:rsid w:val="00804331"/>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5F10"/>
    <w:rsid w:val="008061FC"/>
    <w:rsid w:val="008062B9"/>
    <w:rsid w:val="00806303"/>
    <w:rsid w:val="0080632F"/>
    <w:rsid w:val="00806448"/>
    <w:rsid w:val="008064CE"/>
    <w:rsid w:val="00806893"/>
    <w:rsid w:val="008069A9"/>
    <w:rsid w:val="0080718D"/>
    <w:rsid w:val="0080744C"/>
    <w:rsid w:val="0080759B"/>
    <w:rsid w:val="00807C5A"/>
    <w:rsid w:val="00810289"/>
    <w:rsid w:val="008103C2"/>
    <w:rsid w:val="008103FE"/>
    <w:rsid w:val="0081083F"/>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BB3"/>
    <w:rsid w:val="00813C1F"/>
    <w:rsid w:val="00813CE9"/>
    <w:rsid w:val="00814042"/>
    <w:rsid w:val="00814105"/>
    <w:rsid w:val="0081421E"/>
    <w:rsid w:val="008146D3"/>
    <w:rsid w:val="00814ADC"/>
    <w:rsid w:val="00814B4A"/>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5FC"/>
    <w:rsid w:val="00817968"/>
    <w:rsid w:val="008179F6"/>
    <w:rsid w:val="00817AEF"/>
    <w:rsid w:val="00817C6A"/>
    <w:rsid w:val="00817C95"/>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46E"/>
    <w:rsid w:val="008245E6"/>
    <w:rsid w:val="00824785"/>
    <w:rsid w:val="00824BB0"/>
    <w:rsid w:val="00824C1B"/>
    <w:rsid w:val="00824D01"/>
    <w:rsid w:val="0082576C"/>
    <w:rsid w:val="008258AE"/>
    <w:rsid w:val="008258C8"/>
    <w:rsid w:val="00825960"/>
    <w:rsid w:val="00825A37"/>
    <w:rsid w:val="00825C31"/>
    <w:rsid w:val="0082645E"/>
    <w:rsid w:val="00826740"/>
    <w:rsid w:val="008271CD"/>
    <w:rsid w:val="00827332"/>
    <w:rsid w:val="0082762F"/>
    <w:rsid w:val="008279FD"/>
    <w:rsid w:val="00827B0A"/>
    <w:rsid w:val="00827EE7"/>
    <w:rsid w:val="00827FFE"/>
    <w:rsid w:val="008302EE"/>
    <w:rsid w:val="008303FA"/>
    <w:rsid w:val="00830B0E"/>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9AB"/>
    <w:rsid w:val="008369C6"/>
    <w:rsid w:val="00836EA6"/>
    <w:rsid w:val="00837331"/>
    <w:rsid w:val="008373F8"/>
    <w:rsid w:val="00837614"/>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87"/>
    <w:rsid w:val="00843AD8"/>
    <w:rsid w:val="00843C75"/>
    <w:rsid w:val="00843E4D"/>
    <w:rsid w:val="00843FBC"/>
    <w:rsid w:val="00844154"/>
    <w:rsid w:val="00844248"/>
    <w:rsid w:val="008442B6"/>
    <w:rsid w:val="0084481A"/>
    <w:rsid w:val="008448EE"/>
    <w:rsid w:val="0084499B"/>
    <w:rsid w:val="00844B08"/>
    <w:rsid w:val="00844DBD"/>
    <w:rsid w:val="00844E43"/>
    <w:rsid w:val="00845129"/>
    <w:rsid w:val="0084556C"/>
    <w:rsid w:val="00845733"/>
    <w:rsid w:val="0084582D"/>
    <w:rsid w:val="00845873"/>
    <w:rsid w:val="00845FC8"/>
    <w:rsid w:val="008460A2"/>
    <w:rsid w:val="008461BE"/>
    <w:rsid w:val="0084629B"/>
    <w:rsid w:val="0084669A"/>
    <w:rsid w:val="0084679B"/>
    <w:rsid w:val="008467BC"/>
    <w:rsid w:val="008467DB"/>
    <w:rsid w:val="00846C99"/>
    <w:rsid w:val="0084787E"/>
    <w:rsid w:val="008479EC"/>
    <w:rsid w:val="00847D62"/>
    <w:rsid w:val="008500DC"/>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79F"/>
    <w:rsid w:val="008518C2"/>
    <w:rsid w:val="00851B3F"/>
    <w:rsid w:val="00851BC6"/>
    <w:rsid w:val="00852200"/>
    <w:rsid w:val="0085245E"/>
    <w:rsid w:val="008524BA"/>
    <w:rsid w:val="00852805"/>
    <w:rsid w:val="00852DA0"/>
    <w:rsid w:val="00852E85"/>
    <w:rsid w:val="00852FA5"/>
    <w:rsid w:val="00853029"/>
    <w:rsid w:val="008531F2"/>
    <w:rsid w:val="0085324A"/>
    <w:rsid w:val="008532F6"/>
    <w:rsid w:val="008536B3"/>
    <w:rsid w:val="0085376F"/>
    <w:rsid w:val="00853A91"/>
    <w:rsid w:val="00853ABB"/>
    <w:rsid w:val="008540C7"/>
    <w:rsid w:val="00854110"/>
    <w:rsid w:val="008541C9"/>
    <w:rsid w:val="008541DA"/>
    <w:rsid w:val="0085423F"/>
    <w:rsid w:val="0085447C"/>
    <w:rsid w:val="008547E1"/>
    <w:rsid w:val="00854E82"/>
    <w:rsid w:val="00855173"/>
    <w:rsid w:val="008552FC"/>
    <w:rsid w:val="008553BB"/>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225"/>
    <w:rsid w:val="00862397"/>
    <w:rsid w:val="0086239F"/>
    <w:rsid w:val="00862523"/>
    <w:rsid w:val="0086261F"/>
    <w:rsid w:val="00862658"/>
    <w:rsid w:val="008627B6"/>
    <w:rsid w:val="0086288C"/>
    <w:rsid w:val="008628CE"/>
    <w:rsid w:val="00862966"/>
    <w:rsid w:val="00862EE2"/>
    <w:rsid w:val="00863350"/>
    <w:rsid w:val="008636C3"/>
    <w:rsid w:val="008636E3"/>
    <w:rsid w:val="0086377E"/>
    <w:rsid w:val="00863797"/>
    <w:rsid w:val="00863829"/>
    <w:rsid w:val="008639C6"/>
    <w:rsid w:val="00863A1C"/>
    <w:rsid w:val="00863A5A"/>
    <w:rsid w:val="008640D3"/>
    <w:rsid w:val="008643A6"/>
    <w:rsid w:val="008645E4"/>
    <w:rsid w:val="00864684"/>
    <w:rsid w:val="00864760"/>
    <w:rsid w:val="00864AAF"/>
    <w:rsid w:val="00864B7A"/>
    <w:rsid w:val="00864C2D"/>
    <w:rsid w:val="00864CB4"/>
    <w:rsid w:val="00864E89"/>
    <w:rsid w:val="00864F95"/>
    <w:rsid w:val="00864F9F"/>
    <w:rsid w:val="00865706"/>
    <w:rsid w:val="00865AFC"/>
    <w:rsid w:val="00865EED"/>
    <w:rsid w:val="00866251"/>
    <w:rsid w:val="00866281"/>
    <w:rsid w:val="008662F6"/>
    <w:rsid w:val="008664D2"/>
    <w:rsid w:val="00866509"/>
    <w:rsid w:val="00866856"/>
    <w:rsid w:val="00867186"/>
    <w:rsid w:val="0086746A"/>
    <w:rsid w:val="008675C3"/>
    <w:rsid w:val="008675EE"/>
    <w:rsid w:val="008675FF"/>
    <w:rsid w:val="00867693"/>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18D"/>
    <w:rsid w:val="0087137E"/>
    <w:rsid w:val="0087166C"/>
    <w:rsid w:val="00871992"/>
    <w:rsid w:val="0087201C"/>
    <w:rsid w:val="0087205D"/>
    <w:rsid w:val="00872169"/>
    <w:rsid w:val="00872296"/>
    <w:rsid w:val="008725CA"/>
    <w:rsid w:val="008726AD"/>
    <w:rsid w:val="008727FA"/>
    <w:rsid w:val="00872876"/>
    <w:rsid w:val="008728E3"/>
    <w:rsid w:val="00872903"/>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83"/>
    <w:rsid w:val="008746F1"/>
    <w:rsid w:val="00874974"/>
    <w:rsid w:val="00874B15"/>
    <w:rsid w:val="008755E4"/>
    <w:rsid w:val="00875659"/>
    <w:rsid w:val="008757FE"/>
    <w:rsid w:val="00875B73"/>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95A"/>
    <w:rsid w:val="00881B36"/>
    <w:rsid w:val="00882703"/>
    <w:rsid w:val="008829BB"/>
    <w:rsid w:val="00882CB5"/>
    <w:rsid w:val="00882E19"/>
    <w:rsid w:val="00882F15"/>
    <w:rsid w:val="0088364C"/>
    <w:rsid w:val="00883691"/>
    <w:rsid w:val="008839CF"/>
    <w:rsid w:val="00883D41"/>
    <w:rsid w:val="00883ECF"/>
    <w:rsid w:val="00884488"/>
    <w:rsid w:val="008846AF"/>
    <w:rsid w:val="00884745"/>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03C"/>
    <w:rsid w:val="00891167"/>
    <w:rsid w:val="00891191"/>
    <w:rsid w:val="008913D6"/>
    <w:rsid w:val="008913EF"/>
    <w:rsid w:val="00891685"/>
    <w:rsid w:val="00891739"/>
    <w:rsid w:val="0089197C"/>
    <w:rsid w:val="00891C4B"/>
    <w:rsid w:val="00892261"/>
    <w:rsid w:val="00892317"/>
    <w:rsid w:val="00892422"/>
    <w:rsid w:val="00892612"/>
    <w:rsid w:val="00892639"/>
    <w:rsid w:val="0089293D"/>
    <w:rsid w:val="00892ADC"/>
    <w:rsid w:val="00892CF6"/>
    <w:rsid w:val="008930FA"/>
    <w:rsid w:val="00893203"/>
    <w:rsid w:val="0089341D"/>
    <w:rsid w:val="008934C5"/>
    <w:rsid w:val="0089354C"/>
    <w:rsid w:val="008935B1"/>
    <w:rsid w:val="008935C1"/>
    <w:rsid w:val="008937C7"/>
    <w:rsid w:val="008937E9"/>
    <w:rsid w:val="0089396A"/>
    <w:rsid w:val="00893D18"/>
    <w:rsid w:val="00893D37"/>
    <w:rsid w:val="00893D92"/>
    <w:rsid w:val="00893E6C"/>
    <w:rsid w:val="00893F5D"/>
    <w:rsid w:val="00894045"/>
    <w:rsid w:val="008948A1"/>
    <w:rsid w:val="008949D5"/>
    <w:rsid w:val="00894C8C"/>
    <w:rsid w:val="00895009"/>
    <w:rsid w:val="00895176"/>
    <w:rsid w:val="00895318"/>
    <w:rsid w:val="008953F7"/>
    <w:rsid w:val="008955AE"/>
    <w:rsid w:val="00895743"/>
    <w:rsid w:val="00895771"/>
    <w:rsid w:val="00895C56"/>
    <w:rsid w:val="00895CE3"/>
    <w:rsid w:val="00895E78"/>
    <w:rsid w:val="00896023"/>
    <w:rsid w:val="0089613C"/>
    <w:rsid w:val="008965DB"/>
    <w:rsid w:val="0089683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727"/>
    <w:rsid w:val="008A277B"/>
    <w:rsid w:val="008A2B51"/>
    <w:rsid w:val="008A2D5D"/>
    <w:rsid w:val="008A2EC1"/>
    <w:rsid w:val="008A301C"/>
    <w:rsid w:val="008A3333"/>
    <w:rsid w:val="008A3460"/>
    <w:rsid w:val="008A350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CB6"/>
    <w:rsid w:val="008A5E17"/>
    <w:rsid w:val="008A5FC2"/>
    <w:rsid w:val="008A60A0"/>
    <w:rsid w:val="008A61F4"/>
    <w:rsid w:val="008A6740"/>
    <w:rsid w:val="008A68BB"/>
    <w:rsid w:val="008A69EC"/>
    <w:rsid w:val="008A6CB9"/>
    <w:rsid w:val="008A6FB9"/>
    <w:rsid w:val="008A722E"/>
    <w:rsid w:val="008A7503"/>
    <w:rsid w:val="008A775F"/>
    <w:rsid w:val="008A77D8"/>
    <w:rsid w:val="008A788B"/>
    <w:rsid w:val="008A7A0B"/>
    <w:rsid w:val="008A7B57"/>
    <w:rsid w:val="008A7E17"/>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6E1"/>
    <w:rsid w:val="008B5AAB"/>
    <w:rsid w:val="008B5D79"/>
    <w:rsid w:val="008B5E0A"/>
    <w:rsid w:val="008B617A"/>
    <w:rsid w:val="008B6350"/>
    <w:rsid w:val="008B64D8"/>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B57"/>
    <w:rsid w:val="008C3CB3"/>
    <w:rsid w:val="008C3F5B"/>
    <w:rsid w:val="008C416C"/>
    <w:rsid w:val="008C42E2"/>
    <w:rsid w:val="008C44C5"/>
    <w:rsid w:val="008C45FE"/>
    <w:rsid w:val="008C463D"/>
    <w:rsid w:val="008C4841"/>
    <w:rsid w:val="008C4846"/>
    <w:rsid w:val="008C4B47"/>
    <w:rsid w:val="008C4D7D"/>
    <w:rsid w:val="008C4D83"/>
    <w:rsid w:val="008C5331"/>
    <w:rsid w:val="008C5394"/>
    <w:rsid w:val="008C583C"/>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A6"/>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24E"/>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5EEE"/>
    <w:rsid w:val="008E649B"/>
    <w:rsid w:val="008E649E"/>
    <w:rsid w:val="008E6588"/>
    <w:rsid w:val="008E683F"/>
    <w:rsid w:val="008E6B23"/>
    <w:rsid w:val="008E6C5F"/>
    <w:rsid w:val="008E6C77"/>
    <w:rsid w:val="008E703A"/>
    <w:rsid w:val="008E7058"/>
    <w:rsid w:val="008E75B3"/>
    <w:rsid w:val="008E765D"/>
    <w:rsid w:val="008E7928"/>
    <w:rsid w:val="008F0002"/>
    <w:rsid w:val="008F0017"/>
    <w:rsid w:val="008F016E"/>
    <w:rsid w:val="008F032F"/>
    <w:rsid w:val="008F06DB"/>
    <w:rsid w:val="008F06E8"/>
    <w:rsid w:val="008F0B26"/>
    <w:rsid w:val="008F10DE"/>
    <w:rsid w:val="008F1382"/>
    <w:rsid w:val="008F13EB"/>
    <w:rsid w:val="008F19ED"/>
    <w:rsid w:val="008F1C47"/>
    <w:rsid w:val="008F1D25"/>
    <w:rsid w:val="008F1DA8"/>
    <w:rsid w:val="008F2C5D"/>
    <w:rsid w:val="008F2D48"/>
    <w:rsid w:val="008F2D62"/>
    <w:rsid w:val="008F2DD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284"/>
    <w:rsid w:val="008F6596"/>
    <w:rsid w:val="008F6637"/>
    <w:rsid w:val="008F6E3B"/>
    <w:rsid w:val="008F6E48"/>
    <w:rsid w:val="008F7061"/>
    <w:rsid w:val="008F710F"/>
    <w:rsid w:val="008F7516"/>
    <w:rsid w:val="008F7619"/>
    <w:rsid w:val="008F787E"/>
    <w:rsid w:val="008F7977"/>
    <w:rsid w:val="008F7F09"/>
    <w:rsid w:val="008F7FA6"/>
    <w:rsid w:val="009000EE"/>
    <w:rsid w:val="009002DF"/>
    <w:rsid w:val="00900491"/>
    <w:rsid w:val="00900577"/>
    <w:rsid w:val="0090076F"/>
    <w:rsid w:val="00900895"/>
    <w:rsid w:val="00900FD6"/>
    <w:rsid w:val="009010C3"/>
    <w:rsid w:val="00901161"/>
    <w:rsid w:val="0090121C"/>
    <w:rsid w:val="0090151D"/>
    <w:rsid w:val="009016E4"/>
    <w:rsid w:val="009016F6"/>
    <w:rsid w:val="0090171A"/>
    <w:rsid w:val="00901988"/>
    <w:rsid w:val="00901B88"/>
    <w:rsid w:val="00902128"/>
    <w:rsid w:val="0090212F"/>
    <w:rsid w:val="0090262A"/>
    <w:rsid w:val="00902711"/>
    <w:rsid w:val="009029A3"/>
    <w:rsid w:val="00902D03"/>
    <w:rsid w:val="00902D4E"/>
    <w:rsid w:val="00902E9F"/>
    <w:rsid w:val="00903001"/>
    <w:rsid w:val="0090304E"/>
    <w:rsid w:val="0090305C"/>
    <w:rsid w:val="00903080"/>
    <w:rsid w:val="00903181"/>
    <w:rsid w:val="0090340B"/>
    <w:rsid w:val="009034F6"/>
    <w:rsid w:val="009035A8"/>
    <w:rsid w:val="009035C5"/>
    <w:rsid w:val="00903756"/>
    <w:rsid w:val="00903849"/>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0E6E"/>
    <w:rsid w:val="0091141C"/>
    <w:rsid w:val="00911574"/>
    <w:rsid w:val="0091175F"/>
    <w:rsid w:val="0091177F"/>
    <w:rsid w:val="00911855"/>
    <w:rsid w:val="0091197A"/>
    <w:rsid w:val="00911CE7"/>
    <w:rsid w:val="00911EDB"/>
    <w:rsid w:val="00911F33"/>
    <w:rsid w:val="0091218E"/>
    <w:rsid w:val="00912A20"/>
    <w:rsid w:val="00912AE4"/>
    <w:rsid w:val="00912D25"/>
    <w:rsid w:val="00912E6C"/>
    <w:rsid w:val="009130A1"/>
    <w:rsid w:val="009130AC"/>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CD0"/>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E81"/>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3DF0"/>
    <w:rsid w:val="00924055"/>
    <w:rsid w:val="009241D8"/>
    <w:rsid w:val="0092427C"/>
    <w:rsid w:val="00924406"/>
    <w:rsid w:val="00924A8A"/>
    <w:rsid w:val="00924C4E"/>
    <w:rsid w:val="00925134"/>
    <w:rsid w:val="009252B6"/>
    <w:rsid w:val="00925431"/>
    <w:rsid w:val="00925439"/>
    <w:rsid w:val="0092549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6E2E"/>
    <w:rsid w:val="0092702B"/>
    <w:rsid w:val="009272A9"/>
    <w:rsid w:val="009274DA"/>
    <w:rsid w:val="009278E5"/>
    <w:rsid w:val="0092793E"/>
    <w:rsid w:val="0093006F"/>
    <w:rsid w:val="0093012F"/>
    <w:rsid w:val="0093037E"/>
    <w:rsid w:val="009308C2"/>
    <w:rsid w:val="009309F4"/>
    <w:rsid w:val="00930B76"/>
    <w:rsid w:val="00930DF3"/>
    <w:rsid w:val="0093118E"/>
    <w:rsid w:val="00931379"/>
    <w:rsid w:val="009313B7"/>
    <w:rsid w:val="009313D4"/>
    <w:rsid w:val="009313D7"/>
    <w:rsid w:val="0093156E"/>
    <w:rsid w:val="00931DC1"/>
    <w:rsid w:val="009321D4"/>
    <w:rsid w:val="00932255"/>
    <w:rsid w:val="009323FC"/>
    <w:rsid w:val="009324CD"/>
    <w:rsid w:val="00932518"/>
    <w:rsid w:val="009325C4"/>
    <w:rsid w:val="00932670"/>
    <w:rsid w:val="00932AFF"/>
    <w:rsid w:val="00932C67"/>
    <w:rsid w:val="00932DF9"/>
    <w:rsid w:val="009335C1"/>
    <w:rsid w:val="0093397A"/>
    <w:rsid w:val="00933A7E"/>
    <w:rsid w:val="00933B66"/>
    <w:rsid w:val="0093402F"/>
    <w:rsid w:val="0093418E"/>
    <w:rsid w:val="009341E8"/>
    <w:rsid w:val="009347AA"/>
    <w:rsid w:val="00934967"/>
    <w:rsid w:val="00934F9D"/>
    <w:rsid w:val="009350E2"/>
    <w:rsid w:val="00935407"/>
    <w:rsid w:val="009354FB"/>
    <w:rsid w:val="00935557"/>
    <w:rsid w:val="009357AD"/>
    <w:rsid w:val="00935A00"/>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7B4"/>
    <w:rsid w:val="0094094A"/>
    <w:rsid w:val="00940C53"/>
    <w:rsid w:val="00940DF8"/>
    <w:rsid w:val="00940EA9"/>
    <w:rsid w:val="00940ED8"/>
    <w:rsid w:val="00941575"/>
    <w:rsid w:val="0094160A"/>
    <w:rsid w:val="00941B7E"/>
    <w:rsid w:val="00941CAD"/>
    <w:rsid w:val="00941CB1"/>
    <w:rsid w:val="00941D22"/>
    <w:rsid w:val="0094244E"/>
    <w:rsid w:val="009424F0"/>
    <w:rsid w:val="00942911"/>
    <w:rsid w:val="00942B38"/>
    <w:rsid w:val="00942EFB"/>
    <w:rsid w:val="0094301D"/>
    <w:rsid w:val="00943294"/>
    <w:rsid w:val="009432BF"/>
    <w:rsid w:val="0094340A"/>
    <w:rsid w:val="00943658"/>
    <w:rsid w:val="009436B5"/>
    <w:rsid w:val="009437D2"/>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42"/>
    <w:rsid w:val="00946B98"/>
    <w:rsid w:val="00946C73"/>
    <w:rsid w:val="00946CC4"/>
    <w:rsid w:val="00946CD1"/>
    <w:rsid w:val="00946CDF"/>
    <w:rsid w:val="00946D77"/>
    <w:rsid w:val="00946E53"/>
    <w:rsid w:val="00946F2F"/>
    <w:rsid w:val="00947312"/>
    <w:rsid w:val="00947598"/>
    <w:rsid w:val="009475BE"/>
    <w:rsid w:val="009475D0"/>
    <w:rsid w:val="0094775F"/>
    <w:rsid w:val="009478C2"/>
    <w:rsid w:val="00947B5D"/>
    <w:rsid w:val="00947BAA"/>
    <w:rsid w:val="00947D6A"/>
    <w:rsid w:val="00947EF1"/>
    <w:rsid w:val="00947F84"/>
    <w:rsid w:val="00950296"/>
    <w:rsid w:val="009509B5"/>
    <w:rsid w:val="00950B45"/>
    <w:rsid w:val="00950F70"/>
    <w:rsid w:val="00950FD3"/>
    <w:rsid w:val="00951241"/>
    <w:rsid w:val="00951324"/>
    <w:rsid w:val="009515E8"/>
    <w:rsid w:val="00951705"/>
    <w:rsid w:val="0095176C"/>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5BD"/>
    <w:rsid w:val="0095478A"/>
    <w:rsid w:val="009547BE"/>
    <w:rsid w:val="00954B72"/>
    <w:rsid w:val="00954DF5"/>
    <w:rsid w:val="009552AE"/>
    <w:rsid w:val="0095563C"/>
    <w:rsid w:val="00955742"/>
    <w:rsid w:val="00955E15"/>
    <w:rsid w:val="00956754"/>
    <w:rsid w:val="009568A3"/>
    <w:rsid w:val="00956A27"/>
    <w:rsid w:val="00956AC2"/>
    <w:rsid w:val="00956D0C"/>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174"/>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629"/>
    <w:rsid w:val="00963880"/>
    <w:rsid w:val="00963E59"/>
    <w:rsid w:val="00963F29"/>
    <w:rsid w:val="0096412E"/>
    <w:rsid w:val="0096415F"/>
    <w:rsid w:val="009648A7"/>
    <w:rsid w:val="00964BDE"/>
    <w:rsid w:val="00964C91"/>
    <w:rsid w:val="00964E02"/>
    <w:rsid w:val="00964E97"/>
    <w:rsid w:val="009655DE"/>
    <w:rsid w:val="009656A5"/>
    <w:rsid w:val="009656D1"/>
    <w:rsid w:val="0096587A"/>
    <w:rsid w:val="00965E03"/>
    <w:rsid w:val="00965FA1"/>
    <w:rsid w:val="0096660C"/>
    <w:rsid w:val="00966A54"/>
    <w:rsid w:val="00966B1E"/>
    <w:rsid w:val="00967004"/>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5E0"/>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8EB"/>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696"/>
    <w:rsid w:val="00980831"/>
    <w:rsid w:val="0098090A"/>
    <w:rsid w:val="00980959"/>
    <w:rsid w:val="00980A68"/>
    <w:rsid w:val="00980B85"/>
    <w:rsid w:val="00980E4C"/>
    <w:rsid w:val="00981118"/>
    <w:rsid w:val="00981302"/>
    <w:rsid w:val="00981803"/>
    <w:rsid w:val="0098180D"/>
    <w:rsid w:val="0098184D"/>
    <w:rsid w:val="009818BD"/>
    <w:rsid w:val="00981A34"/>
    <w:rsid w:val="00981D5B"/>
    <w:rsid w:val="00981DF0"/>
    <w:rsid w:val="00981FD8"/>
    <w:rsid w:val="009821EE"/>
    <w:rsid w:val="009824AB"/>
    <w:rsid w:val="0098297D"/>
    <w:rsid w:val="00982C88"/>
    <w:rsid w:val="00983437"/>
    <w:rsid w:val="00983535"/>
    <w:rsid w:val="009837FD"/>
    <w:rsid w:val="0098385E"/>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34"/>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24F"/>
    <w:rsid w:val="009922A5"/>
    <w:rsid w:val="0099284D"/>
    <w:rsid w:val="009928A3"/>
    <w:rsid w:val="00992B9D"/>
    <w:rsid w:val="00992C09"/>
    <w:rsid w:val="00992DAD"/>
    <w:rsid w:val="00992E1F"/>
    <w:rsid w:val="00992FFF"/>
    <w:rsid w:val="0099303B"/>
    <w:rsid w:val="0099310B"/>
    <w:rsid w:val="00993354"/>
    <w:rsid w:val="00993490"/>
    <w:rsid w:val="009937A9"/>
    <w:rsid w:val="00993A79"/>
    <w:rsid w:val="00993CD5"/>
    <w:rsid w:val="00994031"/>
    <w:rsid w:val="00994364"/>
    <w:rsid w:val="0099447E"/>
    <w:rsid w:val="0099448E"/>
    <w:rsid w:val="00994B1A"/>
    <w:rsid w:val="00994B76"/>
    <w:rsid w:val="00994CA5"/>
    <w:rsid w:val="00994DA0"/>
    <w:rsid w:val="00994E65"/>
    <w:rsid w:val="00994F81"/>
    <w:rsid w:val="00995315"/>
    <w:rsid w:val="009953A7"/>
    <w:rsid w:val="0099546E"/>
    <w:rsid w:val="00995850"/>
    <w:rsid w:val="00995B11"/>
    <w:rsid w:val="009961D5"/>
    <w:rsid w:val="0099622D"/>
    <w:rsid w:val="00996398"/>
    <w:rsid w:val="009967AC"/>
    <w:rsid w:val="009967AF"/>
    <w:rsid w:val="00996952"/>
    <w:rsid w:val="00996D7A"/>
    <w:rsid w:val="00996FD4"/>
    <w:rsid w:val="00997000"/>
    <w:rsid w:val="009974F1"/>
    <w:rsid w:val="00997872"/>
    <w:rsid w:val="0099792A"/>
    <w:rsid w:val="00997CE8"/>
    <w:rsid w:val="009A0189"/>
    <w:rsid w:val="009A0233"/>
    <w:rsid w:val="009A046F"/>
    <w:rsid w:val="009A0472"/>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05D"/>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978"/>
    <w:rsid w:val="009A6A7B"/>
    <w:rsid w:val="009A6C00"/>
    <w:rsid w:val="009A6C38"/>
    <w:rsid w:val="009A6C3D"/>
    <w:rsid w:val="009A6E05"/>
    <w:rsid w:val="009A6E88"/>
    <w:rsid w:val="009A727E"/>
    <w:rsid w:val="009A75C7"/>
    <w:rsid w:val="009A75F6"/>
    <w:rsid w:val="009A764D"/>
    <w:rsid w:val="009A77AE"/>
    <w:rsid w:val="009A77BD"/>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2FC"/>
    <w:rsid w:val="009C1584"/>
    <w:rsid w:val="009C16E6"/>
    <w:rsid w:val="009C1768"/>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0C6"/>
    <w:rsid w:val="009C4162"/>
    <w:rsid w:val="009C4B01"/>
    <w:rsid w:val="009C4D4E"/>
    <w:rsid w:val="009C4E25"/>
    <w:rsid w:val="009C5126"/>
    <w:rsid w:val="009C54D9"/>
    <w:rsid w:val="009C55E5"/>
    <w:rsid w:val="009C57E2"/>
    <w:rsid w:val="009C5907"/>
    <w:rsid w:val="009C5CEB"/>
    <w:rsid w:val="009C66E7"/>
    <w:rsid w:val="009C6D4D"/>
    <w:rsid w:val="009C6E0C"/>
    <w:rsid w:val="009C70E7"/>
    <w:rsid w:val="009C71D0"/>
    <w:rsid w:val="009C72B8"/>
    <w:rsid w:val="009C776B"/>
    <w:rsid w:val="009C792F"/>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2D77"/>
    <w:rsid w:val="009D3097"/>
    <w:rsid w:val="009D31DC"/>
    <w:rsid w:val="009D3640"/>
    <w:rsid w:val="009D3787"/>
    <w:rsid w:val="009D3C31"/>
    <w:rsid w:val="009D3D6F"/>
    <w:rsid w:val="009D3FC7"/>
    <w:rsid w:val="009D423C"/>
    <w:rsid w:val="009D4354"/>
    <w:rsid w:val="009D453A"/>
    <w:rsid w:val="009D51B2"/>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0C3"/>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360"/>
    <w:rsid w:val="009E240D"/>
    <w:rsid w:val="009E265A"/>
    <w:rsid w:val="009E268A"/>
    <w:rsid w:val="009E2826"/>
    <w:rsid w:val="009E2C8F"/>
    <w:rsid w:val="009E2E64"/>
    <w:rsid w:val="009E2FA8"/>
    <w:rsid w:val="009E3011"/>
    <w:rsid w:val="009E30FD"/>
    <w:rsid w:val="009E331A"/>
    <w:rsid w:val="009E3351"/>
    <w:rsid w:val="009E342E"/>
    <w:rsid w:val="009E35A0"/>
    <w:rsid w:val="009E376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C2C"/>
    <w:rsid w:val="009F0FFF"/>
    <w:rsid w:val="009F121C"/>
    <w:rsid w:val="009F1639"/>
    <w:rsid w:val="009F16C4"/>
    <w:rsid w:val="009F172B"/>
    <w:rsid w:val="009F1FB5"/>
    <w:rsid w:val="009F20E7"/>
    <w:rsid w:val="009F21BB"/>
    <w:rsid w:val="009F23D6"/>
    <w:rsid w:val="009F259B"/>
    <w:rsid w:val="009F287E"/>
    <w:rsid w:val="009F2AB3"/>
    <w:rsid w:val="009F2D89"/>
    <w:rsid w:val="009F2E69"/>
    <w:rsid w:val="009F314E"/>
    <w:rsid w:val="009F3183"/>
    <w:rsid w:val="009F319C"/>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53"/>
    <w:rsid w:val="009F6AD4"/>
    <w:rsid w:val="009F6BE2"/>
    <w:rsid w:val="009F6C30"/>
    <w:rsid w:val="009F6D0C"/>
    <w:rsid w:val="009F6E18"/>
    <w:rsid w:val="009F70EE"/>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5FD"/>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371"/>
    <w:rsid w:val="00A057BD"/>
    <w:rsid w:val="00A058A3"/>
    <w:rsid w:val="00A05D64"/>
    <w:rsid w:val="00A05EA7"/>
    <w:rsid w:val="00A05F6F"/>
    <w:rsid w:val="00A05F77"/>
    <w:rsid w:val="00A05F84"/>
    <w:rsid w:val="00A060A0"/>
    <w:rsid w:val="00A0614E"/>
    <w:rsid w:val="00A065BC"/>
    <w:rsid w:val="00A06783"/>
    <w:rsid w:val="00A0692E"/>
    <w:rsid w:val="00A06984"/>
    <w:rsid w:val="00A06BB0"/>
    <w:rsid w:val="00A06C85"/>
    <w:rsid w:val="00A06CFC"/>
    <w:rsid w:val="00A06D88"/>
    <w:rsid w:val="00A06FA1"/>
    <w:rsid w:val="00A070AD"/>
    <w:rsid w:val="00A072DF"/>
    <w:rsid w:val="00A07464"/>
    <w:rsid w:val="00A074D5"/>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710"/>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3F9E"/>
    <w:rsid w:val="00A246BF"/>
    <w:rsid w:val="00A24D15"/>
    <w:rsid w:val="00A24D48"/>
    <w:rsid w:val="00A24DCA"/>
    <w:rsid w:val="00A24EA4"/>
    <w:rsid w:val="00A25052"/>
    <w:rsid w:val="00A250E0"/>
    <w:rsid w:val="00A25425"/>
    <w:rsid w:val="00A255CF"/>
    <w:rsid w:val="00A26311"/>
    <w:rsid w:val="00A264CA"/>
    <w:rsid w:val="00A2687E"/>
    <w:rsid w:val="00A26AA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AC0"/>
    <w:rsid w:val="00A35CE3"/>
    <w:rsid w:val="00A35D88"/>
    <w:rsid w:val="00A363D9"/>
    <w:rsid w:val="00A3645A"/>
    <w:rsid w:val="00A3648F"/>
    <w:rsid w:val="00A364B4"/>
    <w:rsid w:val="00A365BD"/>
    <w:rsid w:val="00A36826"/>
    <w:rsid w:val="00A36C3E"/>
    <w:rsid w:val="00A36C7D"/>
    <w:rsid w:val="00A36CED"/>
    <w:rsid w:val="00A36E06"/>
    <w:rsid w:val="00A36F3C"/>
    <w:rsid w:val="00A371C6"/>
    <w:rsid w:val="00A377C1"/>
    <w:rsid w:val="00A3787E"/>
    <w:rsid w:val="00A378E1"/>
    <w:rsid w:val="00A37AAE"/>
    <w:rsid w:val="00A37B3A"/>
    <w:rsid w:val="00A37B4A"/>
    <w:rsid w:val="00A37C00"/>
    <w:rsid w:val="00A37E61"/>
    <w:rsid w:val="00A400C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727"/>
    <w:rsid w:val="00A42DD7"/>
    <w:rsid w:val="00A42E19"/>
    <w:rsid w:val="00A42F27"/>
    <w:rsid w:val="00A42FC2"/>
    <w:rsid w:val="00A430C4"/>
    <w:rsid w:val="00A4333C"/>
    <w:rsid w:val="00A4338E"/>
    <w:rsid w:val="00A43D72"/>
    <w:rsid w:val="00A442D2"/>
    <w:rsid w:val="00A4432B"/>
    <w:rsid w:val="00A44983"/>
    <w:rsid w:val="00A44BE3"/>
    <w:rsid w:val="00A44D95"/>
    <w:rsid w:val="00A44F26"/>
    <w:rsid w:val="00A44FD0"/>
    <w:rsid w:val="00A45079"/>
    <w:rsid w:val="00A4509E"/>
    <w:rsid w:val="00A458CE"/>
    <w:rsid w:val="00A45A9E"/>
    <w:rsid w:val="00A45CCE"/>
    <w:rsid w:val="00A45D2B"/>
    <w:rsid w:val="00A45E73"/>
    <w:rsid w:val="00A46414"/>
    <w:rsid w:val="00A46476"/>
    <w:rsid w:val="00A466A1"/>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7DF"/>
    <w:rsid w:val="00A5198B"/>
    <w:rsid w:val="00A519D8"/>
    <w:rsid w:val="00A51E65"/>
    <w:rsid w:val="00A51F03"/>
    <w:rsid w:val="00A51F5E"/>
    <w:rsid w:val="00A52179"/>
    <w:rsid w:val="00A52662"/>
    <w:rsid w:val="00A52692"/>
    <w:rsid w:val="00A528AD"/>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3E9"/>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672"/>
    <w:rsid w:val="00A63715"/>
    <w:rsid w:val="00A63A3D"/>
    <w:rsid w:val="00A63D87"/>
    <w:rsid w:val="00A63E49"/>
    <w:rsid w:val="00A641EF"/>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01C"/>
    <w:rsid w:val="00A6610E"/>
    <w:rsid w:val="00A666C8"/>
    <w:rsid w:val="00A66A40"/>
    <w:rsid w:val="00A66C30"/>
    <w:rsid w:val="00A66F71"/>
    <w:rsid w:val="00A673A7"/>
    <w:rsid w:val="00A67575"/>
    <w:rsid w:val="00A67A53"/>
    <w:rsid w:val="00A67AB4"/>
    <w:rsid w:val="00A67C6B"/>
    <w:rsid w:val="00A67D62"/>
    <w:rsid w:val="00A67DCC"/>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2E47"/>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5FB4"/>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8A"/>
    <w:rsid w:val="00A80FDD"/>
    <w:rsid w:val="00A810BD"/>
    <w:rsid w:val="00A815AA"/>
    <w:rsid w:val="00A818B8"/>
    <w:rsid w:val="00A81AEB"/>
    <w:rsid w:val="00A81BCA"/>
    <w:rsid w:val="00A81BEB"/>
    <w:rsid w:val="00A81CA9"/>
    <w:rsid w:val="00A81DDE"/>
    <w:rsid w:val="00A81EC7"/>
    <w:rsid w:val="00A81EFB"/>
    <w:rsid w:val="00A81F33"/>
    <w:rsid w:val="00A821C3"/>
    <w:rsid w:val="00A82379"/>
    <w:rsid w:val="00A82540"/>
    <w:rsid w:val="00A82548"/>
    <w:rsid w:val="00A82658"/>
    <w:rsid w:val="00A82669"/>
    <w:rsid w:val="00A82671"/>
    <w:rsid w:val="00A82A89"/>
    <w:rsid w:val="00A82B0F"/>
    <w:rsid w:val="00A82C11"/>
    <w:rsid w:val="00A82CF2"/>
    <w:rsid w:val="00A82D12"/>
    <w:rsid w:val="00A82E7D"/>
    <w:rsid w:val="00A82FA7"/>
    <w:rsid w:val="00A830E9"/>
    <w:rsid w:val="00A83596"/>
    <w:rsid w:val="00A8359F"/>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52A"/>
    <w:rsid w:val="00A86664"/>
    <w:rsid w:val="00A86ED8"/>
    <w:rsid w:val="00A8702A"/>
    <w:rsid w:val="00A8735D"/>
    <w:rsid w:val="00A873F4"/>
    <w:rsid w:val="00A87710"/>
    <w:rsid w:val="00A87728"/>
    <w:rsid w:val="00A8787D"/>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D5F"/>
    <w:rsid w:val="00A93E37"/>
    <w:rsid w:val="00A93F42"/>
    <w:rsid w:val="00A93FAD"/>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1ED"/>
    <w:rsid w:val="00AA0928"/>
    <w:rsid w:val="00AA0B30"/>
    <w:rsid w:val="00AA107B"/>
    <w:rsid w:val="00AA1639"/>
    <w:rsid w:val="00AA19F4"/>
    <w:rsid w:val="00AA202E"/>
    <w:rsid w:val="00AA20DF"/>
    <w:rsid w:val="00AA2697"/>
    <w:rsid w:val="00AA270C"/>
    <w:rsid w:val="00AA27B4"/>
    <w:rsid w:val="00AA2830"/>
    <w:rsid w:val="00AA2B55"/>
    <w:rsid w:val="00AA2D44"/>
    <w:rsid w:val="00AA32B1"/>
    <w:rsid w:val="00AA33E4"/>
    <w:rsid w:val="00AA35DB"/>
    <w:rsid w:val="00AA367B"/>
    <w:rsid w:val="00AA39C0"/>
    <w:rsid w:val="00AA3A91"/>
    <w:rsid w:val="00AA3E52"/>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6FAD"/>
    <w:rsid w:val="00AA70DF"/>
    <w:rsid w:val="00AA7389"/>
    <w:rsid w:val="00AA73FF"/>
    <w:rsid w:val="00AA7B44"/>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2364"/>
    <w:rsid w:val="00AB2721"/>
    <w:rsid w:val="00AB2895"/>
    <w:rsid w:val="00AB29D0"/>
    <w:rsid w:val="00AB2D0D"/>
    <w:rsid w:val="00AB2D22"/>
    <w:rsid w:val="00AB3018"/>
    <w:rsid w:val="00AB3225"/>
    <w:rsid w:val="00AB327F"/>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027"/>
    <w:rsid w:val="00AB61B9"/>
    <w:rsid w:val="00AB61DC"/>
    <w:rsid w:val="00AB6601"/>
    <w:rsid w:val="00AB6942"/>
    <w:rsid w:val="00AB6AAE"/>
    <w:rsid w:val="00AB6D49"/>
    <w:rsid w:val="00AB6DBC"/>
    <w:rsid w:val="00AB6FF5"/>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9B1"/>
    <w:rsid w:val="00AC1A93"/>
    <w:rsid w:val="00AC1B42"/>
    <w:rsid w:val="00AC1D6E"/>
    <w:rsid w:val="00AC1DE4"/>
    <w:rsid w:val="00AC1E0C"/>
    <w:rsid w:val="00AC26FA"/>
    <w:rsid w:val="00AC2768"/>
    <w:rsid w:val="00AC2CF4"/>
    <w:rsid w:val="00AC3410"/>
    <w:rsid w:val="00AC34A2"/>
    <w:rsid w:val="00AC35F4"/>
    <w:rsid w:val="00AC3672"/>
    <w:rsid w:val="00AC3C3E"/>
    <w:rsid w:val="00AC3E62"/>
    <w:rsid w:val="00AC3F4D"/>
    <w:rsid w:val="00AC4171"/>
    <w:rsid w:val="00AC42E7"/>
    <w:rsid w:val="00AC4405"/>
    <w:rsid w:val="00AC4CE2"/>
    <w:rsid w:val="00AC4FFC"/>
    <w:rsid w:val="00AC5082"/>
    <w:rsid w:val="00AC50F3"/>
    <w:rsid w:val="00AC51D2"/>
    <w:rsid w:val="00AC580A"/>
    <w:rsid w:val="00AC5B7B"/>
    <w:rsid w:val="00AC60AD"/>
    <w:rsid w:val="00AC60C0"/>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197"/>
    <w:rsid w:val="00AD0654"/>
    <w:rsid w:val="00AD0676"/>
    <w:rsid w:val="00AD0760"/>
    <w:rsid w:val="00AD082C"/>
    <w:rsid w:val="00AD0CB8"/>
    <w:rsid w:val="00AD1030"/>
    <w:rsid w:val="00AD155B"/>
    <w:rsid w:val="00AD176E"/>
    <w:rsid w:val="00AD1AD7"/>
    <w:rsid w:val="00AD1C3F"/>
    <w:rsid w:val="00AD2347"/>
    <w:rsid w:val="00AD2450"/>
    <w:rsid w:val="00AD2965"/>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2AB"/>
    <w:rsid w:val="00AD537C"/>
    <w:rsid w:val="00AD5765"/>
    <w:rsid w:val="00AD57FB"/>
    <w:rsid w:val="00AD5CD4"/>
    <w:rsid w:val="00AD5E65"/>
    <w:rsid w:val="00AD5F13"/>
    <w:rsid w:val="00AD60CC"/>
    <w:rsid w:val="00AD61D3"/>
    <w:rsid w:val="00AD63AF"/>
    <w:rsid w:val="00AD6802"/>
    <w:rsid w:val="00AD6C6B"/>
    <w:rsid w:val="00AD6C89"/>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B6"/>
    <w:rsid w:val="00AE11DE"/>
    <w:rsid w:val="00AE1364"/>
    <w:rsid w:val="00AE19E0"/>
    <w:rsid w:val="00AE1B5D"/>
    <w:rsid w:val="00AE1E0C"/>
    <w:rsid w:val="00AE205F"/>
    <w:rsid w:val="00AE2082"/>
    <w:rsid w:val="00AE2100"/>
    <w:rsid w:val="00AE2782"/>
    <w:rsid w:val="00AE2A56"/>
    <w:rsid w:val="00AE2BAF"/>
    <w:rsid w:val="00AE2CC0"/>
    <w:rsid w:val="00AE3524"/>
    <w:rsid w:val="00AE3564"/>
    <w:rsid w:val="00AE3689"/>
    <w:rsid w:val="00AE4052"/>
    <w:rsid w:val="00AE4548"/>
    <w:rsid w:val="00AE45B6"/>
    <w:rsid w:val="00AE51F0"/>
    <w:rsid w:val="00AE559A"/>
    <w:rsid w:val="00AE5889"/>
    <w:rsid w:val="00AE588D"/>
    <w:rsid w:val="00AE59B5"/>
    <w:rsid w:val="00AE6412"/>
    <w:rsid w:val="00AE645E"/>
    <w:rsid w:val="00AE65F3"/>
    <w:rsid w:val="00AE660C"/>
    <w:rsid w:val="00AE6708"/>
    <w:rsid w:val="00AE6868"/>
    <w:rsid w:val="00AE6A0F"/>
    <w:rsid w:val="00AE6E3B"/>
    <w:rsid w:val="00AE70C3"/>
    <w:rsid w:val="00AE71CD"/>
    <w:rsid w:val="00AE7205"/>
    <w:rsid w:val="00AE77C7"/>
    <w:rsid w:val="00AE7BA9"/>
    <w:rsid w:val="00AF01A3"/>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1DD"/>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438"/>
    <w:rsid w:val="00B02113"/>
    <w:rsid w:val="00B0219C"/>
    <w:rsid w:val="00B023D5"/>
    <w:rsid w:val="00B029C8"/>
    <w:rsid w:val="00B02E49"/>
    <w:rsid w:val="00B02F20"/>
    <w:rsid w:val="00B03000"/>
    <w:rsid w:val="00B03799"/>
    <w:rsid w:val="00B03A6D"/>
    <w:rsid w:val="00B03D2A"/>
    <w:rsid w:val="00B04023"/>
    <w:rsid w:val="00B040D7"/>
    <w:rsid w:val="00B041A1"/>
    <w:rsid w:val="00B049D7"/>
    <w:rsid w:val="00B04D03"/>
    <w:rsid w:val="00B04D74"/>
    <w:rsid w:val="00B04ECC"/>
    <w:rsid w:val="00B05248"/>
    <w:rsid w:val="00B05439"/>
    <w:rsid w:val="00B055D0"/>
    <w:rsid w:val="00B05634"/>
    <w:rsid w:val="00B0568D"/>
    <w:rsid w:val="00B05A88"/>
    <w:rsid w:val="00B05E30"/>
    <w:rsid w:val="00B06235"/>
    <w:rsid w:val="00B064E5"/>
    <w:rsid w:val="00B066B9"/>
    <w:rsid w:val="00B068B0"/>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DAF"/>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CDE"/>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499"/>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69"/>
    <w:rsid w:val="00B226EB"/>
    <w:rsid w:val="00B227C9"/>
    <w:rsid w:val="00B22992"/>
    <w:rsid w:val="00B231C5"/>
    <w:rsid w:val="00B235F3"/>
    <w:rsid w:val="00B2371C"/>
    <w:rsid w:val="00B2374F"/>
    <w:rsid w:val="00B23815"/>
    <w:rsid w:val="00B239AD"/>
    <w:rsid w:val="00B23AC6"/>
    <w:rsid w:val="00B23ACF"/>
    <w:rsid w:val="00B2416E"/>
    <w:rsid w:val="00B24225"/>
    <w:rsid w:val="00B242B6"/>
    <w:rsid w:val="00B244B7"/>
    <w:rsid w:val="00B24881"/>
    <w:rsid w:val="00B24F33"/>
    <w:rsid w:val="00B250D7"/>
    <w:rsid w:val="00B254EA"/>
    <w:rsid w:val="00B2572A"/>
    <w:rsid w:val="00B25809"/>
    <w:rsid w:val="00B25ADC"/>
    <w:rsid w:val="00B25EA7"/>
    <w:rsid w:val="00B260DA"/>
    <w:rsid w:val="00B264F8"/>
    <w:rsid w:val="00B26672"/>
    <w:rsid w:val="00B2667D"/>
    <w:rsid w:val="00B266DD"/>
    <w:rsid w:val="00B26B33"/>
    <w:rsid w:val="00B26B89"/>
    <w:rsid w:val="00B26CEC"/>
    <w:rsid w:val="00B26D07"/>
    <w:rsid w:val="00B26E36"/>
    <w:rsid w:val="00B26F62"/>
    <w:rsid w:val="00B270AA"/>
    <w:rsid w:val="00B27160"/>
    <w:rsid w:val="00B272F9"/>
    <w:rsid w:val="00B27439"/>
    <w:rsid w:val="00B27C8E"/>
    <w:rsid w:val="00B27D38"/>
    <w:rsid w:val="00B27F84"/>
    <w:rsid w:val="00B27FAF"/>
    <w:rsid w:val="00B30058"/>
    <w:rsid w:val="00B30692"/>
    <w:rsid w:val="00B30754"/>
    <w:rsid w:val="00B30D54"/>
    <w:rsid w:val="00B31142"/>
    <w:rsid w:val="00B315F7"/>
    <w:rsid w:val="00B3193C"/>
    <w:rsid w:val="00B31A13"/>
    <w:rsid w:val="00B31AD4"/>
    <w:rsid w:val="00B31DCF"/>
    <w:rsid w:val="00B31F18"/>
    <w:rsid w:val="00B31F5A"/>
    <w:rsid w:val="00B31F63"/>
    <w:rsid w:val="00B32374"/>
    <w:rsid w:val="00B3243E"/>
    <w:rsid w:val="00B3250C"/>
    <w:rsid w:val="00B3297A"/>
    <w:rsid w:val="00B32997"/>
    <w:rsid w:val="00B32E75"/>
    <w:rsid w:val="00B32F27"/>
    <w:rsid w:val="00B330F5"/>
    <w:rsid w:val="00B3324E"/>
    <w:rsid w:val="00B33504"/>
    <w:rsid w:val="00B3376F"/>
    <w:rsid w:val="00B337DA"/>
    <w:rsid w:val="00B33878"/>
    <w:rsid w:val="00B339F9"/>
    <w:rsid w:val="00B33B4F"/>
    <w:rsid w:val="00B33D2A"/>
    <w:rsid w:val="00B341FC"/>
    <w:rsid w:val="00B345C8"/>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2D2"/>
    <w:rsid w:val="00B40A57"/>
    <w:rsid w:val="00B40AF4"/>
    <w:rsid w:val="00B40AF6"/>
    <w:rsid w:val="00B40B80"/>
    <w:rsid w:val="00B40DC8"/>
    <w:rsid w:val="00B413BC"/>
    <w:rsid w:val="00B4155F"/>
    <w:rsid w:val="00B418AA"/>
    <w:rsid w:val="00B41947"/>
    <w:rsid w:val="00B41971"/>
    <w:rsid w:val="00B41D87"/>
    <w:rsid w:val="00B41E07"/>
    <w:rsid w:val="00B4203F"/>
    <w:rsid w:val="00B420BB"/>
    <w:rsid w:val="00B423C2"/>
    <w:rsid w:val="00B42501"/>
    <w:rsid w:val="00B426BB"/>
    <w:rsid w:val="00B428F2"/>
    <w:rsid w:val="00B42906"/>
    <w:rsid w:val="00B429D1"/>
    <w:rsid w:val="00B42ABB"/>
    <w:rsid w:val="00B42ACA"/>
    <w:rsid w:val="00B42D1F"/>
    <w:rsid w:val="00B433F4"/>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47AA7"/>
    <w:rsid w:val="00B50162"/>
    <w:rsid w:val="00B5019C"/>
    <w:rsid w:val="00B501AB"/>
    <w:rsid w:val="00B502AD"/>
    <w:rsid w:val="00B5068A"/>
    <w:rsid w:val="00B50903"/>
    <w:rsid w:val="00B50941"/>
    <w:rsid w:val="00B50C19"/>
    <w:rsid w:val="00B50CFA"/>
    <w:rsid w:val="00B50EFC"/>
    <w:rsid w:val="00B5116C"/>
    <w:rsid w:val="00B51528"/>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BA3"/>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6FF"/>
    <w:rsid w:val="00B57967"/>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C0"/>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EA0"/>
    <w:rsid w:val="00B70FC1"/>
    <w:rsid w:val="00B7148B"/>
    <w:rsid w:val="00B71496"/>
    <w:rsid w:val="00B715FB"/>
    <w:rsid w:val="00B717BA"/>
    <w:rsid w:val="00B71C23"/>
    <w:rsid w:val="00B71E84"/>
    <w:rsid w:val="00B7237D"/>
    <w:rsid w:val="00B72AFC"/>
    <w:rsid w:val="00B72B2C"/>
    <w:rsid w:val="00B72CC9"/>
    <w:rsid w:val="00B72D65"/>
    <w:rsid w:val="00B72D6A"/>
    <w:rsid w:val="00B72DD0"/>
    <w:rsid w:val="00B734A7"/>
    <w:rsid w:val="00B7392C"/>
    <w:rsid w:val="00B73F9A"/>
    <w:rsid w:val="00B7433A"/>
    <w:rsid w:val="00B7440E"/>
    <w:rsid w:val="00B74552"/>
    <w:rsid w:val="00B74570"/>
    <w:rsid w:val="00B7490A"/>
    <w:rsid w:val="00B74938"/>
    <w:rsid w:val="00B74FBC"/>
    <w:rsid w:val="00B753F6"/>
    <w:rsid w:val="00B754BE"/>
    <w:rsid w:val="00B7561F"/>
    <w:rsid w:val="00B756D1"/>
    <w:rsid w:val="00B75C57"/>
    <w:rsid w:val="00B75E9E"/>
    <w:rsid w:val="00B760A0"/>
    <w:rsid w:val="00B7651B"/>
    <w:rsid w:val="00B7679D"/>
    <w:rsid w:val="00B768BB"/>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49B"/>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872"/>
    <w:rsid w:val="00B87E76"/>
    <w:rsid w:val="00B87F63"/>
    <w:rsid w:val="00B902EE"/>
    <w:rsid w:val="00B90362"/>
    <w:rsid w:val="00B90ED0"/>
    <w:rsid w:val="00B911B2"/>
    <w:rsid w:val="00B913D9"/>
    <w:rsid w:val="00B91563"/>
    <w:rsid w:val="00B91711"/>
    <w:rsid w:val="00B9175C"/>
    <w:rsid w:val="00B917EE"/>
    <w:rsid w:val="00B91892"/>
    <w:rsid w:val="00B91909"/>
    <w:rsid w:val="00B91F25"/>
    <w:rsid w:val="00B91FDF"/>
    <w:rsid w:val="00B92126"/>
    <w:rsid w:val="00B92385"/>
    <w:rsid w:val="00B929A6"/>
    <w:rsid w:val="00B929D3"/>
    <w:rsid w:val="00B92E42"/>
    <w:rsid w:val="00B92FC1"/>
    <w:rsid w:val="00B931D6"/>
    <w:rsid w:val="00B93596"/>
    <w:rsid w:val="00B93748"/>
    <w:rsid w:val="00B93AB3"/>
    <w:rsid w:val="00B93AE4"/>
    <w:rsid w:val="00B93FC2"/>
    <w:rsid w:val="00B943AB"/>
    <w:rsid w:val="00B9461E"/>
    <w:rsid w:val="00B94981"/>
    <w:rsid w:val="00B94C10"/>
    <w:rsid w:val="00B94D17"/>
    <w:rsid w:val="00B94D85"/>
    <w:rsid w:val="00B95207"/>
    <w:rsid w:val="00B9534A"/>
    <w:rsid w:val="00B9567B"/>
    <w:rsid w:val="00B9580F"/>
    <w:rsid w:val="00B95A19"/>
    <w:rsid w:val="00B95C14"/>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644"/>
    <w:rsid w:val="00BA076A"/>
    <w:rsid w:val="00BA07AF"/>
    <w:rsid w:val="00BA0814"/>
    <w:rsid w:val="00BA081A"/>
    <w:rsid w:val="00BA0894"/>
    <w:rsid w:val="00BA093A"/>
    <w:rsid w:val="00BA098B"/>
    <w:rsid w:val="00BA098C"/>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4D1"/>
    <w:rsid w:val="00BA669C"/>
    <w:rsid w:val="00BA6811"/>
    <w:rsid w:val="00BA68D1"/>
    <w:rsid w:val="00BA706E"/>
    <w:rsid w:val="00BA719D"/>
    <w:rsid w:val="00BA7446"/>
    <w:rsid w:val="00BA7546"/>
    <w:rsid w:val="00BA7562"/>
    <w:rsid w:val="00BA7B51"/>
    <w:rsid w:val="00BA7C0E"/>
    <w:rsid w:val="00BB0090"/>
    <w:rsid w:val="00BB01A9"/>
    <w:rsid w:val="00BB01AA"/>
    <w:rsid w:val="00BB04E4"/>
    <w:rsid w:val="00BB058B"/>
    <w:rsid w:val="00BB058E"/>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0BC"/>
    <w:rsid w:val="00BB42C7"/>
    <w:rsid w:val="00BB4332"/>
    <w:rsid w:val="00BB43DC"/>
    <w:rsid w:val="00BB44CD"/>
    <w:rsid w:val="00BB48B5"/>
    <w:rsid w:val="00BB4939"/>
    <w:rsid w:val="00BB49BD"/>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AB"/>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7E1"/>
    <w:rsid w:val="00BC3809"/>
    <w:rsid w:val="00BC3C23"/>
    <w:rsid w:val="00BC3EE1"/>
    <w:rsid w:val="00BC42A7"/>
    <w:rsid w:val="00BC42AC"/>
    <w:rsid w:val="00BC4323"/>
    <w:rsid w:val="00BC43B2"/>
    <w:rsid w:val="00BC45E5"/>
    <w:rsid w:val="00BC4A02"/>
    <w:rsid w:val="00BC4A4C"/>
    <w:rsid w:val="00BC4CE6"/>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0AD"/>
    <w:rsid w:val="00BD0893"/>
    <w:rsid w:val="00BD0E44"/>
    <w:rsid w:val="00BD0E98"/>
    <w:rsid w:val="00BD0FAF"/>
    <w:rsid w:val="00BD109B"/>
    <w:rsid w:val="00BD1479"/>
    <w:rsid w:val="00BD1494"/>
    <w:rsid w:val="00BD14A5"/>
    <w:rsid w:val="00BD15D9"/>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3FC6"/>
    <w:rsid w:val="00BD4118"/>
    <w:rsid w:val="00BD4162"/>
    <w:rsid w:val="00BD41F4"/>
    <w:rsid w:val="00BD42C1"/>
    <w:rsid w:val="00BD4496"/>
    <w:rsid w:val="00BD45BD"/>
    <w:rsid w:val="00BD46DB"/>
    <w:rsid w:val="00BD46F6"/>
    <w:rsid w:val="00BD47F0"/>
    <w:rsid w:val="00BD47FF"/>
    <w:rsid w:val="00BD4883"/>
    <w:rsid w:val="00BD4A49"/>
    <w:rsid w:val="00BD4A93"/>
    <w:rsid w:val="00BD4B5F"/>
    <w:rsid w:val="00BD4E2C"/>
    <w:rsid w:val="00BD4ECD"/>
    <w:rsid w:val="00BD514B"/>
    <w:rsid w:val="00BD5236"/>
    <w:rsid w:val="00BD550F"/>
    <w:rsid w:val="00BD59EE"/>
    <w:rsid w:val="00BD5A49"/>
    <w:rsid w:val="00BD5A50"/>
    <w:rsid w:val="00BD5B8B"/>
    <w:rsid w:val="00BD5CD3"/>
    <w:rsid w:val="00BD5D45"/>
    <w:rsid w:val="00BD5ED8"/>
    <w:rsid w:val="00BD5F39"/>
    <w:rsid w:val="00BD5F6C"/>
    <w:rsid w:val="00BD61B0"/>
    <w:rsid w:val="00BD679A"/>
    <w:rsid w:val="00BD6A03"/>
    <w:rsid w:val="00BD6CE3"/>
    <w:rsid w:val="00BD710D"/>
    <w:rsid w:val="00BD7166"/>
    <w:rsid w:val="00BD73A2"/>
    <w:rsid w:val="00BD7734"/>
    <w:rsid w:val="00BD775E"/>
    <w:rsid w:val="00BD7819"/>
    <w:rsid w:val="00BD79AD"/>
    <w:rsid w:val="00BD7AF1"/>
    <w:rsid w:val="00BD7B36"/>
    <w:rsid w:val="00BD7D9D"/>
    <w:rsid w:val="00BD7EB9"/>
    <w:rsid w:val="00BE01DE"/>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4E53"/>
    <w:rsid w:val="00BE54DF"/>
    <w:rsid w:val="00BE563C"/>
    <w:rsid w:val="00BE56EA"/>
    <w:rsid w:val="00BE573C"/>
    <w:rsid w:val="00BE573E"/>
    <w:rsid w:val="00BE58A3"/>
    <w:rsid w:val="00BE5A85"/>
    <w:rsid w:val="00BE5CD8"/>
    <w:rsid w:val="00BE5D2E"/>
    <w:rsid w:val="00BE5E51"/>
    <w:rsid w:val="00BE6002"/>
    <w:rsid w:val="00BE60BD"/>
    <w:rsid w:val="00BE6226"/>
    <w:rsid w:val="00BE62B8"/>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79E"/>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DDF"/>
    <w:rsid w:val="00BF6F9D"/>
    <w:rsid w:val="00BF7212"/>
    <w:rsid w:val="00BF7528"/>
    <w:rsid w:val="00BF78CA"/>
    <w:rsid w:val="00BF7B7D"/>
    <w:rsid w:val="00BF7C9C"/>
    <w:rsid w:val="00BF7DB7"/>
    <w:rsid w:val="00BF7E0E"/>
    <w:rsid w:val="00BF7F81"/>
    <w:rsid w:val="00C00166"/>
    <w:rsid w:val="00C00257"/>
    <w:rsid w:val="00C0056B"/>
    <w:rsid w:val="00C007B9"/>
    <w:rsid w:val="00C00912"/>
    <w:rsid w:val="00C00B68"/>
    <w:rsid w:val="00C00B69"/>
    <w:rsid w:val="00C00B92"/>
    <w:rsid w:val="00C00CA6"/>
    <w:rsid w:val="00C00F99"/>
    <w:rsid w:val="00C00FE4"/>
    <w:rsid w:val="00C01806"/>
    <w:rsid w:val="00C01841"/>
    <w:rsid w:val="00C01A3D"/>
    <w:rsid w:val="00C01B83"/>
    <w:rsid w:val="00C01F23"/>
    <w:rsid w:val="00C020B5"/>
    <w:rsid w:val="00C021FA"/>
    <w:rsid w:val="00C02811"/>
    <w:rsid w:val="00C029DD"/>
    <w:rsid w:val="00C02AEB"/>
    <w:rsid w:val="00C03593"/>
    <w:rsid w:val="00C03774"/>
    <w:rsid w:val="00C037F7"/>
    <w:rsid w:val="00C03B35"/>
    <w:rsid w:val="00C0449C"/>
    <w:rsid w:val="00C04605"/>
    <w:rsid w:val="00C046E2"/>
    <w:rsid w:val="00C04713"/>
    <w:rsid w:val="00C04752"/>
    <w:rsid w:val="00C04B08"/>
    <w:rsid w:val="00C04C82"/>
    <w:rsid w:val="00C04DD0"/>
    <w:rsid w:val="00C04DE9"/>
    <w:rsid w:val="00C04EF9"/>
    <w:rsid w:val="00C05012"/>
    <w:rsid w:val="00C0507A"/>
    <w:rsid w:val="00C051E7"/>
    <w:rsid w:val="00C05298"/>
    <w:rsid w:val="00C057E6"/>
    <w:rsid w:val="00C05857"/>
    <w:rsid w:val="00C05964"/>
    <w:rsid w:val="00C059B3"/>
    <w:rsid w:val="00C06135"/>
    <w:rsid w:val="00C06302"/>
    <w:rsid w:val="00C06BDE"/>
    <w:rsid w:val="00C06BF2"/>
    <w:rsid w:val="00C06DAB"/>
    <w:rsid w:val="00C06E14"/>
    <w:rsid w:val="00C06F81"/>
    <w:rsid w:val="00C07011"/>
    <w:rsid w:val="00C074D2"/>
    <w:rsid w:val="00C075CF"/>
    <w:rsid w:val="00C07C02"/>
    <w:rsid w:val="00C105C1"/>
    <w:rsid w:val="00C105C7"/>
    <w:rsid w:val="00C1081E"/>
    <w:rsid w:val="00C10947"/>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292B"/>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10"/>
    <w:rsid w:val="00C17B33"/>
    <w:rsid w:val="00C17EA9"/>
    <w:rsid w:val="00C17EB0"/>
    <w:rsid w:val="00C17F0D"/>
    <w:rsid w:val="00C17F2B"/>
    <w:rsid w:val="00C2001D"/>
    <w:rsid w:val="00C204A6"/>
    <w:rsid w:val="00C20717"/>
    <w:rsid w:val="00C207D3"/>
    <w:rsid w:val="00C2094C"/>
    <w:rsid w:val="00C2097B"/>
    <w:rsid w:val="00C20A49"/>
    <w:rsid w:val="00C20DAB"/>
    <w:rsid w:val="00C20E0A"/>
    <w:rsid w:val="00C20EA9"/>
    <w:rsid w:val="00C20F3F"/>
    <w:rsid w:val="00C20FAC"/>
    <w:rsid w:val="00C21208"/>
    <w:rsid w:val="00C21736"/>
    <w:rsid w:val="00C21825"/>
    <w:rsid w:val="00C2189B"/>
    <w:rsid w:val="00C21B12"/>
    <w:rsid w:val="00C21BA5"/>
    <w:rsid w:val="00C21E3D"/>
    <w:rsid w:val="00C221A6"/>
    <w:rsid w:val="00C221C1"/>
    <w:rsid w:val="00C22695"/>
    <w:rsid w:val="00C2269C"/>
    <w:rsid w:val="00C2272E"/>
    <w:rsid w:val="00C22C62"/>
    <w:rsid w:val="00C22C7E"/>
    <w:rsid w:val="00C22F56"/>
    <w:rsid w:val="00C22FF5"/>
    <w:rsid w:val="00C230E2"/>
    <w:rsid w:val="00C233E3"/>
    <w:rsid w:val="00C235A2"/>
    <w:rsid w:val="00C236FF"/>
    <w:rsid w:val="00C238DA"/>
    <w:rsid w:val="00C23B2C"/>
    <w:rsid w:val="00C23B78"/>
    <w:rsid w:val="00C23D8B"/>
    <w:rsid w:val="00C23FCF"/>
    <w:rsid w:val="00C2438F"/>
    <w:rsid w:val="00C243A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C4A"/>
    <w:rsid w:val="00C30D4E"/>
    <w:rsid w:val="00C30E04"/>
    <w:rsid w:val="00C31135"/>
    <w:rsid w:val="00C313FE"/>
    <w:rsid w:val="00C31462"/>
    <w:rsid w:val="00C3185F"/>
    <w:rsid w:val="00C319DF"/>
    <w:rsid w:val="00C31B69"/>
    <w:rsid w:val="00C31E8B"/>
    <w:rsid w:val="00C31F76"/>
    <w:rsid w:val="00C32167"/>
    <w:rsid w:val="00C321B6"/>
    <w:rsid w:val="00C321D5"/>
    <w:rsid w:val="00C324A3"/>
    <w:rsid w:val="00C32782"/>
    <w:rsid w:val="00C32F17"/>
    <w:rsid w:val="00C33068"/>
    <w:rsid w:val="00C33530"/>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66D"/>
    <w:rsid w:val="00C35778"/>
    <w:rsid w:val="00C35898"/>
    <w:rsid w:val="00C3596D"/>
    <w:rsid w:val="00C35ADA"/>
    <w:rsid w:val="00C3632F"/>
    <w:rsid w:val="00C364D1"/>
    <w:rsid w:val="00C367C2"/>
    <w:rsid w:val="00C36859"/>
    <w:rsid w:val="00C368D5"/>
    <w:rsid w:val="00C36AC9"/>
    <w:rsid w:val="00C36C05"/>
    <w:rsid w:val="00C36C1B"/>
    <w:rsid w:val="00C3700B"/>
    <w:rsid w:val="00C37125"/>
    <w:rsid w:val="00C3720B"/>
    <w:rsid w:val="00C37409"/>
    <w:rsid w:val="00C3763A"/>
    <w:rsid w:val="00C3799D"/>
    <w:rsid w:val="00C37AC7"/>
    <w:rsid w:val="00C37AF5"/>
    <w:rsid w:val="00C37E47"/>
    <w:rsid w:val="00C4028A"/>
    <w:rsid w:val="00C402D2"/>
    <w:rsid w:val="00C4051F"/>
    <w:rsid w:val="00C4057E"/>
    <w:rsid w:val="00C40B4C"/>
    <w:rsid w:val="00C40BB2"/>
    <w:rsid w:val="00C40CAD"/>
    <w:rsid w:val="00C40F8C"/>
    <w:rsid w:val="00C40FDB"/>
    <w:rsid w:val="00C41056"/>
    <w:rsid w:val="00C4113C"/>
    <w:rsid w:val="00C412E5"/>
    <w:rsid w:val="00C4153C"/>
    <w:rsid w:val="00C415EC"/>
    <w:rsid w:val="00C41A04"/>
    <w:rsid w:val="00C41B15"/>
    <w:rsid w:val="00C41BBF"/>
    <w:rsid w:val="00C42656"/>
    <w:rsid w:val="00C4268F"/>
    <w:rsid w:val="00C426EC"/>
    <w:rsid w:val="00C42BBE"/>
    <w:rsid w:val="00C42CE7"/>
    <w:rsid w:val="00C43187"/>
    <w:rsid w:val="00C43B0E"/>
    <w:rsid w:val="00C43E55"/>
    <w:rsid w:val="00C43EBD"/>
    <w:rsid w:val="00C43F65"/>
    <w:rsid w:val="00C440BA"/>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BD"/>
    <w:rsid w:val="00C50C36"/>
    <w:rsid w:val="00C50E4C"/>
    <w:rsid w:val="00C50E9D"/>
    <w:rsid w:val="00C5124E"/>
    <w:rsid w:val="00C515FD"/>
    <w:rsid w:val="00C51837"/>
    <w:rsid w:val="00C51905"/>
    <w:rsid w:val="00C51988"/>
    <w:rsid w:val="00C51D03"/>
    <w:rsid w:val="00C5265F"/>
    <w:rsid w:val="00C5280F"/>
    <w:rsid w:val="00C528C1"/>
    <w:rsid w:val="00C529F6"/>
    <w:rsid w:val="00C52B32"/>
    <w:rsid w:val="00C52C9D"/>
    <w:rsid w:val="00C52CE7"/>
    <w:rsid w:val="00C52D91"/>
    <w:rsid w:val="00C52F0A"/>
    <w:rsid w:val="00C5330B"/>
    <w:rsid w:val="00C5346C"/>
    <w:rsid w:val="00C53A28"/>
    <w:rsid w:val="00C53B78"/>
    <w:rsid w:val="00C53C9D"/>
    <w:rsid w:val="00C54012"/>
    <w:rsid w:val="00C5403A"/>
    <w:rsid w:val="00C54053"/>
    <w:rsid w:val="00C5408F"/>
    <w:rsid w:val="00C540A5"/>
    <w:rsid w:val="00C5461D"/>
    <w:rsid w:val="00C5472C"/>
    <w:rsid w:val="00C548E1"/>
    <w:rsid w:val="00C54973"/>
    <w:rsid w:val="00C54D07"/>
    <w:rsid w:val="00C54D5E"/>
    <w:rsid w:val="00C5507B"/>
    <w:rsid w:val="00C5569A"/>
    <w:rsid w:val="00C55DA6"/>
    <w:rsid w:val="00C55DD6"/>
    <w:rsid w:val="00C55FBF"/>
    <w:rsid w:val="00C55FDF"/>
    <w:rsid w:val="00C56504"/>
    <w:rsid w:val="00C56672"/>
    <w:rsid w:val="00C567A4"/>
    <w:rsid w:val="00C56AF9"/>
    <w:rsid w:val="00C56C94"/>
    <w:rsid w:val="00C56D65"/>
    <w:rsid w:val="00C56D6B"/>
    <w:rsid w:val="00C56D81"/>
    <w:rsid w:val="00C56E6F"/>
    <w:rsid w:val="00C56F17"/>
    <w:rsid w:val="00C56F7D"/>
    <w:rsid w:val="00C573DB"/>
    <w:rsid w:val="00C57446"/>
    <w:rsid w:val="00C576C8"/>
    <w:rsid w:val="00C579DA"/>
    <w:rsid w:val="00C57DAF"/>
    <w:rsid w:val="00C57F2D"/>
    <w:rsid w:val="00C600F5"/>
    <w:rsid w:val="00C601E3"/>
    <w:rsid w:val="00C606F0"/>
    <w:rsid w:val="00C60FB4"/>
    <w:rsid w:val="00C60FDF"/>
    <w:rsid w:val="00C610EC"/>
    <w:rsid w:val="00C61148"/>
    <w:rsid w:val="00C613EA"/>
    <w:rsid w:val="00C614FC"/>
    <w:rsid w:val="00C617AF"/>
    <w:rsid w:val="00C61B4A"/>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8B4"/>
    <w:rsid w:val="00C64BD2"/>
    <w:rsid w:val="00C64E8B"/>
    <w:rsid w:val="00C64F08"/>
    <w:rsid w:val="00C64F5C"/>
    <w:rsid w:val="00C65015"/>
    <w:rsid w:val="00C65577"/>
    <w:rsid w:val="00C657B0"/>
    <w:rsid w:val="00C65973"/>
    <w:rsid w:val="00C65B37"/>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67712"/>
    <w:rsid w:val="00C7007D"/>
    <w:rsid w:val="00C70589"/>
    <w:rsid w:val="00C705F9"/>
    <w:rsid w:val="00C706ED"/>
    <w:rsid w:val="00C707C3"/>
    <w:rsid w:val="00C707E1"/>
    <w:rsid w:val="00C7091D"/>
    <w:rsid w:val="00C7095B"/>
    <w:rsid w:val="00C70D50"/>
    <w:rsid w:val="00C70ED0"/>
    <w:rsid w:val="00C70F76"/>
    <w:rsid w:val="00C715B6"/>
    <w:rsid w:val="00C7167E"/>
    <w:rsid w:val="00C71743"/>
    <w:rsid w:val="00C717D3"/>
    <w:rsid w:val="00C717F5"/>
    <w:rsid w:val="00C71940"/>
    <w:rsid w:val="00C71DAF"/>
    <w:rsid w:val="00C72196"/>
    <w:rsid w:val="00C7226F"/>
    <w:rsid w:val="00C72535"/>
    <w:rsid w:val="00C72747"/>
    <w:rsid w:val="00C72A71"/>
    <w:rsid w:val="00C72A87"/>
    <w:rsid w:val="00C72DD5"/>
    <w:rsid w:val="00C72FB1"/>
    <w:rsid w:val="00C735B4"/>
    <w:rsid w:val="00C73E32"/>
    <w:rsid w:val="00C73E3A"/>
    <w:rsid w:val="00C73E62"/>
    <w:rsid w:val="00C74594"/>
    <w:rsid w:val="00C7546A"/>
    <w:rsid w:val="00C75BFA"/>
    <w:rsid w:val="00C75FC8"/>
    <w:rsid w:val="00C7627C"/>
    <w:rsid w:val="00C76291"/>
    <w:rsid w:val="00C762AB"/>
    <w:rsid w:val="00C76609"/>
    <w:rsid w:val="00C766E6"/>
    <w:rsid w:val="00C7682C"/>
    <w:rsid w:val="00C76849"/>
    <w:rsid w:val="00C76B46"/>
    <w:rsid w:val="00C76F79"/>
    <w:rsid w:val="00C76FF6"/>
    <w:rsid w:val="00C77048"/>
    <w:rsid w:val="00C77463"/>
    <w:rsid w:val="00C775CC"/>
    <w:rsid w:val="00C776CB"/>
    <w:rsid w:val="00C776E9"/>
    <w:rsid w:val="00C77859"/>
    <w:rsid w:val="00C77A1C"/>
    <w:rsid w:val="00C77A4B"/>
    <w:rsid w:val="00C77ABF"/>
    <w:rsid w:val="00C80080"/>
    <w:rsid w:val="00C80CF9"/>
    <w:rsid w:val="00C80F8F"/>
    <w:rsid w:val="00C8127A"/>
    <w:rsid w:val="00C8142D"/>
    <w:rsid w:val="00C81447"/>
    <w:rsid w:val="00C81952"/>
    <w:rsid w:val="00C8209B"/>
    <w:rsid w:val="00C822C2"/>
    <w:rsid w:val="00C822C5"/>
    <w:rsid w:val="00C824C8"/>
    <w:rsid w:val="00C82911"/>
    <w:rsid w:val="00C82F9F"/>
    <w:rsid w:val="00C8342F"/>
    <w:rsid w:val="00C83890"/>
    <w:rsid w:val="00C838F4"/>
    <w:rsid w:val="00C83969"/>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D64"/>
    <w:rsid w:val="00C85E79"/>
    <w:rsid w:val="00C85E83"/>
    <w:rsid w:val="00C85FCE"/>
    <w:rsid w:val="00C860F8"/>
    <w:rsid w:val="00C862A3"/>
    <w:rsid w:val="00C864F7"/>
    <w:rsid w:val="00C86A8E"/>
    <w:rsid w:val="00C86DD8"/>
    <w:rsid w:val="00C86F66"/>
    <w:rsid w:val="00C87155"/>
    <w:rsid w:val="00C87190"/>
    <w:rsid w:val="00C8726F"/>
    <w:rsid w:val="00C874C7"/>
    <w:rsid w:val="00C876AC"/>
    <w:rsid w:val="00C8770E"/>
    <w:rsid w:val="00C87D96"/>
    <w:rsid w:val="00C87DE4"/>
    <w:rsid w:val="00C90034"/>
    <w:rsid w:val="00C9013C"/>
    <w:rsid w:val="00C90176"/>
    <w:rsid w:val="00C901BF"/>
    <w:rsid w:val="00C90354"/>
    <w:rsid w:val="00C9043B"/>
    <w:rsid w:val="00C907CE"/>
    <w:rsid w:val="00C90935"/>
    <w:rsid w:val="00C909A5"/>
    <w:rsid w:val="00C90B65"/>
    <w:rsid w:val="00C90DA7"/>
    <w:rsid w:val="00C90E24"/>
    <w:rsid w:val="00C91576"/>
    <w:rsid w:val="00C91D65"/>
    <w:rsid w:val="00C91EC5"/>
    <w:rsid w:val="00C91FC1"/>
    <w:rsid w:val="00C921AD"/>
    <w:rsid w:val="00C929D9"/>
    <w:rsid w:val="00C92B79"/>
    <w:rsid w:val="00C92C7D"/>
    <w:rsid w:val="00C92CAC"/>
    <w:rsid w:val="00C92EC9"/>
    <w:rsid w:val="00C92F74"/>
    <w:rsid w:val="00C93010"/>
    <w:rsid w:val="00C9327B"/>
    <w:rsid w:val="00C93832"/>
    <w:rsid w:val="00C94831"/>
    <w:rsid w:val="00C94A56"/>
    <w:rsid w:val="00C94B63"/>
    <w:rsid w:val="00C9501E"/>
    <w:rsid w:val="00C951D2"/>
    <w:rsid w:val="00C95A5B"/>
    <w:rsid w:val="00C95AA4"/>
    <w:rsid w:val="00C95B77"/>
    <w:rsid w:val="00C95C37"/>
    <w:rsid w:val="00C95CFF"/>
    <w:rsid w:val="00C95DB5"/>
    <w:rsid w:val="00C95FA5"/>
    <w:rsid w:val="00C960A2"/>
    <w:rsid w:val="00C96467"/>
    <w:rsid w:val="00C969A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E93"/>
    <w:rsid w:val="00CA20CE"/>
    <w:rsid w:val="00CA20E3"/>
    <w:rsid w:val="00CA21FD"/>
    <w:rsid w:val="00CA23E2"/>
    <w:rsid w:val="00CA2451"/>
    <w:rsid w:val="00CA24C4"/>
    <w:rsid w:val="00CA2623"/>
    <w:rsid w:val="00CA2980"/>
    <w:rsid w:val="00CA2987"/>
    <w:rsid w:val="00CA2A19"/>
    <w:rsid w:val="00CA2A6C"/>
    <w:rsid w:val="00CA2B5C"/>
    <w:rsid w:val="00CA2F82"/>
    <w:rsid w:val="00CA3340"/>
    <w:rsid w:val="00CA33AD"/>
    <w:rsid w:val="00CA3A3A"/>
    <w:rsid w:val="00CA3D9F"/>
    <w:rsid w:val="00CA3F57"/>
    <w:rsid w:val="00CA3F96"/>
    <w:rsid w:val="00CA42BA"/>
    <w:rsid w:val="00CA477C"/>
    <w:rsid w:val="00CA4878"/>
    <w:rsid w:val="00CA4888"/>
    <w:rsid w:val="00CA5089"/>
    <w:rsid w:val="00CA5658"/>
    <w:rsid w:val="00CA56DF"/>
    <w:rsid w:val="00CA570C"/>
    <w:rsid w:val="00CA571E"/>
    <w:rsid w:val="00CA5EA4"/>
    <w:rsid w:val="00CA6226"/>
    <w:rsid w:val="00CA62B8"/>
    <w:rsid w:val="00CA7544"/>
    <w:rsid w:val="00CA76F3"/>
    <w:rsid w:val="00CA7819"/>
    <w:rsid w:val="00CA7876"/>
    <w:rsid w:val="00CA796C"/>
    <w:rsid w:val="00CA7A5B"/>
    <w:rsid w:val="00CA7CB8"/>
    <w:rsid w:val="00CA7D95"/>
    <w:rsid w:val="00CB00F8"/>
    <w:rsid w:val="00CB014F"/>
    <w:rsid w:val="00CB02D9"/>
    <w:rsid w:val="00CB02FF"/>
    <w:rsid w:val="00CB0546"/>
    <w:rsid w:val="00CB07BA"/>
    <w:rsid w:val="00CB07D8"/>
    <w:rsid w:val="00CB08E9"/>
    <w:rsid w:val="00CB0BB6"/>
    <w:rsid w:val="00CB0E69"/>
    <w:rsid w:val="00CB0ED9"/>
    <w:rsid w:val="00CB1154"/>
    <w:rsid w:val="00CB136D"/>
    <w:rsid w:val="00CB13ED"/>
    <w:rsid w:val="00CB17A3"/>
    <w:rsid w:val="00CB1981"/>
    <w:rsid w:val="00CB1B2F"/>
    <w:rsid w:val="00CB1F63"/>
    <w:rsid w:val="00CB2297"/>
    <w:rsid w:val="00CB22C0"/>
    <w:rsid w:val="00CB25CE"/>
    <w:rsid w:val="00CB2997"/>
    <w:rsid w:val="00CB29C9"/>
    <w:rsid w:val="00CB2B86"/>
    <w:rsid w:val="00CB306D"/>
    <w:rsid w:val="00CB315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9C9"/>
    <w:rsid w:val="00CC0D25"/>
    <w:rsid w:val="00CC0E2E"/>
    <w:rsid w:val="00CC0EBE"/>
    <w:rsid w:val="00CC0FDE"/>
    <w:rsid w:val="00CC113C"/>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628"/>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C3"/>
    <w:rsid w:val="00CD5B37"/>
    <w:rsid w:val="00CD5E26"/>
    <w:rsid w:val="00CD60F8"/>
    <w:rsid w:val="00CD64C4"/>
    <w:rsid w:val="00CD688B"/>
    <w:rsid w:val="00CD69D9"/>
    <w:rsid w:val="00CD6A0A"/>
    <w:rsid w:val="00CD6A9B"/>
    <w:rsid w:val="00CD6BC4"/>
    <w:rsid w:val="00CD6D5B"/>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2F67"/>
    <w:rsid w:val="00CF3054"/>
    <w:rsid w:val="00CF339E"/>
    <w:rsid w:val="00CF3527"/>
    <w:rsid w:val="00CF352C"/>
    <w:rsid w:val="00CF38F8"/>
    <w:rsid w:val="00CF3D11"/>
    <w:rsid w:val="00CF45CF"/>
    <w:rsid w:val="00CF4791"/>
    <w:rsid w:val="00CF4BB4"/>
    <w:rsid w:val="00CF4D72"/>
    <w:rsid w:val="00CF513A"/>
    <w:rsid w:val="00CF569C"/>
    <w:rsid w:val="00CF56C3"/>
    <w:rsid w:val="00CF576C"/>
    <w:rsid w:val="00CF5817"/>
    <w:rsid w:val="00CF5827"/>
    <w:rsid w:val="00CF588F"/>
    <w:rsid w:val="00CF58A4"/>
    <w:rsid w:val="00CF5BCD"/>
    <w:rsid w:val="00CF6065"/>
    <w:rsid w:val="00CF61AB"/>
    <w:rsid w:val="00CF647E"/>
    <w:rsid w:val="00CF6607"/>
    <w:rsid w:val="00CF6768"/>
    <w:rsid w:val="00CF6974"/>
    <w:rsid w:val="00CF7040"/>
    <w:rsid w:val="00CF7655"/>
    <w:rsid w:val="00CF7856"/>
    <w:rsid w:val="00CF7E51"/>
    <w:rsid w:val="00D00698"/>
    <w:rsid w:val="00D00889"/>
    <w:rsid w:val="00D00E8D"/>
    <w:rsid w:val="00D012E9"/>
    <w:rsid w:val="00D0149E"/>
    <w:rsid w:val="00D0151A"/>
    <w:rsid w:val="00D0163B"/>
    <w:rsid w:val="00D01701"/>
    <w:rsid w:val="00D01881"/>
    <w:rsid w:val="00D021D9"/>
    <w:rsid w:val="00D022BA"/>
    <w:rsid w:val="00D0258D"/>
    <w:rsid w:val="00D025BE"/>
    <w:rsid w:val="00D02847"/>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1FEB"/>
    <w:rsid w:val="00D12249"/>
    <w:rsid w:val="00D1245D"/>
    <w:rsid w:val="00D128DD"/>
    <w:rsid w:val="00D12968"/>
    <w:rsid w:val="00D12FA4"/>
    <w:rsid w:val="00D13026"/>
    <w:rsid w:val="00D13969"/>
    <w:rsid w:val="00D13E41"/>
    <w:rsid w:val="00D13F71"/>
    <w:rsid w:val="00D140CB"/>
    <w:rsid w:val="00D14285"/>
    <w:rsid w:val="00D142CF"/>
    <w:rsid w:val="00D147EC"/>
    <w:rsid w:val="00D14A8A"/>
    <w:rsid w:val="00D14C13"/>
    <w:rsid w:val="00D14F2E"/>
    <w:rsid w:val="00D14FB1"/>
    <w:rsid w:val="00D15871"/>
    <w:rsid w:val="00D15D9E"/>
    <w:rsid w:val="00D15E83"/>
    <w:rsid w:val="00D16235"/>
    <w:rsid w:val="00D16408"/>
    <w:rsid w:val="00D164D9"/>
    <w:rsid w:val="00D168AD"/>
    <w:rsid w:val="00D16979"/>
    <w:rsid w:val="00D16A21"/>
    <w:rsid w:val="00D174C0"/>
    <w:rsid w:val="00D176C2"/>
    <w:rsid w:val="00D177A0"/>
    <w:rsid w:val="00D177CD"/>
    <w:rsid w:val="00D17C00"/>
    <w:rsid w:val="00D17CD2"/>
    <w:rsid w:val="00D17E64"/>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CD0"/>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841"/>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301"/>
    <w:rsid w:val="00D32586"/>
    <w:rsid w:val="00D3288C"/>
    <w:rsid w:val="00D32CC2"/>
    <w:rsid w:val="00D32D88"/>
    <w:rsid w:val="00D32F47"/>
    <w:rsid w:val="00D3300A"/>
    <w:rsid w:val="00D33313"/>
    <w:rsid w:val="00D33396"/>
    <w:rsid w:val="00D33C17"/>
    <w:rsid w:val="00D33CDA"/>
    <w:rsid w:val="00D33E67"/>
    <w:rsid w:val="00D33EE0"/>
    <w:rsid w:val="00D33F6E"/>
    <w:rsid w:val="00D34002"/>
    <w:rsid w:val="00D3401E"/>
    <w:rsid w:val="00D34225"/>
    <w:rsid w:val="00D3441E"/>
    <w:rsid w:val="00D34671"/>
    <w:rsid w:val="00D34DA2"/>
    <w:rsid w:val="00D34DE5"/>
    <w:rsid w:val="00D34F14"/>
    <w:rsid w:val="00D35085"/>
    <w:rsid w:val="00D35173"/>
    <w:rsid w:val="00D3520D"/>
    <w:rsid w:val="00D3554A"/>
    <w:rsid w:val="00D35866"/>
    <w:rsid w:val="00D358EC"/>
    <w:rsid w:val="00D35B1F"/>
    <w:rsid w:val="00D35F9A"/>
    <w:rsid w:val="00D36094"/>
    <w:rsid w:val="00D3658F"/>
    <w:rsid w:val="00D36ADE"/>
    <w:rsid w:val="00D36DB4"/>
    <w:rsid w:val="00D37023"/>
    <w:rsid w:val="00D37180"/>
    <w:rsid w:val="00D371D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1A4"/>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9D6"/>
    <w:rsid w:val="00D52A02"/>
    <w:rsid w:val="00D52DCA"/>
    <w:rsid w:val="00D52DE6"/>
    <w:rsid w:val="00D531B2"/>
    <w:rsid w:val="00D53336"/>
    <w:rsid w:val="00D535D8"/>
    <w:rsid w:val="00D53707"/>
    <w:rsid w:val="00D53806"/>
    <w:rsid w:val="00D53846"/>
    <w:rsid w:val="00D53AD8"/>
    <w:rsid w:val="00D53B0C"/>
    <w:rsid w:val="00D53D9A"/>
    <w:rsid w:val="00D53E7A"/>
    <w:rsid w:val="00D53EFA"/>
    <w:rsid w:val="00D53F22"/>
    <w:rsid w:val="00D54017"/>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5A"/>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1EA2"/>
    <w:rsid w:val="00D62195"/>
    <w:rsid w:val="00D62297"/>
    <w:rsid w:val="00D623E5"/>
    <w:rsid w:val="00D6278E"/>
    <w:rsid w:val="00D62B24"/>
    <w:rsid w:val="00D62B76"/>
    <w:rsid w:val="00D62C72"/>
    <w:rsid w:val="00D62D5E"/>
    <w:rsid w:val="00D63AA3"/>
    <w:rsid w:val="00D63AC5"/>
    <w:rsid w:val="00D640DB"/>
    <w:rsid w:val="00D6416C"/>
    <w:rsid w:val="00D64184"/>
    <w:rsid w:val="00D64190"/>
    <w:rsid w:val="00D647DB"/>
    <w:rsid w:val="00D649C2"/>
    <w:rsid w:val="00D64AD9"/>
    <w:rsid w:val="00D6501B"/>
    <w:rsid w:val="00D65151"/>
    <w:rsid w:val="00D653F5"/>
    <w:rsid w:val="00D65595"/>
    <w:rsid w:val="00D65654"/>
    <w:rsid w:val="00D6565E"/>
    <w:rsid w:val="00D65DBC"/>
    <w:rsid w:val="00D65ECD"/>
    <w:rsid w:val="00D66083"/>
    <w:rsid w:val="00D664B6"/>
    <w:rsid w:val="00D6686B"/>
    <w:rsid w:val="00D66DE7"/>
    <w:rsid w:val="00D673C6"/>
    <w:rsid w:val="00D6753A"/>
    <w:rsid w:val="00D67637"/>
    <w:rsid w:val="00D67C2A"/>
    <w:rsid w:val="00D67E7B"/>
    <w:rsid w:val="00D67EC0"/>
    <w:rsid w:val="00D701DF"/>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2DD9"/>
    <w:rsid w:val="00D731FF"/>
    <w:rsid w:val="00D73229"/>
    <w:rsid w:val="00D7334C"/>
    <w:rsid w:val="00D73519"/>
    <w:rsid w:val="00D73680"/>
    <w:rsid w:val="00D73681"/>
    <w:rsid w:val="00D736E3"/>
    <w:rsid w:val="00D73842"/>
    <w:rsid w:val="00D73900"/>
    <w:rsid w:val="00D73903"/>
    <w:rsid w:val="00D73E1D"/>
    <w:rsid w:val="00D73E45"/>
    <w:rsid w:val="00D73FB5"/>
    <w:rsid w:val="00D73FD7"/>
    <w:rsid w:val="00D74354"/>
    <w:rsid w:val="00D743C8"/>
    <w:rsid w:val="00D7444F"/>
    <w:rsid w:val="00D74607"/>
    <w:rsid w:val="00D7583D"/>
    <w:rsid w:val="00D759DD"/>
    <w:rsid w:val="00D759E7"/>
    <w:rsid w:val="00D75E68"/>
    <w:rsid w:val="00D7601F"/>
    <w:rsid w:val="00D76382"/>
    <w:rsid w:val="00D76670"/>
    <w:rsid w:val="00D766C9"/>
    <w:rsid w:val="00D769D2"/>
    <w:rsid w:val="00D76C48"/>
    <w:rsid w:val="00D76CDF"/>
    <w:rsid w:val="00D76DE6"/>
    <w:rsid w:val="00D76E63"/>
    <w:rsid w:val="00D76ECC"/>
    <w:rsid w:val="00D7704C"/>
    <w:rsid w:val="00D77151"/>
    <w:rsid w:val="00D77297"/>
    <w:rsid w:val="00D77419"/>
    <w:rsid w:val="00D77773"/>
    <w:rsid w:val="00D7789F"/>
    <w:rsid w:val="00D779B3"/>
    <w:rsid w:val="00D77B82"/>
    <w:rsid w:val="00D77BCE"/>
    <w:rsid w:val="00D77D4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56D"/>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0CF6"/>
    <w:rsid w:val="00D9107A"/>
    <w:rsid w:val="00D912D9"/>
    <w:rsid w:val="00D913CB"/>
    <w:rsid w:val="00D913DB"/>
    <w:rsid w:val="00D914E6"/>
    <w:rsid w:val="00D91569"/>
    <w:rsid w:val="00D9175C"/>
    <w:rsid w:val="00D91B18"/>
    <w:rsid w:val="00D91FF2"/>
    <w:rsid w:val="00D92340"/>
    <w:rsid w:val="00D929BA"/>
    <w:rsid w:val="00D92CE2"/>
    <w:rsid w:val="00D92E40"/>
    <w:rsid w:val="00D930D5"/>
    <w:rsid w:val="00D931B1"/>
    <w:rsid w:val="00D93678"/>
    <w:rsid w:val="00D936F2"/>
    <w:rsid w:val="00D938BF"/>
    <w:rsid w:val="00D9394C"/>
    <w:rsid w:val="00D93950"/>
    <w:rsid w:val="00D93955"/>
    <w:rsid w:val="00D940CF"/>
    <w:rsid w:val="00D941E6"/>
    <w:rsid w:val="00D941F1"/>
    <w:rsid w:val="00D94203"/>
    <w:rsid w:val="00D943CF"/>
    <w:rsid w:val="00D94945"/>
    <w:rsid w:val="00D94BB8"/>
    <w:rsid w:val="00D94D33"/>
    <w:rsid w:val="00D959E8"/>
    <w:rsid w:val="00D965BF"/>
    <w:rsid w:val="00D96608"/>
    <w:rsid w:val="00D968AE"/>
    <w:rsid w:val="00D96ADE"/>
    <w:rsid w:val="00D97282"/>
    <w:rsid w:val="00D9732C"/>
    <w:rsid w:val="00D9790F"/>
    <w:rsid w:val="00D979C6"/>
    <w:rsid w:val="00D979CD"/>
    <w:rsid w:val="00D97C3A"/>
    <w:rsid w:val="00DA02D6"/>
    <w:rsid w:val="00DA034F"/>
    <w:rsid w:val="00DA043A"/>
    <w:rsid w:val="00DA0601"/>
    <w:rsid w:val="00DA0800"/>
    <w:rsid w:val="00DA085D"/>
    <w:rsid w:val="00DA0EEF"/>
    <w:rsid w:val="00DA12EC"/>
    <w:rsid w:val="00DA13B8"/>
    <w:rsid w:val="00DA14CB"/>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4E3"/>
    <w:rsid w:val="00DA4B1B"/>
    <w:rsid w:val="00DA4B70"/>
    <w:rsid w:val="00DA4C21"/>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D4E"/>
    <w:rsid w:val="00DB0E2D"/>
    <w:rsid w:val="00DB151F"/>
    <w:rsid w:val="00DB169A"/>
    <w:rsid w:val="00DB1836"/>
    <w:rsid w:val="00DB18C6"/>
    <w:rsid w:val="00DB19AB"/>
    <w:rsid w:val="00DB1C77"/>
    <w:rsid w:val="00DB1D43"/>
    <w:rsid w:val="00DB263E"/>
    <w:rsid w:val="00DB294F"/>
    <w:rsid w:val="00DB29DB"/>
    <w:rsid w:val="00DB2B71"/>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8A9"/>
    <w:rsid w:val="00DC0B90"/>
    <w:rsid w:val="00DC0B93"/>
    <w:rsid w:val="00DC0DA2"/>
    <w:rsid w:val="00DC0F83"/>
    <w:rsid w:val="00DC111A"/>
    <w:rsid w:val="00DC140A"/>
    <w:rsid w:val="00DC145A"/>
    <w:rsid w:val="00DC1962"/>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0B"/>
    <w:rsid w:val="00DC4710"/>
    <w:rsid w:val="00DC4835"/>
    <w:rsid w:val="00DC4F91"/>
    <w:rsid w:val="00DC54FB"/>
    <w:rsid w:val="00DC561A"/>
    <w:rsid w:val="00DC5866"/>
    <w:rsid w:val="00DC609C"/>
    <w:rsid w:val="00DC60B3"/>
    <w:rsid w:val="00DC6670"/>
    <w:rsid w:val="00DC6782"/>
    <w:rsid w:val="00DC6791"/>
    <w:rsid w:val="00DC6847"/>
    <w:rsid w:val="00DC6D69"/>
    <w:rsid w:val="00DC6EAA"/>
    <w:rsid w:val="00DC6FC9"/>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956"/>
    <w:rsid w:val="00DD1CD2"/>
    <w:rsid w:val="00DD1DD2"/>
    <w:rsid w:val="00DD1F10"/>
    <w:rsid w:val="00DD261D"/>
    <w:rsid w:val="00DD2966"/>
    <w:rsid w:val="00DD2E84"/>
    <w:rsid w:val="00DD31E2"/>
    <w:rsid w:val="00DD35F0"/>
    <w:rsid w:val="00DD3644"/>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1A"/>
    <w:rsid w:val="00DD6E4F"/>
    <w:rsid w:val="00DD6EC4"/>
    <w:rsid w:val="00DD71BB"/>
    <w:rsid w:val="00DD7442"/>
    <w:rsid w:val="00DD79B2"/>
    <w:rsid w:val="00DD79E4"/>
    <w:rsid w:val="00DD7A9C"/>
    <w:rsid w:val="00DD7BDB"/>
    <w:rsid w:val="00DD7E7F"/>
    <w:rsid w:val="00DE0242"/>
    <w:rsid w:val="00DE04F9"/>
    <w:rsid w:val="00DE05BD"/>
    <w:rsid w:val="00DE05F4"/>
    <w:rsid w:val="00DE08FE"/>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0C2"/>
    <w:rsid w:val="00DE4349"/>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A97"/>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13"/>
    <w:rsid w:val="00DF10FF"/>
    <w:rsid w:val="00DF12A7"/>
    <w:rsid w:val="00DF1407"/>
    <w:rsid w:val="00DF1546"/>
    <w:rsid w:val="00DF16F3"/>
    <w:rsid w:val="00DF1EF9"/>
    <w:rsid w:val="00DF203D"/>
    <w:rsid w:val="00DF2162"/>
    <w:rsid w:val="00DF26EF"/>
    <w:rsid w:val="00DF2AA3"/>
    <w:rsid w:val="00DF31CC"/>
    <w:rsid w:val="00DF3245"/>
    <w:rsid w:val="00DF33CB"/>
    <w:rsid w:val="00DF366A"/>
    <w:rsid w:val="00DF39E3"/>
    <w:rsid w:val="00DF3A01"/>
    <w:rsid w:val="00DF3C2B"/>
    <w:rsid w:val="00DF3FF9"/>
    <w:rsid w:val="00DF40E5"/>
    <w:rsid w:val="00DF4437"/>
    <w:rsid w:val="00DF4454"/>
    <w:rsid w:val="00DF47EA"/>
    <w:rsid w:val="00DF4A75"/>
    <w:rsid w:val="00DF5054"/>
    <w:rsid w:val="00DF5320"/>
    <w:rsid w:val="00DF543D"/>
    <w:rsid w:val="00DF5602"/>
    <w:rsid w:val="00DF56A0"/>
    <w:rsid w:val="00DF56ED"/>
    <w:rsid w:val="00DF60CD"/>
    <w:rsid w:val="00DF6203"/>
    <w:rsid w:val="00DF6674"/>
    <w:rsid w:val="00DF66D5"/>
    <w:rsid w:val="00DF6746"/>
    <w:rsid w:val="00DF6F10"/>
    <w:rsid w:val="00DF6F14"/>
    <w:rsid w:val="00DF70C3"/>
    <w:rsid w:val="00DF7101"/>
    <w:rsid w:val="00DF735A"/>
    <w:rsid w:val="00DF795B"/>
    <w:rsid w:val="00DF7B26"/>
    <w:rsid w:val="00DF7C83"/>
    <w:rsid w:val="00DF7D11"/>
    <w:rsid w:val="00DF7D38"/>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2D"/>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1"/>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022"/>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4951"/>
    <w:rsid w:val="00E150EB"/>
    <w:rsid w:val="00E153AB"/>
    <w:rsid w:val="00E154C5"/>
    <w:rsid w:val="00E15826"/>
    <w:rsid w:val="00E15D94"/>
    <w:rsid w:val="00E16080"/>
    <w:rsid w:val="00E16104"/>
    <w:rsid w:val="00E16380"/>
    <w:rsid w:val="00E163D0"/>
    <w:rsid w:val="00E16FA2"/>
    <w:rsid w:val="00E1700B"/>
    <w:rsid w:val="00E1736C"/>
    <w:rsid w:val="00E173E1"/>
    <w:rsid w:val="00E17490"/>
    <w:rsid w:val="00E17761"/>
    <w:rsid w:val="00E1790D"/>
    <w:rsid w:val="00E17BDE"/>
    <w:rsid w:val="00E2023A"/>
    <w:rsid w:val="00E206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028"/>
    <w:rsid w:val="00E24493"/>
    <w:rsid w:val="00E245A0"/>
    <w:rsid w:val="00E25398"/>
    <w:rsid w:val="00E254A7"/>
    <w:rsid w:val="00E25C88"/>
    <w:rsid w:val="00E25CF4"/>
    <w:rsid w:val="00E26403"/>
    <w:rsid w:val="00E26C94"/>
    <w:rsid w:val="00E26CAF"/>
    <w:rsid w:val="00E26DC6"/>
    <w:rsid w:val="00E26FFB"/>
    <w:rsid w:val="00E2708A"/>
    <w:rsid w:val="00E2736F"/>
    <w:rsid w:val="00E27529"/>
    <w:rsid w:val="00E279DE"/>
    <w:rsid w:val="00E27C86"/>
    <w:rsid w:val="00E300F6"/>
    <w:rsid w:val="00E301E7"/>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27C"/>
    <w:rsid w:val="00E346B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0CB"/>
    <w:rsid w:val="00E4222C"/>
    <w:rsid w:val="00E42995"/>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DAA"/>
    <w:rsid w:val="00E44E97"/>
    <w:rsid w:val="00E44F5F"/>
    <w:rsid w:val="00E45330"/>
    <w:rsid w:val="00E45F39"/>
    <w:rsid w:val="00E46379"/>
    <w:rsid w:val="00E46D0A"/>
    <w:rsid w:val="00E46D46"/>
    <w:rsid w:val="00E4701B"/>
    <w:rsid w:val="00E471BD"/>
    <w:rsid w:val="00E4724F"/>
    <w:rsid w:val="00E4730D"/>
    <w:rsid w:val="00E474F1"/>
    <w:rsid w:val="00E476DC"/>
    <w:rsid w:val="00E4786D"/>
    <w:rsid w:val="00E47965"/>
    <w:rsid w:val="00E47CE8"/>
    <w:rsid w:val="00E50329"/>
    <w:rsid w:val="00E50551"/>
    <w:rsid w:val="00E507DB"/>
    <w:rsid w:val="00E5088E"/>
    <w:rsid w:val="00E508D6"/>
    <w:rsid w:val="00E50F40"/>
    <w:rsid w:val="00E50FBD"/>
    <w:rsid w:val="00E51013"/>
    <w:rsid w:val="00E5101A"/>
    <w:rsid w:val="00E510CB"/>
    <w:rsid w:val="00E516B0"/>
    <w:rsid w:val="00E51AEC"/>
    <w:rsid w:val="00E51BC7"/>
    <w:rsid w:val="00E51C1F"/>
    <w:rsid w:val="00E51C22"/>
    <w:rsid w:val="00E51CF5"/>
    <w:rsid w:val="00E51EE6"/>
    <w:rsid w:val="00E5232F"/>
    <w:rsid w:val="00E5239B"/>
    <w:rsid w:val="00E5263E"/>
    <w:rsid w:val="00E526B8"/>
    <w:rsid w:val="00E5277B"/>
    <w:rsid w:val="00E529DE"/>
    <w:rsid w:val="00E535C4"/>
    <w:rsid w:val="00E536F3"/>
    <w:rsid w:val="00E53A55"/>
    <w:rsid w:val="00E54214"/>
    <w:rsid w:val="00E54585"/>
    <w:rsid w:val="00E54725"/>
    <w:rsid w:val="00E5477A"/>
    <w:rsid w:val="00E5479C"/>
    <w:rsid w:val="00E54831"/>
    <w:rsid w:val="00E5486D"/>
    <w:rsid w:val="00E54DD2"/>
    <w:rsid w:val="00E54F33"/>
    <w:rsid w:val="00E55083"/>
    <w:rsid w:val="00E55191"/>
    <w:rsid w:val="00E551D5"/>
    <w:rsid w:val="00E555C3"/>
    <w:rsid w:val="00E557F6"/>
    <w:rsid w:val="00E55913"/>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3FD7"/>
    <w:rsid w:val="00E642F6"/>
    <w:rsid w:val="00E643B9"/>
    <w:rsid w:val="00E64CD8"/>
    <w:rsid w:val="00E65108"/>
    <w:rsid w:val="00E6517E"/>
    <w:rsid w:val="00E655EE"/>
    <w:rsid w:val="00E656EA"/>
    <w:rsid w:val="00E66094"/>
    <w:rsid w:val="00E66411"/>
    <w:rsid w:val="00E667C0"/>
    <w:rsid w:val="00E668B6"/>
    <w:rsid w:val="00E66B76"/>
    <w:rsid w:val="00E66F96"/>
    <w:rsid w:val="00E670AA"/>
    <w:rsid w:val="00E671DF"/>
    <w:rsid w:val="00E674B5"/>
    <w:rsid w:val="00E677D2"/>
    <w:rsid w:val="00E67914"/>
    <w:rsid w:val="00E67AFD"/>
    <w:rsid w:val="00E67BA3"/>
    <w:rsid w:val="00E67C15"/>
    <w:rsid w:val="00E67EE1"/>
    <w:rsid w:val="00E67FE3"/>
    <w:rsid w:val="00E701F0"/>
    <w:rsid w:val="00E7046E"/>
    <w:rsid w:val="00E706CA"/>
    <w:rsid w:val="00E7083F"/>
    <w:rsid w:val="00E708A9"/>
    <w:rsid w:val="00E708CA"/>
    <w:rsid w:val="00E70A74"/>
    <w:rsid w:val="00E70A9E"/>
    <w:rsid w:val="00E70B49"/>
    <w:rsid w:val="00E70BDE"/>
    <w:rsid w:val="00E70F3B"/>
    <w:rsid w:val="00E711E6"/>
    <w:rsid w:val="00E71CD8"/>
    <w:rsid w:val="00E71D0C"/>
    <w:rsid w:val="00E71F49"/>
    <w:rsid w:val="00E723E1"/>
    <w:rsid w:val="00E724C6"/>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160"/>
    <w:rsid w:val="00E7542A"/>
    <w:rsid w:val="00E754A0"/>
    <w:rsid w:val="00E754F6"/>
    <w:rsid w:val="00E75F55"/>
    <w:rsid w:val="00E76337"/>
    <w:rsid w:val="00E76703"/>
    <w:rsid w:val="00E76A8D"/>
    <w:rsid w:val="00E76CAD"/>
    <w:rsid w:val="00E76CB2"/>
    <w:rsid w:val="00E76E43"/>
    <w:rsid w:val="00E76E84"/>
    <w:rsid w:val="00E7756F"/>
    <w:rsid w:val="00E77B98"/>
    <w:rsid w:val="00E77C21"/>
    <w:rsid w:val="00E77D00"/>
    <w:rsid w:val="00E80111"/>
    <w:rsid w:val="00E80375"/>
    <w:rsid w:val="00E805FF"/>
    <w:rsid w:val="00E80839"/>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7C3"/>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0B9"/>
    <w:rsid w:val="00E86198"/>
    <w:rsid w:val="00E867CE"/>
    <w:rsid w:val="00E869E6"/>
    <w:rsid w:val="00E869F6"/>
    <w:rsid w:val="00E86B4F"/>
    <w:rsid w:val="00E86BF6"/>
    <w:rsid w:val="00E86ECD"/>
    <w:rsid w:val="00E87173"/>
    <w:rsid w:val="00E87311"/>
    <w:rsid w:val="00E901A3"/>
    <w:rsid w:val="00E901AD"/>
    <w:rsid w:val="00E901BD"/>
    <w:rsid w:val="00E90475"/>
    <w:rsid w:val="00E904E8"/>
    <w:rsid w:val="00E9094F"/>
    <w:rsid w:val="00E90EF6"/>
    <w:rsid w:val="00E91522"/>
    <w:rsid w:val="00E916BD"/>
    <w:rsid w:val="00E9192B"/>
    <w:rsid w:val="00E919B3"/>
    <w:rsid w:val="00E91B01"/>
    <w:rsid w:val="00E920C1"/>
    <w:rsid w:val="00E922A6"/>
    <w:rsid w:val="00E9234A"/>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EED"/>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89F"/>
    <w:rsid w:val="00E9691E"/>
    <w:rsid w:val="00E96E1E"/>
    <w:rsid w:val="00E97682"/>
    <w:rsid w:val="00E97BB4"/>
    <w:rsid w:val="00E97BCC"/>
    <w:rsid w:val="00E97F81"/>
    <w:rsid w:val="00EA0272"/>
    <w:rsid w:val="00EA0304"/>
    <w:rsid w:val="00EA0354"/>
    <w:rsid w:val="00EA083E"/>
    <w:rsid w:val="00EA0B83"/>
    <w:rsid w:val="00EA0CEE"/>
    <w:rsid w:val="00EA0DC4"/>
    <w:rsid w:val="00EA0DF5"/>
    <w:rsid w:val="00EA1060"/>
    <w:rsid w:val="00EA10A4"/>
    <w:rsid w:val="00EA15BE"/>
    <w:rsid w:val="00EA193E"/>
    <w:rsid w:val="00EA19AB"/>
    <w:rsid w:val="00EA1A4F"/>
    <w:rsid w:val="00EA1B06"/>
    <w:rsid w:val="00EA1D18"/>
    <w:rsid w:val="00EA1D1E"/>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1A5"/>
    <w:rsid w:val="00EA355A"/>
    <w:rsid w:val="00EA3617"/>
    <w:rsid w:val="00EA37E3"/>
    <w:rsid w:val="00EA3A04"/>
    <w:rsid w:val="00EA3DA1"/>
    <w:rsid w:val="00EA41ED"/>
    <w:rsid w:val="00EA421E"/>
    <w:rsid w:val="00EA46B4"/>
    <w:rsid w:val="00EA4812"/>
    <w:rsid w:val="00EA488F"/>
    <w:rsid w:val="00EA4AC4"/>
    <w:rsid w:val="00EA4F26"/>
    <w:rsid w:val="00EA5713"/>
    <w:rsid w:val="00EA5805"/>
    <w:rsid w:val="00EA585A"/>
    <w:rsid w:val="00EA5D4C"/>
    <w:rsid w:val="00EA5DBC"/>
    <w:rsid w:val="00EA652E"/>
    <w:rsid w:val="00EA6A4E"/>
    <w:rsid w:val="00EA6A64"/>
    <w:rsid w:val="00EA6BA0"/>
    <w:rsid w:val="00EA6C1B"/>
    <w:rsid w:val="00EA6C91"/>
    <w:rsid w:val="00EA6D6F"/>
    <w:rsid w:val="00EA7348"/>
    <w:rsid w:val="00EA737D"/>
    <w:rsid w:val="00EA751C"/>
    <w:rsid w:val="00EA7641"/>
    <w:rsid w:val="00EA7764"/>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570"/>
    <w:rsid w:val="00EB3640"/>
    <w:rsid w:val="00EB3A20"/>
    <w:rsid w:val="00EB3A54"/>
    <w:rsid w:val="00EB3BBB"/>
    <w:rsid w:val="00EB3D0C"/>
    <w:rsid w:val="00EB3E37"/>
    <w:rsid w:val="00EB3E4F"/>
    <w:rsid w:val="00EB3F06"/>
    <w:rsid w:val="00EB4259"/>
    <w:rsid w:val="00EB4396"/>
    <w:rsid w:val="00EB43EA"/>
    <w:rsid w:val="00EB499E"/>
    <w:rsid w:val="00EB49B4"/>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B2E"/>
    <w:rsid w:val="00EB7D2E"/>
    <w:rsid w:val="00EC0051"/>
    <w:rsid w:val="00EC08B8"/>
    <w:rsid w:val="00EC0B59"/>
    <w:rsid w:val="00EC0E6F"/>
    <w:rsid w:val="00EC1089"/>
    <w:rsid w:val="00EC128C"/>
    <w:rsid w:val="00EC1779"/>
    <w:rsid w:val="00EC180B"/>
    <w:rsid w:val="00EC1CE4"/>
    <w:rsid w:val="00EC1DAE"/>
    <w:rsid w:val="00EC22C1"/>
    <w:rsid w:val="00EC24EC"/>
    <w:rsid w:val="00EC2748"/>
    <w:rsid w:val="00EC2CAD"/>
    <w:rsid w:val="00EC2D94"/>
    <w:rsid w:val="00EC31AA"/>
    <w:rsid w:val="00EC32B2"/>
    <w:rsid w:val="00EC36C4"/>
    <w:rsid w:val="00EC383D"/>
    <w:rsid w:val="00EC3E2F"/>
    <w:rsid w:val="00EC423B"/>
    <w:rsid w:val="00EC4AC7"/>
    <w:rsid w:val="00EC4C9D"/>
    <w:rsid w:val="00EC4C9F"/>
    <w:rsid w:val="00EC4D33"/>
    <w:rsid w:val="00EC5018"/>
    <w:rsid w:val="00EC512C"/>
    <w:rsid w:val="00EC5811"/>
    <w:rsid w:val="00EC5847"/>
    <w:rsid w:val="00EC59FF"/>
    <w:rsid w:val="00EC5A55"/>
    <w:rsid w:val="00EC5B81"/>
    <w:rsid w:val="00EC5E75"/>
    <w:rsid w:val="00EC611D"/>
    <w:rsid w:val="00EC6260"/>
    <w:rsid w:val="00EC62F6"/>
    <w:rsid w:val="00EC6307"/>
    <w:rsid w:val="00EC6323"/>
    <w:rsid w:val="00EC6398"/>
    <w:rsid w:val="00EC64C4"/>
    <w:rsid w:val="00EC652F"/>
    <w:rsid w:val="00EC67FE"/>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748"/>
    <w:rsid w:val="00ED38F9"/>
    <w:rsid w:val="00ED3B7D"/>
    <w:rsid w:val="00ED3D57"/>
    <w:rsid w:val="00ED40B2"/>
    <w:rsid w:val="00ED40D6"/>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250"/>
    <w:rsid w:val="00EF05BB"/>
    <w:rsid w:val="00EF06F3"/>
    <w:rsid w:val="00EF072B"/>
    <w:rsid w:val="00EF07B7"/>
    <w:rsid w:val="00EF0D61"/>
    <w:rsid w:val="00EF0FBE"/>
    <w:rsid w:val="00EF10B7"/>
    <w:rsid w:val="00EF1141"/>
    <w:rsid w:val="00EF1212"/>
    <w:rsid w:val="00EF1339"/>
    <w:rsid w:val="00EF17F6"/>
    <w:rsid w:val="00EF1903"/>
    <w:rsid w:val="00EF1A5F"/>
    <w:rsid w:val="00EF1EBF"/>
    <w:rsid w:val="00EF1F2B"/>
    <w:rsid w:val="00EF2581"/>
    <w:rsid w:val="00EF2619"/>
    <w:rsid w:val="00EF278D"/>
    <w:rsid w:val="00EF2A67"/>
    <w:rsid w:val="00EF2A88"/>
    <w:rsid w:val="00EF2AD7"/>
    <w:rsid w:val="00EF2F82"/>
    <w:rsid w:val="00EF3227"/>
    <w:rsid w:val="00EF35B4"/>
    <w:rsid w:val="00EF3735"/>
    <w:rsid w:val="00EF380F"/>
    <w:rsid w:val="00EF38FC"/>
    <w:rsid w:val="00EF39E9"/>
    <w:rsid w:val="00EF3F21"/>
    <w:rsid w:val="00EF3FD5"/>
    <w:rsid w:val="00EF44ED"/>
    <w:rsid w:val="00EF4770"/>
    <w:rsid w:val="00EF4B3C"/>
    <w:rsid w:val="00EF4B5C"/>
    <w:rsid w:val="00EF4B7C"/>
    <w:rsid w:val="00EF4C23"/>
    <w:rsid w:val="00EF4F73"/>
    <w:rsid w:val="00EF5646"/>
    <w:rsid w:val="00EF5650"/>
    <w:rsid w:val="00EF57DA"/>
    <w:rsid w:val="00EF5F42"/>
    <w:rsid w:val="00EF6129"/>
    <w:rsid w:val="00EF649D"/>
    <w:rsid w:val="00EF6DA6"/>
    <w:rsid w:val="00EF6DFD"/>
    <w:rsid w:val="00EF6FA1"/>
    <w:rsid w:val="00EF714D"/>
    <w:rsid w:val="00EF741B"/>
    <w:rsid w:val="00EF744F"/>
    <w:rsid w:val="00EF7505"/>
    <w:rsid w:val="00EF76D1"/>
    <w:rsid w:val="00EF7B80"/>
    <w:rsid w:val="00EF7E24"/>
    <w:rsid w:val="00EF7ED6"/>
    <w:rsid w:val="00F00285"/>
    <w:rsid w:val="00F0067E"/>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0D0"/>
    <w:rsid w:val="00F055F6"/>
    <w:rsid w:val="00F0563E"/>
    <w:rsid w:val="00F05760"/>
    <w:rsid w:val="00F05975"/>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9FD"/>
    <w:rsid w:val="00F11A5B"/>
    <w:rsid w:val="00F11B30"/>
    <w:rsid w:val="00F11BC5"/>
    <w:rsid w:val="00F12254"/>
    <w:rsid w:val="00F123FD"/>
    <w:rsid w:val="00F1243B"/>
    <w:rsid w:val="00F12AD6"/>
    <w:rsid w:val="00F12C86"/>
    <w:rsid w:val="00F13056"/>
    <w:rsid w:val="00F138BC"/>
    <w:rsid w:val="00F13930"/>
    <w:rsid w:val="00F139CC"/>
    <w:rsid w:val="00F13B2E"/>
    <w:rsid w:val="00F13F9C"/>
    <w:rsid w:val="00F146C6"/>
    <w:rsid w:val="00F14877"/>
    <w:rsid w:val="00F14EE4"/>
    <w:rsid w:val="00F150D5"/>
    <w:rsid w:val="00F1557A"/>
    <w:rsid w:val="00F155EC"/>
    <w:rsid w:val="00F15689"/>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DCF"/>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FD"/>
    <w:rsid w:val="00F20868"/>
    <w:rsid w:val="00F20AF6"/>
    <w:rsid w:val="00F20BD6"/>
    <w:rsid w:val="00F2136E"/>
    <w:rsid w:val="00F214DE"/>
    <w:rsid w:val="00F215CF"/>
    <w:rsid w:val="00F21B1D"/>
    <w:rsid w:val="00F21B23"/>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638"/>
    <w:rsid w:val="00F26A53"/>
    <w:rsid w:val="00F26EB3"/>
    <w:rsid w:val="00F26EDE"/>
    <w:rsid w:val="00F27060"/>
    <w:rsid w:val="00F274CA"/>
    <w:rsid w:val="00F2780A"/>
    <w:rsid w:val="00F2782A"/>
    <w:rsid w:val="00F30061"/>
    <w:rsid w:val="00F303FA"/>
    <w:rsid w:val="00F307C6"/>
    <w:rsid w:val="00F308D0"/>
    <w:rsid w:val="00F30A45"/>
    <w:rsid w:val="00F30B57"/>
    <w:rsid w:val="00F30FAE"/>
    <w:rsid w:val="00F310AD"/>
    <w:rsid w:val="00F310F9"/>
    <w:rsid w:val="00F313E5"/>
    <w:rsid w:val="00F31584"/>
    <w:rsid w:val="00F316AB"/>
    <w:rsid w:val="00F31C2F"/>
    <w:rsid w:val="00F31CB3"/>
    <w:rsid w:val="00F31D68"/>
    <w:rsid w:val="00F31FFB"/>
    <w:rsid w:val="00F320CB"/>
    <w:rsid w:val="00F3217F"/>
    <w:rsid w:val="00F32292"/>
    <w:rsid w:val="00F32C8E"/>
    <w:rsid w:val="00F32D19"/>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CEB"/>
    <w:rsid w:val="00F35D9D"/>
    <w:rsid w:val="00F35F5D"/>
    <w:rsid w:val="00F361E4"/>
    <w:rsid w:val="00F36305"/>
    <w:rsid w:val="00F36952"/>
    <w:rsid w:val="00F36DE6"/>
    <w:rsid w:val="00F36E38"/>
    <w:rsid w:val="00F36F3B"/>
    <w:rsid w:val="00F37049"/>
    <w:rsid w:val="00F3719D"/>
    <w:rsid w:val="00F37252"/>
    <w:rsid w:val="00F3729C"/>
    <w:rsid w:val="00F37658"/>
    <w:rsid w:val="00F376C6"/>
    <w:rsid w:val="00F3794D"/>
    <w:rsid w:val="00F37C5E"/>
    <w:rsid w:val="00F4008A"/>
    <w:rsid w:val="00F4019B"/>
    <w:rsid w:val="00F40448"/>
    <w:rsid w:val="00F404E4"/>
    <w:rsid w:val="00F4053F"/>
    <w:rsid w:val="00F40BFB"/>
    <w:rsid w:val="00F40CAD"/>
    <w:rsid w:val="00F40DE2"/>
    <w:rsid w:val="00F41125"/>
    <w:rsid w:val="00F413A3"/>
    <w:rsid w:val="00F41597"/>
    <w:rsid w:val="00F41716"/>
    <w:rsid w:val="00F41815"/>
    <w:rsid w:val="00F41D75"/>
    <w:rsid w:val="00F4232E"/>
    <w:rsid w:val="00F423E8"/>
    <w:rsid w:val="00F426A6"/>
    <w:rsid w:val="00F42862"/>
    <w:rsid w:val="00F4289B"/>
    <w:rsid w:val="00F42A44"/>
    <w:rsid w:val="00F42BB5"/>
    <w:rsid w:val="00F42EB6"/>
    <w:rsid w:val="00F433C6"/>
    <w:rsid w:val="00F4350C"/>
    <w:rsid w:val="00F43E2D"/>
    <w:rsid w:val="00F43EE7"/>
    <w:rsid w:val="00F44051"/>
    <w:rsid w:val="00F4495F"/>
    <w:rsid w:val="00F44978"/>
    <w:rsid w:val="00F44B2E"/>
    <w:rsid w:val="00F44C12"/>
    <w:rsid w:val="00F44C77"/>
    <w:rsid w:val="00F45006"/>
    <w:rsid w:val="00F450C3"/>
    <w:rsid w:val="00F455AD"/>
    <w:rsid w:val="00F45B1D"/>
    <w:rsid w:val="00F45C79"/>
    <w:rsid w:val="00F460E8"/>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B4C"/>
    <w:rsid w:val="00F50F50"/>
    <w:rsid w:val="00F50F8F"/>
    <w:rsid w:val="00F50FF5"/>
    <w:rsid w:val="00F5153C"/>
    <w:rsid w:val="00F51835"/>
    <w:rsid w:val="00F5185E"/>
    <w:rsid w:val="00F51C36"/>
    <w:rsid w:val="00F51D11"/>
    <w:rsid w:val="00F5249B"/>
    <w:rsid w:val="00F52BF4"/>
    <w:rsid w:val="00F52DDB"/>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2F4"/>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3DF"/>
    <w:rsid w:val="00F61709"/>
    <w:rsid w:val="00F6198B"/>
    <w:rsid w:val="00F61B48"/>
    <w:rsid w:val="00F61E2F"/>
    <w:rsid w:val="00F61FE3"/>
    <w:rsid w:val="00F6221F"/>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088"/>
    <w:rsid w:val="00F643BE"/>
    <w:rsid w:val="00F6441C"/>
    <w:rsid w:val="00F64663"/>
    <w:rsid w:val="00F6482E"/>
    <w:rsid w:val="00F648F9"/>
    <w:rsid w:val="00F64950"/>
    <w:rsid w:val="00F64ADC"/>
    <w:rsid w:val="00F64CB8"/>
    <w:rsid w:val="00F64CD3"/>
    <w:rsid w:val="00F64FB2"/>
    <w:rsid w:val="00F6523C"/>
    <w:rsid w:val="00F654A0"/>
    <w:rsid w:val="00F654AE"/>
    <w:rsid w:val="00F654BE"/>
    <w:rsid w:val="00F654C0"/>
    <w:rsid w:val="00F65795"/>
    <w:rsid w:val="00F657E5"/>
    <w:rsid w:val="00F6584D"/>
    <w:rsid w:val="00F659AE"/>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9"/>
    <w:rsid w:val="00F67D8B"/>
    <w:rsid w:val="00F67E4A"/>
    <w:rsid w:val="00F67F10"/>
    <w:rsid w:val="00F67F30"/>
    <w:rsid w:val="00F7014D"/>
    <w:rsid w:val="00F7046D"/>
    <w:rsid w:val="00F70656"/>
    <w:rsid w:val="00F706F0"/>
    <w:rsid w:val="00F70ABA"/>
    <w:rsid w:val="00F70B5F"/>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3E3"/>
    <w:rsid w:val="00F7343D"/>
    <w:rsid w:val="00F7374E"/>
    <w:rsid w:val="00F73760"/>
    <w:rsid w:val="00F73A58"/>
    <w:rsid w:val="00F73FD5"/>
    <w:rsid w:val="00F7401E"/>
    <w:rsid w:val="00F7413B"/>
    <w:rsid w:val="00F7422B"/>
    <w:rsid w:val="00F742E6"/>
    <w:rsid w:val="00F74604"/>
    <w:rsid w:val="00F74919"/>
    <w:rsid w:val="00F74B94"/>
    <w:rsid w:val="00F74CF3"/>
    <w:rsid w:val="00F74ED5"/>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3C"/>
    <w:rsid w:val="00F801E4"/>
    <w:rsid w:val="00F80849"/>
    <w:rsid w:val="00F80DE4"/>
    <w:rsid w:val="00F81482"/>
    <w:rsid w:val="00F815A4"/>
    <w:rsid w:val="00F815DF"/>
    <w:rsid w:val="00F8170F"/>
    <w:rsid w:val="00F81986"/>
    <w:rsid w:val="00F819AC"/>
    <w:rsid w:val="00F81E84"/>
    <w:rsid w:val="00F81E9B"/>
    <w:rsid w:val="00F81F03"/>
    <w:rsid w:val="00F81F0B"/>
    <w:rsid w:val="00F820DE"/>
    <w:rsid w:val="00F820E3"/>
    <w:rsid w:val="00F82118"/>
    <w:rsid w:val="00F824D3"/>
    <w:rsid w:val="00F828DD"/>
    <w:rsid w:val="00F82A55"/>
    <w:rsid w:val="00F82B26"/>
    <w:rsid w:val="00F82FB4"/>
    <w:rsid w:val="00F82FF1"/>
    <w:rsid w:val="00F83213"/>
    <w:rsid w:val="00F83228"/>
    <w:rsid w:val="00F8351E"/>
    <w:rsid w:val="00F83522"/>
    <w:rsid w:val="00F836C1"/>
    <w:rsid w:val="00F837AF"/>
    <w:rsid w:val="00F83C29"/>
    <w:rsid w:val="00F84149"/>
    <w:rsid w:val="00F8452F"/>
    <w:rsid w:val="00F84AFA"/>
    <w:rsid w:val="00F84BD6"/>
    <w:rsid w:val="00F84D0A"/>
    <w:rsid w:val="00F84E82"/>
    <w:rsid w:val="00F85081"/>
    <w:rsid w:val="00F8514C"/>
    <w:rsid w:val="00F851B3"/>
    <w:rsid w:val="00F851C8"/>
    <w:rsid w:val="00F85558"/>
    <w:rsid w:val="00F85C72"/>
    <w:rsid w:val="00F85CB6"/>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29"/>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2FC"/>
    <w:rsid w:val="00F925F8"/>
    <w:rsid w:val="00F92AD3"/>
    <w:rsid w:val="00F92C0B"/>
    <w:rsid w:val="00F92C85"/>
    <w:rsid w:val="00F92F16"/>
    <w:rsid w:val="00F93006"/>
    <w:rsid w:val="00F93261"/>
    <w:rsid w:val="00F93443"/>
    <w:rsid w:val="00F934F3"/>
    <w:rsid w:val="00F93517"/>
    <w:rsid w:val="00F9382C"/>
    <w:rsid w:val="00F93866"/>
    <w:rsid w:val="00F93A57"/>
    <w:rsid w:val="00F93A97"/>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66E"/>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AD9"/>
    <w:rsid w:val="00FA0D6D"/>
    <w:rsid w:val="00FA0E4D"/>
    <w:rsid w:val="00FA17AC"/>
    <w:rsid w:val="00FA195A"/>
    <w:rsid w:val="00FA1B04"/>
    <w:rsid w:val="00FA1E0F"/>
    <w:rsid w:val="00FA1ED2"/>
    <w:rsid w:val="00FA229C"/>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5B52"/>
    <w:rsid w:val="00FA6435"/>
    <w:rsid w:val="00FA649D"/>
    <w:rsid w:val="00FA6904"/>
    <w:rsid w:val="00FA698A"/>
    <w:rsid w:val="00FA6B15"/>
    <w:rsid w:val="00FA713D"/>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79A"/>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538"/>
    <w:rsid w:val="00FB5B03"/>
    <w:rsid w:val="00FB5C94"/>
    <w:rsid w:val="00FB5FED"/>
    <w:rsid w:val="00FB6184"/>
    <w:rsid w:val="00FB6395"/>
    <w:rsid w:val="00FB643C"/>
    <w:rsid w:val="00FB6D0E"/>
    <w:rsid w:val="00FB6D18"/>
    <w:rsid w:val="00FB6DE5"/>
    <w:rsid w:val="00FB6DEA"/>
    <w:rsid w:val="00FB700D"/>
    <w:rsid w:val="00FB7260"/>
    <w:rsid w:val="00FB7780"/>
    <w:rsid w:val="00FB7A11"/>
    <w:rsid w:val="00FB7BCB"/>
    <w:rsid w:val="00FB7EC4"/>
    <w:rsid w:val="00FC00B6"/>
    <w:rsid w:val="00FC00D5"/>
    <w:rsid w:val="00FC00D9"/>
    <w:rsid w:val="00FC01BB"/>
    <w:rsid w:val="00FC0296"/>
    <w:rsid w:val="00FC0615"/>
    <w:rsid w:val="00FC0A7A"/>
    <w:rsid w:val="00FC0B78"/>
    <w:rsid w:val="00FC0BB1"/>
    <w:rsid w:val="00FC0C13"/>
    <w:rsid w:val="00FC0FF6"/>
    <w:rsid w:val="00FC1143"/>
    <w:rsid w:val="00FC1645"/>
    <w:rsid w:val="00FC166C"/>
    <w:rsid w:val="00FC1982"/>
    <w:rsid w:val="00FC1AB1"/>
    <w:rsid w:val="00FC20AF"/>
    <w:rsid w:val="00FC2160"/>
    <w:rsid w:val="00FC23C9"/>
    <w:rsid w:val="00FC2761"/>
    <w:rsid w:val="00FC27DF"/>
    <w:rsid w:val="00FC28CD"/>
    <w:rsid w:val="00FC2A1E"/>
    <w:rsid w:val="00FC2DFE"/>
    <w:rsid w:val="00FC2E76"/>
    <w:rsid w:val="00FC2FBC"/>
    <w:rsid w:val="00FC302A"/>
    <w:rsid w:val="00FC30C4"/>
    <w:rsid w:val="00FC3172"/>
    <w:rsid w:val="00FC3344"/>
    <w:rsid w:val="00FC33B2"/>
    <w:rsid w:val="00FC34D3"/>
    <w:rsid w:val="00FC3509"/>
    <w:rsid w:val="00FC3536"/>
    <w:rsid w:val="00FC357F"/>
    <w:rsid w:val="00FC35C3"/>
    <w:rsid w:val="00FC3621"/>
    <w:rsid w:val="00FC3EFA"/>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DA6"/>
    <w:rsid w:val="00FC6F42"/>
    <w:rsid w:val="00FC70CA"/>
    <w:rsid w:val="00FC7696"/>
    <w:rsid w:val="00FC78A6"/>
    <w:rsid w:val="00FC7AC2"/>
    <w:rsid w:val="00FC7D7E"/>
    <w:rsid w:val="00FD0000"/>
    <w:rsid w:val="00FD002B"/>
    <w:rsid w:val="00FD00F4"/>
    <w:rsid w:val="00FD03AA"/>
    <w:rsid w:val="00FD04C3"/>
    <w:rsid w:val="00FD055E"/>
    <w:rsid w:val="00FD0599"/>
    <w:rsid w:val="00FD06E5"/>
    <w:rsid w:val="00FD07F1"/>
    <w:rsid w:val="00FD0864"/>
    <w:rsid w:val="00FD0928"/>
    <w:rsid w:val="00FD0A82"/>
    <w:rsid w:val="00FD0BD0"/>
    <w:rsid w:val="00FD0D63"/>
    <w:rsid w:val="00FD0DBC"/>
    <w:rsid w:val="00FD0FD0"/>
    <w:rsid w:val="00FD11A3"/>
    <w:rsid w:val="00FD1283"/>
    <w:rsid w:val="00FD15B1"/>
    <w:rsid w:val="00FD1650"/>
    <w:rsid w:val="00FD1954"/>
    <w:rsid w:val="00FD1E09"/>
    <w:rsid w:val="00FD1FE0"/>
    <w:rsid w:val="00FD2111"/>
    <w:rsid w:val="00FD27F6"/>
    <w:rsid w:val="00FD2AEA"/>
    <w:rsid w:val="00FD2AEE"/>
    <w:rsid w:val="00FD2C3F"/>
    <w:rsid w:val="00FD2E9E"/>
    <w:rsid w:val="00FD3287"/>
    <w:rsid w:val="00FD32AC"/>
    <w:rsid w:val="00FD34E8"/>
    <w:rsid w:val="00FD38FE"/>
    <w:rsid w:val="00FD4105"/>
    <w:rsid w:val="00FD4462"/>
    <w:rsid w:val="00FD47C8"/>
    <w:rsid w:val="00FD4C7A"/>
    <w:rsid w:val="00FD53A5"/>
    <w:rsid w:val="00FD54F2"/>
    <w:rsid w:val="00FD55F8"/>
    <w:rsid w:val="00FD572C"/>
    <w:rsid w:val="00FD5808"/>
    <w:rsid w:val="00FD5AEA"/>
    <w:rsid w:val="00FD64D4"/>
    <w:rsid w:val="00FD6A47"/>
    <w:rsid w:val="00FD6BAD"/>
    <w:rsid w:val="00FD6BCA"/>
    <w:rsid w:val="00FD6D96"/>
    <w:rsid w:val="00FD70AA"/>
    <w:rsid w:val="00FD76C9"/>
    <w:rsid w:val="00FD7A12"/>
    <w:rsid w:val="00FD7EF3"/>
    <w:rsid w:val="00FD7FA8"/>
    <w:rsid w:val="00FE00AC"/>
    <w:rsid w:val="00FE0207"/>
    <w:rsid w:val="00FE0314"/>
    <w:rsid w:val="00FE0797"/>
    <w:rsid w:val="00FE07B6"/>
    <w:rsid w:val="00FE0ADD"/>
    <w:rsid w:val="00FE0E59"/>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2CD6"/>
    <w:rsid w:val="00FE2DE9"/>
    <w:rsid w:val="00FE3381"/>
    <w:rsid w:val="00FE35D0"/>
    <w:rsid w:val="00FE3617"/>
    <w:rsid w:val="00FE3A81"/>
    <w:rsid w:val="00FE3C8A"/>
    <w:rsid w:val="00FE4780"/>
    <w:rsid w:val="00FE49C4"/>
    <w:rsid w:val="00FE4DFC"/>
    <w:rsid w:val="00FE5042"/>
    <w:rsid w:val="00FE5743"/>
    <w:rsid w:val="00FE5882"/>
    <w:rsid w:val="00FE58AC"/>
    <w:rsid w:val="00FE5942"/>
    <w:rsid w:val="00FE5C77"/>
    <w:rsid w:val="00FE5CF0"/>
    <w:rsid w:val="00FE5F7B"/>
    <w:rsid w:val="00FE6044"/>
    <w:rsid w:val="00FE6165"/>
    <w:rsid w:val="00FE6A7A"/>
    <w:rsid w:val="00FE6C07"/>
    <w:rsid w:val="00FE6F8B"/>
    <w:rsid w:val="00FE72AE"/>
    <w:rsid w:val="00FE76C8"/>
    <w:rsid w:val="00FE7DDD"/>
    <w:rsid w:val="00FE7E62"/>
    <w:rsid w:val="00FE7F36"/>
    <w:rsid w:val="00FF0CCA"/>
    <w:rsid w:val="00FF103B"/>
    <w:rsid w:val="00FF11F8"/>
    <w:rsid w:val="00FF1250"/>
    <w:rsid w:val="00FF128B"/>
    <w:rsid w:val="00FF1BD0"/>
    <w:rsid w:val="00FF1DC9"/>
    <w:rsid w:val="00FF1E71"/>
    <w:rsid w:val="00FF1F35"/>
    <w:rsid w:val="00FF2133"/>
    <w:rsid w:val="00FF232C"/>
    <w:rsid w:val="00FF25F9"/>
    <w:rsid w:val="00FF27B6"/>
    <w:rsid w:val="00FF298F"/>
    <w:rsid w:val="00FF2B53"/>
    <w:rsid w:val="00FF2E6F"/>
    <w:rsid w:val="00FF2E77"/>
    <w:rsid w:val="00FF2F8D"/>
    <w:rsid w:val="00FF32CA"/>
    <w:rsid w:val="00FF341B"/>
    <w:rsid w:val="00FF355E"/>
    <w:rsid w:val="00FF3863"/>
    <w:rsid w:val="00FF3B08"/>
    <w:rsid w:val="00FF428C"/>
    <w:rsid w:val="00FF4BCA"/>
    <w:rsid w:val="00FF4C1A"/>
    <w:rsid w:val="00FF53B6"/>
    <w:rsid w:val="00FF5498"/>
    <w:rsid w:val="00FF552A"/>
    <w:rsid w:val="00FF5CB6"/>
    <w:rsid w:val="00FF5E87"/>
    <w:rsid w:val="00FF5FE1"/>
    <w:rsid w:val="00FF60AB"/>
    <w:rsid w:val="00FF6546"/>
    <w:rsid w:val="00FF6668"/>
    <w:rsid w:val="00FF699D"/>
    <w:rsid w:val="00FF69EA"/>
    <w:rsid w:val="00FF6BC5"/>
    <w:rsid w:val="00FF6CC8"/>
    <w:rsid w:val="00FF6F76"/>
    <w:rsid w:val="00FF70B2"/>
    <w:rsid w:val="00FF7234"/>
    <w:rsid w:val="00FF78E2"/>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EF32C80A-BE66-46DA-8DFE-4733552C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E3D"/>
    <w:pPr>
      <w:spacing w:line="260" w:lineRule="atLeast"/>
    </w:pPr>
    <w:rPr>
      <w:sz w:val="22"/>
      <w:lang w:eastAsia="en-US" w:bidi="ar-SA"/>
    </w:rPr>
  </w:style>
  <w:style w:type="paragraph" w:styleId="Heading1">
    <w:name w:val="heading 1"/>
    <w:basedOn w:val="Heading2"/>
    <w:next w:val="BodyText"/>
    <w:link w:val="Heading1Char"/>
    <w:autoRedefine/>
    <w:qFormat/>
    <w:rsid w:val="00FD0BD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D0B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 w:type="character" w:styleId="Strong">
    <w:name w:val="Strong"/>
    <w:basedOn w:val="DefaultParagraphFont"/>
    <w:uiPriority w:val="22"/>
    <w:qFormat/>
    <w:rsid w:val="00644A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279263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 w:id="926768318">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5583247">
      <w:bodyDiv w:val="1"/>
      <w:marLeft w:val="0"/>
      <w:marRight w:val="0"/>
      <w:marTop w:val="0"/>
      <w:marBottom w:val="0"/>
      <w:divBdr>
        <w:top w:val="none" w:sz="0" w:space="0" w:color="auto"/>
        <w:left w:val="none" w:sz="0" w:space="0" w:color="auto"/>
        <w:bottom w:val="none" w:sz="0" w:space="0" w:color="auto"/>
        <w:right w:val="none" w:sz="0" w:space="0" w:color="auto"/>
      </w:divBdr>
    </w:div>
    <w:div w:id="254098205">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128082544">
          <w:marLeft w:val="0"/>
          <w:marRight w:val="0"/>
          <w:marTop w:val="0"/>
          <w:marBottom w:val="0"/>
          <w:divBdr>
            <w:top w:val="none" w:sz="0" w:space="0" w:color="auto"/>
            <w:left w:val="none" w:sz="0" w:space="0" w:color="auto"/>
            <w:bottom w:val="none" w:sz="0" w:space="0" w:color="auto"/>
            <w:right w:val="none" w:sz="0" w:space="0" w:color="auto"/>
          </w:divBdr>
        </w:div>
        <w:div w:id="1206479481">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564114">
      <w:bodyDiv w:val="1"/>
      <w:marLeft w:val="0"/>
      <w:marRight w:val="0"/>
      <w:marTop w:val="0"/>
      <w:marBottom w:val="0"/>
      <w:divBdr>
        <w:top w:val="none" w:sz="0" w:space="0" w:color="auto"/>
        <w:left w:val="none" w:sz="0" w:space="0" w:color="auto"/>
        <w:bottom w:val="none" w:sz="0" w:space="0" w:color="auto"/>
        <w:right w:val="none" w:sz="0" w:space="0" w:color="auto"/>
      </w:divBdr>
    </w:div>
    <w:div w:id="887107073">
      <w:bodyDiv w:val="1"/>
      <w:marLeft w:val="0"/>
      <w:marRight w:val="0"/>
      <w:marTop w:val="0"/>
      <w:marBottom w:val="0"/>
      <w:divBdr>
        <w:top w:val="none" w:sz="0" w:space="0" w:color="auto"/>
        <w:left w:val="none" w:sz="0" w:space="0" w:color="auto"/>
        <w:bottom w:val="none" w:sz="0" w:space="0" w:color="auto"/>
        <w:right w:val="none" w:sz="0" w:space="0" w:color="auto"/>
      </w:divBdr>
    </w:div>
    <w:div w:id="100848698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84796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84739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17244197">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2146308894">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291916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744CEDA6559345890CC9272FF0289D" ma:contentTypeVersion="15" ma:contentTypeDescription="Create a new document." ma:contentTypeScope="" ma:versionID="ffab24dc62741fcf08c3bf73a0ebdc74">
  <xsd:schema xmlns:xsd="http://www.w3.org/2001/XMLSchema" xmlns:xs="http://www.w3.org/2001/XMLSchema" xmlns:p="http://schemas.microsoft.com/office/2006/metadata/properties" xmlns:ns2="5a7ffc68-b07f-4126-89ab-85c9f0f6e092" xmlns:ns3="5a1a7073-a35f-4f55-806f-62b888815c34" targetNamespace="http://schemas.microsoft.com/office/2006/metadata/properties" ma:root="true" ma:fieldsID="adb2d85ad8967354579e744bab48f5de" ns2:_="" ns3:_="">
    <xsd:import namespace="5a7ffc68-b07f-4126-89ab-85c9f0f6e092"/>
    <xsd:import namespace="5a1a7073-a35f-4f55-806f-62b888815c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LengthInSecond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ffc68-b07f-4126-89ab-85c9f0f6e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1a7073-a35f-4f55-806f-62b888815c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f4ac70a-63e0-4f34-ae67-06569a2c63fc}" ma:internalName="TaxCatchAll" ma:showField="CatchAllData" ma:web="5a1a7073-a35f-4f55-806f-62b888815c3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7ffc68-b07f-4126-89ab-85c9f0f6e092">
      <Terms xmlns="http://schemas.microsoft.com/office/infopath/2007/PartnerControls"/>
    </lcf76f155ced4ddcb4097134ff3c332f>
    <TaxCatchAll xmlns="5a1a7073-a35f-4f55-806f-62b888815c34" xsi:nil="true"/>
  </documentManagement>
</p:properties>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2.xml><?xml version="1.0" encoding="utf-8"?>
<ds:datastoreItem xmlns:ds="http://schemas.openxmlformats.org/officeDocument/2006/customXml" ds:itemID="{58C04773-9435-487D-BDE8-AAB2AB4D1D7E}">
  <ds:schemaRefs>
    <ds:schemaRef ds:uri="http://schemas.microsoft.com/sharepoint/v3/contenttype/forms"/>
  </ds:schemaRefs>
</ds:datastoreItem>
</file>

<file path=customXml/itemProps3.xml><?xml version="1.0" encoding="utf-8"?>
<ds:datastoreItem xmlns:ds="http://schemas.openxmlformats.org/officeDocument/2006/customXml" ds:itemID="{DDBE6E4B-207F-4400-8053-2772EDC70F86}"/>
</file>

<file path=customXml/itemProps4.xml><?xml version="1.0" encoding="utf-8"?>
<ds:datastoreItem xmlns:ds="http://schemas.openxmlformats.org/officeDocument/2006/customXml" ds:itemID="{E045DAA7-8A33-4538-83FE-A920B6B5B8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159</TotalTime>
  <Pages>1</Pages>
  <Words>3707</Words>
  <Characters>21132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Pitchakorn, Kuljittianurak</cp:lastModifiedBy>
  <cp:revision>19</cp:revision>
  <cp:lastPrinted>2025-07-24T04:08:00Z</cp:lastPrinted>
  <dcterms:created xsi:type="dcterms:W3CDTF">2025-07-22T10:45:00Z</dcterms:created>
  <dcterms:modified xsi:type="dcterms:W3CDTF">2025-07-30T13:19:00Z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0x01010077744CEDA6559345890CC9272FF0289D</vt:lpwstr>
  </property>
</Properties>
</file>