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8983" w14:textId="3419B8BD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0D8045F8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5E54CE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5E54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6211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5E54CE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5E54CE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2110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6211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D22F7D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01FAF7E" w14:textId="4133A4DB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lastRenderedPageBreak/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4B7F4E9" w14:textId="2B74501D" w:rsidR="00D22F7D" w:rsidRPr="00D71A2D" w:rsidRDefault="006F5D2B" w:rsidP="00D22F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D22F7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D22F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6211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D22F7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D22F7D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2110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6211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D22F7D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D22F7D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D22F7D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6ED1E7F1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คณะกรรมการบริษัทปูนซิเมนต์ไทย จำกัด 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(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7CF434DA" w14:textId="1122B5B6" w:rsidR="003972A3" w:rsidRPr="0093456B" w:rsidRDefault="003972A3" w:rsidP="0039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62110E" w:rsidRPr="005D13BD">
        <w:rPr>
          <w:rFonts w:ascii="Angsana New" w:hAnsi="Angsana New"/>
          <w:spacing w:val="-6"/>
          <w:sz w:val="30"/>
          <w:szCs w:val="30"/>
        </w:rPr>
        <w:t>3</w:t>
      </w:r>
      <w:r w:rsidR="0062110E">
        <w:rPr>
          <w:rFonts w:ascii="Angsana New" w:hAnsi="Angsana New"/>
          <w:spacing w:val="-6"/>
          <w:sz w:val="30"/>
          <w:szCs w:val="30"/>
        </w:rPr>
        <w:t>0</w:t>
      </w:r>
      <w:r w:rsidR="0062110E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2110E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6A57A0">
        <w:rPr>
          <w:rFonts w:ascii="Angsana New" w:hAnsi="Angsana New"/>
          <w:spacing w:val="-6"/>
          <w:sz w:val="30"/>
          <w:szCs w:val="30"/>
        </w:rPr>
        <w:t>256</w:t>
      </w:r>
      <w:r w:rsidR="00D22F7D">
        <w:rPr>
          <w:rFonts w:ascii="Angsana New" w:hAnsi="Angsana New"/>
          <w:spacing w:val="-6"/>
          <w:sz w:val="30"/>
          <w:szCs w:val="30"/>
        </w:rPr>
        <w:t>8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</w:t>
      </w:r>
      <w:r w:rsidR="00547A2B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Pr="006A57A0">
        <w:rPr>
          <w:rFonts w:ascii="Angsana New" w:hAnsi="Angsana New"/>
          <w:spacing w:val="-6"/>
          <w:sz w:val="30"/>
          <w:szCs w:val="30"/>
        </w:rPr>
        <w:br/>
      </w:r>
      <w:r w:rsidR="0062110E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2110E">
        <w:rPr>
          <w:rFonts w:ascii="Angsana New" w:hAnsi="Angsana New"/>
          <w:spacing w:val="-2"/>
          <w:sz w:val="30"/>
          <w:szCs w:val="30"/>
        </w:rPr>
        <w:t xml:space="preserve">30 </w:t>
      </w:r>
      <w:r w:rsidR="0062110E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62110E">
        <w:rPr>
          <w:rFonts w:ascii="Angsana New" w:hAnsi="Angsana New"/>
          <w:spacing w:val="-2"/>
          <w:sz w:val="30"/>
          <w:szCs w:val="30"/>
        </w:rPr>
        <w:t xml:space="preserve">2568 </w:t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งบการเปลี่ยนแปลงส่วนของผู้ถือหุ้นรวม และ</w:t>
      </w:r>
      <w:r w:rsidR="0062110E">
        <w:rPr>
          <w:rFonts w:ascii="Angsana New" w:hAnsi="Angsana New"/>
          <w:spacing w:val="-2"/>
          <w:sz w:val="30"/>
          <w:szCs w:val="30"/>
        </w:rPr>
        <w:br/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งบกระแสเงินสดรวม สำหรับงวด</w:t>
      </w:r>
      <w:r w:rsidR="0062110E">
        <w:rPr>
          <w:rFonts w:ascii="Angsana New" w:hAnsi="Angsana New" w:hint="cs"/>
          <w:sz w:val="30"/>
          <w:szCs w:val="30"/>
          <w:cs/>
        </w:rPr>
        <w:t>หก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2110E">
        <w:rPr>
          <w:rFonts w:ascii="Angsana New" w:hAnsi="Angsana New"/>
          <w:spacing w:val="-2"/>
          <w:sz w:val="30"/>
          <w:szCs w:val="30"/>
        </w:rPr>
        <w:t xml:space="preserve">30 </w:t>
      </w:r>
      <w:r w:rsidR="0062110E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62110E">
        <w:rPr>
          <w:rFonts w:ascii="Angsana New" w:hAnsi="Angsana New"/>
          <w:spacing w:val="-2"/>
          <w:sz w:val="30"/>
          <w:szCs w:val="30"/>
        </w:rPr>
        <w:t>2568</w:t>
      </w:r>
      <w:r w:rsidR="00D22F7D" w:rsidRPr="00D22F7D">
        <w:rPr>
          <w:rFonts w:ascii="Angsana New" w:hAnsi="Angsana New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3D5CAC">
        <w:rPr>
          <w:rFonts w:ascii="Angsana New" w:hAnsi="Angsana New" w:hint="cs"/>
          <w:sz w:val="30"/>
          <w:szCs w:val="30"/>
          <w:cs/>
        </w:rPr>
        <w:t xml:space="preserve"> </w:t>
      </w:r>
      <w:r w:rsidR="0062110E">
        <w:rPr>
          <w:rFonts w:ascii="Angsana New" w:hAnsi="Angsana New"/>
          <w:sz w:val="30"/>
          <w:szCs w:val="30"/>
          <w:cs/>
        </w:rPr>
        <w:br/>
      </w:r>
      <w:r w:rsidR="00C757A6" w:rsidRPr="00C757A6">
        <w:rPr>
          <w:rFonts w:ascii="Angsana New" w:hAnsi="Angsana New"/>
          <w:sz w:val="30"/>
          <w:szCs w:val="30"/>
        </w:rPr>
        <w:t>(</w:t>
      </w:r>
      <w:r w:rsidRPr="006A57A0">
        <w:rPr>
          <w:rFonts w:ascii="Angsana New" w:hAnsi="Angsana New"/>
          <w:sz w:val="30"/>
          <w:szCs w:val="30"/>
          <w:cs/>
        </w:rPr>
        <w:t>ข้อมูล</w:t>
      </w:r>
      <w:r w:rsidRPr="00F43467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 w:rsidR="00C757A6"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ของบริษัทปูนซิเมนต์ไทย จำกัด </w:t>
      </w:r>
      <w:r w:rsidR="00C757A6" w:rsidRPr="00C757A6">
        <w:rPr>
          <w:rFonts w:ascii="Angsana New" w:hAnsi="Angsana New"/>
          <w:sz w:val="30"/>
          <w:szCs w:val="30"/>
        </w:rPr>
        <w:t>(</w:t>
      </w:r>
      <w:r w:rsidRPr="00F43467">
        <w:rPr>
          <w:rFonts w:ascii="Angsana New" w:hAnsi="Angsana New"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และ</w:t>
      </w:r>
      <w:r w:rsidRPr="00F43467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</w:t>
      </w:r>
      <w:r w:rsidR="0062110E">
        <w:rPr>
          <w:rFonts w:ascii="Angsana New" w:hAnsi="Angsana New"/>
          <w:spacing w:val="6"/>
          <w:sz w:val="30"/>
          <w:szCs w:val="30"/>
          <w:cs/>
        </w:rPr>
        <w:br/>
      </w:r>
      <w:r w:rsidRPr="00F43467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Pr="00A752F2">
        <w:rPr>
          <w:rFonts w:ascii="Angsana New" w:hAnsi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A752F2">
        <w:rPr>
          <w:rFonts w:ascii="Angsana New" w:hAnsi="Angsana New"/>
          <w:spacing w:val="-2"/>
          <w:sz w:val="30"/>
          <w:szCs w:val="30"/>
        </w:rPr>
        <w:t>34</w:t>
      </w:r>
      <w:r w:rsidRPr="00A752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2110E">
        <w:rPr>
          <w:rFonts w:ascii="Angsana New" w:hAnsi="Angsana New"/>
          <w:spacing w:val="-2"/>
          <w:sz w:val="30"/>
          <w:szCs w:val="30"/>
          <w:cs/>
        </w:rPr>
        <w:br/>
      </w:r>
      <w:r w:rsidRPr="00A752F2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</w:t>
      </w:r>
      <w:r w:rsidRPr="005313CE">
        <w:rPr>
          <w:rFonts w:ascii="Angsana New" w:hAnsi="Angsana New"/>
          <w:spacing w:val="2"/>
          <w:sz w:val="30"/>
          <w:szCs w:val="30"/>
          <w:cs/>
        </w:rPr>
        <w:t>ข้อสรุปเกี่ยวกับข้อมูลทางการเงิน</w:t>
      </w:r>
      <w:r w:rsidR="0062110E">
        <w:rPr>
          <w:rFonts w:ascii="Angsana New" w:hAnsi="Angsana New"/>
          <w:spacing w:val="2"/>
          <w:sz w:val="30"/>
          <w:szCs w:val="30"/>
          <w:cs/>
        </w:rPr>
        <w:br/>
      </w:r>
      <w:r w:rsidRPr="0093456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C3FA584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0BD95B7" w14:textId="77777777" w:rsidR="005870AD" w:rsidRPr="00F43467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56260" w14:textId="77777777" w:rsidR="005870AD" w:rsidRPr="00456E00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3BCEFF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1FDA97" w14:textId="77777777" w:rsidR="008D5319" w:rsidRDefault="008D5319" w:rsidP="008D5319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 w:cs="Angsana New" w:hint="cs"/>
          <w:i/>
          <w:iCs/>
          <w:cs/>
          <w:lang w:val="en-US"/>
        </w:rPr>
        <w:t>ข้อมูลและเหตุการณ์ที่เน้น</w:t>
      </w:r>
    </w:p>
    <w:p w14:paraId="6C56CCA1" w14:textId="10FA9884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7CF5DFCA" w14:textId="72D04510" w:rsidR="008D5319" w:rsidRPr="005870AD" w:rsidRDefault="00F431D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F431D3">
        <w:rPr>
          <w:rFonts w:ascii="Angsana New" w:hAnsi="Angsana New" w:cs="Angsana New"/>
          <w:cs/>
          <w:lang w:val="en-US"/>
        </w:rPr>
        <w:t xml:space="preserve">ข้าพเจ้าขอให้สังเกตหมายเหตุประกอบงบการเงินระหว่างกาลข้อ </w:t>
      </w:r>
      <w:r w:rsidR="00C224F8">
        <w:rPr>
          <w:rFonts w:ascii="Angsana New" w:hAnsi="Angsana New" w:cs="Angsana New"/>
          <w:lang w:val="en-US"/>
        </w:rPr>
        <w:t>6</w:t>
      </w:r>
      <w:r w:rsidRPr="00F431D3">
        <w:rPr>
          <w:rFonts w:ascii="Angsana New" w:hAnsi="Angsana New" w:cs="Angsana New"/>
          <w:cs/>
          <w:lang w:val="en-US"/>
        </w:rPr>
        <w:t xml:space="preserve"> ในระหว่างงวดหกเดือนสิ้นสุดวันที่ </w:t>
      </w:r>
      <w:r>
        <w:rPr>
          <w:rFonts w:ascii="Angsana New" w:hAnsi="Angsana New" w:cs="Angsana New"/>
          <w:lang w:val="en-US"/>
        </w:rPr>
        <w:t>30</w:t>
      </w:r>
      <w:r w:rsidRPr="00F431D3">
        <w:rPr>
          <w:rFonts w:ascii="Angsana New" w:hAnsi="Angsana New" w:cs="Angsana New"/>
          <w:cs/>
          <w:lang w:val="en-US"/>
        </w:rPr>
        <w:t xml:space="preserve"> มิถุนายน </w:t>
      </w:r>
      <w:r>
        <w:rPr>
          <w:rFonts w:ascii="Angsana New" w:hAnsi="Angsana New" w:cs="Angsana New"/>
          <w:lang w:val="en-US"/>
        </w:rPr>
        <w:t>2568</w:t>
      </w:r>
      <w:r w:rsidRPr="00F431D3">
        <w:rPr>
          <w:rFonts w:ascii="Angsana New" w:hAnsi="Angsana New" w:cs="Angsana New"/>
          <w:cs/>
          <w:lang w:val="en-US"/>
        </w:rPr>
        <w:t xml:space="preserve">บริษัทร่วมของกลุ่มบริษัท </w:t>
      </w:r>
      <w:r>
        <w:rPr>
          <w:rFonts w:ascii="Angsana New" w:hAnsi="Angsana New" w:cs="Angsana New"/>
          <w:lang w:val="en-US"/>
        </w:rPr>
        <w:t>(</w:t>
      </w:r>
      <w:r w:rsidRPr="00F431D3">
        <w:rPr>
          <w:rFonts w:ascii="Angsana New" w:hAnsi="Angsana New" w:cs="Angsana New"/>
          <w:cs/>
          <w:lang w:val="en-US"/>
        </w:rPr>
        <w:t xml:space="preserve">ก่อนที่จะเกิดการเปลี่ยนแปลงสถานะของเงินลงทุนในเดือนมิถุนายน </w:t>
      </w:r>
      <w:r>
        <w:rPr>
          <w:rFonts w:ascii="Angsana New" w:hAnsi="Angsana New" w:cs="Angsana New"/>
          <w:lang w:val="en-US"/>
        </w:rPr>
        <w:t>2568)</w:t>
      </w:r>
      <w:r w:rsidRPr="00F431D3">
        <w:rPr>
          <w:rFonts w:ascii="Angsana New" w:hAnsi="Angsana New" w:cs="Angsana New"/>
          <w:cs/>
          <w:lang w:val="en-US"/>
        </w:rPr>
        <w:t xml:space="preserve"> ได้เข้าซื้อธุรกิจ</w:t>
      </w:r>
      <w:r>
        <w:rPr>
          <w:rFonts w:ascii="Angsana New" w:hAnsi="Angsana New" w:cs="Angsana New"/>
          <w:lang w:val="en-US"/>
        </w:rPr>
        <w:br/>
      </w:r>
      <w:r w:rsidRPr="00F431D3">
        <w:rPr>
          <w:rFonts w:ascii="Angsana New" w:hAnsi="Angsana New" w:cs="Angsana New"/>
          <w:cs/>
          <w:lang w:val="en-US"/>
        </w:rPr>
        <w:t>แห่งหนึ่งในประเทศสิงคโปร์ และรับรู้ผลกำไรจากการซื้อในราคาต่อรอง</w:t>
      </w:r>
      <w:r w:rsidR="00EF09FE">
        <w:rPr>
          <w:rFonts w:ascii="Angsana New" w:hAnsi="Angsana New" w:cs="Angsana New" w:hint="cs"/>
          <w:cs/>
          <w:lang w:val="en-US"/>
        </w:rPr>
        <w:t xml:space="preserve"> </w:t>
      </w:r>
      <w:r w:rsidRPr="00F431D3">
        <w:rPr>
          <w:rFonts w:ascii="Angsana New" w:hAnsi="Angsana New" w:cs="Angsana New"/>
          <w:cs/>
          <w:lang w:val="en-US"/>
        </w:rPr>
        <w:t>ซึ่งกลุ่มบริษัทได้รับรู้กำไรดังกล่าวตามวิธี</w:t>
      </w:r>
      <w:r w:rsidR="00EF09FE">
        <w:rPr>
          <w:rFonts w:ascii="Angsana New" w:hAnsi="Angsana New" w:cs="Angsana New"/>
          <w:cs/>
          <w:lang w:val="en-US"/>
        </w:rPr>
        <w:br/>
      </w:r>
      <w:r w:rsidRPr="00F431D3">
        <w:rPr>
          <w:rFonts w:ascii="Angsana New" w:hAnsi="Angsana New" w:cs="Angsana New"/>
          <w:cs/>
          <w:lang w:val="en-US"/>
        </w:rPr>
        <w:t>ส่วนได้เสียในงบกำไรขาดทุนรวม โดย ณ วันที่รายงาน มูลค่ายุติธรรมของสินทรัพย์และหนี้สินสุทธิจากการซื้อธุรกิจดังกล่าวที่บริษัทร่วมรับรู้ใช้มูลค่าที่ประมาณการและอาจมีการปรับปรุง ส่งผลให้กลุ่มบริษัทอาจมีการปรับปรุงส่วนแบ่งกำไรและมูลค่าตามบัญชีของเงินลงทุน ทั้งนี้ ข้าพเจ้ามิได้ให้ข้อสรุปอย่างมีเงื่อนไขในเรื่องนี้</w:t>
      </w: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6F0C1C69" w14:textId="77777777" w:rsidR="00F431D3" w:rsidRPr="0093456B" w:rsidRDefault="00F431D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729E981F" w:rsidR="004745B5" w:rsidRPr="00E317AD" w:rsidRDefault="00C757A6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C757A6">
        <w:rPr>
          <w:rFonts w:ascii="Angsana New" w:hAnsi="Angsana New" w:cs="Angsana New"/>
          <w:lang w:val="en-US"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C757A6">
        <w:rPr>
          <w:rFonts w:ascii="Angsana New" w:hAnsi="Angsana New" w:cs="Angsana New"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916F6F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3F879425" w:rsidR="004745B5" w:rsidRPr="00916F6F" w:rsidRDefault="008D5319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lang w:val="en-US"/>
        </w:rPr>
        <w:t>7</w:t>
      </w:r>
      <w:r w:rsidR="00CB0192">
        <w:rPr>
          <w:rFonts w:asciiTheme="majorBidi" w:hAnsiTheme="majorBidi" w:cstheme="majorBidi" w:hint="cs"/>
          <w:cs/>
          <w:lang w:val="en-US"/>
        </w:rPr>
        <w:t xml:space="preserve"> สิงหาคม</w:t>
      </w:r>
      <w:r w:rsidR="00C6701A" w:rsidRPr="00916F6F">
        <w:rPr>
          <w:rFonts w:asciiTheme="majorBidi" w:hAnsiTheme="majorBidi" w:cstheme="majorBidi"/>
          <w:cs/>
        </w:rPr>
        <w:t xml:space="preserve"> </w:t>
      </w:r>
      <w:r w:rsidR="00C757A6" w:rsidRPr="00C757A6">
        <w:rPr>
          <w:rFonts w:asciiTheme="majorBidi" w:hAnsiTheme="majorBidi" w:cstheme="majorBidi"/>
          <w:lang w:val="en-US"/>
        </w:rPr>
        <w:t>256</w:t>
      </w:r>
      <w:r w:rsidR="00D22F7D">
        <w:rPr>
          <w:rFonts w:asciiTheme="majorBidi" w:hAnsiTheme="majorBidi" w:cstheme="majorBidi"/>
          <w:lang w:val="en-US"/>
        </w:rPr>
        <w:t>8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9"/>
      <w:footerReference w:type="default" r:id="rId20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D9EB9" w14:textId="77777777" w:rsidR="007356EB" w:rsidRDefault="007356EB" w:rsidP="004956B4">
      <w:r>
        <w:separator/>
      </w:r>
    </w:p>
  </w:endnote>
  <w:endnote w:type="continuationSeparator" w:id="0">
    <w:p w14:paraId="61631B5D" w14:textId="77777777" w:rsidR="007356EB" w:rsidRDefault="007356E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DF8D9" w14:textId="77777777" w:rsidR="00A752F2" w:rsidRDefault="00A752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A57BC" w14:textId="77777777" w:rsidR="007356EB" w:rsidRDefault="007356EB" w:rsidP="004956B4">
      <w:r>
        <w:separator/>
      </w:r>
    </w:p>
  </w:footnote>
  <w:footnote w:type="continuationSeparator" w:id="0">
    <w:p w14:paraId="75F45FCE" w14:textId="77777777" w:rsidR="007356EB" w:rsidRDefault="007356E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3FF11" w14:textId="77777777" w:rsidR="00A752F2" w:rsidRDefault="00A752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348A" w14:textId="54191B38" w:rsidR="003D5CAC" w:rsidRDefault="003D5CAC" w:rsidP="00CB21A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2361ABE" w14:textId="77777777" w:rsidR="00415A26" w:rsidRPr="003D5CAC" w:rsidRDefault="00415A26" w:rsidP="00415A26">
    <w:pPr>
      <w:pStyle w:val="Header"/>
      <w:spacing w:line="240" w:lineRule="auto"/>
      <w:ind w:firstLine="562"/>
      <w:rPr>
        <w:rFonts w:ascii="Angsana New" w:hAnsi="Angsana New"/>
        <w:sz w:val="52"/>
        <w:szCs w:val="52"/>
      </w:rPr>
    </w:pPr>
  </w:p>
  <w:p w14:paraId="23EEB052" w14:textId="16EEEE2B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73399D2" w14:textId="41A101F4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D4C05C" w14:textId="74E477A3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4EF6" w14:textId="77777777" w:rsidR="00415A26" w:rsidRPr="005E54CE" w:rsidRDefault="00415A26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F8AD717" w14:textId="0C6A9667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018A96F" w14:textId="7D28F41E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2A1936" w14:textId="1515FF44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A304AC" w14:textId="765FA097" w:rsid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57C3F9E" w14:textId="4A0F0BDB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E46BBC8" w14:textId="77777777" w:rsidR="003D5CAC" w:rsidRPr="00846E76" w:rsidRDefault="003D5CAC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082D1" w14:textId="77777777" w:rsidR="008B5A8D" w:rsidRDefault="008B5A8D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527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CED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D73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DCD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85D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A5C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AB4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09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0B1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ADD"/>
    <w:rsid w:val="00121B96"/>
    <w:rsid w:val="00121FAC"/>
    <w:rsid w:val="00122079"/>
    <w:rsid w:val="00122149"/>
    <w:rsid w:val="001221E8"/>
    <w:rsid w:val="001222A8"/>
    <w:rsid w:val="0012233D"/>
    <w:rsid w:val="0012277E"/>
    <w:rsid w:val="00122B8A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99F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96C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222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7CE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723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289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331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1C3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2A3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CAC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8EF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5A26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D53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6E00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C0E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0C67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1DB4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EBB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9E3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CC9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3CE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2B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1DD6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AD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1BF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4CE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B2E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10E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05C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7A0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18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768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3B72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6E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25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5955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459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519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A8D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501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319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14C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6F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4EA0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6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AF0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99D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AF9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08E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BF8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D0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2F2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3D8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994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1C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4F8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003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B6D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37"/>
    <w:rsid w:val="00C661A6"/>
    <w:rsid w:val="00C664D5"/>
    <w:rsid w:val="00C66CF3"/>
    <w:rsid w:val="00C66D6E"/>
    <w:rsid w:val="00C66FC8"/>
    <w:rsid w:val="00C6700B"/>
    <w:rsid w:val="00C6701A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7A6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86F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92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1A6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2F7D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13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87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764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C8C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60C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06"/>
    <w:rsid w:val="00EE727E"/>
    <w:rsid w:val="00EE73C6"/>
    <w:rsid w:val="00EE751B"/>
    <w:rsid w:val="00EF00D2"/>
    <w:rsid w:val="00EF0586"/>
    <w:rsid w:val="00EF06FB"/>
    <w:rsid w:val="00EF0980"/>
    <w:rsid w:val="00EF09E3"/>
    <w:rsid w:val="00EF09FE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3781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1D3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CCC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12D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0D4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E0648-1ED0-4BE5-8A35-F54B30386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D2A31D-3662-475A-B5AD-E507E4872C7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25092E-F9D6-4F6C-A34E-8EA56D7973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C341B8-5DBD-4932-8BD6-8A7F25F39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4</Pages>
  <Words>566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11</cp:revision>
  <cp:lastPrinted>2024-07-25T02:26:00Z</cp:lastPrinted>
  <dcterms:created xsi:type="dcterms:W3CDTF">2025-07-30T15:22:00Z</dcterms:created>
  <dcterms:modified xsi:type="dcterms:W3CDTF">2025-08-07T03:00:00Z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