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4D10" w14:textId="4720D424" w:rsidR="00C742EC" w:rsidRPr="005250B6" w:rsidRDefault="00F17729" w:rsidP="0093547D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 w:hint="cs"/>
          <w:sz w:val="28"/>
          <w:szCs w:val="28"/>
          <w:cs/>
        </w:rPr>
        <w:t>ข้อมูลทั่วไป</w:t>
      </w:r>
    </w:p>
    <w:p w14:paraId="32E8CD47" w14:textId="2E27F07B" w:rsidR="002071FD" w:rsidRPr="00F17729" w:rsidRDefault="00F17729" w:rsidP="00F17729">
      <w:pPr>
        <w:pStyle w:val="ListParagraph"/>
        <w:numPr>
          <w:ilvl w:val="1"/>
          <w:numId w:val="20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F36EDD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2436BA6" w14:textId="1F2E89EC" w:rsidR="0000478C" w:rsidRP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071FD">
        <w:rPr>
          <w:rFonts w:ascii="Angsana New" w:hAnsi="Angsana New"/>
          <w:color w:val="000000"/>
          <w:sz w:val="28"/>
          <w:szCs w:val="28"/>
        </w:rPr>
        <w:t xml:space="preserve">34 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2071FD" w:rsidRPr="00F36EDD">
        <w:rPr>
          <w:rFonts w:ascii="Angsana New" w:hAnsi="Angsana New"/>
          <w:color w:val="000000"/>
          <w:sz w:val="28"/>
          <w:szCs w:val="28"/>
          <w:cs/>
        </w:rPr>
        <w:t>โดยบริษัท</w:t>
      </w:r>
      <w:r w:rsidR="002071FD" w:rsidRPr="00F36EDD">
        <w:rPr>
          <w:rFonts w:ascii="Angsana New" w:hAnsi="Angsana New" w:hint="cs"/>
          <w:color w:val="000000"/>
          <w:sz w:val="28"/>
          <w:szCs w:val="28"/>
          <w:cs/>
        </w:rPr>
        <w:t>นำ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เสนอข้อมูลทางการเงินระหว่างกาลแบบย่อ </w:t>
      </w:r>
      <w:r w:rsidR="00461989" w:rsidRPr="00F36EDD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2071FD" w:rsidRPr="00F36EDD">
        <w:rPr>
          <w:rFonts w:ascii="Angsana New" w:hAnsi="Angsana New" w:hint="cs"/>
          <w:color w:val="000000"/>
          <w:sz w:val="28"/>
          <w:szCs w:val="28"/>
          <w:cs/>
        </w:rPr>
        <w:t xml:space="preserve">ได้แสดงรายการในงบฐานะการเงิน งบกำไรขาดทุนเบ็ดเสร็จ </w:t>
      </w:r>
      <w:r w:rsidR="002071FD" w:rsidRPr="00F36EDD">
        <w:rPr>
          <w:rFonts w:ascii="Angsana New" w:hAnsi="Angsana New"/>
          <w:color w:val="000000"/>
          <w:sz w:val="28"/>
          <w:szCs w:val="28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4F859792" w14:textId="0030FFB7" w:rsidR="0000478C" w:rsidRP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17729" w:rsidRPr="00F36EDD">
        <w:rPr>
          <w:rFonts w:ascii="Angsana New" w:hAnsi="Angsana New" w:hint="cs"/>
          <w:color w:val="000000"/>
          <w:sz w:val="28"/>
          <w:szCs w:val="28"/>
          <w:cs/>
        </w:rPr>
        <w:t xml:space="preserve">ข้อมูลทางการเงินระหว่างกาล </w:t>
      </w:r>
      <w:r w:rsidRPr="00F36EDD">
        <w:rPr>
          <w:rFonts w:ascii="Angsana New" w:hAnsi="Angsana New"/>
          <w:color w:val="000000"/>
          <w:sz w:val="28"/>
          <w:szCs w:val="28"/>
          <w:cs/>
        </w:rPr>
        <w:t>จึ</w:t>
      </w:r>
      <w:r w:rsidR="002071FD" w:rsidRPr="00F36EDD">
        <w:rPr>
          <w:rFonts w:ascii="Angsana New" w:hAnsi="Angsana New"/>
          <w:color w:val="000000"/>
          <w:sz w:val="28"/>
          <w:szCs w:val="28"/>
          <w:cs/>
        </w:rPr>
        <w:t>งเน้นการให้ข้อมูลเกี่ยวกับ</w:t>
      </w:r>
      <w:r w:rsidR="002071FD" w:rsidRPr="00F36EDD">
        <w:rPr>
          <w:rFonts w:ascii="Angsana New" w:hAnsi="Angsana New" w:hint="cs"/>
          <w:color w:val="000000"/>
          <w:sz w:val="28"/>
          <w:szCs w:val="28"/>
          <w:cs/>
        </w:rPr>
        <w:t>กิจกรรม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</w:t>
      </w:r>
      <w:r w:rsidR="002071FD" w:rsidRPr="00F36EDD">
        <w:rPr>
          <w:rFonts w:ascii="Angsana New" w:hAnsi="Angsana New" w:hint="cs"/>
          <w:color w:val="000000"/>
          <w:sz w:val="28"/>
          <w:szCs w:val="28"/>
          <w:cs/>
        </w:rPr>
        <w:t>ประจำปีล่าสุด</w:t>
      </w:r>
    </w:p>
    <w:p w14:paraId="7B63274B" w14:textId="77777777" w:rsid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509A300B" w14:textId="020B0248" w:rsidR="0000478C" w:rsidRPr="002071FD" w:rsidRDefault="0000478C" w:rsidP="002071F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4631EE1D" w14:textId="1E5D5CE8" w:rsidR="0000478C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63FAF" w:rsidRPr="00F36EDD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0E353F" w:rsidRPr="00F36EDD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="00F63FAF" w:rsidRPr="00F36EDD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F4AD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F4AD2">
        <w:rPr>
          <w:rFonts w:ascii="Angsana New" w:hAnsi="Angsana New"/>
          <w:color w:val="000000"/>
          <w:sz w:val="28"/>
          <w:szCs w:val="28"/>
        </w:rPr>
        <w:t>256</w:t>
      </w:r>
      <w:r w:rsidR="008F4CA6" w:rsidRPr="00456B38">
        <w:rPr>
          <w:rFonts w:ascii="Angsana New" w:hAnsi="Angsana New" w:hint="cs"/>
          <w:color w:val="000000"/>
          <w:sz w:val="28"/>
          <w:szCs w:val="28"/>
        </w:rPr>
        <w:t>7</w:t>
      </w:r>
    </w:p>
    <w:p w14:paraId="4DF021C6" w14:textId="77777777" w:rsidR="002071FD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5332">
        <w:rPr>
          <w:rFonts w:ascii="Angsana New" w:hAnsi="Angsana New"/>
          <w:color w:val="000000"/>
          <w:sz w:val="28"/>
          <w:szCs w:val="28"/>
        </w:rPr>
        <w:t>1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053099">
        <w:rPr>
          <w:rFonts w:ascii="Angsana New" w:hAnsi="Angsana New"/>
          <w:color w:val="000000"/>
          <w:sz w:val="28"/>
          <w:szCs w:val="28"/>
        </w:rPr>
        <w:t>8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220CE61E" w14:textId="2C8037F9" w:rsidR="0000478C" w:rsidRPr="002071FD" w:rsidRDefault="0000478C" w:rsidP="002071F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36EDD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การใช้ดุลยพินิจและ</w:t>
      </w:r>
      <w:r w:rsidRPr="00F36EDD">
        <w:rPr>
          <w:rFonts w:ascii="Angsana New" w:hAnsi="Angsana New"/>
          <w:b/>
          <w:bCs/>
          <w:color w:val="000000"/>
          <w:sz w:val="28"/>
          <w:szCs w:val="28"/>
          <w:cs/>
        </w:rPr>
        <w:t>การประมาณการ</w:t>
      </w:r>
    </w:p>
    <w:p w14:paraId="63E4DCEC" w14:textId="77777777" w:rsidR="0000478C" w:rsidRPr="00957822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DFC2346" w14:textId="721A14BE" w:rsidR="0000478C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F533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F36EDD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8F4CA6" w:rsidRPr="00456B38">
        <w:rPr>
          <w:rFonts w:ascii="Angsana New" w:hAnsi="Angsana New" w:hint="cs"/>
          <w:color w:val="000000"/>
          <w:sz w:val="28"/>
          <w:szCs w:val="28"/>
        </w:rPr>
        <w:t>7</w:t>
      </w:r>
    </w:p>
    <w:p w14:paraId="40609067" w14:textId="77777777" w:rsidR="00456B38" w:rsidRPr="00F36EDD" w:rsidRDefault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027121">
        <w:rPr>
          <w:rFonts w:ascii="Angsana New" w:hAnsi="Angsana New"/>
          <w:sz w:val="28"/>
          <w:szCs w:val="28"/>
        </w:rPr>
        <w:br w:type="page"/>
      </w:r>
    </w:p>
    <w:p w14:paraId="37ADA154" w14:textId="06428121" w:rsidR="00AF1930" w:rsidRPr="008F4CA6" w:rsidRDefault="00F2053F" w:rsidP="008F4CA6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57107A54" w:rsidR="00D125B8" w:rsidRPr="00027121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F36EDD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F36EDD">
        <w:rPr>
          <w:rFonts w:ascii="Angsana New" w:hAnsi="Angsana New"/>
          <w:sz w:val="28"/>
          <w:szCs w:val="28"/>
          <w:cs/>
        </w:rPr>
        <w:t>หมายถึง</w:t>
      </w:r>
      <w:r w:rsidR="00D12079" w:rsidRPr="00F36EDD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F36EDD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="00742A42" w:rsidRPr="00F36EDD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F36EDD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F36EDD">
        <w:rPr>
          <w:rFonts w:ascii="Angsana New" w:hAnsi="Angsana New"/>
          <w:sz w:val="28"/>
          <w:szCs w:val="28"/>
          <w:cs/>
        </w:rPr>
        <w:t>หรือ</w:t>
      </w:r>
      <w:r w:rsidR="0049303E" w:rsidRPr="00F36EDD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  <w:r w:rsidR="002071FD" w:rsidRPr="00F36EDD">
        <w:rPr>
          <w:rFonts w:ascii="Angsana New" w:hAnsi="Angsana New" w:hint="cs"/>
          <w:sz w:val="28"/>
          <w:szCs w:val="28"/>
          <w:cs/>
        </w:rPr>
        <w:t xml:space="preserve"> ในระหว่างปี </w:t>
      </w:r>
      <w:r w:rsidR="002071FD">
        <w:rPr>
          <w:rFonts w:ascii="Angsana New" w:hAnsi="Angsana New"/>
          <w:sz w:val="28"/>
          <w:szCs w:val="28"/>
        </w:rPr>
        <w:t>2568</w:t>
      </w:r>
      <w:r w:rsidR="002071FD" w:rsidRPr="00027121">
        <w:rPr>
          <w:rFonts w:ascii="Angsana New" w:hAnsi="Angsana New" w:hint="cs"/>
          <w:sz w:val="28"/>
          <w:szCs w:val="28"/>
          <w:cs/>
        </w:rPr>
        <w:t xml:space="preserve"> ไม่มีการเปลี่ยนแปลงอย่างมีสาระสำคัญ</w:t>
      </w:r>
    </w:p>
    <w:p w14:paraId="5B174555" w14:textId="3A50247E" w:rsidR="009169D7" w:rsidRPr="0012533A" w:rsidRDefault="009169D7" w:rsidP="009169D7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027121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Pr="00027121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Pr="0002712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31534D" w:rsidRPr="00F36EDD">
        <w:rPr>
          <w:rFonts w:ascii="Angsana New" w:hAnsi="Angsana New"/>
          <w:sz w:val="28"/>
          <w:szCs w:val="28"/>
          <w:cs/>
        </w:rPr>
        <w:t>ม</w:t>
      </w:r>
      <w:r w:rsidR="0031534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Pr="0002712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E50F26">
        <w:rPr>
          <w:rFonts w:ascii="Angsana New" w:hAnsi="Angsana New"/>
          <w:spacing w:val="-4"/>
          <w:sz w:val="28"/>
          <w:szCs w:val="28"/>
        </w:rPr>
        <w:t>256</w:t>
      </w:r>
      <w:r w:rsidR="005D70AD" w:rsidRPr="00E50F26">
        <w:rPr>
          <w:rFonts w:ascii="Angsana New" w:hAnsi="Angsana New"/>
          <w:spacing w:val="-4"/>
          <w:sz w:val="28"/>
          <w:szCs w:val="28"/>
        </w:rPr>
        <w:t>8</w:t>
      </w:r>
      <w:r w:rsidRPr="000271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27121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DA1BE9" w:rsidRPr="00027121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Pr="0002712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12533A">
        <w:rPr>
          <w:rFonts w:ascii="Angsana New" w:hAnsi="Angsana New"/>
          <w:spacing w:val="-4"/>
          <w:sz w:val="28"/>
          <w:szCs w:val="28"/>
        </w:rPr>
        <w:t>31</w:t>
      </w:r>
      <w:r w:rsidRPr="00F36EDD">
        <w:rPr>
          <w:rFonts w:ascii="Angsana New" w:hAnsi="Angsana New"/>
          <w:spacing w:val="-4"/>
          <w:sz w:val="28"/>
          <w:szCs w:val="28"/>
          <w:cs/>
        </w:rPr>
        <w:t xml:space="preserve"> 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256</w:t>
      </w:r>
      <w:r w:rsidR="005D70AD">
        <w:rPr>
          <w:rFonts w:ascii="Angsana New" w:hAnsi="Angsana New"/>
          <w:spacing w:val="-4"/>
          <w:sz w:val="28"/>
          <w:szCs w:val="28"/>
        </w:rPr>
        <w:t>7</w:t>
      </w:r>
      <w:r w:rsidRPr="0012533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100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84"/>
        <w:gridCol w:w="1984"/>
        <w:gridCol w:w="284"/>
        <w:gridCol w:w="1984"/>
      </w:tblGrid>
      <w:tr w:rsidR="005C39A8" w:rsidRPr="00D566CF" w14:paraId="75739390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F36ED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F36EDD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F36EDD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F36EDD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F36EDD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F36EDD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5A6500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37C303F2" w:rsidR="00797FA6" w:rsidRPr="00F36EDD" w:rsidRDefault="0031534D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EE24F5"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E50F2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E50F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9E45333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97FA6" w:rsidRPr="00D566CF" w14:paraId="48393147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F36EDD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F36EDD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F36EDD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51EA" w14:textId="74709A06" w:rsidR="0050692A" w:rsidRPr="005B7EDE" w:rsidRDefault="00883518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8F3C2" w14:textId="0CA366E1" w:rsidR="0050692A" w:rsidRPr="00D566CF" w:rsidRDefault="008F4CA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313</w:t>
            </w:r>
          </w:p>
        </w:tc>
      </w:tr>
      <w:tr w:rsidR="0050692A" w:rsidRPr="00D566CF" w14:paraId="0846B6C4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F36EDD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C9A0383" w14:textId="5A18DE18" w:rsidR="0050692A" w:rsidRPr="005B7EDE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F36EDD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15EBEF9" w14:textId="1ED1D5E9" w:rsidR="0050692A" w:rsidRPr="005B7EDE" w:rsidRDefault="00883518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F36EDD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0D748" w14:textId="41CF82C1" w:rsidR="0050692A" w:rsidRPr="00D566CF" w:rsidRDefault="00883518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DD53C" w14:textId="332DE2A6" w:rsidR="0050692A" w:rsidRPr="00D566CF" w:rsidRDefault="00AC06E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316</w:t>
            </w:r>
          </w:p>
        </w:tc>
      </w:tr>
      <w:tr w:rsidR="00552C7D" w:rsidRPr="00D566CF" w14:paraId="5EAB4AB3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F36EDD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F36EDD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F36EDD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F36EDD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3D1255C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9497" w14:textId="0A246E7B" w:rsidR="002D5462" w:rsidRPr="00F36EDD" w:rsidRDefault="00C670A4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161D" w14:textId="3AD1A799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2D5462" w:rsidRPr="00D566CF" w14:paraId="57846AEA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15C1FAB" w14:textId="4B1C40B1" w:rsidR="002D5462" w:rsidRPr="00D566CF" w:rsidRDefault="00C670A4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413D2A3" w14:textId="54E3FE0C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2D5462" w:rsidRPr="00D566CF" w14:paraId="39A483FF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589AA" w14:textId="14C63F0E" w:rsidR="002D5462" w:rsidRPr="00D566CF" w:rsidRDefault="00C670A4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D7F96" w14:textId="16EC79B4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2D5462" w:rsidRPr="00D566CF" w14:paraId="73C19238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DEAAD" w14:textId="03AB88C6" w:rsidR="002D5462" w:rsidRPr="00D566CF" w:rsidRDefault="00C670A4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5F0BE" w14:textId="396184D6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2D5462" w:rsidRPr="00D566CF" w14:paraId="631C16DC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559C9830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="00521DC6" w:rsidRPr="00F36EDD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78B5B" w14:textId="5903E1E4" w:rsidR="002D5462" w:rsidRPr="00F36EDD" w:rsidRDefault="00C670A4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121,950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24BA0" w14:textId="34954A85" w:rsidR="002D5462" w:rsidRPr="00742A42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AC06E6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25</w:t>
            </w:r>
            <w:r w:rsidR="00AC06E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,727</w:t>
            </w:r>
          </w:p>
        </w:tc>
      </w:tr>
      <w:tr w:rsidR="002D5462" w:rsidRPr="00D566CF" w14:paraId="57839A66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FDCF9" w14:textId="5B4EC919" w:rsidR="002D5462" w:rsidRPr="00F36EDD" w:rsidRDefault="00C670A4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143,093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E7ED0" w14:textId="144F07D0" w:rsidR="002D5462" w:rsidRPr="00F36EDD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C06E6">
              <w:rPr>
                <w:rFonts w:ascii="Angsana New" w:hAnsi="Angsana New"/>
                <w:sz w:val="28"/>
                <w:szCs w:val="28"/>
                <w:lang w:val="en-US"/>
              </w:rPr>
              <w:t>46,870</w:t>
            </w:r>
          </w:p>
        </w:tc>
      </w:tr>
      <w:tr w:rsidR="00493A1A" w:rsidRPr="00D566CF" w14:paraId="2DDCB13B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A31F" w14:textId="77777777" w:rsidR="00493A1A" w:rsidRPr="00F36EDD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21BBA6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88B8C" w14:textId="77777777" w:rsidR="00493A1A" w:rsidRPr="00F36EDD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27E5533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7491E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384EE849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63F4" w14:textId="77777777" w:rsidR="00493A1A" w:rsidRPr="00F36EDD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9C7496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3317C61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7D5F91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20C81EB6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0AE7B516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3A93" w14:textId="77777777" w:rsidR="00493A1A" w:rsidRPr="00F36EDD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64FFC2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FB46DBF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E32209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F9D919A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2424AD89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7C33" w14:textId="77777777" w:rsidR="00493A1A" w:rsidRPr="00F36EDD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697E3A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01C5EC5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B6C9465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5F859EA9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0D0FBA4F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0935" w14:textId="77777777" w:rsidR="00493A1A" w:rsidRPr="00F36EDD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A2D8A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721E790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ABD76C0" w14:textId="77777777" w:rsidR="00493A1A" w:rsidRPr="00D566CF" w:rsidRDefault="00493A1A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1816BC1" w14:textId="77777777" w:rsidR="00493A1A" w:rsidRDefault="00493A1A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93A1A" w:rsidRPr="00D566CF" w14:paraId="266590F2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502B" w14:textId="77777777" w:rsidR="00493A1A" w:rsidRPr="00F36EDD" w:rsidRDefault="00493A1A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966460" w14:textId="77777777" w:rsidR="00493A1A" w:rsidRPr="00D566CF" w:rsidRDefault="00493A1A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4A95A026" w14:textId="77777777" w:rsidR="00493A1A" w:rsidRDefault="00493A1A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192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92DB382" w14:textId="77777777" w:rsidR="00493A1A" w:rsidRPr="00D566CF" w:rsidRDefault="00493A1A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94C7D09" w14:textId="77777777" w:rsidR="00493A1A" w:rsidRDefault="00493A1A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192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5462" w:rsidRPr="00D566CF" w14:paraId="25116021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2A9C9963" w14:textId="57CDA103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6C77F68" w14:textId="77777777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415973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DE3BC0C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26A1932E" w14:textId="77777777" w:rsidR="002D5462" w:rsidRPr="00F36EDD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54DE44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3F1A60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618B7DE2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54B21D35" w14:textId="77777777" w:rsidR="00F229B5" w:rsidRPr="00F36EDD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A4CAB08" w14:textId="47CB4E96" w:rsidR="00F229B5" w:rsidRPr="00D566CF" w:rsidRDefault="000B1D20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DCC557" w14:textId="4A7D4562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229B5" w:rsidRPr="00D566CF" w14:paraId="6C7E9AD6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3F693ACB" w14:textId="77777777" w:rsidR="00F229B5" w:rsidRPr="00F36EDD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2650B61" w14:textId="265DE5DB" w:rsidR="00F229B5" w:rsidRPr="00D566CF" w:rsidRDefault="000B1D20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284" w:type="dxa"/>
            <w:vAlign w:val="bottom"/>
          </w:tcPr>
          <w:p w14:paraId="19723E44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ECB68C1" w14:textId="16D4D57E" w:rsidR="00F229B5" w:rsidRPr="00D566CF" w:rsidRDefault="00A768A3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8A3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F229B5" w:rsidRPr="00D566CF" w14:paraId="067ECE41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5007051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5A4ACC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AF443FB" w14:textId="3C373E78" w:rsidR="00F229B5" w:rsidRPr="00D566CF" w:rsidRDefault="000B1D20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284" w:type="dxa"/>
            <w:vAlign w:val="bottom"/>
          </w:tcPr>
          <w:p w14:paraId="07E0E62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A2448" w14:textId="34F1AC3F" w:rsidR="00F229B5" w:rsidRPr="00D566CF" w:rsidRDefault="00A768A3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F229B5" w:rsidRPr="00D566CF" w14:paraId="5A401E06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49BB3CE6" w14:textId="1E564086" w:rsidR="00F229B5" w:rsidRPr="00F36EDD" w:rsidRDefault="002071FD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27121">
              <w:rPr>
                <w:rFonts w:ascii="Angsana New" w:hAnsi="Angsana New" w:hint="cs"/>
                <w:sz w:val="28"/>
                <w:szCs w:val="28"/>
                <w:u w:val="single"/>
              </w:rPr>
              <w:t>(</w:t>
            </w:r>
            <w:r w:rsidR="00F229B5"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36E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  <w:r w:rsidR="00F229B5"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="00C24229" w:rsidRPr="00F36EDD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</w:tcPr>
          <w:p w14:paraId="2F1C209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1C17CD" w14:textId="7CC0B24F" w:rsidR="00F229B5" w:rsidRPr="00F36EDD" w:rsidRDefault="0088352A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835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(3,816)</w:t>
            </w:r>
          </w:p>
        </w:tc>
        <w:tc>
          <w:tcPr>
            <w:tcW w:w="284" w:type="dxa"/>
            <w:vAlign w:val="bottom"/>
          </w:tcPr>
          <w:p w14:paraId="01C9FB7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CC12F4B" w14:textId="61C5A014" w:rsidR="00F229B5" w:rsidRPr="00D566CF" w:rsidRDefault="00A768A3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</w:t>
            </w: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886)</w:t>
            </w:r>
          </w:p>
        </w:tc>
      </w:tr>
      <w:tr w:rsidR="00F229B5" w:rsidRPr="00D566CF" w14:paraId="00EAFFFA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4371A03" w14:textId="77777777" w:rsidR="00F229B5" w:rsidRPr="00F36EDD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3AC8D" w14:textId="3AB5FC5B" w:rsidR="00F229B5" w:rsidRPr="00D566CF" w:rsidRDefault="0088352A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352A"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vAlign w:val="bottom"/>
          </w:tcPr>
          <w:p w14:paraId="35CF7F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23BD" w14:textId="42486AC2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</w:t>
            </w:r>
            <w:r w:rsidR="00D8379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229B5" w:rsidRPr="00D566CF" w14:paraId="40EAAC5F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9"/>
        </w:trPr>
        <w:tc>
          <w:tcPr>
            <w:tcW w:w="5495" w:type="dxa"/>
            <w:vAlign w:val="bottom"/>
          </w:tcPr>
          <w:p w14:paraId="526AC61A" w14:textId="77777777" w:rsidR="00F229B5" w:rsidRPr="00F36EDD" w:rsidRDefault="00F229B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F229B5" w:rsidRPr="00D566CF" w:rsidRDefault="00F229B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28D2F82" w14:textId="77777777" w:rsidR="00F229B5" w:rsidRPr="00D566CF" w:rsidRDefault="00F229B5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F229B5" w:rsidRPr="00D566CF" w:rsidRDefault="00F229B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640398" w14:textId="77777777" w:rsidR="00F229B5" w:rsidRPr="00D566CF" w:rsidRDefault="00F229B5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4EE391FD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5E37D4D" w14:textId="77777777" w:rsidR="00F229B5" w:rsidRPr="00F36EDD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0B4B07E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3256A5C1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B6463F1" w14:textId="77777777" w:rsidR="00F229B5" w:rsidRPr="00F36EDD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5261853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41BF59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9B5" w:rsidRPr="00D566CF" w14:paraId="2FD14DD9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4121B095" w14:textId="175717A2" w:rsidR="00F229B5" w:rsidRPr="00F36EDD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40A2DC0" w14:textId="321BBFCC" w:rsidR="00F229B5" w:rsidRPr="00D566CF" w:rsidRDefault="002D68EA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62,112</w:t>
            </w:r>
          </w:p>
        </w:tc>
        <w:tc>
          <w:tcPr>
            <w:tcW w:w="284" w:type="dxa"/>
            <w:vAlign w:val="bottom"/>
          </w:tcPr>
          <w:p w14:paraId="1589CD22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28F5589" w14:textId="32CCEED4" w:rsidR="00F229B5" w:rsidRPr="00D8379E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D8379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7,469</w:t>
            </w:r>
          </w:p>
        </w:tc>
      </w:tr>
      <w:tr w:rsidR="00F229B5" w:rsidRPr="00D566CF" w14:paraId="6695E0A5" w14:textId="77777777" w:rsidTr="005A65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0BA458F3" w14:textId="77777777" w:rsidR="00F229B5" w:rsidRPr="00F36EDD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8670F" w14:textId="6A336493" w:rsidR="00F229B5" w:rsidRPr="00F36EDD" w:rsidRDefault="002D68EA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62,112</w:t>
            </w:r>
          </w:p>
        </w:tc>
        <w:tc>
          <w:tcPr>
            <w:tcW w:w="284" w:type="dxa"/>
            <w:vAlign w:val="bottom"/>
          </w:tcPr>
          <w:p w14:paraId="7FB6A56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46365" w14:textId="457908A5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8379E">
              <w:rPr>
                <w:rFonts w:ascii="Angsana New" w:hAnsi="Angsana New"/>
                <w:sz w:val="28"/>
                <w:szCs w:val="28"/>
                <w:lang w:val="en-US"/>
              </w:rPr>
              <w:t>7,469</w:t>
            </w:r>
          </w:p>
        </w:tc>
      </w:tr>
    </w:tbl>
    <w:p w14:paraId="2ACCFD24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56032A9E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19BA65A0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1631330C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65E5EB22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30A349CD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2298CD6E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39ACCF34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4EF82453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41EE9E79" w14:textId="77777777" w:rsidR="00E50F26" w:rsidRDefault="00E50F26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5589F006" w14:textId="77777777" w:rsidR="00A768A3" w:rsidRDefault="00A768A3" w:rsidP="009312A2">
      <w:pPr>
        <w:pStyle w:val="a4"/>
        <w:widowControl/>
        <w:spacing w:before="120" w:after="120"/>
        <w:ind w:left="426" w:right="0"/>
        <w:jc w:val="thaiDistribute"/>
        <w:rPr>
          <w:rFonts w:ascii="Angsana New" w:hAnsi="Angsana New" w:cs="Angsana New"/>
        </w:rPr>
      </w:pPr>
    </w:p>
    <w:p w14:paraId="17106A13" w14:textId="111FA63B" w:rsidR="00960B87" w:rsidRPr="00450241" w:rsidRDefault="000E38F9" w:rsidP="005A6500">
      <w:pPr>
        <w:pStyle w:val="a4"/>
        <w:widowControl/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027121">
        <w:rPr>
          <w:rFonts w:ascii="Angsana New" w:hAnsi="Angsana New" w:cs="Angsana New" w:hint="cs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450241" w:rsidRPr="00027121">
        <w:rPr>
          <w:rFonts w:ascii="Angsana New" w:hAnsi="Angsana New" w:cs="Angsana New" w:hint="cs"/>
          <w:spacing w:val="-4"/>
          <w:cs/>
        </w:rPr>
        <w:t>สำหรับงวดสามเดือนและหกเดือน</w:t>
      </w:r>
      <w:r w:rsidR="00D51A19" w:rsidRPr="00027121">
        <w:rPr>
          <w:rFonts w:ascii="Angsana New" w:hAnsi="Angsana New" w:cs="Angsana New" w:hint="cs"/>
          <w:cs/>
        </w:rPr>
        <w:t>สิ้นสุดวันที</w:t>
      </w:r>
      <w:r w:rsidR="008C70B8" w:rsidRPr="00027121">
        <w:rPr>
          <w:rFonts w:ascii="Angsana New" w:hAnsi="Angsana New" w:cs="Angsana New" w:hint="cs"/>
          <w:cs/>
        </w:rPr>
        <w:t>่</w:t>
      </w:r>
      <w:r w:rsidR="00FC259D" w:rsidRPr="00027121">
        <w:rPr>
          <w:rFonts w:ascii="Angsana New" w:hAnsi="Angsana New" w:cs="Angsana New" w:hint="cs"/>
        </w:rPr>
        <w:t xml:space="preserve"> </w:t>
      </w:r>
      <w:r w:rsidR="0031534D" w:rsidRPr="00450241">
        <w:rPr>
          <w:rFonts w:ascii="Angsana New" w:hAnsi="Angsana New" w:cs="Angsana New" w:hint="cs"/>
        </w:rPr>
        <w:t xml:space="preserve">30 </w:t>
      </w:r>
      <w:r w:rsidR="0031534D" w:rsidRPr="00F36EDD">
        <w:rPr>
          <w:rFonts w:ascii="Angsana New" w:hAnsi="Angsana New" w:cs="Angsana New" w:hint="cs"/>
          <w:cs/>
        </w:rPr>
        <w:t>มิถุนายน</w:t>
      </w:r>
      <w:r w:rsidR="00040045" w:rsidRPr="00027121">
        <w:rPr>
          <w:rFonts w:ascii="Angsana New" w:hAnsi="Angsana New" w:cs="Angsana New" w:hint="cs"/>
        </w:rPr>
        <w:t xml:space="preserve"> </w:t>
      </w:r>
      <w:r w:rsidR="001A61BE" w:rsidRPr="00450241">
        <w:rPr>
          <w:rFonts w:ascii="Angsana New" w:hAnsi="Angsana New" w:cs="Angsana New" w:hint="cs"/>
        </w:rPr>
        <w:t>2</w:t>
      </w:r>
      <w:r w:rsidR="00040045" w:rsidRPr="00450241">
        <w:rPr>
          <w:rFonts w:ascii="Angsana New" w:hAnsi="Angsana New" w:cs="Angsana New" w:hint="cs"/>
        </w:rPr>
        <w:t>56</w:t>
      </w:r>
      <w:r w:rsidR="001A61BE" w:rsidRPr="00450241">
        <w:rPr>
          <w:rFonts w:ascii="Angsana New" w:hAnsi="Angsana New" w:cs="Angsana New" w:hint="cs"/>
        </w:rPr>
        <w:t>8</w:t>
      </w:r>
      <w:r w:rsidR="00040045" w:rsidRPr="00F36EDD">
        <w:rPr>
          <w:rFonts w:ascii="Angsana New" w:hAnsi="Angsana New" w:cs="Angsana New" w:hint="cs"/>
          <w:cs/>
        </w:rPr>
        <w:t xml:space="preserve"> และ </w:t>
      </w:r>
      <w:r w:rsidR="000448CF" w:rsidRPr="00450241">
        <w:rPr>
          <w:rFonts w:ascii="Angsana New" w:hAnsi="Angsana New" w:cs="Angsana New" w:hint="cs"/>
        </w:rPr>
        <w:t>256</w:t>
      </w:r>
      <w:r w:rsidR="001A61BE" w:rsidRPr="00450241">
        <w:rPr>
          <w:rFonts w:ascii="Angsana New" w:hAnsi="Angsana New" w:cs="Angsana New" w:hint="cs"/>
        </w:rPr>
        <w:t>7</w:t>
      </w:r>
      <w:r w:rsidR="00307A6D" w:rsidRPr="00450241">
        <w:rPr>
          <w:rFonts w:ascii="Angsana New" w:hAnsi="Angsana New" w:cs="Angsana New" w:hint="cs"/>
          <w:cs/>
        </w:rPr>
        <w:t xml:space="preserve"> </w:t>
      </w:r>
      <w:r w:rsidR="009C3690" w:rsidRPr="00450241">
        <w:rPr>
          <w:rFonts w:ascii="Angsana New" w:hAnsi="Angsana New" w:cs="Angsana New" w:hint="cs"/>
          <w:cs/>
        </w:rPr>
        <w:t>มีดังนี้</w:t>
      </w: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36"/>
        <w:gridCol w:w="1271"/>
        <w:gridCol w:w="240"/>
        <w:gridCol w:w="1322"/>
        <w:gridCol w:w="236"/>
        <w:gridCol w:w="1325"/>
        <w:gridCol w:w="236"/>
        <w:gridCol w:w="1323"/>
      </w:tblGrid>
      <w:tr w:rsidR="004D4A37" w:rsidRPr="005764E7" w14:paraId="7654C205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111E4D54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52893F78" w14:textId="77777777" w:rsidR="004D4A37" w:rsidRPr="00E50F26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D4A37" w:rsidRPr="00D35C26" w14:paraId="3390A7B9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2CA43B72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33894108" w14:textId="77777777" w:rsidR="004D4A37" w:rsidRPr="00F36EDD" w:rsidRDefault="004D4A37" w:rsidP="0085518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4D4A37" w:rsidRPr="00D35C26" w14:paraId="5FFE4EDB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4F7F398D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5ECFABCA" w14:textId="77777777" w:rsidR="004D4A37" w:rsidRPr="00F36EDD" w:rsidRDefault="004D4A37" w:rsidP="0085518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A37" w:rsidRPr="002D131C" w14:paraId="7DD97100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3A2405AB" w14:textId="77777777" w:rsidR="004D4A37" w:rsidRPr="0062500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</w:tcBorders>
            <w:vAlign w:val="bottom"/>
          </w:tcPr>
          <w:p w14:paraId="12FA505C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  <w:vAlign w:val="bottom"/>
          </w:tcPr>
          <w:p w14:paraId="27E987BB" w14:textId="77777777" w:rsidR="004D4A37" w:rsidRPr="00625007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14:paraId="4508CE26" w14:textId="77777777" w:rsidR="004D4A37" w:rsidRPr="002D131C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4D4A37" w:rsidRPr="00D35C26" w14:paraId="43A66ADB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19D10E1B" w14:textId="77777777" w:rsidR="004D4A37" w:rsidRPr="00F36ED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vAlign w:val="bottom"/>
          </w:tcPr>
          <w:p w14:paraId="0416D417" w14:textId="77777777" w:rsidR="004D4A37" w:rsidRPr="000125B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right w:val="nil"/>
            </w:tcBorders>
            <w:vAlign w:val="bottom"/>
          </w:tcPr>
          <w:p w14:paraId="7AD32542" w14:textId="77777777" w:rsidR="004D4A37" w:rsidRPr="00F36EDD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14949F1" w14:textId="77777777" w:rsidR="004D4A37" w:rsidRPr="00F36EDD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D4A37" w:rsidRPr="00B14A48" w14:paraId="374861A1" w14:textId="77777777" w:rsidTr="005A6500">
        <w:trPr>
          <w:trHeight w:val="397"/>
          <w:tblHeader/>
        </w:trPr>
        <w:tc>
          <w:tcPr>
            <w:tcW w:w="3936" w:type="dxa"/>
            <w:vAlign w:val="bottom"/>
          </w:tcPr>
          <w:p w14:paraId="625E3843" w14:textId="77777777" w:rsidR="004D4A37" w:rsidRPr="00F36ED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140F9" w14:textId="5BE67ED5" w:rsidR="004D4A37" w:rsidRPr="000448CF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2568</w:t>
            </w:r>
          </w:p>
        </w:tc>
        <w:tc>
          <w:tcPr>
            <w:tcW w:w="240" w:type="dxa"/>
            <w:vAlign w:val="bottom"/>
          </w:tcPr>
          <w:p w14:paraId="6C467A1B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73BFE" w14:textId="7E6E060C" w:rsidR="004D4A37" w:rsidRPr="004D4A3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36" w:type="dxa"/>
            <w:vAlign w:val="bottom"/>
          </w:tcPr>
          <w:p w14:paraId="0455658E" w14:textId="77777777" w:rsidR="004D4A37" w:rsidRPr="00B14A48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A9BD" w14:textId="73F4BC41" w:rsidR="004D4A37" w:rsidRPr="00B14A48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ED977E" w14:textId="77777777" w:rsidR="004D4A37" w:rsidRPr="00B14A48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9A2D4" w14:textId="5076286A" w:rsidR="004D4A37" w:rsidRPr="00B14A48" w:rsidRDefault="004D4A37" w:rsidP="0085518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7</w:t>
            </w:r>
          </w:p>
        </w:tc>
      </w:tr>
      <w:tr w:rsidR="004D4A37" w:rsidRPr="005764E7" w14:paraId="5F23D496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ED62352" w14:textId="77777777" w:rsidR="004D4A37" w:rsidRPr="00F36ED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1" w:type="dxa"/>
          </w:tcPr>
          <w:p w14:paraId="2815E5B8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6B1A9118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</w:tcPr>
          <w:p w14:paraId="753D29F8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68010A5" w14:textId="77777777" w:rsidR="004D4A37" w:rsidRPr="0062500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3A0B6607" w14:textId="77777777" w:rsidR="004D4A37" w:rsidRPr="00F36EDD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6255FD72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17E8F5A1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35C26" w14:paraId="14A1FAE8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C9F7A0C" w14:textId="77777777" w:rsidR="004D4A37" w:rsidRPr="00F36ED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</w:tcPr>
          <w:p w14:paraId="0D1A0C5C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3B58CB69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</w:tcPr>
          <w:p w14:paraId="58805881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ED03324" w14:textId="77777777" w:rsidR="004D4A37" w:rsidRPr="0062500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446C399" w14:textId="77777777" w:rsidR="004D4A37" w:rsidRPr="00F36EDD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CA7E0D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8529EC6" w14:textId="77777777" w:rsidR="004D4A37" w:rsidRPr="00F36EDD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D4A37" w:rsidRPr="005764E7" w14:paraId="1B2EA9B3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25235C31" w14:textId="77777777" w:rsidR="004D4A37" w:rsidRPr="00F36ED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71" w:type="dxa"/>
            <w:vAlign w:val="bottom"/>
          </w:tcPr>
          <w:p w14:paraId="58948955" w14:textId="77777777" w:rsidR="004D4A37" w:rsidRPr="000738BB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565714C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2FB84E45" w14:textId="77777777" w:rsidR="004D4A37" w:rsidRPr="000738BB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9F88DA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1F520098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ED8230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5DA84367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D4A37" w:rsidRPr="00E31D08" w14:paraId="0F8E68CF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831055A" w14:textId="77777777" w:rsidR="004D4A37" w:rsidRPr="00F36EDD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vAlign w:val="bottom"/>
          </w:tcPr>
          <w:p w14:paraId="3BA738EB" w14:textId="12BD8CC3" w:rsidR="004D4A37" w:rsidRPr="000738BB" w:rsidRDefault="00EB4819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62,740</w:t>
            </w:r>
          </w:p>
        </w:tc>
        <w:tc>
          <w:tcPr>
            <w:tcW w:w="240" w:type="dxa"/>
            <w:vAlign w:val="bottom"/>
          </w:tcPr>
          <w:p w14:paraId="193F6671" w14:textId="77777777" w:rsidR="004D4A37" w:rsidRPr="005764E7" w:rsidRDefault="004D4A37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3049B313" w14:textId="375713E3" w:rsidR="004D4A3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47,693</w:t>
            </w:r>
          </w:p>
        </w:tc>
        <w:tc>
          <w:tcPr>
            <w:tcW w:w="236" w:type="dxa"/>
            <w:vAlign w:val="bottom"/>
          </w:tcPr>
          <w:p w14:paraId="1667B852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416E228" w14:textId="7D6D29C6" w:rsidR="004D4A37" w:rsidRPr="005764E7" w:rsidRDefault="00EB4819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130,892</w:t>
            </w:r>
          </w:p>
        </w:tc>
        <w:tc>
          <w:tcPr>
            <w:tcW w:w="236" w:type="dxa"/>
            <w:vAlign w:val="bottom"/>
          </w:tcPr>
          <w:p w14:paraId="1CEECD22" w14:textId="77777777" w:rsidR="004D4A37" w:rsidRPr="005764E7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10405876" w14:textId="3A73F745" w:rsidR="004D4A37" w:rsidRPr="00E31D08" w:rsidRDefault="004D4A37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98,849</w:t>
            </w:r>
          </w:p>
        </w:tc>
      </w:tr>
      <w:tr w:rsidR="00E50F26" w:rsidRPr="00E31D08" w14:paraId="52026A12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F880145" w14:textId="69A8BF3B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8" w:right="14" w:hanging="141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FA5C0EF" w14:textId="77777777" w:rsidR="00E50F26" w:rsidRPr="000738BB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4E756E2" w14:textId="77777777" w:rsidR="00E50F26" w:rsidRPr="005764E7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29FCEF93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7F9B37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5726B64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8EB013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A058D16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F26" w:rsidRPr="00E31D08" w14:paraId="56883032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433D30D" w14:textId="09BD3851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 w:hanging="113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3348EFD" w14:textId="0CCDC2A0" w:rsidR="00E50F26" w:rsidRPr="000738BB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25E3DA8" w14:textId="77777777" w:rsidR="00E50F26" w:rsidRPr="005764E7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746FFCEB" w14:textId="77F5F508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46A7A2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C99973E" w14:textId="2F4D0450" w:rsidR="00E50F26" w:rsidRPr="005764E7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175</w:t>
            </w:r>
          </w:p>
        </w:tc>
        <w:tc>
          <w:tcPr>
            <w:tcW w:w="236" w:type="dxa"/>
            <w:vAlign w:val="bottom"/>
          </w:tcPr>
          <w:p w14:paraId="6B4BF180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B7C9C62" w14:textId="31C61E02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E50F26" w:rsidRPr="005764E7" w14:paraId="10C1D967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5577AAE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A48DD" w14:textId="49524F69" w:rsidR="00E50F26" w:rsidRPr="0086466E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sz w:val="28"/>
                <w:szCs w:val="28"/>
                <w:lang w:val="en-US"/>
              </w:rPr>
              <w:t>62,740</w:t>
            </w:r>
          </w:p>
        </w:tc>
        <w:tc>
          <w:tcPr>
            <w:tcW w:w="240" w:type="dxa"/>
            <w:vAlign w:val="bottom"/>
          </w:tcPr>
          <w:p w14:paraId="6D9A3673" w14:textId="77777777" w:rsidR="00E50F26" w:rsidRPr="005764E7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7D6C2" w14:textId="22D81F6E" w:rsidR="00E50F26" w:rsidRPr="0086466E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47,693</w:t>
            </w:r>
          </w:p>
        </w:tc>
        <w:tc>
          <w:tcPr>
            <w:tcW w:w="236" w:type="dxa"/>
            <w:vAlign w:val="bottom"/>
          </w:tcPr>
          <w:p w14:paraId="2366A96B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E38A7" w14:textId="32BF8B23" w:rsidR="00E50F26" w:rsidRPr="005764E7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sz w:val="28"/>
                <w:szCs w:val="28"/>
                <w:lang w:val="en-US"/>
              </w:rPr>
              <w:t>131,067</w:t>
            </w:r>
          </w:p>
        </w:tc>
        <w:tc>
          <w:tcPr>
            <w:tcW w:w="236" w:type="dxa"/>
            <w:vAlign w:val="bottom"/>
          </w:tcPr>
          <w:p w14:paraId="69501CC8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14C0" w14:textId="72C7D19C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98,849</w:t>
            </w:r>
          </w:p>
        </w:tc>
      </w:tr>
      <w:tr w:rsidR="00E50F26" w:rsidRPr="00481580" w14:paraId="01F93CE9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7BDFB1D" w14:textId="59F6B1C6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5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7784D" w14:textId="77777777" w:rsidR="00E50F26" w:rsidRPr="0086466E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0CAF0A0D" w14:textId="77777777" w:rsidR="00E50F26" w:rsidRPr="005764E7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2153AA" w14:textId="77777777" w:rsidR="00E50F26" w:rsidRPr="00F36EDD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3936A6A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662D31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E06B9F" w14:textId="77777777" w:rsidR="00E50F26" w:rsidRPr="005764E7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F8D7CCA" w14:textId="77777777" w:rsidR="00E50F26" w:rsidRPr="00481580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:rsidRPr="00F67D73" w14:paraId="02A723BF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3C133B89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48DFCE23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CF3E69C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43E2DCF7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43D7F4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52C09EE1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9C0584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68C6261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:rsidRPr="00F67D73" w14:paraId="42B01957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112F747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vAlign w:val="bottom"/>
          </w:tcPr>
          <w:p w14:paraId="2FA55509" w14:textId="358489E9" w:rsidR="00E50F26" w:rsidRPr="004A7F8C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40" w:type="dxa"/>
            <w:vAlign w:val="bottom"/>
          </w:tcPr>
          <w:p w14:paraId="74BBF682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69ECDAED" w14:textId="0147B3AE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E97A01F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59E69FEC" w14:textId="0EC9872E" w:rsidR="00E50F26" w:rsidRPr="004A7F8C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36" w:type="dxa"/>
            <w:vAlign w:val="bottom"/>
          </w:tcPr>
          <w:p w14:paraId="7F9218B1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22CA3716" w14:textId="49FFFB52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E50F26" w:rsidRPr="00F67D73" w14:paraId="40BCB54B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8C8E9FB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pacing w:val="-12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1" w:type="dxa"/>
            <w:vAlign w:val="bottom"/>
          </w:tcPr>
          <w:p w14:paraId="4EC5380C" w14:textId="17C65525" w:rsidR="00E50F26" w:rsidRPr="004A7F8C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</w:p>
        </w:tc>
        <w:tc>
          <w:tcPr>
            <w:tcW w:w="240" w:type="dxa"/>
            <w:vAlign w:val="bottom"/>
          </w:tcPr>
          <w:p w14:paraId="7F03F38E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55A38E90" w14:textId="36C4C811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  <w:vAlign w:val="bottom"/>
          </w:tcPr>
          <w:p w14:paraId="7EA10D70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038D8DCF" w14:textId="543B4937" w:rsidR="00E50F26" w:rsidRPr="004A7F8C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</w:p>
        </w:tc>
        <w:tc>
          <w:tcPr>
            <w:tcW w:w="236" w:type="dxa"/>
            <w:vAlign w:val="bottom"/>
          </w:tcPr>
          <w:p w14:paraId="6885E4EF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3ACA181" w14:textId="7C594DFB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</w:tr>
      <w:tr w:rsidR="00E50F26" w:rsidRPr="00F67D73" w14:paraId="12302E38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2283D996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F1314" w14:textId="2BF77D4C" w:rsidR="00E50F26" w:rsidRPr="004A7F8C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673</w:t>
            </w:r>
          </w:p>
        </w:tc>
        <w:tc>
          <w:tcPr>
            <w:tcW w:w="240" w:type="dxa"/>
            <w:vAlign w:val="bottom"/>
          </w:tcPr>
          <w:p w14:paraId="09CBB9F7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7A9E815" w14:textId="363C1450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236" w:type="dxa"/>
            <w:vAlign w:val="bottom"/>
          </w:tcPr>
          <w:p w14:paraId="7C396609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10C6380" w14:textId="3AE04939" w:rsidR="00E50F26" w:rsidRPr="004A7F8C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673</w:t>
            </w:r>
          </w:p>
        </w:tc>
        <w:tc>
          <w:tcPr>
            <w:tcW w:w="236" w:type="dxa"/>
            <w:vAlign w:val="bottom"/>
          </w:tcPr>
          <w:p w14:paraId="1352057C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CA933AC" w14:textId="0911842F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354</w:t>
            </w:r>
          </w:p>
        </w:tc>
      </w:tr>
      <w:tr w:rsidR="00E50F26" w:rsidRPr="00F67D73" w14:paraId="33C94BF1" w14:textId="77777777" w:rsidTr="005A6500">
        <w:trPr>
          <w:trHeight w:val="397"/>
        </w:trPr>
        <w:tc>
          <w:tcPr>
            <w:tcW w:w="3936" w:type="dxa"/>
            <w:vAlign w:val="center"/>
          </w:tcPr>
          <w:p w14:paraId="5D69E0ED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6C1FC" w14:textId="7559D028" w:rsidR="00E50F26" w:rsidRPr="00F67D7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sz w:val="28"/>
                <w:szCs w:val="28"/>
                <w:lang w:val="en-US"/>
              </w:rPr>
              <w:t>3,638</w:t>
            </w:r>
          </w:p>
        </w:tc>
        <w:tc>
          <w:tcPr>
            <w:tcW w:w="240" w:type="dxa"/>
            <w:vAlign w:val="bottom"/>
          </w:tcPr>
          <w:p w14:paraId="4CACAAE0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43469" w14:textId="39E401BA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3,128</w:t>
            </w:r>
          </w:p>
        </w:tc>
        <w:tc>
          <w:tcPr>
            <w:tcW w:w="236" w:type="dxa"/>
            <w:vAlign w:val="bottom"/>
          </w:tcPr>
          <w:p w14:paraId="62FB5C3C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E5D8F" w14:textId="64049D87" w:rsidR="00E50F26" w:rsidRPr="00F67D7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sz w:val="28"/>
                <w:szCs w:val="28"/>
                <w:lang w:val="en-US"/>
              </w:rPr>
              <w:t>3,638</w:t>
            </w:r>
          </w:p>
        </w:tc>
        <w:tc>
          <w:tcPr>
            <w:tcW w:w="236" w:type="dxa"/>
            <w:vAlign w:val="bottom"/>
          </w:tcPr>
          <w:p w14:paraId="22282924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F1D05" w14:textId="0008A511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3,128</w:t>
            </w:r>
          </w:p>
        </w:tc>
      </w:tr>
      <w:tr w:rsidR="00E50F26" w14:paraId="64D502E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00E57A89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7E9A86A6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092C86F2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C419B81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BF75012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9C7A2D2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ABE3BCA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5F0884A1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14:paraId="0D541A4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5ADE5A9F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1F4770C3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12BDAB01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115607C1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C74280B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F30F8EC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CA6827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40A61BB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14:paraId="68F295AA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E81CDDE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04C3ABF2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61A824C6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A97B32C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8C16065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2D9BF27C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B2592F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1F144D9F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14:paraId="3D989A6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3D6490D8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bottom"/>
          </w:tcPr>
          <w:p w14:paraId="5615927F" w14:textId="37B73C43" w:rsidR="00E50F26" w:rsidRPr="00F349FC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322</w:t>
            </w:r>
          </w:p>
        </w:tc>
        <w:tc>
          <w:tcPr>
            <w:tcW w:w="240" w:type="dxa"/>
            <w:vAlign w:val="bottom"/>
          </w:tcPr>
          <w:p w14:paraId="14A1FEC9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25B82709" w14:textId="763B25D8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232</w:t>
            </w:r>
          </w:p>
        </w:tc>
        <w:tc>
          <w:tcPr>
            <w:tcW w:w="236" w:type="dxa"/>
            <w:vAlign w:val="bottom"/>
          </w:tcPr>
          <w:p w14:paraId="24BE38B9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3092CA61" w14:textId="07D7E0A8" w:rsidR="00E50F26" w:rsidRPr="007E3F2E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1,162</w:t>
            </w:r>
          </w:p>
        </w:tc>
        <w:tc>
          <w:tcPr>
            <w:tcW w:w="236" w:type="dxa"/>
            <w:vAlign w:val="bottom"/>
          </w:tcPr>
          <w:p w14:paraId="0A6AB56C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3ABE9CF8" w14:textId="1C64C4A4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331</w:t>
            </w:r>
          </w:p>
        </w:tc>
      </w:tr>
      <w:tr w:rsidR="00E50F26" w14:paraId="703CE7E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22693A9D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bottom"/>
          </w:tcPr>
          <w:p w14:paraId="39FA6BE8" w14:textId="77777777" w:rsidR="00E50F26" w:rsidRPr="00F349FC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70A7913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47D3A6EB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B7571F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1D95FA42" w14:textId="77777777" w:rsidR="00E50F26" w:rsidRPr="007E3F2E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AE8015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4A7471C1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14:paraId="680A9B16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B9A8819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6423D7" w14:textId="0B8FF9DD" w:rsidR="00E50F26" w:rsidRPr="00F349FC" w:rsidRDefault="00DF0D0B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76BFB336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334B2317" w14:textId="5627D152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49F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648E0896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7EC5D86" w14:textId="0DD2F439" w:rsidR="00E50F26" w:rsidRPr="007E3F2E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01CCC143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71EEA2D" w14:textId="60D88F35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3F2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</w:tr>
      <w:tr w:rsidR="00E50F26" w14:paraId="137F8E09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79EC8A8F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C7B8D" w14:textId="6D6F7B9D" w:rsidR="00E50F26" w:rsidRPr="00045FBB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DF0D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626C7D67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3C690" w14:textId="50960863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FBB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236" w:type="dxa"/>
            <w:vAlign w:val="bottom"/>
          </w:tcPr>
          <w:p w14:paraId="4CB5739B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0CD5C" w14:textId="2384A448" w:rsidR="00E50F26" w:rsidRPr="00F67D7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sz w:val="28"/>
                <w:szCs w:val="28"/>
                <w:lang w:val="en-US"/>
              </w:rPr>
              <w:t>1,182</w:t>
            </w:r>
          </w:p>
        </w:tc>
        <w:tc>
          <w:tcPr>
            <w:tcW w:w="236" w:type="dxa"/>
            <w:vAlign w:val="bottom"/>
          </w:tcPr>
          <w:p w14:paraId="4D732A46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98FD4" w14:textId="6EFAD6F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351</w:t>
            </w:r>
          </w:p>
        </w:tc>
      </w:tr>
      <w:tr w:rsidR="00E50F26" w14:paraId="6F916507" w14:textId="77777777" w:rsidTr="005A6500">
        <w:trPr>
          <w:trHeight w:val="397"/>
        </w:trPr>
        <w:tc>
          <w:tcPr>
            <w:tcW w:w="3936" w:type="dxa"/>
            <w:vAlign w:val="center"/>
          </w:tcPr>
          <w:p w14:paraId="1F78B6D4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0AA865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4EB328A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vAlign w:val="center"/>
          </w:tcPr>
          <w:p w14:paraId="3DFE97BF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B105C64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vAlign w:val="center"/>
          </w:tcPr>
          <w:p w14:paraId="6DB558A5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169692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A9B36C8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14:paraId="4BA13E81" w14:textId="77777777" w:rsidTr="005A6500">
        <w:trPr>
          <w:trHeight w:val="397"/>
        </w:trPr>
        <w:tc>
          <w:tcPr>
            <w:tcW w:w="3936" w:type="dxa"/>
            <w:vAlign w:val="center"/>
          </w:tcPr>
          <w:p w14:paraId="673B04DE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5E36B70D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741957F8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B50B4AA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22FA311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88F9DB0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8A152F5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0FF88209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14:paraId="53E979A6" w14:textId="77777777" w:rsidTr="005A6500">
        <w:trPr>
          <w:trHeight w:val="397"/>
        </w:trPr>
        <w:tc>
          <w:tcPr>
            <w:tcW w:w="3936" w:type="dxa"/>
            <w:vAlign w:val="center"/>
          </w:tcPr>
          <w:p w14:paraId="15E26BA5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2A485D81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537D90F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3A8EDAF5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72BFEC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E398F2F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136DEBC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10B91EA" w14:textId="77777777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0F26" w:rsidRPr="002C7963" w14:paraId="5B5522DF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19C4BF6B" w14:textId="77777777" w:rsidR="00DA1BE9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</w:pPr>
            <w:r w:rsidRPr="00027121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br w:type="page"/>
            </w:r>
            <w:r w:rsidRPr="00027121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br w:type="page"/>
            </w:r>
          </w:p>
          <w:p w14:paraId="37DDBD99" w14:textId="66A66D8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lastRenderedPageBreak/>
              <w:t>ค่าใช้จ่ายในการขายและบริหาร (ค่าเช่า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50BF5A64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57FB96ED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69D9F1D0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91EB218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59A33462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1D827E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8241562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F26" w:rsidRPr="002C7963" w14:paraId="745D33ED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C27AFC8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498F85A4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2206B354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761A73AE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FD4D61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53252DC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4592E63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7C556DAB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F26" w:rsidRPr="002C7963" w14:paraId="1718AAB3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369E0036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667AEDDC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1503ED63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52B6A7FC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4575127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4D1208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5D8DED0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BE8A542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F26" w:rsidRPr="002C7963" w14:paraId="045C20DD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285940B6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03145BFD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F19B288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57E2D908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4ACFFA5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6BD81A75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C7BD936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1648DD3D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F26" w:rsidRPr="002C7963" w14:paraId="6A7A043C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5D657E7F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19B2C187" w14:textId="119A8226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40" w:type="dxa"/>
            <w:vAlign w:val="center"/>
          </w:tcPr>
          <w:p w14:paraId="79B72764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26F0EE2" w14:textId="10B720C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36" w:type="dxa"/>
            <w:vAlign w:val="center"/>
          </w:tcPr>
          <w:p w14:paraId="799AA8A0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3D43E8A1" w14:textId="1072A349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  <w:vAlign w:val="center"/>
          </w:tcPr>
          <w:p w14:paraId="71404579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49B61CC1" w14:textId="55989D59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</w:tr>
      <w:tr w:rsidR="00E50F26" w:rsidRPr="002C7963" w14:paraId="714D3CD0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66014FC1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5B5D96C6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center"/>
          </w:tcPr>
          <w:p w14:paraId="306E06D8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80948F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3FE91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19DD0EC4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8C23A8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B40D58D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0F26" w:rsidRPr="002C7963" w14:paraId="6245632A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3B22F96A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47C7291B" w14:textId="4B855A0E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520</w:t>
            </w:r>
          </w:p>
        </w:tc>
        <w:tc>
          <w:tcPr>
            <w:tcW w:w="240" w:type="dxa"/>
            <w:vAlign w:val="center"/>
          </w:tcPr>
          <w:p w14:paraId="3E80C33B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6CCE80C7" w14:textId="5C7135BA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576</w:t>
            </w:r>
          </w:p>
        </w:tc>
        <w:tc>
          <w:tcPr>
            <w:tcW w:w="236" w:type="dxa"/>
            <w:vAlign w:val="center"/>
          </w:tcPr>
          <w:p w14:paraId="492F4409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3551DCC5" w14:textId="00410B83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1,040</w:t>
            </w:r>
          </w:p>
        </w:tc>
        <w:tc>
          <w:tcPr>
            <w:tcW w:w="236" w:type="dxa"/>
            <w:vAlign w:val="center"/>
          </w:tcPr>
          <w:p w14:paraId="208F40B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2B198F3" w14:textId="5AD94229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1,037</w:t>
            </w:r>
          </w:p>
        </w:tc>
      </w:tr>
      <w:tr w:rsidR="00E50F26" w:rsidRPr="002C7963" w14:paraId="609EDC04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1AFA27A3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09CF68D7" w14:textId="54904FD3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240" w:type="dxa"/>
            <w:vAlign w:val="center"/>
          </w:tcPr>
          <w:p w14:paraId="74F5C4A9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13868F51" w14:textId="7E270CB0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  <w:tc>
          <w:tcPr>
            <w:tcW w:w="236" w:type="dxa"/>
            <w:vAlign w:val="center"/>
          </w:tcPr>
          <w:p w14:paraId="2C34DCEF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030C93BF" w14:textId="309E774D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236" w:type="dxa"/>
            <w:vAlign w:val="center"/>
          </w:tcPr>
          <w:p w14:paraId="148CAE7A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740E389D" w14:textId="5BCC0F23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</w:tr>
      <w:tr w:rsidR="00E50F26" w:rsidRPr="002C7963" w14:paraId="44B13505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496B5E65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37111379" w14:textId="3F53347C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40" w:type="dxa"/>
            <w:vAlign w:val="center"/>
          </w:tcPr>
          <w:p w14:paraId="2524C713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EF5EDA3" w14:textId="3B1EC043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</w:p>
        </w:tc>
        <w:tc>
          <w:tcPr>
            <w:tcW w:w="236" w:type="dxa"/>
            <w:vAlign w:val="center"/>
          </w:tcPr>
          <w:p w14:paraId="0BAA2F8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1AED1E90" w14:textId="02D87C12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236" w:type="dxa"/>
            <w:vAlign w:val="center"/>
          </w:tcPr>
          <w:p w14:paraId="15BA44B8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25EB087C" w14:textId="3E6D8F4D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</w:tr>
      <w:tr w:rsidR="00E50F26" w:rsidRPr="002C7963" w14:paraId="03FB201E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5D4BCE97" w14:textId="77777777" w:rsidR="00E50F26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บริษัท ไทเกอร์ ดิสทริบิวชั่น แอนด์ </w:t>
            </w:r>
          </w:p>
          <w:p w14:paraId="40416586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  <w:t xml:space="preserve">   </w:t>
            </w:r>
            <w:r w:rsidRPr="00F36EDD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โลจิสติ</w:t>
            </w:r>
            <w:r w:rsidRPr="00F36EDD">
              <w:rPr>
                <w:rFonts w:ascii="Angsana New" w:hAnsi="Angsana New" w:hint="cs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ค</w:t>
            </w:r>
            <w:r w:rsidRPr="00F36EDD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E0AA63" w14:textId="0F415BB0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</w:p>
        </w:tc>
        <w:tc>
          <w:tcPr>
            <w:tcW w:w="240" w:type="dxa"/>
            <w:vAlign w:val="center"/>
          </w:tcPr>
          <w:p w14:paraId="70F5503C" w14:textId="77777777" w:rsidR="00E50F26" w:rsidRPr="002C796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3F773" w14:textId="1EFC2B30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  <w:tc>
          <w:tcPr>
            <w:tcW w:w="236" w:type="dxa"/>
            <w:vAlign w:val="center"/>
          </w:tcPr>
          <w:p w14:paraId="2F08AE9A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B1F09C8" w14:textId="4A15AEBC" w:rsidR="00E50F26" w:rsidRPr="002C796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236" w:type="dxa"/>
            <w:vAlign w:val="center"/>
          </w:tcPr>
          <w:p w14:paraId="70C73491" w14:textId="77777777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53882B5" w14:textId="79C4110E" w:rsidR="00E50F26" w:rsidRPr="002C796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</w:t>
            </w:r>
          </w:p>
        </w:tc>
      </w:tr>
      <w:tr w:rsidR="00E50F26" w14:paraId="2355F1A9" w14:textId="77777777" w:rsidTr="005A6500">
        <w:trPr>
          <w:trHeight w:val="397"/>
        </w:trPr>
        <w:tc>
          <w:tcPr>
            <w:tcW w:w="3936" w:type="dxa"/>
            <w:vAlign w:val="bottom"/>
          </w:tcPr>
          <w:p w14:paraId="540BC184" w14:textId="77777777" w:rsidR="00E50F26" w:rsidRPr="00F36EDD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0BBBA5" w14:textId="037A04FE" w:rsidR="00E50F26" w:rsidRPr="00F67D7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819">
              <w:rPr>
                <w:rFonts w:ascii="Angsana New" w:hAnsi="Angsana New"/>
                <w:sz w:val="28"/>
                <w:szCs w:val="28"/>
                <w:lang w:val="en-US"/>
              </w:rPr>
              <w:t>1,327</w:t>
            </w:r>
          </w:p>
        </w:tc>
        <w:tc>
          <w:tcPr>
            <w:tcW w:w="240" w:type="dxa"/>
            <w:vAlign w:val="center"/>
          </w:tcPr>
          <w:p w14:paraId="772A88D9" w14:textId="77777777" w:rsidR="00E50F26" w:rsidRPr="00F67D73" w:rsidRDefault="00E50F26" w:rsidP="00E5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D0D9DB" w14:textId="4B119B54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1,478</w:t>
            </w:r>
          </w:p>
        </w:tc>
        <w:tc>
          <w:tcPr>
            <w:tcW w:w="236" w:type="dxa"/>
            <w:vAlign w:val="center"/>
          </w:tcPr>
          <w:p w14:paraId="28426520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E49CE" w14:textId="4E271256" w:rsidR="00E50F26" w:rsidRPr="00F67D73" w:rsidRDefault="00EB4819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1,963</w:t>
            </w:r>
          </w:p>
        </w:tc>
        <w:tc>
          <w:tcPr>
            <w:tcW w:w="236" w:type="dxa"/>
            <w:vAlign w:val="center"/>
          </w:tcPr>
          <w:p w14:paraId="08D21AC3" w14:textId="77777777" w:rsidR="00E50F26" w:rsidRPr="00F67D73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963C8" w14:textId="71CF4F1F" w:rsidR="00E50F26" w:rsidRDefault="00E50F26" w:rsidP="00E50F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2,030</w:t>
            </w:r>
          </w:p>
        </w:tc>
      </w:tr>
    </w:tbl>
    <w:p w14:paraId="1C664951" w14:textId="77777777" w:rsidR="00E50F26" w:rsidRDefault="00E50F26" w:rsidP="00E50F26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6E8E8C26" w14:textId="77777777" w:rsidR="00E50F26" w:rsidRDefault="00E50F26" w:rsidP="00E50F26"/>
    <w:p w14:paraId="3715AE44" w14:textId="77777777" w:rsidR="00E50F26" w:rsidRDefault="00E50F26" w:rsidP="00E50F26"/>
    <w:p w14:paraId="718EE521" w14:textId="77777777" w:rsidR="00E50F26" w:rsidRDefault="00E50F26" w:rsidP="00E50F26"/>
    <w:p w14:paraId="1E859804" w14:textId="77777777" w:rsidR="00E50F26" w:rsidRDefault="00E50F26" w:rsidP="00E50F26"/>
    <w:p w14:paraId="68DF4AD4" w14:textId="77777777" w:rsidR="00E50F26" w:rsidRDefault="00E50F26" w:rsidP="00E50F26"/>
    <w:p w14:paraId="04259C91" w14:textId="77777777" w:rsidR="00E50F26" w:rsidRDefault="00E50F26" w:rsidP="00E50F26"/>
    <w:p w14:paraId="7BDB8480" w14:textId="77777777" w:rsidR="00E50F26" w:rsidRDefault="00E50F26" w:rsidP="00E50F26"/>
    <w:p w14:paraId="098C38C8" w14:textId="77777777" w:rsidR="00E50F26" w:rsidRDefault="00E50F26" w:rsidP="00E50F26"/>
    <w:p w14:paraId="1A4B4C62" w14:textId="77777777" w:rsidR="00E50F26" w:rsidRDefault="00E50F26" w:rsidP="00E50F26"/>
    <w:p w14:paraId="746E19C1" w14:textId="77777777" w:rsidR="00E50F26" w:rsidRDefault="00E50F26" w:rsidP="00E50F26"/>
    <w:p w14:paraId="0B3CBDDF" w14:textId="77777777" w:rsidR="00E50F26" w:rsidRDefault="00E50F26" w:rsidP="00E50F26"/>
    <w:p w14:paraId="7F3207BA" w14:textId="77777777" w:rsidR="00E50F26" w:rsidRDefault="00E50F26" w:rsidP="00E50F26"/>
    <w:p w14:paraId="107BE083" w14:textId="77777777" w:rsidR="00E50F26" w:rsidRDefault="00E50F26" w:rsidP="00E50F26"/>
    <w:p w14:paraId="4690D00C" w14:textId="77777777" w:rsidR="00E50F26" w:rsidRDefault="00E50F26" w:rsidP="00E50F26"/>
    <w:p w14:paraId="1EE641D6" w14:textId="77777777" w:rsidR="00E50F26" w:rsidRDefault="00E50F26" w:rsidP="00E50F26"/>
    <w:p w14:paraId="63959F63" w14:textId="77777777" w:rsidR="00E50F26" w:rsidRDefault="00E50F26" w:rsidP="00E50F26"/>
    <w:p w14:paraId="5B80C9F0" w14:textId="77777777" w:rsidR="00E50F26" w:rsidRDefault="00E50F26" w:rsidP="00E50F26"/>
    <w:p w14:paraId="1DA623FA" w14:textId="77777777" w:rsidR="00E50F26" w:rsidRDefault="00E50F26" w:rsidP="00E50F26"/>
    <w:p w14:paraId="7D541591" w14:textId="77777777" w:rsidR="00E50F26" w:rsidRDefault="00E50F26" w:rsidP="00E50F26"/>
    <w:p w14:paraId="44BC8F2C" w14:textId="77777777" w:rsidR="00E50F26" w:rsidRPr="00E50F26" w:rsidRDefault="00E50F26" w:rsidP="00E50F26"/>
    <w:p w14:paraId="1CCD7024" w14:textId="3EECC59F" w:rsidR="006975B9" w:rsidRPr="009B5570" w:rsidRDefault="006975B9" w:rsidP="009B5570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4D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F36ED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173" w:type="dxa"/>
        <w:tblInd w:w="-426" w:type="dxa"/>
        <w:tblLook w:val="0000" w:firstRow="0" w:lastRow="0" w:firstColumn="0" w:lastColumn="0" w:noHBand="0" w:noVBand="0"/>
      </w:tblPr>
      <w:tblGrid>
        <w:gridCol w:w="4821"/>
        <w:gridCol w:w="1100"/>
        <w:gridCol w:w="1984"/>
        <w:gridCol w:w="284"/>
        <w:gridCol w:w="1984"/>
      </w:tblGrid>
      <w:tr w:rsidR="0060113B" w:rsidRPr="00D566CF" w14:paraId="4A58989F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19B5CF2A" w14:textId="77777777" w:rsidR="0060113B" w:rsidRPr="00D566CF" w:rsidRDefault="0060113B" w:rsidP="004D4A37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E781DE9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D4A37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43E3EF58" w14:textId="77777777" w:rsidR="0060113B" w:rsidRPr="00F36EDD" w:rsidRDefault="0060113B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5A616CA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76AF4DDE" w14:textId="77777777" w:rsidR="0060113B" w:rsidRPr="00F36EDD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3D930AC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E2D253B" w14:textId="0F61915E" w:rsidR="0060113B" w:rsidRPr="00F36EDD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47EE0C89" w14:textId="77777777" w:rsidR="0060113B" w:rsidRPr="00F36EDD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9DABF69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7EDF0BD" w14:textId="77777777" w:rsidR="0060113B" w:rsidRPr="00D566CF" w:rsidRDefault="0060113B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5A6500">
        <w:trPr>
          <w:trHeight w:val="397"/>
        </w:trPr>
        <w:tc>
          <w:tcPr>
            <w:tcW w:w="4821" w:type="dxa"/>
            <w:vAlign w:val="center"/>
          </w:tcPr>
          <w:p w14:paraId="2D304DCA" w14:textId="77777777" w:rsidR="0060113B" w:rsidRPr="00F36EDD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75F141F5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37C381C" w14:textId="4BDB8287" w:rsidR="0060113B" w:rsidRPr="00F36EDD" w:rsidRDefault="0031534D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B515FD"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951E3" w:rsidRPr="00E50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E50F26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3920EB25" w:rsidR="0060113B" w:rsidRPr="00E50F26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E50F2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0113B" w:rsidRPr="00D566CF" w14:paraId="7FE5826C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223AE5AC" w14:textId="228A7C97" w:rsidR="0060113B" w:rsidRPr="00F36EDD" w:rsidRDefault="0060113B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65CC4163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7F572CA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145" w:rsidRPr="00D566CF" w14:paraId="65EA1894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339C5D62" w14:textId="0557770C" w:rsidR="002C7145" w:rsidRPr="00F36EDD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0" w:type="dxa"/>
          </w:tcPr>
          <w:p w14:paraId="61FCC094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3874CD13" w14:textId="0DF8DE44" w:rsidR="002C7145" w:rsidRPr="00D566CF" w:rsidRDefault="002D68EA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79,565</w:t>
            </w:r>
          </w:p>
        </w:tc>
        <w:tc>
          <w:tcPr>
            <w:tcW w:w="284" w:type="dxa"/>
            <w:vAlign w:val="bottom"/>
          </w:tcPr>
          <w:p w14:paraId="73EC2D89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69BE697" w14:textId="2E5522CA" w:rsidR="002C7145" w:rsidRPr="00D566CF" w:rsidRDefault="004C1C78" w:rsidP="005A6500">
            <w:pPr>
              <w:tabs>
                <w:tab w:val="clear" w:pos="1871"/>
                <w:tab w:val="decimal" w:pos="972"/>
                <w:tab w:val="left" w:pos="1764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B38">
              <w:rPr>
                <w:rFonts w:ascii="Angsana New" w:hAnsi="Angsana New" w:hint="cs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56B38">
              <w:rPr>
                <w:rFonts w:ascii="Angsana New" w:hAnsi="Angsana New" w:hint="cs"/>
                <w:sz w:val="28"/>
                <w:szCs w:val="28"/>
              </w:rPr>
              <w:t>430</w:t>
            </w:r>
          </w:p>
        </w:tc>
      </w:tr>
      <w:tr w:rsidR="002C7145" w:rsidRPr="00D566CF" w14:paraId="72C570DA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3E60B982" w14:textId="125FD484" w:rsidR="002C7145" w:rsidRPr="00F36EDD" w:rsidRDefault="00A30B98" w:rsidP="004D4A37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="002C7145"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100" w:type="dxa"/>
          </w:tcPr>
          <w:p w14:paraId="2E1A6705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5EEEC3B" w14:textId="0E0FAC48" w:rsidR="002C7145" w:rsidRPr="00F36EDD" w:rsidRDefault="002D68EA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2,266</w:t>
            </w:r>
            <w:r w:rsidRPr="00027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9E95CDC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9C646D" w14:textId="3DC77B87" w:rsidR="002C7145" w:rsidRPr="00F36EDD" w:rsidRDefault="002C7145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972F46">
              <w:rPr>
                <w:rFonts w:ascii="Angsana New" w:hAnsi="Angsana New"/>
                <w:sz w:val="28"/>
                <w:szCs w:val="28"/>
              </w:rPr>
              <w:t>2,</w:t>
            </w:r>
            <w:r w:rsidR="004C1C78">
              <w:rPr>
                <w:rFonts w:ascii="Angsana New" w:hAnsi="Angsana New"/>
                <w:sz w:val="28"/>
                <w:szCs w:val="28"/>
              </w:rPr>
              <w:t>295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145" w:rsidRPr="00D566CF" w14:paraId="3950867A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1B87516F" w14:textId="161B900D" w:rsidR="002C7145" w:rsidRPr="00F36EDD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0" w:type="dxa"/>
          </w:tcPr>
          <w:p w14:paraId="46205A3E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2DD67" w14:textId="3B855C20" w:rsidR="002C7145" w:rsidRPr="00D566CF" w:rsidRDefault="00C41D09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77,299</w:t>
            </w:r>
          </w:p>
        </w:tc>
        <w:tc>
          <w:tcPr>
            <w:tcW w:w="284" w:type="dxa"/>
            <w:vAlign w:val="bottom"/>
          </w:tcPr>
          <w:p w14:paraId="5464B34D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68DE4B66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</w:t>
            </w:r>
            <w:r w:rsidR="004C1C78">
              <w:rPr>
                <w:rFonts w:ascii="Angsana New" w:hAnsi="Angsana New"/>
                <w:sz w:val="28"/>
                <w:szCs w:val="28"/>
              </w:rPr>
              <w:t>7,135</w:t>
            </w:r>
          </w:p>
        </w:tc>
      </w:tr>
      <w:tr w:rsidR="002C7145" w:rsidRPr="00D566CF" w14:paraId="741F75D4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6143D04F" w14:textId="102E0670" w:rsidR="002C7145" w:rsidRPr="00F36EDD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0" w:type="dxa"/>
          </w:tcPr>
          <w:p w14:paraId="3CE515D9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B83F4CF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D6418FD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C7145" w:rsidRPr="00D566CF" w14:paraId="5CE65181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75F830A3" w14:textId="1C726452" w:rsidR="002C7145" w:rsidRPr="00F36EDD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2E2EC647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6A0F" w14:textId="5E847694" w:rsidR="002C7145" w:rsidRPr="00D566CF" w:rsidRDefault="00C41D09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1,739</w:t>
            </w:r>
          </w:p>
        </w:tc>
        <w:tc>
          <w:tcPr>
            <w:tcW w:w="284" w:type="dxa"/>
            <w:vAlign w:val="bottom"/>
          </w:tcPr>
          <w:p w14:paraId="73E69A3D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70B7F95D" w14:textId="7391B31E" w:rsidR="002C7145" w:rsidRPr="00D566CF" w:rsidRDefault="002C7145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4C1C78">
              <w:rPr>
                <w:rFonts w:ascii="Angsana New" w:hAnsi="Angsana New"/>
                <w:sz w:val="28"/>
                <w:szCs w:val="28"/>
              </w:rPr>
              <w:t>1,119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C7145" w:rsidRPr="00D566CF" w14:paraId="54A9A975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0AD1B149" w14:textId="60515040" w:rsidR="002C7145" w:rsidRPr="00F36EDD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100" w:type="dxa"/>
          </w:tcPr>
          <w:p w14:paraId="52DED1B6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2083" w14:textId="04544C9B" w:rsidR="002C7145" w:rsidRPr="00D566CF" w:rsidRDefault="00C41D09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9,804</w:t>
            </w:r>
          </w:p>
        </w:tc>
        <w:tc>
          <w:tcPr>
            <w:tcW w:w="284" w:type="dxa"/>
            <w:vAlign w:val="bottom"/>
          </w:tcPr>
          <w:p w14:paraId="708C22EB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B248FB3" w14:textId="1F1776B8" w:rsidR="002C7145" w:rsidRPr="00D566CF" w:rsidRDefault="002C7145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</w:t>
            </w:r>
            <w:r w:rsidR="004C1C78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2C7145" w:rsidRPr="00D566CF" w14:paraId="290642C7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0BD6C8C5" w14:textId="1EEDC0A4" w:rsidR="002C7145" w:rsidRPr="00F36EDD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0" w:type="dxa"/>
          </w:tcPr>
          <w:p w14:paraId="5484E4E4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D42D" w14:textId="4BE00020" w:rsidR="002C7145" w:rsidRPr="00D566CF" w:rsidRDefault="00C41D09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84" w:type="dxa"/>
            <w:vAlign w:val="bottom"/>
          </w:tcPr>
          <w:p w14:paraId="09D1718E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2FE18B2" w14:textId="786E8C9A" w:rsidR="002C7145" w:rsidRPr="00D566CF" w:rsidRDefault="002C7145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="004C1C78">
              <w:rPr>
                <w:rFonts w:ascii="Angsana New" w:hAnsi="Angsana New"/>
                <w:sz w:val="28"/>
                <w:szCs w:val="28"/>
              </w:rPr>
              <w:t>1,586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C7145" w:rsidRPr="00D566CF" w14:paraId="51FC4C58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703C8529" w14:textId="38FE49D0" w:rsidR="002C7145" w:rsidRPr="00F36EDD" w:rsidRDefault="002C7145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0" w:type="dxa"/>
          </w:tcPr>
          <w:p w14:paraId="507217D4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F0CA" w14:textId="407D1545" w:rsidR="002C7145" w:rsidRPr="00D566CF" w:rsidRDefault="00C41D09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1,047</w:t>
            </w:r>
          </w:p>
        </w:tc>
        <w:tc>
          <w:tcPr>
            <w:tcW w:w="284" w:type="dxa"/>
            <w:vAlign w:val="bottom"/>
          </w:tcPr>
          <w:p w14:paraId="260A47E1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745C0D" w14:textId="39BA70BB" w:rsidR="002C7145" w:rsidRPr="00D566CF" w:rsidRDefault="002C7145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4C1C78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2C7145" w:rsidRPr="00D566CF" w14:paraId="24545513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57099BEB" w14:textId="11739408" w:rsidR="002C7145" w:rsidRPr="00F36EDD" w:rsidRDefault="002C7145" w:rsidP="004D4A37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0" w:type="dxa"/>
          </w:tcPr>
          <w:p w14:paraId="2FF3F5D6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AD5E1" w14:textId="5451B593" w:rsidR="002C7145" w:rsidRPr="00D566CF" w:rsidRDefault="00C41D09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13,090</w:t>
            </w:r>
          </w:p>
        </w:tc>
        <w:tc>
          <w:tcPr>
            <w:tcW w:w="284" w:type="dxa"/>
            <w:vAlign w:val="bottom"/>
          </w:tcPr>
          <w:p w14:paraId="2F5BE8FD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25591775" w:rsidR="002C7145" w:rsidRPr="00D566CF" w:rsidRDefault="002C7145" w:rsidP="004D4A3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</w:t>
            </w:r>
            <w:r w:rsidR="004C1C78">
              <w:rPr>
                <w:rFonts w:ascii="Angsana New" w:hAnsi="Angsana New"/>
                <w:color w:val="000000"/>
                <w:sz w:val="28"/>
                <w:szCs w:val="28"/>
              </w:rPr>
              <w:t>716</w:t>
            </w:r>
          </w:p>
        </w:tc>
      </w:tr>
      <w:tr w:rsidR="002C7145" w:rsidRPr="00D566CF" w14:paraId="342BC435" w14:textId="77777777" w:rsidTr="005A6500">
        <w:trPr>
          <w:trHeight w:val="397"/>
        </w:trPr>
        <w:tc>
          <w:tcPr>
            <w:tcW w:w="4821" w:type="dxa"/>
            <w:vAlign w:val="bottom"/>
          </w:tcPr>
          <w:p w14:paraId="52507E9C" w14:textId="1BF34BAA" w:rsidR="002C7145" w:rsidRPr="00F36EDD" w:rsidRDefault="002C7145" w:rsidP="004D4A37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0" w:type="dxa"/>
          </w:tcPr>
          <w:p w14:paraId="6B5D2DE2" w14:textId="77777777" w:rsidR="002C7145" w:rsidRPr="00D566CF" w:rsidRDefault="002C7145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63534" w14:textId="359F79D1" w:rsidR="002C7145" w:rsidRPr="00F36EDD" w:rsidRDefault="00C41D09" w:rsidP="004D4A3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90,389</w:t>
            </w:r>
          </w:p>
        </w:tc>
        <w:tc>
          <w:tcPr>
            <w:tcW w:w="284" w:type="dxa"/>
            <w:vAlign w:val="bottom"/>
          </w:tcPr>
          <w:p w14:paraId="192400B5" w14:textId="77777777" w:rsidR="002C7145" w:rsidRPr="00D566CF" w:rsidRDefault="002C7145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67A85688" w:rsidR="002C7145" w:rsidRPr="00D566CF" w:rsidRDefault="002C7145" w:rsidP="004D4A37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4C1C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0,851</w:t>
            </w:r>
          </w:p>
        </w:tc>
      </w:tr>
    </w:tbl>
    <w:p w14:paraId="3144AE1A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227AECAA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09BEE045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1037484D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501977FB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7772B8FB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42F665DE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293E2CE3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0A3503F9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4F6CF46C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1EA12C8E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6E56691B" w14:textId="21E9BA6A" w:rsidR="00D127B9" w:rsidRPr="00F36EDD" w:rsidRDefault="00D127B9" w:rsidP="005A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C25DBB" w:rsidRPr="00F36EDD">
        <w:rPr>
          <w:rFonts w:ascii="Angsana New" w:hAnsi="Angsana New"/>
          <w:sz w:val="28"/>
          <w:szCs w:val="28"/>
          <w:cs/>
        </w:rPr>
        <w:t xml:space="preserve"> - </w:t>
      </w:r>
      <w:r w:rsidR="00C25DBB" w:rsidRPr="00F36EDD">
        <w:rPr>
          <w:rFonts w:ascii="Angsana New" w:hAnsi="Angsana New" w:hint="cs"/>
          <w:sz w:val="28"/>
          <w:szCs w:val="28"/>
          <w:cs/>
        </w:rPr>
        <w:t>บริษัทอื่น</w:t>
      </w:r>
      <w:r w:rsidRPr="00F36EDD">
        <w:rPr>
          <w:rFonts w:ascii="Angsana New" w:hAnsi="Angsana New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392"/>
        <w:gridCol w:w="1984"/>
        <w:gridCol w:w="284"/>
        <w:gridCol w:w="1984"/>
      </w:tblGrid>
      <w:tr w:rsidR="0060113B" w:rsidRPr="00D566CF" w14:paraId="62498519" w14:textId="77777777" w:rsidTr="005A6500">
        <w:trPr>
          <w:trHeight w:hRule="exact" w:val="397"/>
        </w:trPr>
        <w:tc>
          <w:tcPr>
            <w:tcW w:w="4819" w:type="dxa"/>
          </w:tcPr>
          <w:p w14:paraId="040B1E48" w14:textId="77777777" w:rsidR="0060113B" w:rsidRPr="00D566CF" w:rsidRDefault="0060113B" w:rsidP="004D4A3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2" w:type="dxa"/>
          </w:tcPr>
          <w:p w14:paraId="3549B66F" w14:textId="77777777" w:rsidR="0060113B" w:rsidRPr="00D566CF" w:rsidRDefault="0060113B" w:rsidP="004D4A3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F36EDD" w:rsidRDefault="0060113B" w:rsidP="004D4A3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5A6500">
        <w:trPr>
          <w:trHeight w:hRule="exact" w:val="397"/>
        </w:trPr>
        <w:tc>
          <w:tcPr>
            <w:tcW w:w="4819" w:type="dxa"/>
            <w:vAlign w:val="center"/>
          </w:tcPr>
          <w:p w14:paraId="3984098B" w14:textId="77777777" w:rsidR="0060113B" w:rsidRPr="00F36EDD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D410108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5A6500">
        <w:trPr>
          <w:trHeight w:hRule="exact" w:val="397"/>
        </w:trPr>
        <w:tc>
          <w:tcPr>
            <w:tcW w:w="4819" w:type="dxa"/>
            <w:vAlign w:val="center"/>
          </w:tcPr>
          <w:p w14:paraId="3F3F1F02" w14:textId="77777777" w:rsidR="0060113B" w:rsidRPr="00F36EDD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4C93F51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778ED0AD" w14:textId="73FB7D55" w:rsidR="0060113B" w:rsidRPr="00F36EDD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5A6500">
        <w:trPr>
          <w:trHeight w:hRule="exact" w:val="397"/>
        </w:trPr>
        <w:tc>
          <w:tcPr>
            <w:tcW w:w="4819" w:type="dxa"/>
            <w:vAlign w:val="center"/>
          </w:tcPr>
          <w:p w14:paraId="3E1ACD28" w14:textId="77777777" w:rsidR="0060113B" w:rsidRPr="00F36EDD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3C92993F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F0DC7D2" w14:textId="77777777" w:rsidR="0060113B" w:rsidRPr="00D566CF" w:rsidRDefault="0060113B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5A6500">
        <w:trPr>
          <w:trHeight w:hRule="exact" w:val="397"/>
        </w:trPr>
        <w:tc>
          <w:tcPr>
            <w:tcW w:w="4819" w:type="dxa"/>
          </w:tcPr>
          <w:p w14:paraId="517F6CD7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dxa"/>
          </w:tcPr>
          <w:p w14:paraId="4EBB9023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C957332" w14:textId="60F8854C" w:rsidR="00255118" w:rsidRPr="00F36EDD" w:rsidRDefault="0031534D" w:rsidP="004D4A3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C54856"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4C1C78" w:rsidRPr="00E50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85536D6" w14:textId="7C76F639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A6C60" w:rsidRPr="00D566CF" w14:paraId="47A24DEF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F36EDD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14CD5B3A" w14:textId="3613E899" w:rsidR="005A6C60" w:rsidRPr="00D566CF" w:rsidRDefault="00D36B7E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66,615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78D9691C" w14:textId="5FFCEA54" w:rsidR="005A6C60" w:rsidRPr="00D566CF" w:rsidRDefault="005A6C60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D835FA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,659</w:t>
            </w:r>
          </w:p>
        </w:tc>
      </w:tr>
      <w:tr w:rsidR="005A6C60" w:rsidRPr="00D566CF" w14:paraId="732963B2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B0A" w14:textId="60F5C91D" w:rsidR="005A6C60" w:rsidRPr="00F36EDD" w:rsidRDefault="00D36B7E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10,192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3F618FC" w14:textId="5E84BE9C" w:rsidR="005A6C60" w:rsidRPr="00D566CF" w:rsidRDefault="005A6C60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9,916</w:t>
            </w:r>
          </w:p>
        </w:tc>
      </w:tr>
      <w:tr w:rsidR="005A6C60" w:rsidRPr="00D566CF" w14:paraId="634602BF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F2E4" w14:textId="0EE0849D" w:rsidR="005A6C60" w:rsidRPr="00607896" w:rsidRDefault="00D36B7E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BC803C9" w14:textId="46FD0070" w:rsidR="005A6C60" w:rsidRPr="00D566CF" w:rsidRDefault="005A6C60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   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263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5A6C60" w:rsidRPr="00D566CF" w14:paraId="77DD28E8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5A6C60" w:rsidRPr="00F36EDD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8BBB" w14:textId="1A617295" w:rsidR="005A6C60" w:rsidRPr="00607896" w:rsidRDefault="00D36B7E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4A9F9B3" w14:textId="582BAC8B" w:rsidR="005A6C60" w:rsidRPr="00D566CF" w:rsidRDefault="005A6C60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297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5A6C60" w:rsidRPr="00D566CF" w14:paraId="5C76A08A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5A6C60" w:rsidRPr="00F36EDD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F3B7F" w14:textId="3D5EB06A" w:rsidR="005A6C60" w:rsidRPr="00607896" w:rsidRDefault="00334FF9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365563" w14:textId="28C26B57" w:rsidR="005A6C60" w:rsidRPr="00D566CF" w:rsidRDefault="005A6C60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2,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607896" w:rsidRPr="00D566CF" w14:paraId="73148473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607896" w:rsidRPr="00F36EDD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607896" w:rsidRPr="00D566CF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2141485" w14:textId="7DF92F1F" w:rsidR="00607896" w:rsidRPr="00607896" w:rsidRDefault="00334FF9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79,565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607896" w:rsidRPr="00D566CF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9E073" w14:textId="088E7095" w:rsidR="00607896" w:rsidRPr="00D566CF" w:rsidRDefault="00D835FA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89,430</w:t>
            </w:r>
          </w:p>
        </w:tc>
      </w:tr>
      <w:tr w:rsidR="00607896" w:rsidRPr="00D566CF" w14:paraId="3E3CE59B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4A3E587E" w:rsidR="00607896" w:rsidRPr="00F36EDD" w:rsidRDefault="00A30B9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="00607896" w:rsidRPr="00F36EDD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 w:rsidR="00607896"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07896"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607896" w:rsidRPr="00D566CF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28459B2" w14:textId="050D8ACB" w:rsidR="00607896" w:rsidRPr="00F36EDD" w:rsidRDefault="00334FF9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27121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2,266</w:t>
            </w:r>
            <w:r w:rsidRPr="00027121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607896" w:rsidRPr="00D566CF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1B1D39" w14:textId="4AF56FBD" w:rsidR="00607896" w:rsidRPr="00D566CF" w:rsidRDefault="00607896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07896" w:rsidRPr="00D566CF" w14:paraId="6658E472" w14:textId="77777777" w:rsidTr="005A6500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607896" w:rsidRPr="00F36EDD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607896" w:rsidRPr="00D566CF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6508" w14:textId="57E8A436" w:rsidR="00607896" w:rsidRPr="00F36EDD" w:rsidRDefault="00334FF9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77,299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607896" w:rsidRPr="00D566CF" w:rsidRDefault="00607896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793E54" w14:textId="0FE6DF0E" w:rsidR="00607896" w:rsidRPr="00D566CF" w:rsidRDefault="00607896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835FA">
              <w:rPr>
                <w:rFonts w:ascii="Angsana New" w:hAnsi="Angsana New"/>
                <w:sz w:val="28"/>
                <w:szCs w:val="28"/>
                <w:lang w:val="en-US"/>
              </w:rPr>
              <w:t>7,135</w:t>
            </w:r>
          </w:p>
        </w:tc>
      </w:tr>
    </w:tbl>
    <w:p w14:paraId="7B40D1A3" w14:textId="28371855" w:rsidR="00277882" w:rsidRPr="00F36EDD" w:rsidRDefault="006C7998" w:rsidP="005A6500">
      <w:pPr>
        <w:pStyle w:val="a4"/>
        <w:widowControl/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027121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027121">
        <w:rPr>
          <w:rFonts w:ascii="Angsana New" w:hAnsi="Angsana New" w:cs="Angsana New"/>
          <w:cs/>
        </w:rPr>
        <w:t>ค่าเผื่อผลขาดทุนด้านเครดิต</w:t>
      </w:r>
      <w:r w:rsidRPr="00027121">
        <w:rPr>
          <w:rFonts w:ascii="Angsana New" w:hAnsi="Angsana New" w:cs="Angsana New"/>
          <w:cs/>
        </w:rPr>
        <w:t>ของลูกหนี้การค้า</w:t>
      </w:r>
      <w:r w:rsidR="004C0C42" w:rsidRPr="00027121">
        <w:rPr>
          <w:rFonts w:ascii="Angsana New" w:hAnsi="Angsana New" w:cs="Angsana New"/>
          <w:cs/>
        </w:rPr>
        <w:t xml:space="preserve"> </w:t>
      </w:r>
      <w:r w:rsidR="00C54856" w:rsidRPr="00027121">
        <w:rPr>
          <w:rFonts w:ascii="Angsana New" w:hAnsi="Angsana New" w:cs="Angsana New"/>
          <w:cs/>
        </w:rPr>
        <w:t>สำหรับ</w:t>
      </w:r>
      <w:r w:rsidR="00D835FA" w:rsidRPr="00027121">
        <w:rPr>
          <w:rFonts w:ascii="Angsana New" w:hAnsi="Angsana New" w:cs="Angsana New" w:hint="cs"/>
          <w:cs/>
        </w:rPr>
        <w:t>งวด</w:t>
      </w:r>
      <w:r w:rsidR="00290130" w:rsidRPr="00027121">
        <w:rPr>
          <w:rFonts w:ascii="Angsana New" w:hAnsi="Angsana New" w:cs="Angsana New" w:hint="cs"/>
          <w:cs/>
        </w:rPr>
        <w:t>หกเดือน</w:t>
      </w:r>
      <w:r w:rsidR="00C54856" w:rsidRPr="00027121">
        <w:rPr>
          <w:rFonts w:ascii="Angsana New" w:hAnsi="Angsana New" w:cs="Angsana New"/>
          <w:cs/>
        </w:rPr>
        <w:t>สิ้นสุด</w:t>
      </w:r>
      <w:r w:rsidR="002A53E5" w:rsidRPr="00027121">
        <w:rPr>
          <w:rFonts w:ascii="Angsana New" w:hAnsi="Angsana New" w:cs="Angsana New" w:hint="cs"/>
          <w:cs/>
        </w:rPr>
        <w:t>วั</w:t>
      </w:r>
      <w:r w:rsidRPr="00027121">
        <w:rPr>
          <w:rFonts w:ascii="Angsana New" w:hAnsi="Angsana New" w:cs="Angsana New" w:hint="cs"/>
          <w:cs/>
        </w:rPr>
        <w:t>นที่</w:t>
      </w:r>
      <w:r w:rsidRPr="00027121">
        <w:rPr>
          <w:rFonts w:ascii="Angsana New" w:hAnsi="Angsana New" w:cs="Angsana New" w:hint="cs"/>
        </w:rPr>
        <w:t xml:space="preserve"> </w:t>
      </w:r>
      <w:r w:rsidR="0031534D" w:rsidRPr="00E50F26">
        <w:rPr>
          <w:rFonts w:ascii="Angsana New" w:hAnsi="Angsana New" w:cs="Angsana New" w:hint="cs"/>
        </w:rPr>
        <w:t xml:space="preserve">30 </w:t>
      </w:r>
      <w:r w:rsidR="0031534D" w:rsidRPr="00F36EDD">
        <w:rPr>
          <w:rFonts w:ascii="Angsana New" w:hAnsi="Angsana New" w:cs="Angsana New" w:hint="cs"/>
          <w:cs/>
        </w:rPr>
        <w:t>มิถุนายน</w:t>
      </w:r>
      <w:r w:rsidR="00C54856" w:rsidRPr="00027121">
        <w:rPr>
          <w:rFonts w:ascii="Angsana New" w:hAnsi="Angsana New" w:cs="Angsana New"/>
        </w:rPr>
        <w:t xml:space="preserve"> </w:t>
      </w:r>
      <w:r w:rsidR="00C54856">
        <w:rPr>
          <w:rFonts w:ascii="Angsana New" w:hAnsi="Angsana New" w:cs="Angsana New"/>
        </w:rPr>
        <w:t>256</w:t>
      </w:r>
      <w:r w:rsidR="00D835FA" w:rsidRPr="00456B38">
        <w:rPr>
          <w:rFonts w:ascii="Angsana New" w:hAnsi="Angsana New" w:cs="Angsana New" w:hint="cs"/>
        </w:rPr>
        <w:t>8</w:t>
      </w:r>
      <w:r w:rsidR="0058743F" w:rsidRPr="00F36EDD">
        <w:rPr>
          <w:rFonts w:ascii="Angsana New" w:hAnsi="Angsana New" w:cs="Angsana New" w:hint="cs"/>
          <w:cs/>
        </w:rPr>
        <w:t xml:space="preserve"> </w:t>
      </w:r>
      <w:r w:rsidRPr="00F36EDD">
        <w:rPr>
          <w:rFonts w:ascii="Angsana New" w:hAnsi="Angsana New" w:cs="Angsana New"/>
          <w:cs/>
        </w:rPr>
        <w:t>สรุปได้ดังนี้</w:t>
      </w:r>
    </w:p>
    <w:tbl>
      <w:tblPr>
        <w:tblW w:w="9569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92"/>
        <w:gridCol w:w="425"/>
        <w:gridCol w:w="4252"/>
      </w:tblGrid>
      <w:tr w:rsidR="00C74CC3" w:rsidRPr="00D566CF" w14:paraId="57B37081" w14:textId="77777777" w:rsidTr="005A6500">
        <w:trPr>
          <w:cantSplit/>
          <w:trHeight w:hRule="exact" w:val="397"/>
        </w:trPr>
        <w:tc>
          <w:tcPr>
            <w:tcW w:w="4892" w:type="dxa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28F1F5F" w14:textId="77777777" w:rsidR="00C74CC3" w:rsidRPr="00F36EDD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5A6500">
        <w:trPr>
          <w:cantSplit/>
          <w:trHeight w:hRule="exact" w:val="397"/>
        </w:trPr>
        <w:tc>
          <w:tcPr>
            <w:tcW w:w="4892" w:type="dxa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</w:tcPr>
          <w:p w14:paraId="02C71904" w14:textId="77777777" w:rsidR="00C74CC3" w:rsidRPr="00F36EDD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5A6500">
        <w:trPr>
          <w:cantSplit/>
          <w:trHeight w:hRule="exact" w:val="397"/>
        </w:trPr>
        <w:tc>
          <w:tcPr>
            <w:tcW w:w="4892" w:type="dxa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8977954" w14:textId="77777777" w:rsidR="00C74CC3" w:rsidRPr="00F36EDD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381" w:rsidRPr="00D566CF" w14:paraId="4B47FAA0" w14:textId="77777777" w:rsidTr="005A6500">
        <w:trPr>
          <w:cantSplit/>
          <w:trHeight w:hRule="exact" w:val="397"/>
        </w:trPr>
        <w:tc>
          <w:tcPr>
            <w:tcW w:w="4892" w:type="dxa"/>
            <w:vAlign w:val="bottom"/>
          </w:tcPr>
          <w:p w14:paraId="6D74D62B" w14:textId="4CD13989" w:rsidR="006F2381" w:rsidRPr="00FD45CA" w:rsidRDefault="006F2381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="009766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14:paraId="36492615" w14:textId="77777777" w:rsidR="006F2381" w:rsidRPr="00F36EDD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46D436" w14:textId="7F9936F6" w:rsidR="006F2381" w:rsidRPr="00413235" w:rsidRDefault="004145D3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B38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,295</w:t>
            </w:r>
          </w:p>
        </w:tc>
      </w:tr>
      <w:tr w:rsidR="006F2381" w:rsidRPr="00D566CF" w14:paraId="4A99C8B0" w14:textId="77777777" w:rsidTr="005A6500">
        <w:trPr>
          <w:cantSplit/>
          <w:trHeight w:hRule="exact" w:val="397"/>
        </w:trPr>
        <w:tc>
          <w:tcPr>
            <w:tcW w:w="4892" w:type="dxa"/>
            <w:vAlign w:val="bottom"/>
          </w:tcPr>
          <w:p w14:paraId="33677EE9" w14:textId="5A235ECF" w:rsidR="006F2381" w:rsidRPr="00FD45CA" w:rsidRDefault="00DA1BE9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="0095760F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 xml:space="preserve"> </w:t>
            </w:r>
            <w:r w:rsidRPr="00F36EDD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(หัก)</w:t>
            </w:r>
            <w:r w:rsidR="006F2381" w:rsidRPr="00F36ED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="006F2381" w:rsidRPr="00F36EDD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11046C" w:rsidRPr="00F36EDD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="00027121" w:rsidRPr="00F36EDD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F36EDD">
              <w:rPr>
                <w:rFonts w:ascii="Angsana New" w:hAnsi="Angsana New" w:hint="cs"/>
                <w:b/>
                <w:sz w:val="28"/>
                <w:szCs w:val="28"/>
                <w:cs/>
              </w:rPr>
              <w:t>(ลดลง)</w:t>
            </w:r>
            <w:r w:rsidR="00027121" w:rsidRPr="00F36EDD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6F2381"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ระหว่า</w:t>
            </w:r>
            <w:r w:rsidR="00726AE5" w:rsidRPr="00F36EDD">
              <w:rPr>
                <w:rFonts w:ascii="Angsana New" w:hAnsi="Angsana New" w:hint="cs"/>
                <w:b/>
                <w:sz w:val="28"/>
                <w:szCs w:val="28"/>
                <w:cs/>
              </w:rPr>
              <w:t>งงวด</w:t>
            </w:r>
          </w:p>
        </w:tc>
        <w:tc>
          <w:tcPr>
            <w:tcW w:w="425" w:type="dxa"/>
          </w:tcPr>
          <w:p w14:paraId="247C6EC3" w14:textId="77777777" w:rsidR="006F2381" w:rsidRPr="00F36EDD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left w:val="nil"/>
              <w:right w:val="nil"/>
            </w:tcBorders>
            <w:vAlign w:val="bottom"/>
          </w:tcPr>
          <w:p w14:paraId="54B1F891" w14:textId="100F3C3A" w:rsidR="006F2381" w:rsidRPr="00F36EDD" w:rsidRDefault="00D21AB2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Pr="00027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F2381" w:rsidRPr="00D566CF" w14:paraId="26BB4043" w14:textId="77777777" w:rsidTr="005A6500">
        <w:trPr>
          <w:cantSplit/>
          <w:trHeight w:hRule="exact" w:val="397"/>
        </w:trPr>
        <w:tc>
          <w:tcPr>
            <w:tcW w:w="4892" w:type="dxa"/>
            <w:vAlign w:val="bottom"/>
          </w:tcPr>
          <w:p w14:paraId="125558EA" w14:textId="356E4211" w:rsidR="006F2381" w:rsidRPr="0031534D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31534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534D"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1534D"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F36EDD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976605" w:rsidRPr="00E50F26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14:paraId="6F40C0AD" w14:textId="77777777" w:rsidR="006F2381" w:rsidRPr="00F36EDD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2CAB7B" w14:textId="7235EC3F" w:rsidR="006F2381" w:rsidRPr="00D566CF" w:rsidRDefault="00D21AB2" w:rsidP="006F238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2,266</w:t>
            </w:r>
          </w:p>
        </w:tc>
      </w:tr>
    </w:tbl>
    <w:p w14:paraId="39B46F69" w14:textId="1020C8A9" w:rsidR="00C25DBB" w:rsidRDefault="00C25DBB" w:rsidP="00C25DBB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4BEBCE2" w14:textId="3460FA80" w:rsidR="00C25DBB" w:rsidRDefault="00C25DBB" w:rsidP="00C25DBB"/>
    <w:p w14:paraId="0776D685" w14:textId="751073DF" w:rsidR="00C25DBB" w:rsidRDefault="00C25DBB" w:rsidP="00C25DBB"/>
    <w:p w14:paraId="133A1DC3" w14:textId="37947D1C" w:rsidR="00C25DBB" w:rsidRDefault="00C25DBB" w:rsidP="00C25DBB"/>
    <w:p w14:paraId="569068A6" w14:textId="7D0B7B19" w:rsidR="00C25DBB" w:rsidRDefault="00C25DBB" w:rsidP="00C25DBB"/>
    <w:p w14:paraId="39F11420" w14:textId="77777777" w:rsidR="00FD16E3" w:rsidRDefault="00FD16E3" w:rsidP="00C25DBB"/>
    <w:p w14:paraId="71F04FFB" w14:textId="77777777" w:rsidR="00FD16E3" w:rsidRDefault="00FD16E3" w:rsidP="00C25DBB"/>
    <w:p w14:paraId="50943A4C" w14:textId="77777777" w:rsidR="00FD16E3" w:rsidRDefault="00FD16E3" w:rsidP="00C25DBB"/>
    <w:p w14:paraId="3C7E6345" w14:textId="57B32B33" w:rsidR="00C25DBB" w:rsidRDefault="00C25DBB" w:rsidP="00C25DBB"/>
    <w:p w14:paraId="0F8D3B44" w14:textId="38275D38" w:rsidR="00C25DBB" w:rsidRDefault="00C25DBB" w:rsidP="00C25DBB"/>
    <w:p w14:paraId="59300C0D" w14:textId="234B3F58" w:rsidR="00C25DBB" w:rsidRDefault="00C25DBB" w:rsidP="00C25DBB"/>
    <w:p w14:paraId="18C9C6AC" w14:textId="0FD774B4" w:rsidR="00C25DBB" w:rsidRDefault="00C25DBB" w:rsidP="00C25DBB"/>
    <w:p w14:paraId="57A4C40D" w14:textId="77777777" w:rsidR="00C25DBB" w:rsidRPr="00C25DBB" w:rsidRDefault="00C25DBB" w:rsidP="00C25DBB"/>
    <w:p w14:paraId="7EAF1270" w14:textId="687DB5CD" w:rsidR="00190C33" w:rsidRPr="00D566CF" w:rsidRDefault="00190C33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F36EDD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F36EDD" w:rsidRDefault="00603BE1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F36ED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456B38">
        <w:trPr>
          <w:trHeight w:val="397"/>
        </w:trPr>
        <w:tc>
          <w:tcPr>
            <w:tcW w:w="4644" w:type="dxa"/>
          </w:tcPr>
          <w:p w14:paraId="23A0E0A2" w14:textId="77777777" w:rsidR="00190C33" w:rsidRPr="00D566CF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F36EDD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456B38">
        <w:trPr>
          <w:trHeight w:val="397"/>
        </w:trPr>
        <w:tc>
          <w:tcPr>
            <w:tcW w:w="4644" w:type="dxa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F36EDD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F36EDD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F36EDD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456B38">
        <w:trPr>
          <w:trHeight w:val="397"/>
        </w:trPr>
        <w:tc>
          <w:tcPr>
            <w:tcW w:w="4644" w:type="dxa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F36EDD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F36EDD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F36EDD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F36EDD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456B38">
        <w:trPr>
          <w:trHeight w:val="397"/>
        </w:trPr>
        <w:tc>
          <w:tcPr>
            <w:tcW w:w="4644" w:type="dxa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F36EDD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456B38">
        <w:trPr>
          <w:trHeight w:val="397"/>
        </w:trPr>
        <w:tc>
          <w:tcPr>
            <w:tcW w:w="4644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F36EDD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C636C7D" w14:textId="6417E5C6" w:rsidR="00190C33" w:rsidRPr="00F36EDD" w:rsidRDefault="0031534D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C54856"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F76740" w:rsidRPr="00E50F2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60D2EA88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76740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A69D9" w:rsidRPr="00D566CF" w14:paraId="1CD256F1" w14:textId="77777777" w:rsidTr="001966F4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BA69D9" w:rsidRPr="00F36EDD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25E97" w14:textId="7415FCD3" w:rsidR="00BA69D9" w:rsidRPr="00D37EF8" w:rsidRDefault="001966F4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324,090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C1FF2" w14:textId="0512BC80" w:rsidR="00BA69D9" w:rsidRPr="00D566CF" w:rsidRDefault="00852763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310,048</w:t>
            </w:r>
          </w:p>
        </w:tc>
      </w:tr>
      <w:tr w:rsidR="00BA69D9" w:rsidRPr="00D566CF" w14:paraId="0D4C91B3" w14:textId="77777777" w:rsidTr="001966F4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73443566" w:rsidR="00BA69D9" w:rsidRPr="00F36EDD" w:rsidRDefault="00A30B98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="00BA69D9"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32D87" w14:textId="2C157CDE" w:rsidR="00BA69D9" w:rsidRPr="00F36EDD" w:rsidRDefault="001966F4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27121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  <w:r w:rsidRPr="00027121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0997A" w14:textId="22B29713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85276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,088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A69D9" w:rsidRPr="00D566CF" w14:paraId="58954E6F" w14:textId="77777777" w:rsidTr="001966F4">
        <w:trPr>
          <w:trHeight w:val="39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BA69D9" w:rsidRPr="00F36EDD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33288" w14:textId="47A3741B" w:rsidR="00BA69D9" w:rsidRPr="00D566CF" w:rsidRDefault="001966F4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323,002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74455A" w14:textId="565927CD" w:rsidR="00BA69D9" w:rsidRPr="00F36EDD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52763"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08,960</w:t>
            </w:r>
          </w:p>
        </w:tc>
      </w:tr>
    </w:tbl>
    <w:p w14:paraId="19087AD1" w14:textId="1E6DB70C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027121">
        <w:rPr>
          <w:rFonts w:ascii="Angsana New" w:hAnsi="Angsana New" w:cs="Angsana New"/>
          <w:cs/>
        </w:rPr>
        <w:t xml:space="preserve">รายการเปลี่ยนแปลงของบัญชีค่าเผื่อด้อยค่าสินค้าเสื่อมสภาพของสินค้าคงเหลือ </w:t>
      </w:r>
      <w:r w:rsidR="00C54856" w:rsidRPr="00027121">
        <w:rPr>
          <w:rFonts w:ascii="Angsana New" w:hAnsi="Angsana New" w:cs="Angsana New"/>
          <w:cs/>
        </w:rPr>
        <w:t>สำหรับ</w:t>
      </w:r>
      <w:r w:rsidR="00A410B2" w:rsidRPr="00027121">
        <w:rPr>
          <w:rFonts w:ascii="Angsana New" w:hAnsi="Angsana New" w:cs="Angsana New" w:hint="cs"/>
          <w:cs/>
        </w:rPr>
        <w:t>งวด</w:t>
      </w:r>
      <w:r w:rsidR="00290130" w:rsidRPr="00027121">
        <w:rPr>
          <w:rFonts w:ascii="Angsana New" w:hAnsi="Angsana New" w:cs="Angsana New" w:hint="cs"/>
          <w:cs/>
        </w:rPr>
        <w:t>หกเดือน</w:t>
      </w:r>
      <w:r w:rsidR="00C54856" w:rsidRPr="00027121">
        <w:rPr>
          <w:rFonts w:ascii="Angsana New" w:hAnsi="Angsana New" w:cs="Angsana New"/>
          <w:cs/>
        </w:rPr>
        <w:t>สิ้นสุด</w:t>
      </w:r>
      <w:r w:rsidRPr="00027121">
        <w:rPr>
          <w:rFonts w:ascii="Angsana New" w:hAnsi="Angsana New" w:cs="Angsana New"/>
          <w:cs/>
        </w:rPr>
        <w:t>วันที่</w:t>
      </w:r>
      <w:r w:rsidRPr="00027121">
        <w:rPr>
          <w:rFonts w:ascii="Angsana New" w:hAnsi="Angsana New" w:cs="Angsana New"/>
        </w:rPr>
        <w:t xml:space="preserve"> </w:t>
      </w:r>
      <w:r w:rsidR="00AB6ADD" w:rsidRPr="00E50F26">
        <w:rPr>
          <w:rFonts w:ascii="Angsana New" w:hAnsi="Angsana New" w:cs="Angsana New" w:hint="cs"/>
        </w:rPr>
        <w:t xml:space="preserve">30 </w:t>
      </w:r>
      <w:r w:rsidR="00AB6ADD" w:rsidRPr="00F36EDD">
        <w:rPr>
          <w:rFonts w:ascii="Angsana New" w:hAnsi="Angsana New" w:cs="Angsana New" w:hint="cs"/>
          <w:cs/>
        </w:rPr>
        <w:t>มิถุนายน</w:t>
      </w:r>
      <w:r w:rsidR="00C54856" w:rsidRPr="00027121">
        <w:rPr>
          <w:rFonts w:ascii="Angsana New" w:hAnsi="Angsana New" w:cs="Angsana New"/>
        </w:rPr>
        <w:t xml:space="preserve"> </w:t>
      </w:r>
      <w:r w:rsidR="00C54856">
        <w:rPr>
          <w:rFonts w:ascii="Angsana New" w:hAnsi="Angsana New" w:cs="Angsana New"/>
        </w:rPr>
        <w:t>256</w:t>
      </w:r>
      <w:r w:rsidR="00A410B2" w:rsidRPr="00456B38">
        <w:rPr>
          <w:rFonts w:ascii="Angsana New" w:hAnsi="Angsana New" w:cs="Angsana New" w:hint="cs"/>
        </w:rPr>
        <w:t>8</w:t>
      </w:r>
      <w:r w:rsidR="0058743F">
        <w:rPr>
          <w:rFonts w:ascii="Angsana New" w:hAnsi="Angsana New" w:cs="Angsana New"/>
          <w:cs/>
        </w:rPr>
        <w:t xml:space="preserve"> </w:t>
      </w:r>
      <w:r w:rsidRPr="002D5CA8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120A412" w14:textId="77777777" w:rsidR="00FA22DC" w:rsidRPr="00F36EDD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</w:tcPr>
          <w:p w14:paraId="567BCAC4" w14:textId="77777777" w:rsidR="00FA22DC" w:rsidRPr="00F36EDD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B87545D" w14:textId="77777777" w:rsidR="00FA22DC" w:rsidRPr="00F36EDD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E26" w:rsidRPr="005764E7" w14:paraId="44496114" w14:textId="77777777" w:rsidTr="00530E26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4FEB8C5F" w14:textId="31ACA6F5" w:rsidR="00530E26" w:rsidRDefault="00530E2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="00DA3D51"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1A75047C" w14:textId="77777777" w:rsidR="00530E26" w:rsidRPr="00F36EDD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9D913" w14:textId="6F2E2C25" w:rsidR="00530E26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1</w:t>
            </w:r>
            <w:r w:rsidRPr="006D0F77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</w:t>
            </w:r>
            <w:r w:rsidR="004B6119" w:rsidRPr="00456B38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</w:tr>
      <w:tr w:rsidR="00530E26" w:rsidRPr="005764E7" w14:paraId="4087786A" w14:textId="77777777" w:rsidTr="001966F4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4E1E186D" w14:textId="01CFB59F" w:rsidR="00530E26" w:rsidRDefault="009123C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F36EDD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="00530E26" w:rsidRPr="00F36ED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="00530E26" w:rsidRPr="00F36EDD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530E26"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3A1D2E" w:rsidRPr="00F36EDD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="00530E26" w:rsidRPr="00F36EDD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726AE5" w:rsidRPr="00F36EDD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739BF778" w14:textId="77777777" w:rsidR="00530E26" w:rsidRPr="00F36EDD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14:paraId="4171A9AF" w14:textId="64A9FACF" w:rsidR="00530E26" w:rsidRDefault="001966F4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E26" w:rsidRPr="005764E7" w14:paraId="0D517B16" w14:textId="77777777" w:rsidTr="001966F4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63995D78" w14:textId="27FCE0AE" w:rsidR="00530E26" w:rsidRPr="00726AE5" w:rsidRDefault="00530E26" w:rsidP="0045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AB6AD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6ADD"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AB6ADD"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F36EDD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726AE5" w:rsidRPr="00E50F26">
              <w:rPr>
                <w:rFonts w:ascii="Angsana New" w:hAnsi="Angsana New" w:hint="cs"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DA3AED8" w14:textId="77777777" w:rsidR="00530E26" w:rsidRPr="00F36EDD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775DAC" w14:textId="23990C36" w:rsidR="00530E26" w:rsidRPr="00826FCF" w:rsidRDefault="001966F4" w:rsidP="00530E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60736854" w14:textId="77777777" w:rsidR="007D719D" w:rsidRPr="007D719D" w:rsidRDefault="007D719D" w:rsidP="007D719D"/>
    <w:p w14:paraId="388C68D8" w14:textId="0499D937" w:rsidR="002D7D4D" w:rsidRPr="00D566CF" w:rsidRDefault="004079A8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46765042" w:rsidR="002D131C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91"/>
        <w:gridCol w:w="285"/>
        <w:gridCol w:w="425"/>
        <w:gridCol w:w="2120"/>
        <w:gridCol w:w="284"/>
        <w:gridCol w:w="1984"/>
      </w:tblGrid>
      <w:tr w:rsidR="007D719D" w:rsidRPr="007D719D" w14:paraId="3BABEC37" w14:textId="77777777" w:rsidTr="003039F9">
        <w:trPr>
          <w:trHeight w:hRule="exact" w:val="397"/>
        </w:trPr>
        <w:tc>
          <w:tcPr>
            <w:tcW w:w="4791" w:type="dxa"/>
          </w:tcPr>
          <w:p w14:paraId="1612F38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6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7015DA0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5" w:type="dxa"/>
          </w:tcPr>
          <w:p w14:paraId="115B64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7A3E1B58" w14:textId="77777777" w:rsidR="007D719D" w:rsidRPr="00F36ED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D719D" w:rsidRPr="007D719D" w14:paraId="0717F006" w14:textId="77777777" w:rsidTr="003039F9">
        <w:trPr>
          <w:trHeight w:hRule="exact" w:val="397"/>
        </w:trPr>
        <w:tc>
          <w:tcPr>
            <w:tcW w:w="4791" w:type="dxa"/>
            <w:vAlign w:val="center"/>
          </w:tcPr>
          <w:p w14:paraId="4D91CD86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6D867BD2" w14:textId="77777777" w:rsidR="007D719D" w:rsidRPr="00F36ED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B4927F1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08E1DBF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D719D" w:rsidRPr="007D719D" w14:paraId="14931A70" w14:textId="77777777" w:rsidTr="003039F9">
        <w:trPr>
          <w:trHeight w:hRule="exact" w:val="397"/>
        </w:trPr>
        <w:tc>
          <w:tcPr>
            <w:tcW w:w="4791" w:type="dxa"/>
            <w:vAlign w:val="center"/>
          </w:tcPr>
          <w:p w14:paraId="3C5FBC2B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3FC29AFB" w14:textId="77777777" w:rsidR="007D719D" w:rsidRPr="00F36ED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7C07576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1D670763" w14:textId="77777777" w:rsidR="007D719D" w:rsidRPr="00F36ED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9D" w:rsidRPr="007D719D" w14:paraId="33B5C386" w14:textId="77777777" w:rsidTr="003039F9">
        <w:trPr>
          <w:trHeight w:hRule="exact" w:val="397"/>
        </w:trPr>
        <w:tc>
          <w:tcPr>
            <w:tcW w:w="4791" w:type="dxa"/>
            <w:vAlign w:val="center"/>
          </w:tcPr>
          <w:p w14:paraId="6A69FA60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EB71DD9" w14:textId="77777777" w:rsidR="007D719D" w:rsidRPr="00F36ED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200FA07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0A84C37A" w14:textId="77777777" w:rsidR="007D719D" w:rsidRPr="007D719D" w:rsidRDefault="007D719D" w:rsidP="007D719D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24BC62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FCE3A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D719D" w:rsidRPr="007D719D" w14:paraId="59FA45CF" w14:textId="77777777" w:rsidTr="003039F9">
        <w:trPr>
          <w:trHeight w:hRule="exact" w:val="397"/>
        </w:trPr>
        <w:tc>
          <w:tcPr>
            <w:tcW w:w="4791" w:type="dxa"/>
          </w:tcPr>
          <w:p w14:paraId="5F1AC75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15D4DE3" w14:textId="77777777" w:rsidR="007D719D" w:rsidRPr="00F36ED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381C0A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bottom"/>
          </w:tcPr>
          <w:p w14:paraId="73C98410" w14:textId="647B3832" w:rsidR="007D719D" w:rsidRPr="007D719D" w:rsidRDefault="0031534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6602D4" w:rsidRPr="00F36E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02D4" w:rsidRPr="00456B3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14DC442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12EC2F6" w14:textId="2C0345A9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 w:rsidR="006602D4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D719D" w:rsidRPr="007D719D" w14:paraId="1B3F2F0A" w14:textId="77777777" w:rsidTr="003039F9">
        <w:trPr>
          <w:trHeight w:hRule="exact" w:val="397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3EC1" w14:textId="23C2AA5C" w:rsidR="007D719D" w:rsidRPr="00F36ED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1B3C85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D7BF4" w14:textId="704AD291" w:rsidR="007D719D" w:rsidRPr="003938C5" w:rsidRDefault="001966F4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162,450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1DF9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FCD99" w14:textId="573358E6" w:rsidR="007D719D" w:rsidRPr="003938C5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8C5">
              <w:rPr>
                <w:rFonts w:ascii="Angsana New" w:hAnsi="Angsana New"/>
                <w:sz w:val="28"/>
                <w:szCs w:val="28"/>
              </w:rPr>
              <w:t>1</w:t>
            </w:r>
            <w:r w:rsidR="000F1165" w:rsidRPr="00456B38">
              <w:rPr>
                <w:rFonts w:ascii="Angsana New" w:hAnsi="Angsana New" w:hint="cs"/>
                <w:sz w:val="28"/>
                <w:szCs w:val="28"/>
              </w:rPr>
              <w:t>68,949</w:t>
            </w:r>
          </w:p>
        </w:tc>
      </w:tr>
      <w:tr w:rsidR="007D719D" w:rsidRPr="007D719D" w14:paraId="0A32F0BA" w14:textId="77777777" w:rsidTr="003039F9">
        <w:trPr>
          <w:trHeight w:hRule="exact" w:val="397"/>
        </w:trPr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E311" w14:textId="494D674B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F002D1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E2EB" w14:textId="3106B948" w:rsidR="007D719D" w:rsidRPr="003938C5" w:rsidRDefault="0088352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2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26CA" w14:textId="77777777" w:rsidR="007D719D" w:rsidRPr="003938C5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EFEC" w14:textId="1CA69C4D" w:rsidR="007D719D" w:rsidRPr="003938C5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8C5">
              <w:rPr>
                <w:rFonts w:ascii="Angsana New" w:hAnsi="Angsana New"/>
                <w:sz w:val="28"/>
                <w:szCs w:val="28"/>
              </w:rPr>
              <w:t>60</w:t>
            </w:r>
            <w:r w:rsidR="000F1165" w:rsidRPr="00456B38">
              <w:rPr>
                <w:rFonts w:ascii="Angsana New" w:hAnsi="Angsana New" w:hint="cs"/>
                <w:sz w:val="28"/>
                <w:szCs w:val="28"/>
              </w:rPr>
              <w:t>,916</w:t>
            </w:r>
          </w:p>
        </w:tc>
      </w:tr>
      <w:tr w:rsidR="007D719D" w:rsidRPr="007D719D" w14:paraId="1CC63DDE" w14:textId="77777777" w:rsidTr="003039F9">
        <w:trPr>
          <w:trHeight w:hRule="exact" w:val="39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C7B1" w14:textId="77777777" w:rsidR="007D719D" w:rsidRPr="00F36ED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7EAD0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C0328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ED767" w14:textId="5A352344" w:rsidR="007D719D" w:rsidRPr="007D719D" w:rsidRDefault="0088352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2A">
              <w:rPr>
                <w:rFonts w:ascii="Angsana New" w:hAnsi="Angsana New"/>
                <w:b/>
                <w:bCs/>
                <w:sz w:val="28"/>
                <w:szCs w:val="28"/>
              </w:rPr>
              <w:t>223,366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B7A885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CE8B63" w14:textId="2B7107CC" w:rsidR="007D719D" w:rsidRPr="00F36ED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15B1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29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E15B1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865</w:t>
            </w:r>
          </w:p>
        </w:tc>
      </w:tr>
    </w:tbl>
    <w:p w14:paraId="43F1CEF1" w14:textId="2E9CBAA9" w:rsidR="007D719D" w:rsidRDefault="007D719D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45FC5C83" w14:textId="77777777" w:rsidR="00825A00" w:rsidRPr="00D566CF" w:rsidRDefault="00825A00" w:rsidP="00825A0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F36EDD">
        <w:rPr>
          <w:rFonts w:ascii="Angsana New" w:hAnsi="Angsana New"/>
          <w:b/>
          <w:bCs/>
          <w:sz w:val="28"/>
          <w:szCs w:val="28"/>
          <w:cs/>
        </w:rPr>
        <w:lastRenderedPageBreak/>
        <w:t>ตราสารทุน - หลักทรัพย์จดทะเบียนในตลาดหลักทรัพย์</w:t>
      </w:r>
    </w:p>
    <w:tbl>
      <w:tblPr>
        <w:tblW w:w="960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283"/>
        <w:gridCol w:w="1559"/>
        <w:gridCol w:w="256"/>
        <w:gridCol w:w="1695"/>
      </w:tblGrid>
      <w:tr w:rsidR="00825A00" w:rsidRPr="00D566CF" w14:paraId="12ACDBF3" w14:textId="77777777" w:rsidTr="003039F9">
        <w:trPr>
          <w:trHeight w:val="397"/>
        </w:trPr>
        <w:tc>
          <w:tcPr>
            <w:tcW w:w="4111" w:type="dxa"/>
          </w:tcPr>
          <w:p w14:paraId="7D75F630" w14:textId="77777777" w:rsidR="00825A00" w:rsidRPr="00D566CF" w:rsidRDefault="00825A00" w:rsidP="002071F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027121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31728D8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25A00" w:rsidRPr="00D566CF" w14:paraId="06DB5177" w14:textId="77777777" w:rsidTr="003039F9">
        <w:trPr>
          <w:trHeight w:val="397"/>
        </w:trPr>
        <w:tc>
          <w:tcPr>
            <w:tcW w:w="4111" w:type="dxa"/>
          </w:tcPr>
          <w:p w14:paraId="0C7EB393" w14:textId="77777777" w:rsidR="00825A00" w:rsidRPr="00D566CF" w:rsidRDefault="00825A00" w:rsidP="002071F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73BBCE03" w14:textId="77777777" w:rsidR="00825A00" w:rsidRPr="00F36EDD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825A00" w:rsidRPr="00D566CF" w14:paraId="1E07682B" w14:textId="77777777" w:rsidTr="003039F9">
        <w:trPr>
          <w:trHeight w:val="397"/>
        </w:trPr>
        <w:tc>
          <w:tcPr>
            <w:tcW w:w="4111" w:type="dxa"/>
          </w:tcPr>
          <w:p w14:paraId="26D0E5D3" w14:textId="77777777" w:rsidR="00825A00" w:rsidRPr="00D566CF" w:rsidRDefault="00825A00" w:rsidP="002071F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370D8DD8" w14:textId="77777777" w:rsidR="00825A00" w:rsidRPr="00F36EDD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5A00" w:rsidRPr="00D566CF" w14:paraId="2C2411AD" w14:textId="77777777" w:rsidTr="003039F9">
        <w:trPr>
          <w:trHeight w:val="397"/>
        </w:trPr>
        <w:tc>
          <w:tcPr>
            <w:tcW w:w="4111" w:type="dxa"/>
          </w:tcPr>
          <w:p w14:paraId="1D340527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FB6603D" w14:textId="77777777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296F16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B7F654" w14:textId="77777777" w:rsidR="00825A00" w:rsidRPr="00F36EDD" w:rsidRDefault="00825A00" w:rsidP="002071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371BC4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D5189E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A00" w:rsidRPr="00D566CF" w14:paraId="0FB54F47" w14:textId="77777777" w:rsidTr="003039F9">
        <w:trPr>
          <w:trHeight w:val="397"/>
        </w:trPr>
        <w:tc>
          <w:tcPr>
            <w:tcW w:w="4111" w:type="dxa"/>
            <w:vAlign w:val="center"/>
          </w:tcPr>
          <w:p w14:paraId="7EC6DA8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DB9A410" w14:textId="77777777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45D7D6F3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5DF9A7" w14:textId="77777777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243F393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28819EC9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A00" w:rsidRPr="00D566CF" w14:paraId="49601930" w14:textId="77777777" w:rsidTr="003039F9">
        <w:trPr>
          <w:trHeight w:val="397"/>
        </w:trPr>
        <w:tc>
          <w:tcPr>
            <w:tcW w:w="4111" w:type="dxa"/>
          </w:tcPr>
          <w:p w14:paraId="39AF0A7F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326A5B" w14:textId="6B3E3E10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D5CA8">
              <w:rPr>
                <w:rFonts w:ascii="Angsana New" w:hAnsi="Angsana New"/>
                <w:sz w:val="28"/>
                <w:szCs w:val="28"/>
              </w:rPr>
              <w:t>2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826CBB9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62478E" w14:textId="77777777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C5FFA24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90BEBC1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25A00" w:rsidRPr="00D566CF" w14:paraId="0F9D747F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2A9F" w14:textId="75FC4103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AB6ADD"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="00AB6ADD" w:rsidRPr="00F36E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2427A"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2276C39F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3B6488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E8C90F9" w14:textId="77777777" w:rsidR="00825A00" w:rsidRPr="00EB148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11A25296" w14:textId="77777777" w:rsidR="00825A00" w:rsidRPr="00EB148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vAlign w:val="center"/>
          </w:tcPr>
          <w:p w14:paraId="1B470BD4" w14:textId="77777777" w:rsidR="00825A00" w:rsidRPr="00EB148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825A00" w:rsidRPr="00D566CF" w14:paraId="6C47D7D1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F39F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3BB0D92D" w14:textId="0039D4F5" w:rsidR="00825A00" w:rsidRPr="00163B05" w:rsidRDefault="00C670A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78F4" w14:textId="77777777" w:rsidR="00825A00" w:rsidRPr="00163B05" w:rsidRDefault="00825A00" w:rsidP="002071FD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E7CE" w14:textId="289ED02E" w:rsidR="00825A00" w:rsidRPr="00F36EDD" w:rsidRDefault="00C670A4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14:paraId="5B8DA865" w14:textId="77777777" w:rsidR="00825A00" w:rsidRPr="00163B05" w:rsidRDefault="00825A00" w:rsidP="002071FD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0D5F" w14:textId="16E49046" w:rsidR="00825A00" w:rsidRPr="00163B05" w:rsidRDefault="00C670A4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825A00" w:rsidRPr="00D566CF" w14:paraId="05599B4B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52C2" w14:textId="5B1AB25B" w:rsidR="00825A00" w:rsidRPr="00F36EDD" w:rsidRDefault="00A30B98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  <w:r w:rsidR="00825A00" w:rsidRPr="00F36ED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68A43" w14:textId="349F08A4" w:rsidR="00825A00" w:rsidRPr="00F36EDD" w:rsidRDefault="00C670A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121,950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DF25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747C3" w14:textId="42FFA428" w:rsidR="00825A00" w:rsidRPr="00163B05" w:rsidRDefault="00C670A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vAlign w:val="bottom"/>
          </w:tcPr>
          <w:p w14:paraId="19B8E776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44CF7" w14:textId="5BF0D31B" w:rsidR="00825A00" w:rsidRPr="00163B05" w:rsidRDefault="00C670A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124,125</w:t>
            </w:r>
          </w:p>
        </w:tc>
      </w:tr>
      <w:tr w:rsidR="00825A00" w:rsidRPr="00D566CF" w14:paraId="09F1CC43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2D83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9ED4D" w14:textId="1F32B887" w:rsidR="00825A00" w:rsidRPr="00163B05" w:rsidRDefault="00C670A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143,093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A6B3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4E117" w14:textId="12C99985" w:rsidR="00825A00" w:rsidRPr="00163B05" w:rsidRDefault="00C670A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19,357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14CE" w14:textId="77777777" w:rsidR="00825A00" w:rsidRPr="00163B05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720CB" w14:textId="4002359E" w:rsidR="00825A00" w:rsidRPr="00163B05" w:rsidRDefault="00C670A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162,450</w:t>
            </w:r>
          </w:p>
        </w:tc>
      </w:tr>
      <w:tr w:rsidR="00825A00" w:rsidRPr="00D566CF" w14:paraId="75356697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5E8E1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33BE9A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02FE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93BD70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41D7529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877F8E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0A537559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A060" w14:textId="193FAA77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40DA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3D8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DFF5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B8B610A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2D16AED3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A3DA799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647B3C44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85DD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4214168" w14:textId="0D1E300D" w:rsidR="00825A00" w:rsidRPr="00A07A16" w:rsidRDefault="00786999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70F9F" w14:textId="77777777" w:rsidR="00825A00" w:rsidRPr="00EB148F" w:rsidRDefault="00825A00" w:rsidP="002071FD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77EFC43" w14:textId="05D07E47" w:rsidR="00825A00" w:rsidRPr="00A07A16" w:rsidRDefault="00BF4721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14:paraId="6DA06456" w14:textId="77777777" w:rsidR="00825A00" w:rsidRPr="00EB148F" w:rsidRDefault="00825A00" w:rsidP="002071FD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vAlign w:val="bottom"/>
          </w:tcPr>
          <w:p w14:paraId="3D363AD1" w14:textId="33339B11" w:rsidR="00825A00" w:rsidRPr="00A07A16" w:rsidRDefault="002D76D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D76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D76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325</w:t>
            </w:r>
          </w:p>
        </w:tc>
      </w:tr>
      <w:tr w:rsidR="00825A00" w:rsidRPr="00D566CF" w14:paraId="47533475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DC76" w14:textId="3090EFC5" w:rsidR="00825A00" w:rsidRPr="00F36EDD" w:rsidRDefault="00A30B98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D79F5" w14:textId="66C4DBC3" w:rsidR="00825A00" w:rsidRPr="00A07A16" w:rsidRDefault="00BF4721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4C5F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BAC456" w14:textId="3F1AF128" w:rsidR="00825A00" w:rsidRPr="00A07A16" w:rsidRDefault="00EF50D4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4,897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vAlign w:val="bottom"/>
          </w:tcPr>
          <w:p w14:paraId="7C0AF054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B2C598" w14:textId="592D7889" w:rsidR="00825A00" w:rsidRPr="00A07A16" w:rsidRDefault="00225352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352">
              <w:rPr>
                <w:rFonts w:ascii="Angsana New" w:hAnsi="Angsana New"/>
                <w:sz w:val="28"/>
                <w:szCs w:val="28"/>
              </w:rPr>
              <w:t>130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25352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825A00" w:rsidRPr="00D566CF" w14:paraId="30AB872D" w14:textId="77777777" w:rsidTr="003039F9">
        <w:trPr>
          <w:trHeight w:val="39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36FB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A2A27" w14:textId="61F84F96" w:rsidR="00825A00" w:rsidRPr="00A07A16" w:rsidRDefault="00A577B7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7B7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577B7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F462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F21C0" w14:textId="6CD7E6B3" w:rsidR="00825A00" w:rsidRPr="00A07A16" w:rsidRDefault="00175E87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5E87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75E87">
              <w:rPr>
                <w:rFonts w:ascii="Angsana New" w:hAnsi="Angsana New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ADE5" w14:textId="77777777" w:rsidR="00825A00" w:rsidRPr="00EB148F" w:rsidRDefault="00825A00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220A8" w14:textId="2F51C241" w:rsidR="00825A00" w:rsidRPr="00A07A16" w:rsidRDefault="00225352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5352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25352">
              <w:rPr>
                <w:rFonts w:ascii="Angsana New" w:hAnsi="Angsana New"/>
                <w:b/>
                <w:bCs/>
                <w:sz w:val="28"/>
                <w:szCs w:val="28"/>
              </w:rPr>
              <w:t>949</w:t>
            </w:r>
          </w:p>
        </w:tc>
      </w:tr>
    </w:tbl>
    <w:p w14:paraId="3F6DA164" w14:textId="77777777" w:rsidR="00825A00" w:rsidRPr="00D566CF" w:rsidRDefault="00825A00" w:rsidP="00825A0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F36EDD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60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4"/>
        <w:gridCol w:w="1721"/>
        <w:gridCol w:w="284"/>
        <w:gridCol w:w="1574"/>
        <w:gridCol w:w="284"/>
        <w:gridCol w:w="1628"/>
      </w:tblGrid>
      <w:tr w:rsidR="00825A00" w:rsidRPr="00D566CF" w14:paraId="2C3766BF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6BD53D36" w14:textId="77777777" w:rsidR="00825A00" w:rsidRPr="00D566CF" w:rsidRDefault="00825A00" w:rsidP="002071FD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027121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6E9A302F" w14:textId="77777777" w:rsidR="00825A00" w:rsidRPr="00F36EDD" w:rsidRDefault="00825A00" w:rsidP="002071FD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25A00" w:rsidRPr="00D566CF" w14:paraId="61AFAE51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646D87F9" w14:textId="77777777" w:rsidR="00825A00" w:rsidRPr="00D566CF" w:rsidRDefault="00825A00" w:rsidP="002071FD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59064C73" w14:textId="77777777" w:rsidR="00825A00" w:rsidRPr="00F36EDD" w:rsidRDefault="00825A00" w:rsidP="002071FD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825A00" w:rsidRPr="00D566CF" w14:paraId="3D7B5AC4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2BBF51C3" w14:textId="77777777" w:rsidR="00825A00" w:rsidRPr="00D566CF" w:rsidRDefault="00825A00" w:rsidP="002071FD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65B074BD" w14:textId="77777777" w:rsidR="00825A00" w:rsidRPr="00F36EDD" w:rsidRDefault="00825A00" w:rsidP="002071FD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25A00" w:rsidRPr="00D566CF" w14:paraId="5E48D25F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4055DE74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43EC65" w14:textId="77777777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DD0B9E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4B77C8C0" w14:textId="77777777" w:rsidR="00825A00" w:rsidRPr="00F36EDD" w:rsidRDefault="00825A00" w:rsidP="002071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D5D49B0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0EE0B9E9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A00" w:rsidRPr="00D566CF" w14:paraId="2D91AEDE" w14:textId="77777777" w:rsidTr="003039F9">
        <w:trPr>
          <w:trHeight w:val="397"/>
          <w:tblHeader/>
        </w:trPr>
        <w:tc>
          <w:tcPr>
            <w:tcW w:w="4114" w:type="dxa"/>
            <w:vAlign w:val="center"/>
          </w:tcPr>
          <w:p w14:paraId="2ABB5F3A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141104E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681B712D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7FD1BA7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2BEB4F6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7D5128A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5A00" w:rsidRPr="00D566CF" w14:paraId="5512F573" w14:textId="77777777" w:rsidTr="003039F9">
        <w:trPr>
          <w:trHeight w:val="397"/>
          <w:tblHeader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E3B9C" w14:textId="77777777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BC04" w14:textId="085357E6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D5CA8" w:rsidRPr="002D5CA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D852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86C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1251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99DAF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716F038C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236E" w14:textId="531F7ABF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AB6ADD"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="00AB6ADD" w:rsidRPr="00F36E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37738"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</w:tcPr>
          <w:p w14:paraId="03DF06F6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1AB03C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vAlign w:val="center"/>
          </w:tcPr>
          <w:p w14:paraId="00E7AF5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33F33CA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3AB29E48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0B5D98F1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186E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167E" w14:textId="05B8CBC5" w:rsidR="00825A00" w:rsidRPr="00A07A16" w:rsidRDefault="00C670A4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B424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B726" w14:textId="606DF624" w:rsidR="00825A00" w:rsidRPr="00A07A16" w:rsidRDefault="00C670A4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0021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A4DE" w14:textId="0F27B500" w:rsidR="00825A00" w:rsidRPr="00A07A16" w:rsidRDefault="000B1D2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19,455</w:t>
            </w:r>
          </w:p>
        </w:tc>
      </w:tr>
      <w:tr w:rsidR="00825A00" w:rsidRPr="00D566CF" w14:paraId="7A530DE1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032F" w14:textId="4FC659D3" w:rsidR="00825A00" w:rsidRPr="00F36EDD" w:rsidRDefault="00A30B98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21" w:type="dxa"/>
            <w:vAlign w:val="bottom"/>
          </w:tcPr>
          <w:p w14:paraId="27A3ED4E" w14:textId="7348C66A" w:rsidR="00825A00" w:rsidRPr="00F36EDD" w:rsidRDefault="0088352A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835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(3,816)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8AE6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vAlign w:val="bottom"/>
          </w:tcPr>
          <w:p w14:paraId="0C8470ED" w14:textId="6AECD75D" w:rsidR="00825A00" w:rsidRPr="00A07A16" w:rsidRDefault="00C670A4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45,277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4FECDFA1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bottom"/>
          </w:tcPr>
          <w:p w14:paraId="4D4C11C8" w14:textId="26A8EC2D" w:rsidR="00825A00" w:rsidRPr="00A07A16" w:rsidRDefault="0088352A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835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41,461</w:t>
            </w:r>
          </w:p>
        </w:tc>
      </w:tr>
      <w:tr w:rsidR="00825A00" w:rsidRPr="00D566CF" w14:paraId="793E2B46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63FA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055BE" w14:textId="4B6C0773" w:rsidR="00825A00" w:rsidRPr="0088352A" w:rsidRDefault="0088352A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352A"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57C2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15929" w14:textId="57219ECE" w:rsidR="00825A00" w:rsidRPr="00A07A16" w:rsidRDefault="000B1D2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4FC3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ECBD3" w14:textId="5F76AFCD" w:rsidR="00825A00" w:rsidRPr="00F36EDD" w:rsidRDefault="0088352A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352A">
              <w:rPr>
                <w:rFonts w:ascii="Angsana New" w:hAnsi="Angsana New"/>
                <w:sz w:val="28"/>
                <w:szCs w:val="28"/>
                <w:lang w:val="en-US"/>
              </w:rPr>
              <w:t>60,916</w:t>
            </w:r>
          </w:p>
        </w:tc>
      </w:tr>
      <w:tr w:rsidR="00825A00" w:rsidRPr="00D566CF" w14:paraId="6995C541" w14:textId="77777777" w:rsidTr="003039F9">
        <w:trPr>
          <w:trHeight w:val="340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2386" w14:textId="77777777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B8B4" w14:textId="77777777" w:rsidR="00825A00" w:rsidRPr="00F36EDD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8FE1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974F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931B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51BD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5A00" w:rsidRPr="00D566CF" w14:paraId="246B804E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49B9" w14:textId="0BA8A9A4" w:rsidR="00825A00" w:rsidRPr="00D566CF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37738" w:rsidRPr="00456B38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0264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9B68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vAlign w:val="bottom"/>
          </w:tcPr>
          <w:p w14:paraId="1670BFE6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7E893B" w14:textId="77777777" w:rsidR="00825A00" w:rsidRPr="00D566CF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5763A2DB" w14:textId="77777777" w:rsidR="00825A00" w:rsidRPr="00D566CF" w:rsidRDefault="00825A00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1E1F" w:rsidRPr="00D566CF" w14:paraId="1DC2AA01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F485" w14:textId="77777777" w:rsidR="001D1E1F" w:rsidRPr="00F36EDD" w:rsidRDefault="001D1E1F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7766" w14:textId="3F2931EA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1E1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B38CD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0BE1" w14:textId="03E68516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96CB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E4B3" w14:textId="72357FFF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21E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21E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525</w:t>
            </w:r>
          </w:p>
        </w:tc>
      </w:tr>
      <w:tr w:rsidR="001D1E1F" w:rsidRPr="00D566CF" w14:paraId="4647188D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AF52" w14:textId="678A571D" w:rsidR="001D1E1F" w:rsidRPr="00F36EDD" w:rsidRDefault="001D1E1F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ผลสะสม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B727" w14:textId="6C58FF61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</w:t>
            </w:r>
            <w:r w:rsidRPr="001D1E1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2F42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B385" w14:textId="65D59A7E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45,277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C629" w14:textId="77777777" w:rsidR="001D1E1F" w:rsidRPr="00A07A16" w:rsidRDefault="001D1E1F" w:rsidP="001D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12B8" w14:textId="01280F19" w:rsidR="001D1E1F" w:rsidRPr="00A07A16" w:rsidRDefault="001D1E1F" w:rsidP="001D1E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E61B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E61B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391</w:t>
            </w:r>
          </w:p>
        </w:tc>
      </w:tr>
      <w:tr w:rsidR="00825A00" w:rsidRPr="00D566CF" w14:paraId="65247C4E" w14:textId="77777777" w:rsidTr="003039F9">
        <w:trPr>
          <w:trHeight w:val="397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AEDE" w14:textId="77777777" w:rsidR="00825A00" w:rsidRPr="00F36EDD" w:rsidRDefault="00825A00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245BB" w14:textId="0D20B3D2" w:rsidR="00825A00" w:rsidRPr="00A07A16" w:rsidRDefault="0082631B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CA8F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CAF8E" w14:textId="71EA72D1" w:rsidR="00825A00" w:rsidRPr="00F36EDD" w:rsidRDefault="00421EB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D218" w14:textId="77777777" w:rsidR="00825A00" w:rsidRPr="00A07A16" w:rsidRDefault="00825A0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3D80E" w14:textId="79817277" w:rsidR="00825A00" w:rsidRPr="00A07A16" w:rsidRDefault="003E61B6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61B6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E61B6">
              <w:rPr>
                <w:rFonts w:ascii="Angsana New" w:hAnsi="Angsana New"/>
                <w:sz w:val="28"/>
                <w:szCs w:val="28"/>
                <w:lang w:val="en-US"/>
              </w:rPr>
              <w:t>916</w:t>
            </w:r>
          </w:p>
        </w:tc>
      </w:tr>
    </w:tbl>
    <w:p w14:paraId="54233472" w14:textId="72BFD2EC" w:rsidR="00EC42E5" w:rsidRPr="00027121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027121" w:rsidSect="00021E60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Pr="00D566CF" w:rsidRDefault="006E3C5E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F36EDD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F36EDD">
        <w:rPr>
          <w:rFonts w:ascii="Angsana New" w:hAnsi="Angsana New"/>
          <w:sz w:val="28"/>
          <w:szCs w:val="28"/>
          <w:cs/>
        </w:rPr>
        <w:t xml:space="preserve"> </w:t>
      </w:r>
      <w:r w:rsidR="00315EE7" w:rsidRPr="00F36EDD">
        <w:rPr>
          <w:rFonts w:ascii="Angsana New" w:hAnsi="Angsana New"/>
          <w:sz w:val="28"/>
          <w:szCs w:val="28"/>
          <w:cs/>
        </w:rPr>
        <w:t>-</w:t>
      </w:r>
      <w:r w:rsidR="009A3FC6" w:rsidRPr="00F36EDD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F36EDD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F36ED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F36EDD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F36EDD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F36EDD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F36EDD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F36EDD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F36EDD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F36ED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F36ED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0877F6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0877F6" w:rsidRPr="00F36EDD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0877F6" w:rsidRPr="00D566CF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1D3B9528" w:rsidR="000877F6" w:rsidRPr="00F36EDD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1534D" w:rsidRPr="00E50F2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0877F6" w:rsidRPr="00E50F26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0877F6" w:rsidRPr="00E50F26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0877F6" w:rsidRPr="00F36EDD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72F28B42" w:rsidR="000877F6" w:rsidRPr="00E50F26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1534D" w:rsidRPr="00E50F2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84" w:type="dxa"/>
            <w:vAlign w:val="bottom"/>
          </w:tcPr>
          <w:p w14:paraId="54F59C70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0877F6" w:rsidRPr="00F36EDD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2E6D7" w14:textId="5D257AA6" w:rsidR="000877F6" w:rsidRPr="00F36EDD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1534D" w:rsidRPr="00E50F26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83" w:type="dxa"/>
            <w:vAlign w:val="bottom"/>
          </w:tcPr>
          <w:p w14:paraId="13FEA591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0877F6" w:rsidRPr="00F36EDD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877F6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0877F6" w:rsidRPr="00F36EDD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0877F6" w:rsidRPr="00F36EDD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CE1E4C" w14:textId="74B51D05" w:rsidR="000877F6" w:rsidRPr="00E50F26" w:rsidRDefault="0031534D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8908DB" w:rsidRPr="00F36E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908DB" w:rsidRPr="00E50F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783F04" w:rsidRPr="00E50F26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226D3702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4C70400B" w:rsidR="000877F6" w:rsidRPr="00E50F26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83F04" w:rsidRPr="00E50F26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10483EA2" w14:textId="77777777" w:rsidR="000877F6" w:rsidRPr="00E50F26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0877F6" w:rsidRPr="00F36EDD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DDA710C" w14:textId="5668F3C4" w:rsidR="000877F6" w:rsidRPr="00F36EDD" w:rsidRDefault="0031534D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7E4BCD"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E4BCD"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E50F26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402FD6CA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2C180D21" w:rsidR="000877F6" w:rsidRPr="00F36EDD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E50F26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414E20B9" w14:textId="77777777" w:rsidR="000877F6" w:rsidRPr="00E50F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A37B0" w14:textId="622CAF30" w:rsidR="000877F6" w:rsidRPr="00F36EDD" w:rsidRDefault="0031534D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7E4BCD"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E4BCD" w:rsidRPr="00E5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E50F26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53475D03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24CE1264" w:rsidR="000877F6" w:rsidRPr="00F36EDD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E4BCD" w:rsidRPr="00456B38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F36EDD" w:rsidRDefault="00B70FF9" w:rsidP="003039F9">
            <w:pPr>
              <w:pStyle w:val="a4"/>
              <w:widowControl/>
              <w:ind w:left="33" w:right="0" w:firstLine="31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8F4C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ind w:left="2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FA16BD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3039F9">
            <w:pPr>
              <w:pStyle w:val="a4"/>
              <w:widowControl/>
              <w:ind w:left="69" w:right="0" w:hanging="5"/>
              <w:rPr>
                <w:rFonts w:ascii="Angsana New" w:hAnsi="Angsana New" w:cs="Angsana New"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F36EDD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EDD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6443C6" w14:textId="352F8F94" w:rsidR="0059041F" w:rsidRPr="00F36EDD" w:rsidRDefault="00C06C6E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0271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vAlign w:val="bottom"/>
          </w:tcPr>
          <w:p w14:paraId="688904A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837E82" w14:textId="31C8486D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0271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vAlign w:val="bottom"/>
          </w:tcPr>
          <w:p w14:paraId="2E99424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88F895C" w14:textId="71EB9932" w:rsidR="0059041F" w:rsidRPr="00F36EDD" w:rsidRDefault="00605800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vAlign w:val="bottom"/>
          </w:tcPr>
          <w:p w14:paraId="45956EC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C7B8C3" w14:textId="11FA3A6E" w:rsidR="0059041F" w:rsidRPr="00D566CF" w:rsidRDefault="00FA16B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vAlign w:val="bottom"/>
          </w:tcPr>
          <w:p w14:paraId="5907DCF7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vAlign w:val="bottom"/>
          </w:tcPr>
          <w:p w14:paraId="3ECA938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896BE4" w14:textId="5A01C797" w:rsidR="0059041F" w:rsidRPr="00176311" w:rsidRDefault="00FA16B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43,207</w:t>
            </w:r>
          </w:p>
        </w:tc>
        <w:tc>
          <w:tcPr>
            <w:tcW w:w="283" w:type="dxa"/>
            <w:vAlign w:val="bottom"/>
          </w:tcPr>
          <w:p w14:paraId="3EFCF4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322C37" w14:textId="5928FC7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</w:t>
            </w:r>
            <w:r w:rsidR="007E4BCD" w:rsidRPr="00456B38">
              <w:rPr>
                <w:rFonts w:ascii="Angsana New" w:hAnsi="Angsana New" w:hint="cs"/>
                <w:sz w:val="24"/>
                <w:szCs w:val="24"/>
              </w:rPr>
              <w:t>3,011</w:t>
            </w:r>
          </w:p>
        </w:tc>
      </w:tr>
      <w:tr w:rsidR="0059041F" w:rsidRPr="00D566CF" w14:paraId="2F275DCE" w14:textId="77777777" w:rsidTr="00FA16BD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7518F5C2" w:rsidR="0059041F" w:rsidRPr="00D566CF" w:rsidRDefault="00A30B98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F36ED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หัก)</w:t>
            </w:r>
            <w:r w:rsidR="0059041F" w:rsidRPr="00F36EDD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B5018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30873D4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650797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8517259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479C942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CED660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6EFE2C" w14:textId="0C972566" w:rsidR="0059041F" w:rsidRPr="00F36EDD" w:rsidRDefault="00FA16B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27121">
              <w:rPr>
                <w:rFonts w:ascii="Angsana New" w:hAnsi="Angsana New" w:hint="cs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3,966</w:t>
            </w:r>
            <w:r w:rsidRPr="0002712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2F198E3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72931B" w14:textId="6A9729E3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7121">
              <w:rPr>
                <w:rFonts w:ascii="Angsana New" w:hAnsi="Angsana New"/>
                <w:sz w:val="24"/>
                <w:szCs w:val="24"/>
              </w:rPr>
              <w:t>(</w:t>
            </w:r>
            <w:r w:rsidR="007E4BCD" w:rsidRPr="00456B38">
              <w:rPr>
                <w:rFonts w:ascii="Angsana New" w:hAnsi="Angsana New" w:hint="cs"/>
                <w:sz w:val="24"/>
                <w:szCs w:val="24"/>
              </w:rPr>
              <w:t>7,072</w:t>
            </w:r>
            <w:r w:rsidRPr="0002712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008217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C1CA31" w14:textId="1152C0E7" w:rsidR="0059041F" w:rsidRPr="00176311" w:rsidRDefault="00FA16BD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A76742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534913" w14:textId="1514F602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D566CF" w14:paraId="724200BF" w14:textId="77777777" w:rsidTr="00FA16BD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36ED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4E939E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581D50F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0D7974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9D3A8A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07FA066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DD4814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11F51" w14:textId="5A0EA502" w:rsidR="0059041F" w:rsidRPr="00D566CF" w:rsidRDefault="00FA16B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65,966</w:t>
            </w:r>
          </w:p>
        </w:tc>
        <w:tc>
          <w:tcPr>
            <w:tcW w:w="284" w:type="dxa"/>
            <w:vAlign w:val="center"/>
          </w:tcPr>
          <w:p w14:paraId="1ACB570C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D71B24" w14:textId="4FDDA882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AE3B04" w:rsidRPr="00456B38">
              <w:rPr>
                <w:rFonts w:ascii="Angsana New" w:hAnsi="Angsana New" w:hint="cs"/>
                <w:b/>
                <w:bCs/>
                <w:sz w:val="24"/>
                <w:szCs w:val="24"/>
              </w:rPr>
              <w:t>2,860</w:t>
            </w:r>
          </w:p>
        </w:tc>
        <w:tc>
          <w:tcPr>
            <w:tcW w:w="283" w:type="dxa"/>
            <w:vAlign w:val="center"/>
          </w:tcPr>
          <w:p w14:paraId="2838D4E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4C4476" w14:textId="65D2ECBE" w:rsidR="0059041F" w:rsidRPr="00176311" w:rsidRDefault="00FA16BD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43,207</w:t>
            </w:r>
          </w:p>
        </w:tc>
        <w:tc>
          <w:tcPr>
            <w:tcW w:w="283" w:type="dxa"/>
            <w:vAlign w:val="center"/>
          </w:tcPr>
          <w:p w14:paraId="33EB329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00AEE2" w14:textId="3EF2D186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E4BCD" w:rsidRPr="00456B38">
              <w:rPr>
                <w:rFonts w:ascii="Angsana New" w:hAnsi="Angsana New" w:hint="cs"/>
                <w:b/>
                <w:bCs/>
                <w:sz w:val="24"/>
                <w:szCs w:val="24"/>
              </w:rPr>
              <w:t>3,011</w:t>
            </w:r>
          </w:p>
        </w:tc>
      </w:tr>
    </w:tbl>
    <w:p w14:paraId="38D3AC13" w14:textId="596C2FDD" w:rsidR="00240D0A" w:rsidRPr="00F36EDD" w:rsidRDefault="00B76E70" w:rsidP="0029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  <w:cs/>
        </w:rPr>
        <w:sectPr w:rsidR="00240D0A" w:rsidRPr="00F36EDD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  <w:r w:rsidRPr="00F36EDD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F36EDD">
        <w:rPr>
          <w:rFonts w:ascii="Angsana New" w:hAnsi="Angsana New"/>
          <w:sz w:val="28"/>
          <w:szCs w:val="28"/>
          <w:cs/>
        </w:rPr>
        <w:t>งบ</w:t>
      </w:r>
      <w:r w:rsidR="00A31F9B" w:rsidRPr="00F36EDD">
        <w:rPr>
          <w:rFonts w:ascii="Angsana New" w:hAnsi="Angsana New"/>
          <w:sz w:val="28"/>
          <w:szCs w:val="28"/>
          <w:cs/>
        </w:rPr>
        <w:t>การเงิน</w:t>
      </w:r>
      <w:r w:rsidRPr="00F36EDD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F36EDD">
        <w:rPr>
          <w:rFonts w:ascii="Angsana New" w:hAnsi="Angsana New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F36EDD">
        <w:rPr>
          <w:rFonts w:ascii="Angsana New" w:hAnsi="Angsana New"/>
          <w:sz w:val="28"/>
          <w:szCs w:val="28"/>
          <w:cs/>
        </w:rPr>
        <w:t>โดยใช้</w:t>
      </w:r>
      <w:r w:rsidR="00A02CDF" w:rsidRPr="00F36EDD">
        <w:rPr>
          <w:rFonts w:ascii="Angsana New" w:hAnsi="Angsana New"/>
          <w:sz w:val="28"/>
          <w:szCs w:val="28"/>
          <w:cs/>
        </w:rPr>
        <w:t>มูลค่า</w:t>
      </w:r>
      <w:r w:rsidR="007C09DC" w:rsidRPr="00F36EDD">
        <w:rPr>
          <w:rFonts w:ascii="Angsana New" w:hAnsi="Angsana New"/>
          <w:sz w:val="28"/>
          <w:szCs w:val="28"/>
          <w:cs/>
        </w:rPr>
        <w:t>ตาม</w:t>
      </w:r>
      <w:r w:rsidR="00A02CDF" w:rsidRPr="00F36EDD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F36EDD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F36EDD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F36EDD">
        <w:rPr>
          <w:rFonts w:ascii="Angsana New" w:hAnsi="Angsana New"/>
          <w:sz w:val="28"/>
          <w:szCs w:val="28"/>
          <w:cs/>
        </w:rPr>
        <w:t>วันที</w:t>
      </w:r>
      <w:r w:rsidR="00F01D7E" w:rsidRPr="00F36EDD">
        <w:rPr>
          <w:rFonts w:ascii="Angsana New" w:hAnsi="Angsana New"/>
          <w:sz w:val="28"/>
          <w:szCs w:val="28"/>
          <w:cs/>
        </w:rPr>
        <w:t>่</w:t>
      </w:r>
      <w:r w:rsidR="004014A2" w:rsidRPr="00F36EDD">
        <w:rPr>
          <w:rFonts w:ascii="Angsana New" w:hAnsi="Angsana New"/>
          <w:sz w:val="28"/>
          <w:szCs w:val="28"/>
          <w:cs/>
        </w:rPr>
        <w:t xml:space="preserve"> </w:t>
      </w:r>
      <w:r w:rsidR="00290130" w:rsidRPr="00E50F26">
        <w:rPr>
          <w:rFonts w:ascii="Angsana New" w:hAnsi="Angsana New" w:hint="cs"/>
          <w:sz w:val="28"/>
          <w:szCs w:val="28"/>
        </w:rPr>
        <w:t xml:space="preserve">30 </w:t>
      </w:r>
      <w:r w:rsidR="00290130" w:rsidRPr="00F36EDD">
        <w:rPr>
          <w:rFonts w:ascii="Angsana New" w:hAnsi="Angsana New" w:hint="cs"/>
          <w:sz w:val="28"/>
          <w:szCs w:val="28"/>
          <w:cs/>
        </w:rPr>
        <w:t>มิถุนายน</w:t>
      </w:r>
      <w:r w:rsidR="00C54856" w:rsidRPr="00F36EDD">
        <w:rPr>
          <w:rFonts w:ascii="Angsana New" w:hAnsi="Angsana New"/>
          <w:sz w:val="28"/>
          <w:szCs w:val="28"/>
          <w:cs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F42D68" w:rsidRPr="00E50F26">
        <w:rPr>
          <w:rFonts w:ascii="Angsana New" w:hAnsi="Angsana New" w:hint="cs"/>
          <w:sz w:val="28"/>
          <w:szCs w:val="28"/>
        </w:rPr>
        <w:t>8</w:t>
      </w:r>
      <w:r w:rsidR="00DC569E" w:rsidRPr="00F36EDD">
        <w:rPr>
          <w:rFonts w:ascii="Angsana New" w:hAnsi="Angsana New"/>
          <w:sz w:val="28"/>
          <w:szCs w:val="28"/>
          <w:cs/>
        </w:rPr>
        <w:t xml:space="preserve"> </w:t>
      </w:r>
      <w:r w:rsidR="00DC569E" w:rsidRPr="00F36EDD">
        <w:rPr>
          <w:rFonts w:ascii="Angsana New" w:hAnsi="Angsana New" w:hint="cs"/>
          <w:sz w:val="28"/>
          <w:szCs w:val="28"/>
          <w:cs/>
        </w:rPr>
        <w:t>และ</w:t>
      </w:r>
      <w:r w:rsidR="00B2085E" w:rsidRPr="00F36EDD">
        <w:rPr>
          <w:rFonts w:ascii="Angsana New" w:hAnsi="Angsana New" w:hint="cs"/>
          <w:sz w:val="28"/>
          <w:szCs w:val="28"/>
          <w:cs/>
        </w:rPr>
        <w:t>วันที่</w:t>
      </w:r>
      <w:r w:rsidR="0028222F" w:rsidRPr="00F36EDD">
        <w:rPr>
          <w:rFonts w:ascii="Angsana New" w:hAnsi="Angsana New"/>
          <w:sz w:val="28"/>
          <w:szCs w:val="28"/>
          <w:cs/>
        </w:rPr>
        <w:t xml:space="preserve"> </w:t>
      </w:r>
      <w:r w:rsidR="00F42D68" w:rsidRPr="00456B38">
        <w:rPr>
          <w:rFonts w:ascii="Angsana New" w:hAnsi="Angsana New" w:hint="cs"/>
          <w:sz w:val="28"/>
          <w:szCs w:val="28"/>
        </w:rPr>
        <w:t xml:space="preserve">31 </w:t>
      </w:r>
      <w:r w:rsidR="00F42D68" w:rsidRPr="00F36ED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42D68" w:rsidRPr="00456B38">
        <w:rPr>
          <w:rFonts w:ascii="Angsana New" w:eastAsia="Arial Unicode MS" w:hAnsi="Angsana New" w:hint="cs"/>
          <w:snapToGrid w:val="0"/>
          <w:sz w:val="28"/>
          <w:szCs w:val="28"/>
          <w:lang w:eastAsia="th-TH"/>
        </w:rPr>
        <w:t>7</w:t>
      </w:r>
      <w:r w:rsidR="00307A6D" w:rsidRPr="00F36EDD">
        <w:rPr>
          <w:rFonts w:ascii="Angsana New" w:hAnsi="Angsana New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z w:val="28"/>
          <w:szCs w:val="28"/>
          <w:cs/>
        </w:rPr>
        <w:t>บริษัทบันทึกค่าเผื่อ</w:t>
      </w:r>
      <w:r w:rsidR="00DA1BE9" w:rsidRPr="00F36EDD">
        <w:rPr>
          <w:rFonts w:ascii="Angsana New" w:hAnsi="Angsana New" w:hint="cs"/>
          <w:sz w:val="28"/>
          <w:szCs w:val="28"/>
          <w:cs/>
        </w:rPr>
        <w:t>ผลขาดทุนจาก</w:t>
      </w:r>
      <w:r w:rsidRPr="00F36EDD">
        <w:rPr>
          <w:rFonts w:ascii="Angsana New" w:hAnsi="Angsana New"/>
          <w:sz w:val="28"/>
          <w:szCs w:val="28"/>
          <w:cs/>
        </w:rPr>
        <w:t xml:space="preserve">การด้อยค่าของเงินลงทุนในบริษัทร่วม จำนวน </w:t>
      </w:r>
      <w:r w:rsidR="00FA16BD" w:rsidRPr="00FA16BD">
        <w:rPr>
          <w:rFonts w:ascii="Angsana New" w:hAnsi="Angsana New"/>
          <w:sz w:val="28"/>
          <w:szCs w:val="28"/>
        </w:rPr>
        <w:t>3.97</w:t>
      </w:r>
      <w:r w:rsidRPr="00F36EDD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F42D68" w:rsidRPr="00F36EDD">
        <w:rPr>
          <w:rFonts w:ascii="Angsana New" w:hAnsi="Angsana New" w:hint="cs"/>
          <w:sz w:val="28"/>
          <w:szCs w:val="28"/>
          <w:cs/>
        </w:rPr>
        <w:t xml:space="preserve"> </w:t>
      </w:r>
      <w:r w:rsidR="00263546">
        <w:rPr>
          <w:rFonts w:ascii="Angsana New" w:hAnsi="Angsana New"/>
          <w:sz w:val="28"/>
          <w:szCs w:val="28"/>
        </w:rPr>
        <w:t>7</w:t>
      </w:r>
      <w:r w:rsidR="00263546" w:rsidRPr="00027121">
        <w:rPr>
          <w:rFonts w:ascii="Angsana New" w:hAnsi="Angsana New"/>
          <w:sz w:val="28"/>
          <w:szCs w:val="28"/>
        </w:rPr>
        <w:t>.</w:t>
      </w:r>
      <w:r w:rsidR="00263546">
        <w:rPr>
          <w:rFonts w:ascii="Angsana New" w:hAnsi="Angsana New"/>
          <w:sz w:val="28"/>
          <w:szCs w:val="28"/>
        </w:rPr>
        <w:t>07</w:t>
      </w:r>
      <w:r w:rsidR="00B32E92" w:rsidRPr="00F36EDD">
        <w:rPr>
          <w:rFonts w:ascii="Angsana New" w:hAnsi="Angsana New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F36EDD">
        <w:rPr>
          <w:rFonts w:ascii="Angsana New" w:hAnsi="Angsana New"/>
          <w:sz w:val="28"/>
          <w:szCs w:val="28"/>
          <w:cs/>
        </w:rPr>
        <w:t xml:space="preserve"> </w:t>
      </w:r>
      <w:r w:rsidR="003D6034" w:rsidRPr="00F36EDD">
        <w:rPr>
          <w:rFonts w:ascii="Angsana New" w:hAnsi="Angsana New"/>
          <w:sz w:val="28"/>
          <w:szCs w:val="28"/>
          <w:cs/>
        </w:rPr>
        <w:t>ในระหว่าง</w:t>
      </w:r>
      <w:r w:rsidR="0093547D" w:rsidRPr="00F36EDD">
        <w:rPr>
          <w:rFonts w:ascii="Angsana New" w:hAnsi="Angsana New" w:hint="cs"/>
          <w:sz w:val="28"/>
          <w:szCs w:val="28"/>
          <w:cs/>
        </w:rPr>
        <w:t>งวด</w:t>
      </w:r>
      <w:r w:rsidRPr="00F36EDD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F36EDD">
        <w:rPr>
          <w:rFonts w:ascii="Angsana New" w:hAnsi="Angsana New"/>
          <w:sz w:val="28"/>
          <w:szCs w:val="28"/>
          <w:cs/>
        </w:rPr>
        <w:t>ก</w:t>
      </w:r>
      <w:r w:rsidR="00A30B98" w:rsidRPr="00F36EDD">
        <w:rPr>
          <w:rFonts w:ascii="Angsana New" w:hAnsi="Angsana New" w:hint="cs"/>
          <w:sz w:val="28"/>
          <w:szCs w:val="28"/>
          <w:cs/>
        </w:rPr>
        <w:t>ส่วนแบ่ง</w:t>
      </w:r>
      <w:r w:rsidR="00CF0333" w:rsidRPr="00F36EDD">
        <w:rPr>
          <w:rFonts w:ascii="Angsana New" w:hAnsi="Angsana New" w:hint="cs"/>
          <w:sz w:val="28"/>
          <w:szCs w:val="28"/>
          <w:cs/>
        </w:rPr>
        <w:t>กำไร</w:t>
      </w:r>
      <w:r w:rsidR="007412A1" w:rsidRPr="00F36EDD">
        <w:rPr>
          <w:rFonts w:ascii="Angsana New" w:hAnsi="Angsana New"/>
          <w:sz w:val="28"/>
          <w:szCs w:val="28"/>
          <w:cs/>
        </w:rPr>
        <w:t>ของเงินลงทุนในบริษัทร่วม จำนวน</w:t>
      </w:r>
      <w:r w:rsidR="00CF0333">
        <w:rPr>
          <w:rFonts w:ascii="Angsana New" w:hAnsi="Angsana New"/>
          <w:sz w:val="28"/>
          <w:szCs w:val="28"/>
        </w:rPr>
        <w:t xml:space="preserve"> 3.11</w:t>
      </w:r>
      <w:r w:rsidRPr="00F36EDD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2B7D1AF6" w14:textId="77777777" w:rsidR="008F06D1" w:rsidRPr="00F36EDD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F36EDD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F36EDD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F36EDD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F36EDD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F36EDD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F36EDD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613A2B54" w:rsidR="00967CF5" w:rsidRPr="00D566CF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</w:t>
      </w:r>
      <w:r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290130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C54856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191055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</w:t>
      </w:r>
      <w:r w:rsidR="00EF0E0D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บงวด</w:t>
      </w:r>
      <w:r w:rsidR="00AB6ADD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หกเดือน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290130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532F28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874CBF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AB6ADD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หกเดือน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290130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874CBF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290130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DE1C05" w:rsidRPr="00E50F26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820ED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820ED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และ</w:t>
      </w:r>
      <w:r w:rsidR="001C38B7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วันที่</w:t>
      </w:r>
      <w:r w:rsidR="005565CA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DE1C0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 xml:space="preserve">31 </w:t>
      </w:r>
      <w:r w:rsidR="00DE1C05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DE1C05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7</w:t>
      </w:r>
      <w:r w:rsidR="005602E2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CF0333" w:rsidRPr="00CF0333">
        <w:rPr>
          <w:rFonts w:ascii="Angsana New" w:hAnsi="Angsana New" w:cs="Angsana New"/>
          <w:spacing w:val="-2"/>
          <w:sz w:val="28"/>
          <w:szCs w:val="28"/>
          <w:lang w:val="en-US"/>
        </w:rPr>
        <w:t>43.21</w:t>
      </w:r>
      <w:r w:rsidR="005602E2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263546" w:rsidRPr="00027121">
        <w:rPr>
          <w:rFonts w:ascii="Angsana New" w:hAnsi="Angsana New" w:cs="Angsana New"/>
          <w:spacing w:val="-2"/>
          <w:sz w:val="28"/>
          <w:szCs w:val="28"/>
          <w:lang w:val="en-US"/>
        </w:rPr>
        <w:t>.</w:t>
      </w:r>
      <w:r w:rsidR="00263546">
        <w:rPr>
          <w:rFonts w:ascii="Angsana New" w:hAnsi="Angsana New" w:cs="Angsana New"/>
          <w:spacing w:val="-2"/>
          <w:sz w:val="28"/>
          <w:szCs w:val="28"/>
          <w:lang w:val="en-US"/>
        </w:rPr>
        <w:t>01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กำไร</w:t>
      </w:r>
      <w:r w:rsidR="0049464E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623DD9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AB6ADD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หกเดือน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90130" w:rsidRPr="00E50F26">
        <w:rPr>
          <w:rFonts w:ascii="Angsana New" w:hAnsi="Angsana New" w:cs="Angsana New" w:hint="cs"/>
          <w:sz w:val="28"/>
          <w:szCs w:val="28"/>
        </w:rPr>
        <w:t xml:space="preserve">30 </w:t>
      </w:r>
      <w:r w:rsidR="00290130" w:rsidRPr="00F36EDD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C54856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814D7" w:rsidRPr="00456B38">
        <w:rPr>
          <w:rFonts w:ascii="Angsana New" w:hAnsi="Angsana New" w:cs="Angsana New" w:hint="cs"/>
          <w:spacing w:val="-2"/>
          <w:sz w:val="28"/>
          <w:szCs w:val="28"/>
          <w:lang w:val="en-US"/>
        </w:rPr>
        <w:t>8</w:t>
      </w:r>
      <w:r w:rsidR="006E0937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6814D7" w:rsidRPr="00456B38">
        <w:rPr>
          <w:rFonts w:ascii="Angsana New" w:eastAsia="Arial Unicode MS" w:hAnsi="Angsana New" w:cs="Angsana New" w:hint="cs"/>
          <w:snapToGrid w:val="0"/>
          <w:sz w:val="28"/>
          <w:szCs w:val="28"/>
          <w:lang w:val="en-US" w:eastAsia="th-TH"/>
        </w:rPr>
        <w:t>7</w:t>
      </w:r>
      <w:r w:rsidR="00376E65" w:rsidRPr="00F36EDD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0E5118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กำไร (ขาดทุน) </w:t>
      </w:r>
      <w:r w:rsidR="00FB060A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F0333" w:rsidRPr="000E5118">
        <w:rPr>
          <w:rFonts w:ascii="Angsana New" w:hAnsi="Angsana New" w:cs="Angsana New"/>
          <w:spacing w:val="-2"/>
          <w:sz w:val="28"/>
          <w:szCs w:val="28"/>
          <w:lang w:val="en-US"/>
        </w:rPr>
        <w:t>0.19</w:t>
      </w:r>
      <w:r w:rsidR="007C0B41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F36EDD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0E5118" w:rsidRPr="00F36ED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(</w:t>
      </w:r>
      <w:r w:rsidR="004D4A37" w:rsidRPr="00E50F26">
        <w:rPr>
          <w:rFonts w:ascii="Angsana New" w:hAnsi="Angsana New" w:cs="Angsana New"/>
          <w:spacing w:val="-2"/>
          <w:sz w:val="28"/>
          <w:szCs w:val="28"/>
          <w:lang w:val="en-US"/>
        </w:rPr>
        <w:t>0.76</w:t>
      </w:r>
      <w:r w:rsidR="000E5118" w:rsidRPr="00027121">
        <w:rPr>
          <w:rFonts w:ascii="Angsana New" w:hAnsi="Angsana New" w:cs="Angsana New" w:hint="cs"/>
          <w:spacing w:val="-2"/>
          <w:sz w:val="28"/>
          <w:szCs w:val="28"/>
          <w:lang w:val="en-US"/>
        </w:rPr>
        <w:t>)</w:t>
      </w:r>
      <w:r w:rsidRPr="00027121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F36ED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F36EDD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F36EDD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709"/>
        <w:gridCol w:w="2302"/>
        <w:gridCol w:w="283"/>
        <w:gridCol w:w="2234"/>
      </w:tblGrid>
      <w:tr w:rsidR="00FD002A" w:rsidRPr="00D566CF" w14:paraId="22A0F398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F36EDD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F36EDD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F36EDD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F36EDD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10636349" w:rsidR="00B74494" w:rsidRPr="00E50F26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31534D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F36EDD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0AB4803E" w:rsidR="00C74A72" w:rsidRPr="00E50F26" w:rsidRDefault="0031534D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6E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  <w:r w:rsidR="00B74494"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E50F26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76E3532F" w:rsidR="00C74A72" w:rsidRPr="00F36EDD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C74A72" w:rsidRPr="00D566CF" w14:paraId="359F9757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4244B880" w:rsidR="00C74A72" w:rsidRPr="00F36EDD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งบฐานะการเงินแบบย่อ</w:t>
            </w:r>
            <w:r w:rsidR="00C74A72"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F36ED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F36ED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E59D3" w:rsidRPr="00D566CF" w14:paraId="00754E87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0E59D3" w:rsidRPr="00F36EDD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471363" w14:textId="4CB95BE2" w:rsidR="000E59D3" w:rsidRPr="00D566CF" w:rsidRDefault="00934983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220,366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1F775806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195,965</w:t>
            </w:r>
          </w:p>
        </w:tc>
      </w:tr>
      <w:tr w:rsidR="000E59D3" w:rsidRPr="00D566CF" w14:paraId="6F2246DE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0E59D3" w:rsidRPr="00F36EDD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E4ED" w14:textId="63DF2007" w:rsidR="000E59D3" w:rsidRPr="00D566CF" w:rsidRDefault="00934983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315,071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6F27ACCB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310,453</w:t>
            </w:r>
          </w:p>
        </w:tc>
      </w:tr>
      <w:tr w:rsidR="000E59D3" w:rsidRPr="00D566CF" w14:paraId="4C8FD533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0E59D3" w:rsidRPr="00F36EDD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F0868" w14:textId="194A6814" w:rsidR="000E59D3" w:rsidRPr="00F36EDD" w:rsidRDefault="0093498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54,701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4C0A3458" w:rsidR="000E59D3" w:rsidRPr="00F36EDD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38,875</w:t>
            </w:r>
          </w:p>
        </w:tc>
      </w:tr>
      <w:tr w:rsidR="000E59D3" w:rsidRPr="00D566CF" w14:paraId="00DFBE05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0E59D3" w:rsidRPr="00F36EDD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E95FA" w14:textId="414EE493" w:rsidR="000E59D3" w:rsidRPr="00F36EDD" w:rsidRDefault="0093498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34,737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579AA42D" w:rsidR="000E59D3" w:rsidRPr="00F36EDD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42,521</w:t>
            </w:r>
          </w:p>
        </w:tc>
      </w:tr>
      <w:tr w:rsidR="00FB060A" w:rsidRPr="00D566CF" w14:paraId="1D7159D1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F36EDD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F36EDD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F36EDD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75D62" w14:textId="4920EC36" w:rsidR="002417A2" w:rsidRPr="00F36EDD" w:rsidRDefault="00CC191F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0E59D3" w:rsidRPr="00F36E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งวด</w:t>
            </w:r>
            <w:r w:rsidR="00AB6ADD" w:rsidRPr="00F36E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หกเดือน</w:t>
            </w: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AB6ADD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AB6ADD" w:rsidRPr="00F36E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639CB" w:rsidRPr="00D566CF" w14:paraId="55DF5A8C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F36EDD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55BECEA4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F36EDD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78CFFC4" w:rsidR="002639CB" w:rsidRPr="00F36EDD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FB060A" w:rsidRPr="00D566CF" w14:paraId="0F8BBC22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F36EDD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F36EDD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54C4A" w:rsidRPr="00D566CF" w14:paraId="667D9290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A54C4A" w:rsidRPr="00F36EDD" w:rsidRDefault="00A54C4A" w:rsidP="00A54C4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D33840" w14:textId="170D61A8" w:rsidR="00A54C4A" w:rsidRPr="00D566CF" w:rsidRDefault="00EF40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136,503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077D3" w14:textId="3F3AB234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1A42B3" w14:textId="7459EAA5" w:rsidR="00A54C4A" w:rsidRPr="00D566CF" w:rsidRDefault="00EF40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106,395</w:t>
            </w:r>
          </w:p>
        </w:tc>
      </w:tr>
      <w:tr w:rsidR="00A54C4A" w:rsidRPr="00D566CF" w14:paraId="5B99C6DD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A54C4A" w:rsidRPr="00F36EDD" w:rsidRDefault="00A54C4A" w:rsidP="00A54C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E86FAA" w14:textId="644989B5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D5E14D" w14:textId="2782E06D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8E5D2F" w14:textId="4640B261" w:rsidR="00A54C4A" w:rsidRPr="00F36EDD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54C4A" w:rsidRPr="00D566CF" w14:paraId="55F9816C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03A6EBCA" w:rsidR="00A54C4A" w:rsidRPr="00F36EDD" w:rsidRDefault="00A54C4A" w:rsidP="00A54C4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7A2C" w14:textId="7D614D54" w:rsidR="00A54C4A" w:rsidRPr="00D37EF8" w:rsidRDefault="00934983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20,919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DDCE07" w14:textId="0A10C432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B65A" w14:textId="486236C4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725B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(5,902)</w:t>
            </w:r>
          </w:p>
        </w:tc>
      </w:tr>
      <w:tr w:rsidR="00A54C4A" w:rsidRPr="00D566CF" w14:paraId="28FCD431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A54C4A" w:rsidRPr="00F36EDD" w:rsidRDefault="00A54C4A" w:rsidP="00A54C4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C4AF" w14:textId="7AB9CECB" w:rsidR="00A54C4A" w:rsidRPr="00F36EDD" w:rsidRDefault="00934983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03B9AC" w14:textId="77B2B2D0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67BF" w14:textId="5DB05FDC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3026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93026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A54C4A" w:rsidRPr="00D566CF" w14:paraId="694AA4A3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A54C4A" w:rsidRPr="00F36EDD" w:rsidRDefault="00A54C4A" w:rsidP="00A54C4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8A891" w14:textId="7D361D29" w:rsidR="00A54C4A" w:rsidRPr="00A377DF" w:rsidRDefault="00934983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D7A6B" w14:textId="3CC02F70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0BA876" w14:textId="6E221221" w:rsidR="00A54C4A" w:rsidRPr="00D566CF" w:rsidRDefault="00A54C4A" w:rsidP="00A54C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A74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(6,85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6A74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01D4A" w:rsidRPr="00D566CF" w14:paraId="5A933335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701D4A" w:rsidRPr="00F36EDD" w:rsidRDefault="00701D4A" w:rsidP="00701D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50682F17" w14:textId="4D952753" w:rsidR="00240D0A" w:rsidRPr="00D566CF" w:rsidRDefault="00240D0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408C9997" w:rsidR="009B29B0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="001104D2" w:rsidRPr="00027121">
        <w:rPr>
          <w:rFonts w:ascii="Angsana New" w:hAnsi="Angsana New"/>
          <w:sz w:val="28"/>
          <w:szCs w:val="28"/>
          <w:cs/>
        </w:rPr>
        <w:t xml:space="preserve"> </w:t>
      </w:r>
      <w:r w:rsidR="00F63FAF" w:rsidRPr="00027121">
        <w:rPr>
          <w:rFonts w:ascii="Angsana New" w:hAnsi="Angsana New" w:hint="cs"/>
          <w:sz w:val="28"/>
          <w:szCs w:val="28"/>
          <w:cs/>
        </w:rPr>
        <w:t>สำหรับงวด</w:t>
      </w:r>
      <w:r w:rsidR="00AB6ADD" w:rsidRPr="00027121">
        <w:rPr>
          <w:rFonts w:ascii="Angsana New" w:hAnsi="Angsana New" w:hint="cs"/>
          <w:sz w:val="28"/>
          <w:szCs w:val="28"/>
          <w:cs/>
        </w:rPr>
        <w:t>หกเดือน</w:t>
      </w:r>
      <w:r w:rsidR="00F63FAF" w:rsidRPr="00027121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AB6ADD" w:rsidRPr="00E50F26">
        <w:rPr>
          <w:rFonts w:ascii="Angsana New" w:hAnsi="Angsana New"/>
          <w:sz w:val="28"/>
          <w:szCs w:val="28"/>
        </w:rPr>
        <w:t xml:space="preserve">30 </w:t>
      </w:r>
      <w:r w:rsidR="00AB6ADD" w:rsidRPr="00F36EDD">
        <w:rPr>
          <w:rFonts w:ascii="Angsana New" w:hAnsi="Angsana New"/>
          <w:sz w:val="28"/>
          <w:szCs w:val="28"/>
          <w:cs/>
        </w:rPr>
        <w:t>ม</w:t>
      </w:r>
      <w:r w:rsidR="00AB6AD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1A1840" w:rsidRPr="00E50F26">
        <w:rPr>
          <w:rFonts w:ascii="Angsana New" w:hAnsi="Angsana New" w:hint="cs"/>
          <w:sz w:val="28"/>
          <w:szCs w:val="28"/>
        </w:rPr>
        <w:t>8</w:t>
      </w:r>
      <w:r w:rsidR="00D00F8E" w:rsidRPr="00E50F26">
        <w:rPr>
          <w:rFonts w:ascii="Angsana New" w:hAnsi="Angsana New"/>
          <w:sz w:val="28"/>
          <w:szCs w:val="28"/>
          <w:cs/>
        </w:rPr>
        <w:t xml:space="preserve"> </w:t>
      </w:r>
      <w:r w:rsidRPr="00E50F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69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66"/>
        <w:gridCol w:w="709"/>
        <w:gridCol w:w="4394"/>
      </w:tblGrid>
      <w:tr w:rsidR="007C4A37" w:rsidRPr="00FD45CA" w14:paraId="1A2C008F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3545FC46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58EBD328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A109B8B" w14:textId="77777777" w:rsidR="007C4A37" w:rsidRPr="00F36EDD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C4A37" w:rsidRPr="00FD45CA" w14:paraId="33EFE8C7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251E385B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64BCB3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</w:tcPr>
          <w:p w14:paraId="1AA7D700" w14:textId="77777777" w:rsidR="007C4A37" w:rsidRPr="00F36EDD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C4A37" w:rsidRPr="00FD45CA" w14:paraId="15F640D2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15C1E29A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4A1EEC49" w14:textId="77777777" w:rsidR="007C4A37" w:rsidRPr="005764E7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F5B8B28" w14:textId="77777777" w:rsidR="007C4A37" w:rsidRPr="00F36EDD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A37" w:rsidRPr="00FD45CA" w14:paraId="63DBA230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2321701D" w14:textId="66AFFE51" w:rsidR="007C4A37" w:rsidRPr="00BB6C72" w:rsidRDefault="007C4A37" w:rsidP="002071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456B3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54D6C860" w14:textId="77777777" w:rsidR="007C4A37" w:rsidRPr="00F36EDD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ED1DB6C" w14:textId="2E033100" w:rsidR="007C4A37" w:rsidRPr="00F36EDD" w:rsidRDefault="000D7128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7128">
              <w:rPr>
                <w:rFonts w:ascii="Angsana New" w:hAnsi="Angsana New"/>
                <w:sz w:val="28"/>
                <w:szCs w:val="28"/>
              </w:rPr>
              <w:t>21,129</w:t>
            </w:r>
          </w:p>
        </w:tc>
      </w:tr>
      <w:tr w:rsidR="007C4A37" w:rsidRPr="00826FCF" w14:paraId="537CAE06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7BE9F11D" w14:textId="77777777" w:rsidR="007C4A37" w:rsidRPr="00E74E50" w:rsidRDefault="007C4A37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ซื้อระหว่างงวด</w:t>
            </w:r>
          </w:p>
        </w:tc>
        <w:tc>
          <w:tcPr>
            <w:tcW w:w="709" w:type="dxa"/>
          </w:tcPr>
          <w:p w14:paraId="58D3D208" w14:textId="77777777" w:rsidR="007C4A37" w:rsidRPr="00F36EDD" w:rsidRDefault="007C4A37" w:rsidP="002071F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14:paraId="512D5758" w14:textId="6C3C9149" w:rsidR="007C4A37" w:rsidRPr="000D7128" w:rsidRDefault="009C78FE" w:rsidP="002071F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1,853</w:t>
            </w:r>
          </w:p>
        </w:tc>
      </w:tr>
      <w:tr w:rsidR="009C78FE" w:rsidRPr="00826FCF" w14:paraId="080D9F16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712CFAF6" w14:textId="14BD9621" w:rsidR="009C78FE" w:rsidRPr="00E74E50" w:rsidRDefault="009C78FE" w:rsidP="009C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จำหน่ายระหว่างงวด</w:t>
            </w:r>
          </w:p>
        </w:tc>
        <w:tc>
          <w:tcPr>
            <w:tcW w:w="709" w:type="dxa"/>
          </w:tcPr>
          <w:p w14:paraId="65A4A6F3" w14:textId="77777777" w:rsidR="009C78FE" w:rsidRPr="00F36EDD" w:rsidRDefault="009C78FE" w:rsidP="009C78FE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14:paraId="78A5B495" w14:textId="4B7FC7B7" w:rsidR="009C78FE" w:rsidRPr="000D7128" w:rsidRDefault="009C78FE" w:rsidP="009C78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9C78FE" w:rsidRPr="00826FCF" w14:paraId="32AF1C26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0D9CB249" w14:textId="78CF0EDE" w:rsidR="009C78FE" w:rsidRPr="00E74E50" w:rsidRDefault="009C78FE" w:rsidP="009C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ค่าเสื่อมราคาสำหรับงวด</w:t>
            </w:r>
          </w:p>
        </w:tc>
        <w:tc>
          <w:tcPr>
            <w:tcW w:w="709" w:type="dxa"/>
          </w:tcPr>
          <w:p w14:paraId="4F706333" w14:textId="77777777" w:rsidR="009C78FE" w:rsidRPr="00F36EDD" w:rsidRDefault="009C78FE" w:rsidP="009C78FE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vAlign w:val="bottom"/>
          </w:tcPr>
          <w:p w14:paraId="259A7CB6" w14:textId="3F0E5F44" w:rsidR="009C78FE" w:rsidRPr="00F36EDD" w:rsidRDefault="004642F0" w:rsidP="009C78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27121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1,368</w:t>
            </w:r>
            <w:r w:rsidRPr="00027121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9C78FE" w:rsidRPr="00FD45CA" w14:paraId="769558DC" w14:textId="77777777" w:rsidTr="003039F9">
        <w:trPr>
          <w:cantSplit/>
          <w:trHeight w:hRule="exact" w:val="397"/>
        </w:trPr>
        <w:tc>
          <w:tcPr>
            <w:tcW w:w="4466" w:type="dxa"/>
          </w:tcPr>
          <w:p w14:paraId="02D7A2F8" w14:textId="1079CF31" w:rsidR="009C78FE" w:rsidRPr="00E74E50" w:rsidRDefault="009C78FE" w:rsidP="009C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ราคาตามบัญชีสุทธิ ณ </w:t>
            </w:r>
            <w:r w:rsidRPr="00F36E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F36E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9" w:type="dxa"/>
          </w:tcPr>
          <w:p w14:paraId="2593AA4F" w14:textId="77777777" w:rsidR="009C78FE" w:rsidRPr="00F36EDD" w:rsidRDefault="009C78FE" w:rsidP="009C78FE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CF9649B" w14:textId="5AFAFB1A" w:rsidR="009C78FE" w:rsidRPr="00A30B98" w:rsidRDefault="004642F0" w:rsidP="009C78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21,614</w:t>
            </w:r>
          </w:p>
        </w:tc>
      </w:tr>
    </w:tbl>
    <w:p w14:paraId="4D69ECAB" w14:textId="67200A35" w:rsidR="00193D90" w:rsidRPr="00D566CF" w:rsidRDefault="00193D9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F36EDD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F36ED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X="-142" w:tblpY="178"/>
        <w:tblW w:w="9889" w:type="dxa"/>
        <w:tblLayout w:type="fixed"/>
        <w:tblLook w:val="0000" w:firstRow="0" w:lastRow="0" w:firstColumn="0" w:lastColumn="0" w:noHBand="0" w:noVBand="0"/>
      </w:tblPr>
      <w:tblGrid>
        <w:gridCol w:w="5563"/>
        <w:gridCol w:w="1984"/>
        <w:gridCol w:w="284"/>
        <w:gridCol w:w="2058"/>
      </w:tblGrid>
      <w:tr w:rsidR="0069475D" w:rsidRPr="00D566CF" w14:paraId="28BB9DCB" w14:textId="77777777" w:rsidTr="003039F9">
        <w:trPr>
          <w:trHeight w:val="397"/>
        </w:trPr>
        <w:tc>
          <w:tcPr>
            <w:tcW w:w="5563" w:type="dxa"/>
          </w:tcPr>
          <w:p w14:paraId="09674E9C" w14:textId="77777777" w:rsidR="0069475D" w:rsidRPr="00D566CF" w:rsidRDefault="0069475D" w:rsidP="003039F9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B3F5C0F" w14:textId="77777777" w:rsidR="0069475D" w:rsidRPr="00F36EDD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D566CF" w14:paraId="2C71185A" w14:textId="77777777" w:rsidTr="003039F9">
        <w:trPr>
          <w:trHeight w:val="397"/>
        </w:trPr>
        <w:tc>
          <w:tcPr>
            <w:tcW w:w="5563" w:type="dxa"/>
          </w:tcPr>
          <w:p w14:paraId="40A12F44" w14:textId="77777777" w:rsidR="0069475D" w:rsidRPr="00D566CF" w:rsidRDefault="0069475D" w:rsidP="003039F9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029F183A" w14:textId="77777777" w:rsidR="0069475D" w:rsidRPr="00F36EDD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9475D" w:rsidRPr="00D566CF" w14:paraId="74D51746" w14:textId="77777777" w:rsidTr="003039F9">
        <w:trPr>
          <w:trHeight w:val="397"/>
        </w:trPr>
        <w:tc>
          <w:tcPr>
            <w:tcW w:w="5563" w:type="dxa"/>
          </w:tcPr>
          <w:p w14:paraId="09BFFFC8" w14:textId="77777777" w:rsidR="0069475D" w:rsidRPr="00D566CF" w:rsidRDefault="0069475D" w:rsidP="003039F9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25C43FEC" w14:textId="77777777" w:rsidR="0069475D" w:rsidRPr="00F36EDD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75D" w:rsidRPr="00D566CF" w14:paraId="7E18A39D" w14:textId="77777777" w:rsidTr="003039F9">
        <w:trPr>
          <w:trHeight w:val="397"/>
        </w:trPr>
        <w:tc>
          <w:tcPr>
            <w:tcW w:w="5563" w:type="dxa"/>
          </w:tcPr>
          <w:p w14:paraId="2DEAD0C4" w14:textId="77777777" w:rsidR="0069475D" w:rsidRPr="00D566CF" w:rsidRDefault="0069475D" w:rsidP="003039F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457BE41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552A8F4A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5CC7F541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9475D" w:rsidRPr="00D566CF" w14:paraId="63BF89A8" w14:textId="77777777" w:rsidTr="003039F9">
        <w:trPr>
          <w:trHeight w:val="397"/>
        </w:trPr>
        <w:tc>
          <w:tcPr>
            <w:tcW w:w="5563" w:type="dxa"/>
          </w:tcPr>
          <w:p w14:paraId="1249B88C" w14:textId="77777777" w:rsidR="0069475D" w:rsidRPr="00D566CF" w:rsidRDefault="0069475D" w:rsidP="003039F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13985BD" w14:textId="48133DC4" w:rsidR="0069475D" w:rsidRPr="00E50F26" w:rsidRDefault="0031534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E50F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3026" w:rsidRPr="00E50F2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06CC63F4" w14:textId="77777777" w:rsidR="0069475D" w:rsidRPr="00E50F26" w:rsidRDefault="0069475D" w:rsidP="003039F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6A233545" w14:textId="5F206978" w:rsidR="0069475D" w:rsidRPr="00F36EDD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303026" w:rsidRPr="00456B38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69475D" w:rsidRPr="00D566CF" w14:paraId="478FA221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4610D9F5" w14:textId="77777777" w:rsidR="0069475D" w:rsidRPr="00D566CF" w:rsidRDefault="0069475D" w:rsidP="003039F9">
            <w:pPr>
              <w:pStyle w:val="Heading5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0F866360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9F0569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3C9F5514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7061C588" w14:textId="77777777" w:rsidTr="003039F9">
        <w:trPr>
          <w:trHeight w:val="397"/>
        </w:trPr>
        <w:tc>
          <w:tcPr>
            <w:tcW w:w="7547" w:type="dxa"/>
            <w:gridSpan w:val="2"/>
            <w:vAlign w:val="bottom"/>
          </w:tcPr>
          <w:p w14:paraId="6C4B98DD" w14:textId="1287444B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71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B6ADD"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AB6ADD"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C54856"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595089" w:rsidRPr="00E50F26">
              <w:rPr>
                <w:rFonts w:ascii="Angsana New" w:hAnsi="Angsana New"/>
                <w:sz w:val="28"/>
                <w:szCs w:val="28"/>
              </w:rPr>
              <w:t>8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="00314B90" w:rsidRPr="00CD27C6">
              <w:rPr>
                <w:rFonts w:ascii="Angsana New" w:hAnsi="Angsana New"/>
                <w:sz w:val="28"/>
                <w:szCs w:val="28"/>
              </w:rPr>
              <w:t>6</w:t>
            </w:r>
            <w:r w:rsidR="00314B90" w:rsidRPr="00027121">
              <w:rPr>
                <w:rFonts w:ascii="Angsana New" w:hAnsi="Angsana New"/>
                <w:sz w:val="28"/>
                <w:szCs w:val="28"/>
              </w:rPr>
              <w:t>.</w:t>
            </w:r>
            <w:r w:rsidR="00314B90" w:rsidRPr="00CD27C6">
              <w:rPr>
                <w:rFonts w:ascii="Angsana New" w:hAnsi="Angsana New"/>
                <w:sz w:val="28"/>
                <w:szCs w:val="28"/>
              </w:rPr>
              <w:t>87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314B90" w:rsidRPr="00CD27C6">
              <w:rPr>
                <w:rFonts w:ascii="Angsana New" w:hAnsi="Angsana New"/>
                <w:sz w:val="28"/>
                <w:szCs w:val="28"/>
              </w:rPr>
              <w:t>7</w:t>
            </w:r>
            <w:r w:rsidR="00314B90" w:rsidRPr="00027121">
              <w:rPr>
                <w:rFonts w:ascii="Angsana New" w:hAnsi="Angsana New"/>
                <w:sz w:val="28"/>
                <w:szCs w:val="28"/>
              </w:rPr>
              <w:t>.</w:t>
            </w:r>
            <w:r w:rsidR="00314B90" w:rsidRPr="00CD27C6">
              <w:rPr>
                <w:rFonts w:ascii="Angsana New" w:hAnsi="Angsana New"/>
                <w:sz w:val="28"/>
                <w:szCs w:val="28"/>
              </w:rPr>
              <w:t>75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2B343E10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0E3DB552" w14:textId="77777777" w:rsidR="0069475D" w:rsidRPr="00D566CF" w:rsidRDefault="0069475D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261D1DFA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71E3DBD4" w14:textId="67108177" w:rsidR="0069475D" w:rsidRPr="00A276F6" w:rsidRDefault="0069475D" w:rsidP="003039F9">
            <w:pPr>
              <w:pStyle w:val="Heading5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</w:pPr>
            <w:r w:rsidRPr="00F36EDD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3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lang w:val="en-ZW"/>
              </w:rPr>
              <w:t>1</w:t>
            </w:r>
            <w:r w:rsidRPr="00F36EDD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256</w:t>
            </w:r>
            <w:r w:rsidR="00595089" w:rsidRPr="00456B38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F36EDD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อัตราดอกเบี้ยร้อยละ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</w:t>
            </w:r>
            <w:r w:rsidR="00E673D2" w:rsidRPr="00027121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87</w:t>
            </w:r>
            <w:r w:rsidRPr="00F36EDD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ถึง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027121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5</w:t>
            </w:r>
            <w:r w:rsidR="00A276F6" w:rsidRPr="00F36EDD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="00A276F6" w:rsidRPr="00F36EDD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  <w:cs/>
              </w:rPr>
              <w:t>ต่อปี</w:t>
            </w:r>
            <w:r w:rsidRPr="00F36EDD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4D7543BC" w14:textId="3882A53C" w:rsidR="0069475D" w:rsidRPr="00D566CF" w:rsidRDefault="000B32A0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285</w:t>
            </w:r>
          </w:p>
        </w:tc>
        <w:tc>
          <w:tcPr>
            <w:tcW w:w="284" w:type="dxa"/>
            <w:vAlign w:val="bottom"/>
          </w:tcPr>
          <w:p w14:paraId="26B4568B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bottom"/>
          </w:tcPr>
          <w:p w14:paraId="6F68E4C4" w14:textId="4D15B152" w:rsidR="0069475D" w:rsidRPr="00D566CF" w:rsidRDefault="006D1530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2,279</w:t>
            </w:r>
          </w:p>
        </w:tc>
      </w:tr>
      <w:tr w:rsidR="0069475D" w:rsidRPr="00D566CF" w14:paraId="15370FE1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4613D384" w14:textId="77777777" w:rsidR="0069475D" w:rsidRPr="00D566CF" w:rsidRDefault="0069475D" w:rsidP="003039F9">
            <w:pPr>
              <w:pStyle w:val="Heading5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1A644AD" w14:textId="77777777" w:rsidR="0069475D" w:rsidRPr="00F36EDD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2A54C87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center"/>
          </w:tcPr>
          <w:p w14:paraId="7A75D346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1B93F46B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7C68F07E" w14:textId="77777777" w:rsidR="0069475D" w:rsidRPr="00F36EDD" w:rsidRDefault="0069475D" w:rsidP="003039F9">
            <w:pPr>
              <w:pStyle w:val="Heading5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vAlign w:val="center"/>
          </w:tcPr>
          <w:p w14:paraId="60DF1618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95F8E87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center"/>
          </w:tcPr>
          <w:p w14:paraId="11EBBBE5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405073FE" w14:textId="77777777" w:rsidTr="003039F9">
        <w:trPr>
          <w:trHeight w:val="397"/>
        </w:trPr>
        <w:tc>
          <w:tcPr>
            <w:tcW w:w="7547" w:type="dxa"/>
            <w:gridSpan w:val="2"/>
            <w:vAlign w:val="bottom"/>
          </w:tcPr>
          <w:p w14:paraId="16147781" w14:textId="1DAAED44" w:rsidR="0069475D" w:rsidRPr="00D566CF" w:rsidRDefault="0069475D" w:rsidP="003039F9">
            <w:pPr>
              <w:pStyle w:val="Heading5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30 </w:t>
            </w:r>
            <w:r w:rsidR="00AB6ADD"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</w:t>
            </w:r>
            <w:r w:rsidR="00AB6ADD" w:rsidRPr="00F36E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ิถุนายน</w:t>
            </w:r>
            <w:r w:rsidR="00C54856"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54856" w:rsidRPr="00E50F2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95089" w:rsidRPr="00E50F2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</w:t>
            </w: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314B90" w:rsidRPr="00CD27C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314B90" w:rsidRPr="0002712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CD27C6" w:rsidRPr="00CD27C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49</w:t>
            </w: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="00314B90" w:rsidRPr="00CD27C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314B90" w:rsidRPr="0002712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314B90" w:rsidRPr="00CD27C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CD27C6" w:rsidRPr="00CD27C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vAlign w:val="center"/>
          </w:tcPr>
          <w:p w14:paraId="2A39400B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center"/>
          </w:tcPr>
          <w:p w14:paraId="715AB7F7" w14:textId="77777777" w:rsidR="0069475D" w:rsidRPr="00D566CF" w:rsidRDefault="0069475D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5098" w:rsidRPr="00D566CF" w14:paraId="36D9AB4C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697EBB73" w14:textId="74C3B367" w:rsidR="00F15098" w:rsidRPr="00A276F6" w:rsidRDefault="00F15098" w:rsidP="003039F9">
            <w:pPr>
              <w:pStyle w:val="Heading5"/>
              <w:spacing w:line="240" w:lineRule="auto"/>
              <w:ind w:left="318"/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</w:pPr>
            <w:r w:rsidRPr="00F36EDD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 xml:space="preserve">31 </w:t>
            </w:r>
            <w:r w:rsidRPr="00F36EDD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256</w:t>
            </w:r>
            <w:r w:rsidR="00595089" w:rsidRPr="00456B38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</w:rPr>
              <w:t>7</w:t>
            </w:r>
            <w:r w:rsidRPr="00F36EDD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</w:t>
            </w:r>
            <w:r w:rsidR="00A276F6" w:rsidRPr="00F36EDD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  <w:cs/>
              </w:rPr>
              <w:t>อัตราดอกเบี้ย</w:t>
            </w:r>
            <w:r w:rsidRPr="00F36EDD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ร้อยละ </w:t>
            </w:r>
            <w:r w:rsidR="00595089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</w:t>
            </w:r>
            <w:r w:rsidR="00595089" w:rsidRPr="00027121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.</w:t>
            </w:r>
            <w:r w:rsidR="00595089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0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0</w:t>
            </w:r>
            <w:r w:rsidRPr="00F36EDD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ถึง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</w:t>
            </w:r>
            <w:r w:rsidR="00E673D2" w:rsidRPr="00027121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70</w:t>
            </w:r>
            <w:r w:rsidRPr="00F36EDD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vAlign w:val="bottom"/>
          </w:tcPr>
          <w:p w14:paraId="3DEA255C" w14:textId="10BF511B" w:rsidR="00F15098" w:rsidRPr="00D566CF" w:rsidRDefault="000B32A0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vAlign w:val="bottom"/>
          </w:tcPr>
          <w:p w14:paraId="5AA81A8E" w14:textId="77777777" w:rsidR="00F15098" w:rsidRPr="00D566CF" w:rsidRDefault="00F15098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vAlign w:val="bottom"/>
          </w:tcPr>
          <w:p w14:paraId="7E0F9525" w14:textId="394EDD05" w:rsidR="00F15098" w:rsidRPr="00D566CF" w:rsidRDefault="00F15098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F15098" w:rsidRPr="00D566CF" w14:paraId="2C4018D0" w14:textId="77777777" w:rsidTr="003039F9">
        <w:trPr>
          <w:trHeight w:val="397"/>
        </w:trPr>
        <w:tc>
          <w:tcPr>
            <w:tcW w:w="5563" w:type="dxa"/>
            <w:vAlign w:val="bottom"/>
          </w:tcPr>
          <w:p w14:paraId="578D4A04" w14:textId="77777777" w:rsidR="00F15098" w:rsidRPr="00D566CF" w:rsidRDefault="00F15098" w:rsidP="003039F9">
            <w:pPr>
              <w:pStyle w:val="Heading5"/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5943" w14:textId="2C47690F" w:rsidR="00F15098" w:rsidRPr="00FD45CA" w:rsidRDefault="000B32A0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169,285</w:t>
            </w:r>
          </w:p>
        </w:tc>
        <w:tc>
          <w:tcPr>
            <w:tcW w:w="284" w:type="dxa"/>
            <w:vAlign w:val="bottom"/>
          </w:tcPr>
          <w:p w14:paraId="32364911" w14:textId="77777777" w:rsidR="00F15098" w:rsidRPr="00D566CF" w:rsidRDefault="00F15098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DCFF7" w14:textId="3E0A7FF0" w:rsidR="00F15098" w:rsidRPr="00D566CF" w:rsidRDefault="006D1530" w:rsidP="003039F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 w:hint="cs"/>
                <w:sz w:val="28"/>
                <w:szCs w:val="28"/>
                <w:lang w:val="en-US"/>
              </w:rPr>
              <w:t>171,279</w:t>
            </w:r>
          </w:p>
        </w:tc>
      </w:tr>
    </w:tbl>
    <w:p w14:paraId="1F0A4273" w14:textId="5129E45D" w:rsidR="00CF5ACE" w:rsidRDefault="00CF5ACE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F36EDD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AB6ADD" w:rsidRPr="00E50F26">
        <w:rPr>
          <w:rFonts w:ascii="Angsana New" w:hAnsi="Angsana New"/>
          <w:sz w:val="28"/>
          <w:szCs w:val="28"/>
        </w:rPr>
        <w:t xml:space="preserve">30 </w:t>
      </w:r>
      <w:r w:rsidR="00AB6ADD" w:rsidRPr="00F36EDD">
        <w:rPr>
          <w:rFonts w:ascii="Angsana New" w:hAnsi="Angsana New"/>
          <w:sz w:val="28"/>
          <w:szCs w:val="28"/>
          <w:cs/>
        </w:rPr>
        <w:t>ม</w:t>
      </w:r>
      <w:r w:rsidR="00AB6AD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="00C54856" w:rsidRPr="00F36EDD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54856" w:rsidRPr="00E50F26">
        <w:rPr>
          <w:rFonts w:ascii="Angsana New" w:hAnsi="Angsana New"/>
          <w:spacing w:val="4"/>
          <w:sz w:val="28"/>
          <w:szCs w:val="28"/>
        </w:rPr>
        <w:t>256</w:t>
      </w:r>
      <w:r w:rsidR="00D324D0" w:rsidRPr="00E50F26">
        <w:rPr>
          <w:rFonts w:ascii="Angsana New" w:hAnsi="Angsana New"/>
          <w:spacing w:val="4"/>
          <w:sz w:val="28"/>
          <w:szCs w:val="28"/>
        </w:rPr>
        <w:t>8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pacing w:val="4"/>
          <w:sz w:val="28"/>
          <w:szCs w:val="28"/>
          <w:cs/>
        </w:rPr>
        <w:t>และ</w:t>
      </w:r>
      <w:r w:rsidR="0017318F" w:rsidRPr="00F36EDD">
        <w:rPr>
          <w:rFonts w:ascii="Angsana New" w:hAnsi="Angsana New" w:hint="cs"/>
          <w:spacing w:val="4"/>
          <w:sz w:val="28"/>
          <w:szCs w:val="28"/>
          <w:cs/>
        </w:rPr>
        <w:t>วันที่</w:t>
      </w:r>
      <w:r w:rsidR="00890807" w:rsidRPr="00F36EDD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324D0">
        <w:rPr>
          <w:rFonts w:ascii="Angsana New" w:hAnsi="Angsana New"/>
          <w:spacing w:val="4"/>
          <w:sz w:val="28"/>
          <w:szCs w:val="28"/>
        </w:rPr>
        <w:t>31</w:t>
      </w:r>
      <w:r w:rsidR="0017318F" w:rsidRPr="00F36EDD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 w:rsidR="0017318F" w:rsidRPr="00456B38">
        <w:rPr>
          <w:rFonts w:ascii="Angsana New" w:hAnsi="Angsana New" w:hint="cs"/>
          <w:spacing w:val="-2"/>
          <w:sz w:val="28"/>
          <w:szCs w:val="28"/>
        </w:rPr>
        <w:t>7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pacing w:val="4"/>
          <w:sz w:val="28"/>
          <w:szCs w:val="28"/>
          <w:cs/>
        </w:rPr>
        <w:t xml:space="preserve">บริษัทมีวงเงินเบิกเกินบัญชีและเงินกู้ยืมระยะสั้นจากสถาบันการเงินคงเหลือ จำนวน </w:t>
      </w:r>
      <w:r w:rsidR="00314B90" w:rsidRPr="00CD27C6">
        <w:rPr>
          <w:rFonts w:ascii="Angsana New" w:hAnsi="Angsana New"/>
          <w:spacing w:val="4"/>
          <w:sz w:val="28"/>
          <w:szCs w:val="28"/>
        </w:rPr>
        <w:t>34</w:t>
      </w:r>
      <w:r w:rsidR="00B94132" w:rsidRPr="00F36EDD">
        <w:rPr>
          <w:rFonts w:ascii="Angsana New" w:hAnsi="Angsana New" w:hint="cs"/>
          <w:spacing w:val="4"/>
          <w:sz w:val="28"/>
          <w:szCs w:val="28"/>
        </w:rPr>
        <w:t>0</w:t>
      </w:r>
      <w:r w:rsidRPr="00F36EDD">
        <w:rPr>
          <w:rFonts w:ascii="Angsana New" w:hAnsi="Angsana New"/>
          <w:spacing w:val="4"/>
          <w:sz w:val="28"/>
          <w:szCs w:val="28"/>
        </w:rPr>
        <w:t xml:space="preserve"> </w:t>
      </w:r>
      <w:r w:rsidRPr="00F36EDD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D324D0">
        <w:rPr>
          <w:rFonts w:ascii="Angsana New" w:hAnsi="Angsana New"/>
          <w:spacing w:val="4"/>
          <w:sz w:val="28"/>
          <w:szCs w:val="28"/>
        </w:rPr>
        <w:t>395</w:t>
      </w:r>
      <w:r w:rsidRPr="00F36EDD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61747B02" w14:textId="77777777" w:rsidR="000D7128" w:rsidRDefault="000D7128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04693052" w14:textId="77777777" w:rsidR="000D7128" w:rsidRDefault="000D7128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A81DBB3" w14:textId="77777777" w:rsidR="00A5291A" w:rsidRPr="00027121" w:rsidRDefault="00A5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 w:rsidRPr="00027121">
        <w:rPr>
          <w:rFonts w:ascii="Angsana New" w:hAnsi="Angsana New"/>
          <w:spacing w:val="-2"/>
          <w:sz w:val="28"/>
          <w:szCs w:val="28"/>
        </w:rPr>
        <w:br w:type="page"/>
      </w:r>
    </w:p>
    <w:p w14:paraId="67A3F311" w14:textId="302F98E1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="00F63FAF" w:rsidRPr="00027121">
        <w:rPr>
          <w:rFonts w:ascii="Angsana New" w:hAnsi="Angsana New"/>
          <w:sz w:val="28"/>
          <w:szCs w:val="28"/>
          <w:cs/>
        </w:rPr>
        <w:t>สำหรับงวด</w:t>
      </w:r>
      <w:r w:rsidR="00AB6ADD" w:rsidRPr="00027121">
        <w:rPr>
          <w:rFonts w:ascii="Angsana New" w:hAnsi="Angsana New" w:hint="cs"/>
          <w:sz w:val="28"/>
          <w:szCs w:val="28"/>
          <w:cs/>
        </w:rPr>
        <w:t>หกเดือน</w:t>
      </w:r>
      <w:r w:rsidR="00F63FAF" w:rsidRPr="00027121">
        <w:rPr>
          <w:rFonts w:ascii="Angsana New" w:hAnsi="Angsana New"/>
          <w:sz w:val="28"/>
          <w:szCs w:val="28"/>
          <w:cs/>
        </w:rPr>
        <w:t>สิ้นสุดวันที่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31534D" w:rsidRPr="00F36EDD">
        <w:rPr>
          <w:rFonts w:ascii="Angsana New" w:hAnsi="Angsana New"/>
          <w:sz w:val="28"/>
          <w:szCs w:val="28"/>
          <w:cs/>
        </w:rPr>
        <w:t>ม</w:t>
      </w:r>
      <w:r w:rsidR="0031534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D324D0" w:rsidRPr="00E50F26">
        <w:rPr>
          <w:rFonts w:ascii="Angsana New" w:hAnsi="Angsana New"/>
          <w:sz w:val="28"/>
          <w:szCs w:val="28"/>
        </w:rPr>
        <w:t>8</w:t>
      </w:r>
      <w:r w:rsidRPr="00F36ED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937" w:type="pct"/>
        <w:tblInd w:w="142" w:type="dxa"/>
        <w:tblLook w:val="0000" w:firstRow="0" w:lastRow="0" w:firstColumn="0" w:lastColumn="0" w:noHBand="0" w:noVBand="0"/>
      </w:tblPr>
      <w:tblGrid>
        <w:gridCol w:w="5372"/>
        <w:gridCol w:w="4125"/>
      </w:tblGrid>
      <w:tr w:rsidR="00FE64D4" w:rsidRPr="005764E7" w14:paraId="1D09434E" w14:textId="77777777" w:rsidTr="003039F9">
        <w:trPr>
          <w:trHeight w:hRule="exact" w:val="398"/>
        </w:trPr>
        <w:tc>
          <w:tcPr>
            <w:tcW w:w="2828" w:type="pct"/>
          </w:tcPr>
          <w:p w14:paraId="2952678D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2" w:type="pct"/>
            <w:tcBorders>
              <w:bottom w:val="single" w:sz="4" w:space="0" w:color="auto"/>
            </w:tcBorders>
          </w:tcPr>
          <w:p w14:paraId="595B423F" w14:textId="77777777" w:rsidR="00FE64D4" w:rsidRPr="005764E7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64D4" w:rsidRPr="005764E7" w14:paraId="75DC4489" w14:textId="77777777" w:rsidTr="003039F9">
        <w:trPr>
          <w:trHeight w:hRule="exact" w:val="398"/>
        </w:trPr>
        <w:tc>
          <w:tcPr>
            <w:tcW w:w="2828" w:type="pct"/>
          </w:tcPr>
          <w:p w14:paraId="0767C7B4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2" w:type="pct"/>
            <w:tcBorders>
              <w:top w:val="single" w:sz="4" w:space="0" w:color="auto"/>
            </w:tcBorders>
            <w:vAlign w:val="bottom"/>
          </w:tcPr>
          <w:p w14:paraId="3364F8FE" w14:textId="77777777" w:rsidR="00FE64D4" w:rsidRPr="00EC5FC2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43B0EF61" w14:textId="77777777" w:rsidR="00FE64D4" w:rsidRPr="00F36EDD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64D4" w:rsidRPr="005764E7" w14:paraId="2CC140FF" w14:textId="77777777" w:rsidTr="003039F9">
        <w:trPr>
          <w:trHeight w:hRule="exact" w:val="398"/>
        </w:trPr>
        <w:tc>
          <w:tcPr>
            <w:tcW w:w="2828" w:type="pct"/>
          </w:tcPr>
          <w:p w14:paraId="1E3E35FB" w14:textId="77777777" w:rsidR="00FE64D4" w:rsidRPr="005764E7" w:rsidRDefault="00FE64D4" w:rsidP="002071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2" w:type="pct"/>
            <w:tcBorders>
              <w:bottom w:val="single" w:sz="4" w:space="0" w:color="auto"/>
            </w:tcBorders>
            <w:vAlign w:val="bottom"/>
          </w:tcPr>
          <w:p w14:paraId="53A99B8D" w14:textId="77777777" w:rsidR="00FE64D4" w:rsidRPr="00F36EDD" w:rsidRDefault="00FE64D4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FEE" w:rsidRPr="005764E7" w14:paraId="4F679F2C" w14:textId="77777777" w:rsidTr="003039F9">
        <w:trPr>
          <w:trHeight w:hRule="exact" w:val="398"/>
        </w:trPr>
        <w:tc>
          <w:tcPr>
            <w:tcW w:w="2828" w:type="pct"/>
            <w:vAlign w:val="bottom"/>
          </w:tcPr>
          <w:p w14:paraId="44445E4F" w14:textId="0EB16766" w:rsidR="00425FEE" w:rsidRPr="00F36EDD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07E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31517D" w:rsidRPr="00F36EDD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9D07E5">
              <w:rPr>
                <w:rFonts w:ascii="Angsana New" w:hAnsi="Angsana New"/>
                <w:sz w:val="28"/>
                <w:szCs w:val="28"/>
              </w:rPr>
              <w:t>256</w:t>
            </w:r>
            <w:r w:rsidR="00CB75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72" w:type="pct"/>
            <w:tcBorders>
              <w:top w:val="single" w:sz="4" w:space="0" w:color="auto"/>
            </w:tcBorders>
            <w:vAlign w:val="bottom"/>
          </w:tcPr>
          <w:p w14:paraId="0DE2C336" w14:textId="08A38E2E" w:rsidR="00425FEE" w:rsidRDefault="00CB7558" w:rsidP="003039F9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="00425FEE"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="00425FEE"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25FEE" w:rsidRPr="005764E7" w14:paraId="12FDEE2A" w14:textId="77777777" w:rsidTr="003039F9">
        <w:trPr>
          <w:trHeight w:hRule="exact" w:val="398"/>
        </w:trPr>
        <w:tc>
          <w:tcPr>
            <w:tcW w:w="2828" w:type="pct"/>
            <w:vAlign w:val="bottom"/>
          </w:tcPr>
          <w:p w14:paraId="5552296F" w14:textId="7C92E8BA" w:rsidR="00425FEE" w:rsidRPr="00F36EDD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CB7558" w:rsidRPr="00F36ED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72" w:type="pct"/>
            <w:vAlign w:val="bottom"/>
          </w:tcPr>
          <w:p w14:paraId="4C0C67FB" w14:textId="40ACB08B" w:rsidR="00425FEE" w:rsidRPr="00F513F7" w:rsidRDefault="00C35699" w:rsidP="003039F9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25FEE" w:rsidRPr="005764E7" w14:paraId="59604F5F" w14:textId="77777777" w:rsidTr="003039F9">
        <w:trPr>
          <w:trHeight w:hRule="exact" w:val="398"/>
        </w:trPr>
        <w:tc>
          <w:tcPr>
            <w:tcW w:w="2828" w:type="pct"/>
            <w:vAlign w:val="bottom"/>
          </w:tcPr>
          <w:p w14:paraId="1D339C47" w14:textId="4C8D8BCD" w:rsidR="00425FEE" w:rsidRPr="00742A42" w:rsidRDefault="00A30B98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="00425FEE" w:rsidRPr="00F36EDD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CB7558" w:rsidRPr="00F36ED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72" w:type="pct"/>
            <w:tcBorders>
              <w:bottom w:val="single" w:sz="4" w:space="0" w:color="auto"/>
            </w:tcBorders>
            <w:vAlign w:val="bottom"/>
          </w:tcPr>
          <w:p w14:paraId="5FFF1F4A" w14:textId="400D2CA2" w:rsidR="00425FEE" w:rsidRPr="00D37EF8" w:rsidRDefault="00C35699" w:rsidP="003039F9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(568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5FEE" w:rsidRPr="005764E7" w14:paraId="73036354" w14:textId="77777777" w:rsidTr="003039F9">
        <w:trPr>
          <w:trHeight w:hRule="exact" w:val="398"/>
        </w:trPr>
        <w:tc>
          <w:tcPr>
            <w:tcW w:w="2828" w:type="pct"/>
            <w:vAlign w:val="bottom"/>
          </w:tcPr>
          <w:p w14:paraId="5D1D41F0" w14:textId="73157A9A" w:rsidR="00425FEE" w:rsidRPr="00FD6FF5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AB6ADD"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AB6ADD" w:rsidRPr="00F36E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CB7558" w:rsidRPr="00F36E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B7558" w:rsidRPr="00E50F26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78A59" w14:textId="63E37E7D" w:rsidR="00425FEE" w:rsidRPr="00F513F7" w:rsidRDefault="00C35699" w:rsidP="003039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4D40A77F" w14:textId="6F82BE1B" w:rsidR="000B32A0" w:rsidRDefault="000B32A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 w:hint="cs"/>
          <w:sz w:val="28"/>
          <w:szCs w:val="28"/>
          <w:cs/>
        </w:rPr>
        <w:t>ทุนเรือนหุ้น</w:t>
      </w:r>
    </w:p>
    <w:p w14:paraId="28675B21" w14:textId="6A9B0D76" w:rsidR="00DA1BE9" w:rsidRPr="00DA1BE9" w:rsidRDefault="00DA1BE9" w:rsidP="00DA1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360" w:lineRule="auto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</w:rPr>
        <w:tab/>
      </w:r>
      <w:r w:rsidRPr="00F36EDD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5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4"/>
        <w:gridCol w:w="993"/>
        <w:gridCol w:w="181"/>
        <w:gridCol w:w="1378"/>
        <w:gridCol w:w="182"/>
        <w:gridCol w:w="1377"/>
        <w:gridCol w:w="183"/>
        <w:gridCol w:w="1480"/>
        <w:gridCol w:w="180"/>
        <w:gridCol w:w="1417"/>
      </w:tblGrid>
      <w:tr w:rsidR="000B32A0" w:rsidRPr="00D566CF" w14:paraId="23B4C0CB" w14:textId="77777777" w:rsidTr="003039F9">
        <w:trPr>
          <w:cantSplit/>
          <w:trHeight w:val="397"/>
          <w:tblHeader/>
        </w:trPr>
        <w:tc>
          <w:tcPr>
            <w:tcW w:w="1984" w:type="dxa"/>
            <w:vAlign w:val="bottom"/>
          </w:tcPr>
          <w:p w14:paraId="20E6DAA1" w14:textId="77777777" w:rsidR="000B32A0" w:rsidRPr="00D566CF" w:rsidRDefault="000B32A0" w:rsidP="00A31624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35E1C4B" w14:textId="77777777" w:rsidR="000B32A0" w:rsidRPr="00F36EDD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81" w:type="dxa"/>
            <w:vAlign w:val="bottom"/>
          </w:tcPr>
          <w:p w14:paraId="5C703FDD" w14:textId="77777777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</w:tcBorders>
            <w:vAlign w:val="bottom"/>
          </w:tcPr>
          <w:p w14:paraId="594EDA39" w14:textId="3679AFBE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3" w:type="dxa"/>
            <w:vAlign w:val="bottom"/>
          </w:tcPr>
          <w:p w14:paraId="4116ADD9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7" w:type="dxa"/>
            <w:gridSpan w:val="3"/>
            <w:tcBorders>
              <w:bottom w:val="single" w:sz="4" w:space="0" w:color="auto"/>
            </w:tcBorders>
            <w:vAlign w:val="bottom"/>
          </w:tcPr>
          <w:p w14:paraId="1E184250" w14:textId="43B492FB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B32A0" w:rsidRPr="00D566CF" w14:paraId="1398AEAD" w14:textId="77777777" w:rsidTr="003039F9">
        <w:trPr>
          <w:cantSplit/>
          <w:trHeight w:val="397"/>
          <w:tblHeader/>
        </w:trPr>
        <w:tc>
          <w:tcPr>
            <w:tcW w:w="1984" w:type="dxa"/>
            <w:vAlign w:val="bottom"/>
          </w:tcPr>
          <w:p w14:paraId="6854FB65" w14:textId="77777777" w:rsidR="000B32A0" w:rsidRPr="00D566CF" w:rsidRDefault="000B32A0" w:rsidP="00A31624">
            <w:pPr>
              <w:tabs>
                <w:tab w:val="left" w:pos="-1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3D2EC1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1" w:type="dxa"/>
            <w:vAlign w:val="bottom"/>
          </w:tcPr>
          <w:p w14:paraId="09376C85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EBF4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B4ACDFB" w14:textId="77777777" w:rsidR="000B32A0" w:rsidRPr="00D566CF" w:rsidRDefault="000B32A0" w:rsidP="00A3162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CBD98" w14:textId="77777777" w:rsidR="000B32A0" w:rsidRPr="00F36EDD" w:rsidRDefault="000B32A0" w:rsidP="00A3162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3" w:type="dxa"/>
            <w:vAlign w:val="bottom"/>
          </w:tcPr>
          <w:p w14:paraId="7C925EE2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F0F2C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205C341" w14:textId="77777777" w:rsidR="000B32A0" w:rsidRPr="00D566CF" w:rsidRDefault="000B32A0" w:rsidP="00A3162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07E43" w14:textId="77777777" w:rsidR="000B32A0" w:rsidRPr="00F36EDD" w:rsidRDefault="000B32A0" w:rsidP="00A3162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B32A0" w:rsidRPr="00D566CF" w14:paraId="1114F37C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6371F09F" w14:textId="77777777" w:rsidR="000B32A0" w:rsidRPr="00F36EDD" w:rsidRDefault="000B32A0" w:rsidP="00A3162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2528F26F" w14:textId="77777777" w:rsidR="000B32A0" w:rsidRPr="00D566CF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81" w:type="dxa"/>
            <w:vAlign w:val="bottom"/>
          </w:tcPr>
          <w:p w14:paraId="2EE94AAA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6E23A64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 w:hint="cs"/>
                <w:sz w:val="28"/>
                <w:szCs w:val="28"/>
              </w:rPr>
              <w:t>(</w:t>
            </w:r>
            <w:r w:rsidRPr="00F36EDD">
              <w:rPr>
                <w:rFonts w:ascii="Angsana New" w:eastAsia="PMingLiU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82" w:type="dxa"/>
            <w:vAlign w:val="bottom"/>
          </w:tcPr>
          <w:p w14:paraId="6FE6F7F9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0AC41002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  <w:tc>
          <w:tcPr>
            <w:tcW w:w="183" w:type="dxa"/>
            <w:vAlign w:val="bottom"/>
          </w:tcPr>
          <w:p w14:paraId="1EA6DCA5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026B5719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 w:hint="cs"/>
                <w:sz w:val="28"/>
                <w:szCs w:val="28"/>
              </w:rPr>
              <w:t>(</w:t>
            </w:r>
            <w:r w:rsidRPr="00F36EDD">
              <w:rPr>
                <w:rFonts w:ascii="Angsana New" w:eastAsia="PMingLiU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80" w:type="dxa"/>
            <w:vAlign w:val="bottom"/>
          </w:tcPr>
          <w:p w14:paraId="6AF9138D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06FEE46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</w:tr>
      <w:tr w:rsidR="000B32A0" w:rsidRPr="00D566CF" w14:paraId="5EDF690B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6BCD9FDB" w14:textId="77777777" w:rsidR="000B32A0" w:rsidRPr="00D566CF" w:rsidRDefault="000B32A0" w:rsidP="00A3162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4A7A7D28" w14:textId="77777777" w:rsidR="000B32A0" w:rsidRPr="00D566CF" w:rsidRDefault="000B32A0" w:rsidP="00A31624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58205740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BC0056B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09CCB8A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A3935BD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5FCF6DDF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33B6F887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917D5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13C3F01E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</w:tr>
      <w:tr w:rsidR="000B32A0" w:rsidRPr="00D566CF" w14:paraId="43B2B09D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3BCDA30A" w14:textId="77777777" w:rsidR="000B32A0" w:rsidRPr="00D566CF" w:rsidRDefault="000B32A0" w:rsidP="00A31624">
            <w:pPr>
              <w:ind w:left="180" w:hanging="262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5AF47A84" w14:textId="77777777" w:rsidR="000B32A0" w:rsidRPr="00D566CF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</w:tcPr>
          <w:p w14:paraId="700D0985" w14:textId="77777777" w:rsidR="000B32A0" w:rsidRPr="00D566CF" w:rsidRDefault="000B32A0" w:rsidP="00A31624">
            <w:pPr>
              <w:tabs>
                <w:tab w:val="clear" w:pos="680"/>
                <w:tab w:val="decimal" w:pos="68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F331EEA" w14:textId="7B2E9877" w:rsidR="000B32A0" w:rsidRPr="00D566CF" w:rsidRDefault="000B32A0" w:rsidP="00A31624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</w:t>
            </w:r>
            <w:r>
              <w:rPr>
                <w:rFonts w:ascii="Angsana New" w:eastAsia="PMingLiU" w:hAnsi="Angsana New"/>
                <w:sz w:val="28"/>
                <w:szCs w:val="28"/>
              </w:rPr>
              <w:t>52,50</w:t>
            </w:r>
            <w:r w:rsidRPr="00D566CF">
              <w:rPr>
                <w:rFonts w:ascii="Angsana New" w:eastAsia="PMingLiU" w:hAnsi="Angsana New"/>
                <w:sz w:val="28"/>
                <w:szCs w:val="28"/>
              </w:rPr>
              <w:t>0,</w:t>
            </w:r>
            <w:r>
              <w:rPr>
                <w:rFonts w:ascii="Angsana New" w:eastAsia="PMingLiU" w:hAnsi="Angsana New"/>
                <w:sz w:val="28"/>
                <w:szCs w:val="28"/>
              </w:rPr>
              <w:t>2</w:t>
            </w:r>
            <w:r w:rsidRPr="00D566CF">
              <w:rPr>
                <w:rFonts w:ascii="Angsana New" w:eastAsia="PMingLiU" w:hAnsi="Angsana New"/>
                <w:sz w:val="28"/>
                <w:szCs w:val="28"/>
              </w:rPr>
              <w:t>00</w:t>
            </w:r>
          </w:p>
        </w:tc>
        <w:tc>
          <w:tcPr>
            <w:tcW w:w="182" w:type="dxa"/>
            <w:vAlign w:val="bottom"/>
          </w:tcPr>
          <w:p w14:paraId="2735CA8E" w14:textId="77777777" w:rsidR="000B32A0" w:rsidRPr="00D566CF" w:rsidRDefault="000B32A0" w:rsidP="00A31624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5A8715E" w14:textId="3EE891BF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0B32A0">
              <w:rPr>
                <w:rFonts w:ascii="Angsana New" w:eastAsia="PMingLiU" w:hAnsi="Angsana New"/>
                <w:sz w:val="28"/>
                <w:szCs w:val="28"/>
              </w:rPr>
              <w:t>152,500,200</w:t>
            </w:r>
          </w:p>
        </w:tc>
        <w:tc>
          <w:tcPr>
            <w:tcW w:w="183" w:type="dxa"/>
            <w:vAlign w:val="bottom"/>
          </w:tcPr>
          <w:p w14:paraId="3A11FD70" w14:textId="77777777" w:rsidR="000B32A0" w:rsidRPr="00D566CF" w:rsidRDefault="000B32A0" w:rsidP="00A31624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5F3486CE" w14:textId="77777777" w:rsidR="000B32A0" w:rsidRPr="00D566CF" w:rsidRDefault="000B32A0" w:rsidP="00A31624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0" w:type="dxa"/>
            <w:vAlign w:val="bottom"/>
          </w:tcPr>
          <w:p w14:paraId="7D2473DC" w14:textId="77777777" w:rsidR="000B32A0" w:rsidRPr="00D566CF" w:rsidRDefault="000B32A0" w:rsidP="00A31624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A7DB5C1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  <w:tr w:rsidR="000B32A0" w:rsidRPr="00D566CF" w14:paraId="493C763A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392E487C" w14:textId="77777777" w:rsidR="000B32A0" w:rsidRPr="00D566CF" w:rsidRDefault="000B32A0" w:rsidP="00A31624">
            <w:pPr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993" w:type="dxa"/>
            <w:vAlign w:val="bottom"/>
          </w:tcPr>
          <w:p w14:paraId="3F9F8188" w14:textId="77777777" w:rsidR="000B32A0" w:rsidRPr="00F36EDD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653918FE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5A80B944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7503C40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C240EDB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5ADCD3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4ED64878" w14:textId="77777777" w:rsidR="000B32A0" w:rsidRPr="00D566CF" w:rsidRDefault="000B32A0" w:rsidP="00A31624">
            <w:pPr>
              <w:tabs>
                <w:tab w:val="decimal" w:pos="793"/>
                <w:tab w:val="decimal" w:pos="105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A6F7D1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97DC6B2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0B32A0" w:rsidRPr="00D566CF" w14:paraId="7EB3698A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2F906790" w14:textId="77777777" w:rsidR="000B32A0" w:rsidRPr="00D566CF" w:rsidRDefault="000B32A0" w:rsidP="00A31624">
            <w:pPr>
              <w:ind w:lef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93" w:type="dxa"/>
            <w:vAlign w:val="bottom"/>
          </w:tcPr>
          <w:p w14:paraId="51E1C6A5" w14:textId="77777777" w:rsidR="000B32A0" w:rsidRPr="00F36EDD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5D8E7EC8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EA2AC80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1C08F48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3457C65" w14:textId="77777777" w:rsidR="000B32A0" w:rsidRPr="00D566CF" w:rsidRDefault="000B32A0" w:rsidP="00A31624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BC21439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4F8E9DE8" w14:textId="77777777" w:rsidR="000B32A0" w:rsidRPr="00D566CF" w:rsidRDefault="000B32A0" w:rsidP="00A31624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4CA6E6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0AB8252" w14:textId="77777777" w:rsidR="000B32A0" w:rsidRPr="00D566CF" w:rsidRDefault="000B32A0" w:rsidP="00A31624">
            <w:pPr>
              <w:tabs>
                <w:tab w:val="decimal" w:pos="793"/>
              </w:tabs>
              <w:ind w:left="-79" w:right="-160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0B32A0" w:rsidRPr="00D566CF" w14:paraId="4FF2D5EC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43E4C6BF" w14:textId="77777777" w:rsidR="000B32A0" w:rsidRPr="00D566CF" w:rsidRDefault="000B32A0" w:rsidP="00A31624">
            <w:pPr>
              <w:ind w:left="-82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3AA971B7" w14:textId="77777777" w:rsidR="000B32A0" w:rsidRPr="00F36EDD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</w:tcPr>
          <w:p w14:paraId="117C5BA4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AD4541A" w14:textId="307373B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="00E60919">
              <w:rPr>
                <w:rFonts w:ascii="Angsana New" w:eastAsia="PMingLiU" w:hAnsi="Angsana New"/>
                <w:sz w:val="28"/>
                <w:szCs w:val="28"/>
              </w:rPr>
              <w:t>52,499</w:t>
            </w:r>
            <w:r w:rsidRPr="00D566CF">
              <w:rPr>
                <w:rFonts w:ascii="Angsana New" w:eastAsia="PMingLiU" w:hAnsi="Angsana New"/>
                <w:sz w:val="28"/>
                <w:szCs w:val="28"/>
              </w:rPr>
              <w:t>,</w:t>
            </w:r>
            <w:r w:rsidR="00E60919">
              <w:rPr>
                <w:rFonts w:ascii="Angsana New" w:eastAsia="PMingLiU" w:hAnsi="Angsana New"/>
                <w:sz w:val="28"/>
                <w:szCs w:val="28"/>
              </w:rPr>
              <w:t>896</w:t>
            </w:r>
          </w:p>
        </w:tc>
        <w:tc>
          <w:tcPr>
            <w:tcW w:w="182" w:type="dxa"/>
            <w:vAlign w:val="bottom"/>
          </w:tcPr>
          <w:p w14:paraId="6EAB6C1E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15FB2B6" w14:textId="778C8307" w:rsidR="000B32A0" w:rsidRPr="00D566CF" w:rsidRDefault="00E60919" w:rsidP="00A31624">
            <w:pPr>
              <w:tabs>
                <w:tab w:val="decimal" w:pos="793"/>
              </w:tabs>
              <w:ind w:left="-79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919">
              <w:rPr>
                <w:rFonts w:ascii="Angsana New" w:eastAsia="PMingLiU" w:hAnsi="Angsana New"/>
                <w:sz w:val="28"/>
                <w:szCs w:val="28"/>
              </w:rPr>
              <w:t>152,499,896</w:t>
            </w:r>
          </w:p>
        </w:tc>
        <w:tc>
          <w:tcPr>
            <w:tcW w:w="183" w:type="dxa"/>
            <w:vAlign w:val="bottom"/>
          </w:tcPr>
          <w:p w14:paraId="0F57B4AE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2BB3268" w14:textId="77777777" w:rsidR="000B32A0" w:rsidRPr="00D566CF" w:rsidRDefault="000B32A0" w:rsidP="00A3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990">
              <w:rPr>
                <w:rFonts w:ascii="Angsana New" w:hAnsi="Angsana New"/>
                <w:sz w:val="28"/>
                <w:szCs w:val="28"/>
              </w:rPr>
              <w:t>149,510,000</w:t>
            </w:r>
          </w:p>
        </w:tc>
        <w:tc>
          <w:tcPr>
            <w:tcW w:w="180" w:type="dxa"/>
            <w:vAlign w:val="bottom"/>
          </w:tcPr>
          <w:p w14:paraId="5289864A" w14:textId="77777777" w:rsidR="000B32A0" w:rsidRPr="00D566CF" w:rsidRDefault="000B32A0" w:rsidP="00A3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0F19BCE" w14:textId="77777777" w:rsidR="000B32A0" w:rsidRPr="00D566CF" w:rsidRDefault="000B32A0" w:rsidP="00A3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990">
              <w:rPr>
                <w:rFonts w:ascii="Angsana New" w:hAnsi="Angsana New"/>
                <w:sz w:val="28"/>
                <w:szCs w:val="28"/>
              </w:rPr>
              <w:t>149,510,000</w:t>
            </w:r>
          </w:p>
        </w:tc>
      </w:tr>
    </w:tbl>
    <w:p w14:paraId="4B8CAA83" w14:textId="77777777" w:rsidR="000B32A0" w:rsidRDefault="000B32A0" w:rsidP="000B32A0"/>
    <w:p w14:paraId="718424BC" w14:textId="147DE087" w:rsidR="00443B62" w:rsidRDefault="00443B62" w:rsidP="00AA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Theme="majorBidi" w:hAnsiTheme="majorBidi"/>
          <w:sz w:val="28"/>
          <w:szCs w:val="28"/>
        </w:rPr>
      </w:pPr>
      <w:r w:rsidRPr="00F36EDD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 xml:space="preserve">29 </w:t>
      </w:r>
      <w:r w:rsidRPr="00F36EDD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/>
          <w:sz w:val="28"/>
          <w:szCs w:val="28"/>
        </w:rPr>
        <w:t xml:space="preserve">2568 </w:t>
      </w:r>
      <w:r w:rsidRPr="00F36EDD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ที่ประชุมสามัญผู้ถือหุ้นครั้งที่ </w:t>
      </w:r>
      <w:r>
        <w:rPr>
          <w:rFonts w:asciiTheme="majorBidi" w:hAnsiTheme="majorBidi"/>
          <w:sz w:val="28"/>
          <w:szCs w:val="28"/>
        </w:rPr>
        <w:t>57</w:t>
      </w:r>
      <w:r w:rsidRPr="00027121">
        <w:rPr>
          <w:rFonts w:asciiTheme="majorBidi" w:hAnsiTheme="majorBidi"/>
          <w:sz w:val="28"/>
          <w:szCs w:val="28"/>
        </w:rPr>
        <w:t>/</w:t>
      </w:r>
      <w:r>
        <w:rPr>
          <w:rFonts w:asciiTheme="majorBidi" w:hAnsiTheme="majorBidi"/>
          <w:sz w:val="28"/>
          <w:szCs w:val="28"/>
        </w:rPr>
        <w:t xml:space="preserve">2568  </w:t>
      </w:r>
      <w:r w:rsidRPr="00F36EDD">
        <w:rPr>
          <w:rFonts w:asciiTheme="majorBidi" w:hAnsiTheme="majorBidi" w:hint="cs"/>
          <w:sz w:val="28"/>
          <w:szCs w:val="28"/>
          <w:cs/>
        </w:rPr>
        <w:t>มีมติอนุมัติดังนี้</w:t>
      </w:r>
    </w:p>
    <w:p w14:paraId="5DA7FAFC" w14:textId="339EAD0F" w:rsidR="00443B62" w:rsidRDefault="00443B62" w:rsidP="00443B6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อนุมัติการเพ</w:t>
      </w:r>
      <w:r w:rsidRPr="00F36EDD">
        <w:rPr>
          <w:rFonts w:ascii="Angsana New" w:hAnsi="Angsana New" w:hint="cs"/>
          <w:sz w:val="28"/>
          <w:szCs w:val="28"/>
          <w:cs/>
        </w:rPr>
        <w:t>ิ่</w:t>
      </w:r>
      <w:r w:rsidRPr="00F36EDD">
        <w:rPr>
          <w:rFonts w:ascii="Angsana New" w:hAnsi="Angsana New"/>
          <w:sz w:val="28"/>
          <w:szCs w:val="28"/>
          <w:cs/>
        </w:rPr>
        <w:t>มท</w:t>
      </w:r>
      <w:r w:rsidRPr="00F36EDD">
        <w:rPr>
          <w:rFonts w:ascii="Angsana New" w:hAnsi="Angsana New" w:hint="cs"/>
          <w:sz w:val="28"/>
          <w:szCs w:val="28"/>
          <w:cs/>
        </w:rPr>
        <w:t>ุ</w:t>
      </w:r>
      <w:r w:rsidRPr="00F36EDD">
        <w:rPr>
          <w:rFonts w:ascii="Angsana New" w:hAnsi="Angsana New"/>
          <w:sz w:val="28"/>
          <w:szCs w:val="28"/>
          <w:cs/>
        </w:rPr>
        <w:t>นจดทะเบ</w:t>
      </w:r>
      <w:r w:rsidRPr="00F36EDD">
        <w:rPr>
          <w:rFonts w:ascii="Angsana New" w:hAnsi="Angsana New" w:hint="cs"/>
          <w:sz w:val="28"/>
          <w:szCs w:val="28"/>
          <w:cs/>
        </w:rPr>
        <w:t>ี</w:t>
      </w:r>
      <w:r w:rsidRPr="00F36EDD">
        <w:rPr>
          <w:rFonts w:ascii="Angsana New" w:hAnsi="Angsana New"/>
          <w:sz w:val="28"/>
          <w:szCs w:val="28"/>
          <w:cs/>
        </w:rPr>
        <w:t>ยนของบร</w:t>
      </w:r>
      <w:r w:rsidRPr="00F36EDD">
        <w:rPr>
          <w:rFonts w:ascii="Angsana New" w:hAnsi="Angsana New" w:hint="cs"/>
          <w:sz w:val="28"/>
          <w:szCs w:val="28"/>
          <w:cs/>
        </w:rPr>
        <w:t>ิ</w:t>
      </w:r>
      <w:r w:rsidRPr="00F36EDD">
        <w:rPr>
          <w:rFonts w:ascii="Angsana New" w:hAnsi="Angsana New"/>
          <w:sz w:val="28"/>
          <w:szCs w:val="28"/>
          <w:cs/>
        </w:rPr>
        <w:t>ษ</w:t>
      </w:r>
      <w:r w:rsidRPr="00F36EDD">
        <w:rPr>
          <w:rFonts w:ascii="Angsana New" w:hAnsi="Angsana New" w:hint="cs"/>
          <w:sz w:val="28"/>
          <w:szCs w:val="28"/>
          <w:cs/>
        </w:rPr>
        <w:t>ั</w:t>
      </w:r>
      <w:r w:rsidRPr="00F36EDD">
        <w:rPr>
          <w:rFonts w:ascii="Angsana New" w:hAnsi="Angsana New"/>
          <w:sz w:val="28"/>
          <w:szCs w:val="28"/>
          <w:cs/>
        </w:rPr>
        <w:t>ท เพ</w:t>
      </w:r>
      <w:r w:rsidRPr="00F36EDD">
        <w:rPr>
          <w:rFonts w:ascii="Angsana New" w:hAnsi="Angsana New" w:hint="cs"/>
          <w:sz w:val="28"/>
          <w:szCs w:val="28"/>
          <w:cs/>
        </w:rPr>
        <w:t>ื่</w:t>
      </w:r>
      <w:r w:rsidRPr="00F36EDD">
        <w:rPr>
          <w:rFonts w:ascii="Angsana New" w:hAnsi="Angsana New"/>
          <w:sz w:val="28"/>
          <w:szCs w:val="28"/>
          <w:cs/>
        </w:rPr>
        <w:t>อรองร</w:t>
      </w:r>
      <w:r w:rsidRPr="00F36EDD">
        <w:rPr>
          <w:rFonts w:ascii="Angsana New" w:hAnsi="Angsana New" w:hint="cs"/>
          <w:sz w:val="28"/>
          <w:szCs w:val="28"/>
          <w:cs/>
        </w:rPr>
        <w:t>ั</w:t>
      </w:r>
      <w:r w:rsidRPr="00F36EDD">
        <w:rPr>
          <w:rFonts w:ascii="Angsana New" w:hAnsi="Angsana New"/>
          <w:sz w:val="28"/>
          <w:szCs w:val="28"/>
          <w:cs/>
        </w:rPr>
        <w:t>บการจ</w:t>
      </w:r>
      <w:r w:rsidRPr="00F36EDD">
        <w:rPr>
          <w:rFonts w:ascii="Angsana New" w:hAnsi="Angsana New" w:hint="cs"/>
          <w:sz w:val="28"/>
          <w:szCs w:val="28"/>
          <w:cs/>
        </w:rPr>
        <w:t>่</w:t>
      </w:r>
      <w:r w:rsidRPr="00F36EDD">
        <w:rPr>
          <w:rFonts w:ascii="Angsana New" w:hAnsi="Angsana New"/>
          <w:sz w:val="28"/>
          <w:szCs w:val="28"/>
          <w:cs/>
        </w:rPr>
        <w:t>ายห</w:t>
      </w:r>
      <w:r w:rsidRPr="00F36EDD">
        <w:rPr>
          <w:rFonts w:ascii="Angsana New" w:hAnsi="Angsana New" w:hint="cs"/>
          <w:sz w:val="28"/>
          <w:szCs w:val="28"/>
          <w:cs/>
        </w:rPr>
        <w:t>ุ้</w:t>
      </w:r>
      <w:r w:rsidRPr="00F36EDD">
        <w:rPr>
          <w:rFonts w:ascii="Angsana New" w:hAnsi="Angsana New"/>
          <w:sz w:val="28"/>
          <w:szCs w:val="28"/>
          <w:cs/>
        </w:rPr>
        <w:t>นป</w:t>
      </w:r>
      <w:r w:rsidRPr="00F36EDD">
        <w:rPr>
          <w:rFonts w:ascii="Angsana New" w:hAnsi="Angsana New" w:hint="cs"/>
          <w:sz w:val="28"/>
          <w:szCs w:val="28"/>
          <w:cs/>
        </w:rPr>
        <w:t>ั</w:t>
      </w:r>
      <w:r w:rsidRPr="00F36EDD">
        <w:rPr>
          <w:rFonts w:ascii="Angsana New" w:hAnsi="Angsana New"/>
          <w:sz w:val="28"/>
          <w:szCs w:val="28"/>
          <w:cs/>
        </w:rPr>
        <w:t>นผล</w:t>
      </w:r>
      <w:r w:rsidRPr="00F36EDD">
        <w:rPr>
          <w:rFonts w:ascii="Angsana New" w:hAnsi="Angsana New" w:hint="cs"/>
          <w:sz w:val="28"/>
          <w:szCs w:val="28"/>
          <w:cs/>
        </w:rPr>
        <w:t xml:space="preserve"> </w:t>
      </w:r>
      <w:r w:rsidRPr="00F36EDD">
        <w:rPr>
          <w:rFonts w:ascii="Angsana New" w:hAnsi="Angsana New"/>
          <w:sz w:val="28"/>
          <w:szCs w:val="28"/>
          <w:cs/>
        </w:rPr>
        <w:t>โดยเพ</w:t>
      </w:r>
      <w:r w:rsidRPr="00F36EDD">
        <w:rPr>
          <w:rFonts w:ascii="Angsana New" w:hAnsi="Angsana New" w:hint="cs"/>
          <w:sz w:val="28"/>
          <w:szCs w:val="28"/>
          <w:cs/>
        </w:rPr>
        <w:t>ิ่</w:t>
      </w:r>
      <w:r w:rsidRPr="00F36EDD">
        <w:rPr>
          <w:rFonts w:ascii="Angsana New" w:hAnsi="Angsana New"/>
          <w:sz w:val="28"/>
          <w:szCs w:val="28"/>
          <w:cs/>
        </w:rPr>
        <w:t>มท</w:t>
      </w:r>
      <w:r w:rsidRPr="00F36EDD">
        <w:rPr>
          <w:rFonts w:ascii="Angsana New" w:hAnsi="Angsana New" w:hint="cs"/>
          <w:sz w:val="28"/>
          <w:szCs w:val="28"/>
          <w:cs/>
        </w:rPr>
        <w:t>ุ</w:t>
      </w:r>
      <w:r w:rsidRPr="00F36EDD">
        <w:rPr>
          <w:rFonts w:ascii="Angsana New" w:hAnsi="Angsana New"/>
          <w:sz w:val="28"/>
          <w:szCs w:val="28"/>
          <w:cs/>
        </w:rPr>
        <w:t>นจดทะเบ</w:t>
      </w:r>
      <w:r w:rsidRPr="00F36EDD">
        <w:rPr>
          <w:rFonts w:ascii="Angsana New" w:hAnsi="Angsana New" w:hint="cs"/>
          <w:sz w:val="28"/>
          <w:szCs w:val="28"/>
          <w:cs/>
        </w:rPr>
        <w:t>ี</w:t>
      </w:r>
      <w:r w:rsidRPr="00F36EDD">
        <w:rPr>
          <w:rFonts w:ascii="Angsana New" w:hAnsi="Angsana New"/>
          <w:sz w:val="28"/>
          <w:szCs w:val="28"/>
          <w:cs/>
        </w:rPr>
        <w:t>ยนของบร</w:t>
      </w:r>
      <w:r w:rsidRPr="00F36EDD">
        <w:rPr>
          <w:rFonts w:ascii="Angsana New" w:hAnsi="Angsana New" w:hint="cs"/>
          <w:sz w:val="28"/>
          <w:szCs w:val="28"/>
          <w:cs/>
        </w:rPr>
        <w:t>ิ</w:t>
      </w:r>
      <w:r w:rsidRPr="00F36EDD">
        <w:rPr>
          <w:rFonts w:ascii="Angsana New" w:hAnsi="Angsana New"/>
          <w:sz w:val="28"/>
          <w:szCs w:val="28"/>
          <w:cs/>
        </w:rPr>
        <w:t>ษ</w:t>
      </w:r>
      <w:r w:rsidRPr="00F36EDD">
        <w:rPr>
          <w:rFonts w:ascii="Angsana New" w:hAnsi="Angsana New" w:hint="cs"/>
          <w:sz w:val="28"/>
          <w:szCs w:val="28"/>
          <w:cs/>
        </w:rPr>
        <w:t>ั</w:t>
      </w:r>
      <w:r w:rsidRPr="00F36EDD">
        <w:rPr>
          <w:rFonts w:ascii="Angsana New" w:hAnsi="Angsana New"/>
          <w:sz w:val="28"/>
          <w:szCs w:val="28"/>
          <w:cs/>
        </w:rPr>
        <w:t>ทจ</w:t>
      </w:r>
      <w:r w:rsidRPr="00F36EDD">
        <w:rPr>
          <w:rFonts w:ascii="Angsana New" w:hAnsi="Angsana New" w:hint="cs"/>
          <w:sz w:val="28"/>
          <w:szCs w:val="28"/>
          <w:cs/>
        </w:rPr>
        <w:t>ำ</w:t>
      </w:r>
      <w:r w:rsidRPr="00F36EDD">
        <w:rPr>
          <w:rFonts w:ascii="Angsana New" w:hAnsi="Angsana New"/>
          <w:sz w:val="28"/>
          <w:szCs w:val="28"/>
          <w:cs/>
        </w:rPr>
        <w:t xml:space="preserve">นวน </w:t>
      </w:r>
      <w:r w:rsidRPr="00791D9C">
        <w:rPr>
          <w:rFonts w:ascii="Angsana New" w:hAnsi="Angsana New"/>
          <w:sz w:val="28"/>
          <w:szCs w:val="28"/>
        </w:rPr>
        <w:t>2,990,200</w:t>
      </w:r>
      <w:r w:rsidRPr="00F36EDD">
        <w:rPr>
          <w:rFonts w:ascii="Angsana New" w:hAnsi="Angsana New"/>
          <w:sz w:val="28"/>
          <w:szCs w:val="28"/>
          <w:cs/>
        </w:rPr>
        <w:t xml:space="preserve"> </w:t>
      </w:r>
      <w:r w:rsidRPr="00F36EDD">
        <w:rPr>
          <w:rFonts w:ascii="Angsana New" w:hAnsi="Angsana New" w:hint="cs"/>
          <w:sz w:val="28"/>
          <w:szCs w:val="28"/>
          <w:cs/>
        </w:rPr>
        <w:t>หุ้น</w:t>
      </w:r>
      <w:r w:rsidRPr="00F36EDD">
        <w:rPr>
          <w:rFonts w:ascii="Angsana New" w:hAnsi="Angsana New"/>
          <w:sz w:val="28"/>
          <w:szCs w:val="28"/>
          <w:cs/>
        </w:rPr>
        <w:t xml:space="preserve"> จากทุน</w:t>
      </w:r>
      <w:r w:rsidRPr="00F36EDD">
        <w:rPr>
          <w:rFonts w:ascii="Angsana New" w:hAnsi="Angsana New" w:hint="cs"/>
          <w:sz w:val="28"/>
          <w:szCs w:val="28"/>
          <w:cs/>
        </w:rPr>
        <w:t>จดทะเบียน</w:t>
      </w:r>
      <w:r w:rsidRPr="00F36EDD">
        <w:rPr>
          <w:rFonts w:ascii="Angsana New" w:hAnsi="Angsana New"/>
          <w:sz w:val="28"/>
          <w:szCs w:val="28"/>
          <w:cs/>
        </w:rPr>
        <w:t xml:space="preserve">เดิม </w:t>
      </w:r>
      <w:r w:rsidRPr="00791D9C">
        <w:rPr>
          <w:rFonts w:ascii="Angsana New" w:hAnsi="Angsana New"/>
          <w:sz w:val="28"/>
          <w:szCs w:val="28"/>
        </w:rPr>
        <w:t>149,510,000</w:t>
      </w:r>
      <w:r w:rsidRPr="00F36EDD">
        <w:rPr>
          <w:rFonts w:ascii="Angsana New" w:hAnsi="Angsana New"/>
          <w:sz w:val="28"/>
          <w:szCs w:val="28"/>
          <w:cs/>
        </w:rPr>
        <w:t xml:space="preserve"> </w:t>
      </w:r>
      <w:r w:rsidRPr="00F36EDD">
        <w:rPr>
          <w:rFonts w:ascii="Angsana New" w:hAnsi="Angsana New" w:hint="cs"/>
          <w:sz w:val="28"/>
          <w:szCs w:val="28"/>
          <w:cs/>
        </w:rPr>
        <w:t xml:space="preserve">บาท รวมเป็นทุนจดทะเบียนใหม่ </w:t>
      </w:r>
      <w:r>
        <w:rPr>
          <w:rFonts w:ascii="Angsana New" w:hAnsi="Angsana New"/>
          <w:sz w:val="28"/>
          <w:szCs w:val="28"/>
        </w:rPr>
        <w:t xml:space="preserve">152,500,200 </w:t>
      </w:r>
      <w:r w:rsidRPr="00F36EDD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F36EDD">
        <w:rPr>
          <w:rFonts w:ascii="Angsana New" w:hAnsi="Angsana New"/>
          <w:sz w:val="28"/>
          <w:szCs w:val="28"/>
          <w:cs/>
        </w:rPr>
        <w:t>โดยการออกห</w:t>
      </w:r>
      <w:r w:rsidRPr="00F36EDD">
        <w:rPr>
          <w:rFonts w:ascii="Angsana New" w:hAnsi="Angsana New" w:hint="cs"/>
          <w:sz w:val="28"/>
          <w:szCs w:val="28"/>
          <w:cs/>
        </w:rPr>
        <w:t>ุ้น</w:t>
      </w:r>
      <w:r w:rsidRPr="00F36EDD">
        <w:rPr>
          <w:rFonts w:ascii="Angsana New" w:hAnsi="Angsana New"/>
          <w:sz w:val="28"/>
          <w:szCs w:val="28"/>
          <w:cs/>
        </w:rPr>
        <w:t>สาม</w:t>
      </w:r>
      <w:r w:rsidRPr="00F36EDD">
        <w:rPr>
          <w:rFonts w:ascii="Angsana New" w:hAnsi="Angsana New" w:hint="cs"/>
          <w:sz w:val="28"/>
          <w:szCs w:val="28"/>
          <w:cs/>
        </w:rPr>
        <w:t>ั</w:t>
      </w:r>
      <w:r w:rsidRPr="00F36EDD">
        <w:rPr>
          <w:rFonts w:ascii="Angsana New" w:hAnsi="Angsana New"/>
          <w:sz w:val="28"/>
          <w:szCs w:val="28"/>
          <w:cs/>
        </w:rPr>
        <w:t>ญเพ</w:t>
      </w:r>
      <w:r w:rsidRPr="00F36EDD">
        <w:rPr>
          <w:rFonts w:ascii="Angsana New" w:hAnsi="Angsana New" w:hint="cs"/>
          <w:sz w:val="28"/>
          <w:szCs w:val="28"/>
          <w:cs/>
        </w:rPr>
        <w:t>ิ่</w:t>
      </w:r>
      <w:r w:rsidRPr="00F36EDD">
        <w:rPr>
          <w:rFonts w:ascii="Angsana New" w:hAnsi="Angsana New"/>
          <w:sz w:val="28"/>
          <w:szCs w:val="28"/>
          <w:cs/>
        </w:rPr>
        <w:t>มท</w:t>
      </w:r>
      <w:r w:rsidRPr="00F36EDD">
        <w:rPr>
          <w:rFonts w:ascii="Angsana New" w:hAnsi="Angsana New" w:hint="cs"/>
          <w:sz w:val="28"/>
          <w:szCs w:val="28"/>
          <w:cs/>
        </w:rPr>
        <w:t>ุ</w:t>
      </w:r>
      <w:r w:rsidRPr="00F36EDD">
        <w:rPr>
          <w:rFonts w:ascii="Angsana New" w:hAnsi="Angsana New"/>
          <w:sz w:val="28"/>
          <w:szCs w:val="28"/>
          <w:cs/>
        </w:rPr>
        <w:t>น จ</w:t>
      </w:r>
      <w:r w:rsidRPr="00F36EDD">
        <w:rPr>
          <w:rFonts w:ascii="Angsana New" w:hAnsi="Angsana New" w:hint="cs"/>
          <w:sz w:val="28"/>
          <w:szCs w:val="28"/>
          <w:cs/>
        </w:rPr>
        <w:t>ำ</w:t>
      </w:r>
      <w:r w:rsidRPr="00F36EDD">
        <w:rPr>
          <w:rFonts w:ascii="Angsana New" w:hAnsi="Angsana New"/>
          <w:sz w:val="28"/>
          <w:szCs w:val="28"/>
          <w:cs/>
        </w:rPr>
        <w:t xml:space="preserve">นวน </w:t>
      </w:r>
      <w:r w:rsidRPr="00FA46BE">
        <w:rPr>
          <w:rFonts w:ascii="Angsana New" w:hAnsi="Angsana New"/>
          <w:sz w:val="28"/>
          <w:szCs w:val="28"/>
        </w:rPr>
        <w:t xml:space="preserve">2,990,200 </w:t>
      </w:r>
      <w:r w:rsidRPr="00F36EDD">
        <w:rPr>
          <w:rFonts w:ascii="Angsana New" w:hAnsi="Angsana New"/>
          <w:sz w:val="28"/>
          <w:szCs w:val="28"/>
          <w:cs/>
        </w:rPr>
        <w:t>ห</w:t>
      </w:r>
      <w:r w:rsidRPr="00F36EDD">
        <w:rPr>
          <w:rFonts w:ascii="Angsana New" w:hAnsi="Angsana New" w:hint="cs"/>
          <w:sz w:val="28"/>
          <w:szCs w:val="28"/>
          <w:cs/>
        </w:rPr>
        <w:t>ุ้</w:t>
      </w:r>
      <w:r w:rsidRPr="00F36EDD">
        <w:rPr>
          <w:rFonts w:ascii="Angsana New" w:hAnsi="Angsana New"/>
          <w:sz w:val="28"/>
          <w:szCs w:val="28"/>
          <w:cs/>
        </w:rPr>
        <w:t>น ม</w:t>
      </w:r>
      <w:r w:rsidRPr="00F36EDD">
        <w:rPr>
          <w:rFonts w:ascii="Angsana New" w:hAnsi="Angsana New" w:hint="cs"/>
          <w:sz w:val="28"/>
          <w:szCs w:val="28"/>
          <w:cs/>
        </w:rPr>
        <w:t>ู</w:t>
      </w:r>
      <w:r w:rsidRPr="00F36EDD">
        <w:rPr>
          <w:rFonts w:ascii="Angsana New" w:hAnsi="Angsana New"/>
          <w:sz w:val="28"/>
          <w:szCs w:val="28"/>
          <w:cs/>
        </w:rPr>
        <w:t>ลค</w:t>
      </w:r>
      <w:r w:rsidRPr="00F36EDD">
        <w:rPr>
          <w:rFonts w:ascii="Angsana New" w:hAnsi="Angsana New" w:hint="cs"/>
          <w:sz w:val="28"/>
          <w:szCs w:val="28"/>
          <w:cs/>
        </w:rPr>
        <w:t>่</w:t>
      </w:r>
      <w:r w:rsidRPr="00F36EDD">
        <w:rPr>
          <w:rFonts w:ascii="Angsana New" w:hAnsi="Angsana New"/>
          <w:sz w:val="28"/>
          <w:szCs w:val="28"/>
          <w:cs/>
        </w:rPr>
        <w:t>าห</w:t>
      </w:r>
      <w:r w:rsidRPr="00F36EDD">
        <w:rPr>
          <w:rFonts w:ascii="Angsana New" w:hAnsi="Angsana New" w:hint="cs"/>
          <w:sz w:val="28"/>
          <w:szCs w:val="28"/>
          <w:cs/>
        </w:rPr>
        <w:t>ุ้</w:t>
      </w:r>
      <w:r w:rsidRPr="00F36EDD">
        <w:rPr>
          <w:rFonts w:ascii="Angsana New" w:hAnsi="Angsana New"/>
          <w:sz w:val="28"/>
          <w:szCs w:val="28"/>
          <w:cs/>
        </w:rPr>
        <w:t>นที่ตราไว้หุ</w:t>
      </w:r>
      <w:r w:rsidRPr="00F36EDD">
        <w:rPr>
          <w:rFonts w:ascii="Angsana New" w:hAnsi="Angsana New" w:hint="cs"/>
          <w:sz w:val="28"/>
          <w:szCs w:val="28"/>
          <w:cs/>
        </w:rPr>
        <w:t>้</w:t>
      </w:r>
      <w:r w:rsidRPr="00F36EDD">
        <w:rPr>
          <w:rFonts w:ascii="Angsana New" w:hAnsi="Angsana New"/>
          <w:sz w:val="28"/>
          <w:szCs w:val="28"/>
          <w:cs/>
        </w:rPr>
        <w:t xml:space="preserve">นละ </w:t>
      </w:r>
      <w:r w:rsidRPr="00FA46BE">
        <w:rPr>
          <w:rFonts w:ascii="Angsana New" w:hAnsi="Angsana New"/>
          <w:sz w:val="28"/>
          <w:szCs w:val="28"/>
        </w:rPr>
        <w:t xml:space="preserve">1 </w:t>
      </w:r>
      <w:r w:rsidRPr="00F36EDD">
        <w:rPr>
          <w:rFonts w:ascii="Angsana New" w:hAnsi="Angsana New"/>
          <w:sz w:val="28"/>
          <w:szCs w:val="28"/>
          <w:cs/>
        </w:rPr>
        <w:t>บาท</w:t>
      </w:r>
      <w:r w:rsidR="00DA1BE9" w:rsidRPr="00F36EDD">
        <w:rPr>
          <w:rFonts w:ascii="Angsana New" w:hAnsi="Angsana New" w:hint="cs"/>
          <w:sz w:val="28"/>
          <w:szCs w:val="28"/>
          <w:cs/>
        </w:rPr>
        <w:t xml:space="preserve"> บริษัทดำเนิ</w:t>
      </w:r>
      <w:r w:rsidR="00174D6B" w:rsidRPr="00F36EDD">
        <w:rPr>
          <w:rFonts w:ascii="Angsana New" w:hAnsi="Angsana New" w:hint="cs"/>
          <w:sz w:val="28"/>
          <w:szCs w:val="28"/>
          <w:cs/>
        </w:rPr>
        <w:t>น</w:t>
      </w:r>
      <w:r w:rsidR="00DA1BE9" w:rsidRPr="00F36EDD">
        <w:rPr>
          <w:rFonts w:ascii="Angsana New" w:hAnsi="Angsana New" w:hint="cs"/>
          <w:sz w:val="28"/>
          <w:szCs w:val="28"/>
          <w:cs/>
        </w:rPr>
        <w:t xml:space="preserve">การจดทะเบียนการเพิ่มทุนกับกรมพัฒนาธุรกิจการค้ากระทรวงพาณิชย์ เมื่อวันที่ </w:t>
      </w:r>
      <w:r w:rsidR="00DA1BE9">
        <w:rPr>
          <w:rFonts w:ascii="Angsana New" w:hAnsi="Angsana New"/>
          <w:sz w:val="28"/>
          <w:szCs w:val="28"/>
        </w:rPr>
        <w:t>27</w:t>
      </w:r>
      <w:r w:rsidR="00DA1BE9" w:rsidRPr="00F36EDD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DA1BE9">
        <w:rPr>
          <w:rFonts w:ascii="Angsana New" w:hAnsi="Angsana New"/>
          <w:sz w:val="28"/>
          <w:szCs w:val="28"/>
        </w:rPr>
        <w:t>2568</w:t>
      </w:r>
    </w:p>
    <w:p w14:paraId="22FDA66B" w14:textId="77777777" w:rsidR="00443B62" w:rsidRPr="00443B62" w:rsidRDefault="00443B62" w:rsidP="00443B6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 เพื่อรองรับการจ่ายหุ้นปันผลเป็นหุ้นสามัญของบริษัท จำนวนไม่เกิน </w:t>
      </w:r>
      <w:r w:rsidRPr="00443B62">
        <w:rPr>
          <w:rFonts w:ascii="Angsana New" w:hAnsi="Angsana New"/>
          <w:sz w:val="28"/>
          <w:szCs w:val="28"/>
        </w:rPr>
        <w:t>2,990,200</w:t>
      </w:r>
      <w:r w:rsidRPr="00F36EDD">
        <w:rPr>
          <w:rFonts w:ascii="Angsana New" w:hAnsi="Angsana New"/>
          <w:sz w:val="28"/>
          <w:szCs w:val="28"/>
          <w:cs/>
        </w:rPr>
        <w:t xml:space="preserve"> หุ้น มูลค่าตราไว้หุ้นละ </w:t>
      </w:r>
      <w:r w:rsidRPr="00443B62">
        <w:rPr>
          <w:rFonts w:ascii="Angsana New" w:hAnsi="Angsana New"/>
          <w:sz w:val="28"/>
          <w:szCs w:val="28"/>
        </w:rPr>
        <w:t>1</w:t>
      </w:r>
      <w:r w:rsidRPr="00F36EDD">
        <w:rPr>
          <w:rFonts w:ascii="Angsana New" w:hAnsi="Angsana New"/>
          <w:sz w:val="28"/>
          <w:szCs w:val="28"/>
          <w:cs/>
        </w:rPr>
        <w:t xml:space="preserve"> บาทในอัตราส่วน </w:t>
      </w:r>
      <w:r w:rsidRPr="00443B62">
        <w:rPr>
          <w:rFonts w:ascii="Angsana New" w:hAnsi="Angsana New"/>
          <w:sz w:val="28"/>
          <w:szCs w:val="28"/>
        </w:rPr>
        <w:t>50</w:t>
      </w:r>
      <w:r w:rsidRPr="00F36EDD">
        <w:rPr>
          <w:rFonts w:ascii="Angsana New" w:hAnsi="Angsana New"/>
          <w:sz w:val="28"/>
          <w:szCs w:val="28"/>
          <w:cs/>
        </w:rPr>
        <w:t xml:space="preserve"> หุ้นเดิมต่อ </w:t>
      </w:r>
      <w:r w:rsidRPr="00443B62">
        <w:rPr>
          <w:rFonts w:ascii="Angsana New" w:hAnsi="Angsana New"/>
          <w:sz w:val="28"/>
          <w:szCs w:val="28"/>
        </w:rPr>
        <w:t>1</w:t>
      </w:r>
      <w:r w:rsidRPr="00F36EDD">
        <w:rPr>
          <w:rFonts w:ascii="Angsana New" w:hAnsi="Angsana New"/>
          <w:sz w:val="28"/>
          <w:szCs w:val="28"/>
          <w:cs/>
        </w:rPr>
        <w:t xml:space="preserve"> หุ้นปันผล (</w:t>
      </w:r>
      <w:r w:rsidRPr="00443B62">
        <w:rPr>
          <w:rFonts w:ascii="Angsana New" w:hAnsi="Angsana New"/>
          <w:sz w:val="28"/>
          <w:szCs w:val="28"/>
        </w:rPr>
        <w:t xml:space="preserve">50:1) </w:t>
      </w:r>
      <w:r w:rsidRPr="00F36EDD">
        <w:rPr>
          <w:rFonts w:ascii="Angsana New" w:hAnsi="Angsana New"/>
          <w:sz w:val="28"/>
          <w:szCs w:val="28"/>
          <w:cs/>
        </w:rPr>
        <w:t xml:space="preserve">ในกรณีที่มีผู้ถือหุ้นรายใดมีเศษของหุ้นที่ไม่สามารถจัดสรรหุ้นปันผลได้ บริษัทจะจ่ายเป็นเงินสดแทนการจ่ายเป็นหุ้นปันผลในอัตราหุ้นละ </w:t>
      </w:r>
      <w:r w:rsidRPr="00443B62">
        <w:rPr>
          <w:rFonts w:ascii="Angsana New" w:hAnsi="Angsana New"/>
          <w:sz w:val="28"/>
          <w:szCs w:val="28"/>
        </w:rPr>
        <w:t>0.02</w:t>
      </w:r>
      <w:r w:rsidRPr="00F36EDD">
        <w:rPr>
          <w:rFonts w:ascii="Angsana New" w:hAnsi="Angsana New"/>
          <w:sz w:val="28"/>
          <w:szCs w:val="28"/>
          <w:cs/>
        </w:rPr>
        <w:t xml:space="preserve"> บาท</w:t>
      </w:r>
    </w:p>
    <w:p w14:paraId="7BAA18D0" w14:textId="77777777" w:rsidR="00443B62" w:rsidRPr="00FA46BE" w:rsidRDefault="00443B62" w:rsidP="00443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769EFC42" w14:textId="77777777" w:rsidR="00443B62" w:rsidRDefault="00443B62" w:rsidP="0044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/>
          <w:sz w:val="28"/>
          <w:szCs w:val="28"/>
        </w:rPr>
      </w:pPr>
    </w:p>
    <w:p w14:paraId="2D3AF004" w14:textId="77777777" w:rsidR="00443B62" w:rsidRPr="000B32A0" w:rsidRDefault="00443B62" w:rsidP="000B32A0"/>
    <w:p w14:paraId="5D40FE01" w14:textId="6C51B660" w:rsidR="000B32A0" w:rsidRDefault="000B32A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 w:hint="cs"/>
          <w:sz w:val="28"/>
          <w:szCs w:val="28"/>
          <w:cs/>
        </w:rPr>
        <w:lastRenderedPageBreak/>
        <w:t>เงินปันผลจ่าย</w:t>
      </w:r>
    </w:p>
    <w:p w14:paraId="6C7CA347" w14:textId="380551AE" w:rsidR="002C1BAA" w:rsidRDefault="00DA1BE9" w:rsidP="00AA05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 w:hint="cs"/>
          <w:sz w:val="28"/>
          <w:szCs w:val="28"/>
          <w:cs/>
        </w:rPr>
        <w:t>ที่</w:t>
      </w:r>
      <w:r w:rsidR="007E253D" w:rsidRPr="00F36EDD">
        <w:rPr>
          <w:rFonts w:ascii="Angsana New" w:hAnsi="Angsana New"/>
          <w:sz w:val="28"/>
          <w:szCs w:val="28"/>
          <w:cs/>
        </w:rPr>
        <w:t>ประชุม</w:t>
      </w:r>
      <w:r w:rsidRPr="00F36EDD">
        <w:rPr>
          <w:rFonts w:ascii="Angsana New" w:hAnsi="Angsana New" w:hint="cs"/>
          <w:sz w:val="28"/>
          <w:szCs w:val="28"/>
          <w:cs/>
        </w:rPr>
        <w:t>สามัญ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ผู้ถือหุ้น เมื่อวันที่ </w:t>
      </w:r>
      <w:r w:rsidR="00AA0548" w:rsidRPr="00DA1BE9">
        <w:rPr>
          <w:rFonts w:ascii="Angsana New" w:hAnsi="Angsana New"/>
          <w:sz w:val="28"/>
          <w:szCs w:val="28"/>
        </w:rPr>
        <w:t xml:space="preserve">29 </w:t>
      </w:r>
      <w:r w:rsidR="00AA0548" w:rsidRPr="00F36EDD">
        <w:rPr>
          <w:rFonts w:ascii="Angsana New" w:hAnsi="Angsana New" w:hint="cs"/>
          <w:sz w:val="28"/>
          <w:szCs w:val="28"/>
          <w:cs/>
        </w:rPr>
        <w:t>เมษายน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 </w:t>
      </w:r>
      <w:r w:rsidR="007E253D" w:rsidRPr="00DA1BE9">
        <w:rPr>
          <w:rFonts w:ascii="Angsana New" w:hAnsi="Angsana New"/>
          <w:sz w:val="28"/>
          <w:szCs w:val="28"/>
        </w:rPr>
        <w:t xml:space="preserve">2568 </w:t>
      </w:r>
      <w:r w:rsidR="007E253D" w:rsidRPr="00F36EDD">
        <w:rPr>
          <w:rFonts w:ascii="Angsana New" w:hAnsi="Angsana New"/>
          <w:sz w:val="28"/>
          <w:szCs w:val="28"/>
          <w:cs/>
        </w:rPr>
        <w:t>มีมติอนุมัติการ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จัดสรรกำไรสะสม ณ วันที่ </w:t>
      </w:r>
      <w:r w:rsidR="007E253D" w:rsidRPr="00DA1BE9">
        <w:rPr>
          <w:rFonts w:ascii="Angsana New" w:hAnsi="Angsana New"/>
          <w:sz w:val="28"/>
          <w:szCs w:val="28"/>
        </w:rPr>
        <w:t xml:space="preserve">31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253D" w:rsidRPr="00DA1BE9">
        <w:rPr>
          <w:rFonts w:ascii="Angsana New" w:hAnsi="Angsana New"/>
          <w:sz w:val="28"/>
          <w:szCs w:val="28"/>
        </w:rPr>
        <w:t xml:space="preserve">2567 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="007E253D" w:rsidRPr="00DA1BE9">
        <w:rPr>
          <w:rFonts w:ascii="Angsana New" w:hAnsi="Angsana New"/>
          <w:sz w:val="28"/>
          <w:szCs w:val="28"/>
        </w:rPr>
        <w:t>0.0</w:t>
      </w:r>
      <w:r w:rsidR="007E253D" w:rsidRPr="00027121">
        <w:rPr>
          <w:rFonts w:ascii="Angsana New" w:hAnsi="Angsana New" w:hint="cs"/>
          <w:sz w:val="28"/>
          <w:szCs w:val="28"/>
        </w:rPr>
        <w:t>1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F36EDD">
        <w:rPr>
          <w:rFonts w:ascii="Angsana New" w:hAnsi="Angsana New" w:hint="cs"/>
          <w:sz w:val="28"/>
          <w:szCs w:val="28"/>
          <w:cs/>
        </w:rPr>
        <w:t>บาท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จำนวน </w:t>
      </w:r>
      <w:r w:rsidR="007E253D" w:rsidRPr="00DA1BE9">
        <w:rPr>
          <w:rFonts w:ascii="Angsana New" w:hAnsi="Angsana New"/>
          <w:sz w:val="28"/>
          <w:szCs w:val="28"/>
        </w:rPr>
        <w:t xml:space="preserve">149,510,000 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หุ้น </w:t>
      </w:r>
      <w:r w:rsidR="007E253D" w:rsidRPr="00F36EDD">
        <w:rPr>
          <w:rFonts w:ascii="Angsana New" w:hAnsi="Angsana New" w:hint="cs"/>
          <w:sz w:val="28"/>
          <w:szCs w:val="28"/>
          <w:cs/>
        </w:rPr>
        <w:t>รวม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="007E253D" w:rsidRPr="00DA1BE9">
        <w:rPr>
          <w:rFonts w:ascii="Angsana New" w:hAnsi="Angsana New"/>
          <w:sz w:val="28"/>
          <w:szCs w:val="28"/>
        </w:rPr>
        <w:t xml:space="preserve">1.49 </w:t>
      </w:r>
      <w:r w:rsidR="007E253D" w:rsidRPr="00F36EDD">
        <w:rPr>
          <w:rFonts w:ascii="Angsana New" w:hAnsi="Angsana New"/>
          <w:sz w:val="28"/>
          <w:szCs w:val="28"/>
          <w:cs/>
        </w:rPr>
        <w:t>ล้านบาท และกำหนดจ่ายเงินปันผล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เป็นหุ้นสามัญของบริษัท จำนวนไม่เกิน </w:t>
      </w:r>
      <w:r w:rsidR="007E253D" w:rsidRPr="00DA1BE9">
        <w:rPr>
          <w:rFonts w:ascii="Angsana New" w:hAnsi="Angsana New"/>
          <w:sz w:val="28"/>
          <w:szCs w:val="28"/>
        </w:rPr>
        <w:t xml:space="preserve">2,990,200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1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บาท ในอัตราส่วน </w:t>
      </w:r>
      <w:r w:rsidR="007E253D" w:rsidRPr="00DA1BE9">
        <w:rPr>
          <w:rFonts w:ascii="Angsana New" w:hAnsi="Angsana New"/>
          <w:sz w:val="28"/>
          <w:szCs w:val="28"/>
        </w:rPr>
        <w:t xml:space="preserve">50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หุ้นเดิมต่อ </w:t>
      </w:r>
      <w:r w:rsidR="007E253D" w:rsidRPr="00DA1BE9">
        <w:rPr>
          <w:rFonts w:ascii="Angsana New" w:hAnsi="Angsana New"/>
          <w:sz w:val="28"/>
          <w:szCs w:val="28"/>
        </w:rPr>
        <w:t xml:space="preserve">1 </w:t>
      </w:r>
      <w:r w:rsidR="007E253D" w:rsidRPr="00F36EDD">
        <w:rPr>
          <w:rFonts w:ascii="Angsana New" w:hAnsi="Angsana New" w:hint="cs"/>
          <w:sz w:val="28"/>
          <w:szCs w:val="28"/>
          <w:cs/>
        </w:rPr>
        <w:t>หุ้นปันผล (</w:t>
      </w:r>
      <w:r w:rsidR="007E253D" w:rsidRPr="00DA1BE9">
        <w:rPr>
          <w:rFonts w:ascii="Angsana New" w:hAnsi="Angsana New"/>
          <w:sz w:val="28"/>
          <w:szCs w:val="28"/>
        </w:rPr>
        <w:t>50:1</w:t>
      </w:r>
      <w:r w:rsidR="007E253D" w:rsidRPr="00027121">
        <w:rPr>
          <w:rFonts w:ascii="Angsana New" w:hAnsi="Angsana New" w:hint="cs"/>
          <w:sz w:val="28"/>
          <w:szCs w:val="28"/>
        </w:rPr>
        <w:t>)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คิดเป็นเงินปันผลจ่าย ในอัตราหุ้นละ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0.02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บาท รวมคิดเป็นจำนวนเงิน </w:t>
      </w:r>
      <w:r w:rsidR="007E253D" w:rsidRPr="00DA1BE9">
        <w:rPr>
          <w:rFonts w:ascii="Angsana New" w:hAnsi="Angsana New"/>
          <w:sz w:val="28"/>
          <w:szCs w:val="28"/>
        </w:rPr>
        <w:t xml:space="preserve">2.99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ล้านบาท รวมการจ่ายปันผลในรูปแบบเงินสดและหุ้นปันผล เท่ากับอัตรา 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0.03 </w:t>
      </w:r>
      <w:r w:rsidR="007E253D" w:rsidRPr="00F36EDD">
        <w:rPr>
          <w:rFonts w:ascii="Angsana New" w:hAnsi="Angsana New" w:hint="cs"/>
          <w:sz w:val="28"/>
          <w:szCs w:val="28"/>
          <w:cs/>
        </w:rPr>
        <w:t xml:space="preserve">บาท คิดเป็นเงินปันผลรวมทั้งสิ้น </w:t>
      </w:r>
      <w:r w:rsidR="007E253D" w:rsidRPr="00DA1BE9">
        <w:rPr>
          <w:rFonts w:ascii="Angsana New" w:hAnsi="Angsana New"/>
          <w:sz w:val="28"/>
          <w:szCs w:val="28"/>
        </w:rPr>
        <w:t xml:space="preserve">4.48 </w:t>
      </w:r>
      <w:r w:rsidR="007E253D" w:rsidRPr="00F36EDD">
        <w:rPr>
          <w:rFonts w:ascii="Angsana New" w:hAnsi="Angsana New" w:hint="cs"/>
          <w:sz w:val="28"/>
          <w:szCs w:val="28"/>
          <w:cs/>
        </w:rPr>
        <w:t>ล้านบาท และจ่ายเงินปันผล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7E253D" w:rsidRPr="00DA1BE9">
        <w:rPr>
          <w:rFonts w:ascii="Angsana New" w:hAnsi="Angsana New"/>
          <w:sz w:val="28"/>
          <w:szCs w:val="28"/>
        </w:rPr>
        <w:t xml:space="preserve">27 </w:t>
      </w:r>
      <w:r w:rsidR="007E253D" w:rsidRPr="00F36EDD">
        <w:rPr>
          <w:rFonts w:ascii="Angsana New" w:hAnsi="Angsana New"/>
          <w:sz w:val="28"/>
          <w:szCs w:val="28"/>
          <w:cs/>
        </w:rPr>
        <w:t xml:space="preserve">พฤษภาคม </w:t>
      </w:r>
      <w:r w:rsidR="007E253D" w:rsidRPr="00DA1BE9">
        <w:rPr>
          <w:rFonts w:ascii="Angsana New" w:hAnsi="Angsana New"/>
          <w:sz w:val="28"/>
          <w:szCs w:val="28"/>
        </w:rPr>
        <w:t>2568</w:t>
      </w:r>
    </w:p>
    <w:p w14:paraId="7922C812" w14:textId="37F3B113" w:rsidR="00027121" w:rsidRPr="00027121" w:rsidRDefault="00027121" w:rsidP="00027121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ทุนสำรองตามกฎหมาย</w:t>
      </w:r>
    </w:p>
    <w:p w14:paraId="62CCBD0D" w14:textId="466255B9" w:rsidR="00027121" w:rsidRPr="00DA1BE9" w:rsidRDefault="00027121" w:rsidP="00027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027121">
        <w:rPr>
          <w:rFonts w:ascii="Angsana New" w:hAnsi="Angsana New"/>
          <w:sz w:val="28"/>
          <w:szCs w:val="28"/>
        </w:rPr>
        <w:t xml:space="preserve">2535 </w:t>
      </w:r>
      <w:r w:rsidRPr="00F36EDD">
        <w:rPr>
          <w:rFonts w:ascii="Angsana New" w:hAnsi="Angsana New"/>
          <w:sz w:val="28"/>
          <w:szCs w:val="28"/>
          <w:cs/>
        </w:rPr>
        <w:t xml:space="preserve">มาตรา </w:t>
      </w:r>
      <w:r w:rsidRPr="00027121">
        <w:rPr>
          <w:rFonts w:ascii="Angsana New" w:hAnsi="Angsana New"/>
          <w:sz w:val="28"/>
          <w:szCs w:val="28"/>
        </w:rPr>
        <w:t xml:space="preserve">116 </w:t>
      </w:r>
      <w:r w:rsidRPr="00F36EDD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 (“ทุนสำรองตามกฎหมาย”) อย่างน้อยร้อยละ </w:t>
      </w:r>
      <w:r w:rsidRPr="00027121">
        <w:rPr>
          <w:rFonts w:ascii="Angsana New" w:hAnsi="Angsana New"/>
          <w:sz w:val="28"/>
          <w:szCs w:val="28"/>
        </w:rPr>
        <w:t xml:space="preserve">5 </w:t>
      </w:r>
      <w:r w:rsidRPr="00F36EDD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027121">
        <w:rPr>
          <w:rFonts w:ascii="Angsana New" w:hAnsi="Angsana New"/>
          <w:sz w:val="28"/>
          <w:szCs w:val="28"/>
        </w:rPr>
        <w:t xml:space="preserve">10 </w:t>
      </w:r>
      <w:r w:rsidRPr="00F36EDD">
        <w:rPr>
          <w:rFonts w:ascii="Angsana New" w:hAnsi="Angsana New"/>
          <w:sz w:val="28"/>
          <w:szCs w:val="28"/>
          <w:cs/>
        </w:rPr>
        <w:t>ของทุนจดทะเบียน ทุนสำรองนี้จะนำไปจ่ายเป็นเงินปันผลไม่ได้</w:t>
      </w:r>
    </w:p>
    <w:p w14:paraId="31D92199" w14:textId="06AAB07A" w:rsidR="000E2BB4" w:rsidRPr="00FB4103" w:rsidRDefault="000E2BB4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4"/>
        <w:gridCol w:w="1245"/>
        <w:gridCol w:w="275"/>
        <w:gridCol w:w="1118"/>
        <w:gridCol w:w="275"/>
        <w:gridCol w:w="1341"/>
      </w:tblGrid>
      <w:tr w:rsidR="00B637ED" w:rsidRPr="00D566CF" w14:paraId="52578105" w14:textId="77777777" w:rsidTr="003039F9">
        <w:trPr>
          <w:trHeight w:val="397"/>
          <w:tblHeader/>
        </w:trPr>
        <w:tc>
          <w:tcPr>
            <w:tcW w:w="2789" w:type="pct"/>
          </w:tcPr>
          <w:p w14:paraId="2F2AD076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1" w:type="pct"/>
            <w:gridSpan w:val="5"/>
            <w:vAlign w:val="bottom"/>
          </w:tcPr>
          <w:p w14:paraId="188C1D94" w14:textId="77777777" w:rsidR="00B637ED" w:rsidRPr="00F36EDD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637ED" w:rsidRPr="00D566CF" w14:paraId="209BFC75" w14:textId="77777777" w:rsidTr="003039F9">
        <w:trPr>
          <w:trHeight w:val="397"/>
          <w:tblHeader/>
        </w:trPr>
        <w:tc>
          <w:tcPr>
            <w:tcW w:w="2789" w:type="pct"/>
          </w:tcPr>
          <w:p w14:paraId="01FD76E2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67C50" w14:textId="73DC0934" w:rsidR="00B637ED" w:rsidRPr="00D566CF" w:rsidRDefault="00F63FAF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290130" w:rsidRPr="00F36EDD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 w:rsidR="006D5140"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1534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534D"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1534D"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C54856"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C5485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D3632" w:rsidRPr="00456B38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B637ED" w:rsidRPr="00D566CF" w14:paraId="251799B5" w14:textId="77777777" w:rsidTr="003039F9">
        <w:trPr>
          <w:trHeight w:val="397"/>
          <w:tblHeader/>
        </w:trPr>
        <w:tc>
          <w:tcPr>
            <w:tcW w:w="2789" w:type="pct"/>
          </w:tcPr>
          <w:p w14:paraId="1B30D492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3B57A421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2C405D95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3C52DD91" w14:textId="77777777" w:rsidR="00B637ED" w:rsidRPr="00F36EDD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520AE59B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71754A9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B9F8B5D" w14:textId="77777777" w:rsidTr="003039F9">
        <w:trPr>
          <w:trHeight w:val="397"/>
          <w:tblHeader/>
        </w:trPr>
        <w:tc>
          <w:tcPr>
            <w:tcW w:w="2789" w:type="pct"/>
            <w:vAlign w:val="bottom"/>
          </w:tcPr>
          <w:p w14:paraId="15708514" w14:textId="77777777" w:rsidR="00B637ED" w:rsidRPr="00D566CF" w:rsidRDefault="00B637ED" w:rsidP="002071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18AE1F51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  <w:vAlign w:val="bottom"/>
          </w:tcPr>
          <w:p w14:paraId="6AF4321A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3532FAD2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3" w:type="pct"/>
            <w:vAlign w:val="bottom"/>
          </w:tcPr>
          <w:p w14:paraId="7FCD0900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7DF4679" w14:textId="77777777" w:rsidR="00B637ED" w:rsidRPr="00D566CF" w:rsidRDefault="00B637ED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37ED" w:rsidRPr="00D566CF" w14:paraId="282D2CD9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42B24EEB" w14:textId="77777777" w:rsidR="00B637ED" w:rsidRPr="00F36EDD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4D8A68EF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51E87150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D4FF7C2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5FE0A451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480CA545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04A3CCB2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681E4012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47" w:type="pct"/>
          </w:tcPr>
          <w:p w14:paraId="6B8CD811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1549E2BD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4E8C2920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7212A0DD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4FB2423C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9D0619D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1AF0746D" w14:textId="77777777" w:rsidR="00B637ED" w:rsidRPr="00F36EDD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7" w:type="pct"/>
          </w:tcPr>
          <w:p w14:paraId="15AF3013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7CD3FE66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BD3836A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2C657D29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</w:tcPr>
          <w:p w14:paraId="4C7F46EA" w14:textId="77777777" w:rsidR="00B637ED" w:rsidRPr="00D566CF" w:rsidRDefault="00B637ED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F1C7636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5A3D9F5F" w14:textId="24629DC7" w:rsidR="00B637ED" w:rsidRPr="00D566CF" w:rsidRDefault="00B637ED" w:rsidP="00EB3984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="00027121" w:rsidRPr="00F36E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647" w:type="pct"/>
            <w:vAlign w:val="bottom"/>
          </w:tcPr>
          <w:p w14:paraId="0917E977" w14:textId="08BF04DB" w:rsidR="00B637ED" w:rsidRPr="00F36EDD" w:rsidRDefault="00C806D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768A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3" w:type="pct"/>
            <w:vAlign w:val="bottom"/>
          </w:tcPr>
          <w:p w14:paraId="7564278F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E4E9508" w14:textId="211C30B5" w:rsidR="00B637ED" w:rsidRPr="00846E25" w:rsidRDefault="00C806D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43" w:type="pct"/>
            <w:vAlign w:val="bottom"/>
          </w:tcPr>
          <w:p w14:paraId="47B825F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7E94D781" w14:textId="1B01AE6E" w:rsidR="00B637ED" w:rsidRPr="00F36EDD" w:rsidRDefault="00A768A3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B637ED" w:rsidRPr="00D566CF" w14:paraId="4574C1A6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71EFC351" w14:textId="77777777" w:rsidR="00B637ED" w:rsidRPr="00F36EDD" w:rsidRDefault="00B637ED" w:rsidP="002071FD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7" w:type="pct"/>
            <w:vAlign w:val="center"/>
          </w:tcPr>
          <w:p w14:paraId="1624E22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2003CE7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4D13F009" w14:textId="77777777" w:rsidR="00B637ED" w:rsidRPr="00F36EDD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10EC767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 w14:paraId="5A88997A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31B6C01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2B35DF76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7" w:type="pct"/>
            <w:vAlign w:val="center"/>
          </w:tcPr>
          <w:p w14:paraId="4CCA89C2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1113B3CB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3BE51DD5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FB638DD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 w14:paraId="6CB050DF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3B4922AE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0E0B38E9" w14:textId="77777777" w:rsidR="00B637ED" w:rsidRPr="00D566CF" w:rsidRDefault="00B637ED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47" w:type="pct"/>
            <w:vAlign w:val="bottom"/>
          </w:tcPr>
          <w:p w14:paraId="5F92EE40" w14:textId="77777777" w:rsidR="00B637ED" w:rsidRPr="00F36EDD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2CB0284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12C3FB1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9945CE9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4BBD6143" w14:textId="77777777" w:rsidR="00B637ED" w:rsidRPr="00846E25" w:rsidRDefault="00B637ED" w:rsidP="002071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7629" w:rsidRPr="00D566CF" w14:paraId="21077203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7FC430CB" w14:textId="77777777" w:rsidR="006F7629" w:rsidRPr="00F36EDD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7" w:type="pct"/>
            <w:vAlign w:val="bottom"/>
          </w:tcPr>
          <w:p w14:paraId="2490D5CE" w14:textId="1D1C8AB0" w:rsidR="006F7629" w:rsidRPr="00F36EDD" w:rsidRDefault="00364821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(6,499)</w:t>
            </w:r>
          </w:p>
        </w:tc>
        <w:tc>
          <w:tcPr>
            <w:tcW w:w="143" w:type="pct"/>
            <w:vAlign w:val="bottom"/>
          </w:tcPr>
          <w:p w14:paraId="636715A1" w14:textId="77777777" w:rsidR="006F7629" w:rsidRPr="00846E25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4B59A82" w14:textId="3395B990" w:rsidR="006F7629" w:rsidRPr="00F36EDD" w:rsidRDefault="00364821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43" w:type="pct"/>
            <w:vAlign w:val="bottom"/>
          </w:tcPr>
          <w:p w14:paraId="45F5189C" w14:textId="77777777" w:rsidR="006F7629" w:rsidRPr="00846E25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66BDF907" w14:textId="0CBBC270" w:rsidR="006F7629" w:rsidRPr="00F36EDD" w:rsidRDefault="00364821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(5,199)</w:t>
            </w:r>
          </w:p>
        </w:tc>
      </w:tr>
      <w:tr w:rsidR="006F7629" w:rsidRPr="00D566CF" w14:paraId="69F103E2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56F65DCD" w14:textId="49F3FAC1" w:rsidR="006F7629" w:rsidRPr="00D566CF" w:rsidRDefault="006F7629" w:rsidP="006F7629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F36ED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846E25" w:rsidRPr="00F36ED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796BA5" w14:textId="0D960A12" w:rsidR="006F7629" w:rsidRPr="00F36EDD" w:rsidRDefault="00C806DD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(6,48</w:t>
            </w:r>
            <w:r w:rsidR="00A768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center"/>
          </w:tcPr>
          <w:p w14:paraId="0123818C" w14:textId="77777777" w:rsidR="006F7629" w:rsidRPr="00846E25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2D7ADA" w14:textId="661A90A2" w:rsidR="006F7629" w:rsidRPr="00F36EDD" w:rsidRDefault="00C806DD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1,298</w:t>
            </w:r>
          </w:p>
        </w:tc>
        <w:tc>
          <w:tcPr>
            <w:tcW w:w="143" w:type="pct"/>
            <w:vAlign w:val="center"/>
          </w:tcPr>
          <w:p w14:paraId="4DCED05E" w14:textId="77777777" w:rsidR="006F7629" w:rsidRPr="00846E25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C7CEB" w14:textId="1E7AD8D1" w:rsidR="006F7629" w:rsidRPr="00F36EDD" w:rsidRDefault="00C806DD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(5,19</w:t>
            </w:r>
            <w:r w:rsidR="00A768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F7629" w:rsidRPr="00D566CF" w14:paraId="1908ECE7" w14:textId="77777777" w:rsidTr="003039F9">
        <w:trPr>
          <w:trHeight w:val="397"/>
        </w:trPr>
        <w:tc>
          <w:tcPr>
            <w:tcW w:w="2789" w:type="pct"/>
          </w:tcPr>
          <w:p w14:paraId="5E2EDE00" w14:textId="77777777" w:rsidR="006F7629" w:rsidRPr="00F36EDD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center"/>
          </w:tcPr>
          <w:p w14:paraId="47078B3A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0775192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14:paraId="3251871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7CB7519E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1FC30E51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5E7CF43F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664E616B" w14:textId="34F4D0B4" w:rsidR="006F7629" w:rsidRPr="00F36EDD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47" w:type="pct"/>
            <w:vAlign w:val="center"/>
          </w:tcPr>
          <w:p w14:paraId="67FC458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404F97B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5DE3B38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036C408E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 w14:paraId="6AF545A0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082B69E0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7AB30F17" w14:textId="2EF74DA7" w:rsidR="006F7629" w:rsidRPr="00F36EDD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center"/>
          </w:tcPr>
          <w:p w14:paraId="4256EF6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1C29FFD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2484C93" w14:textId="77777777" w:rsidR="006F7629" w:rsidRPr="00F36EDD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7AAE4DB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 w14:paraId="0BE91731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7F7FE69C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04897D43" w14:textId="606AC55A" w:rsidR="006F7629" w:rsidRPr="00F36EDD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center"/>
          </w:tcPr>
          <w:p w14:paraId="2997206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25C1BCB9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471C161" w14:textId="77777777" w:rsidR="006F7629" w:rsidRPr="00F36EDD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6B14543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center"/>
          </w:tcPr>
          <w:p w14:paraId="05F0BC99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7121" w:rsidRPr="00D566CF" w14:paraId="108D5051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30C5B101" w14:textId="2B4AE1FB" w:rsidR="00027121" w:rsidRPr="00027121" w:rsidRDefault="00027121" w:rsidP="0002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B24390C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7AD585A" w14:textId="77777777" w:rsidR="00027121" w:rsidRPr="00321EF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40234A1D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4DF1713" w14:textId="77777777" w:rsidR="00027121" w:rsidRPr="00321EF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1D84F3E5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7121" w:rsidRPr="00D566CF" w14:paraId="362D08AB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184EE8C7" w14:textId="72CC2808" w:rsidR="00027121" w:rsidRPr="00027121" w:rsidRDefault="00027121" w:rsidP="0002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644DA5C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3A79BA83" w14:textId="77777777" w:rsidR="00027121" w:rsidRPr="00321EF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AF50B2E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55BACA83" w14:textId="77777777" w:rsidR="00027121" w:rsidRPr="00321EF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79F7E585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94132" w:rsidRPr="00D566CF" w14:paraId="701813D1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010C1630" w14:textId="77777777" w:rsidR="00932B0E" w:rsidRDefault="00932B0E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  <w:p w14:paraId="21200160" w14:textId="5A22B87A" w:rsidR="00B94132" w:rsidRPr="00027121" w:rsidRDefault="00B94132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647" w:type="pct"/>
            <w:vAlign w:val="bottom"/>
          </w:tcPr>
          <w:p w14:paraId="63E17C91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5C74A575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1FC7118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C8B554C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18542B91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94132" w:rsidRPr="00D566CF" w14:paraId="2B51ABAB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66BD3754" w14:textId="6AADDED8" w:rsidR="00B94132" w:rsidRPr="00027121" w:rsidRDefault="00B94132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7" w:type="pct"/>
            <w:vAlign w:val="bottom"/>
          </w:tcPr>
          <w:p w14:paraId="04007BD8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19BB748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DD30644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53A458FC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62F6A62B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94132" w:rsidRPr="00D566CF" w14:paraId="60E84805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78B24A94" w14:textId="29B5E163" w:rsidR="00B94132" w:rsidRPr="00027121" w:rsidRDefault="00B94132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47" w:type="pct"/>
            <w:vAlign w:val="bottom"/>
          </w:tcPr>
          <w:p w14:paraId="6AE41463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AEF0749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4EF755F5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01A97B10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5DE2CD3B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94132" w:rsidRPr="00D566CF" w14:paraId="68E77285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68BEF53E" w14:textId="77777777" w:rsidR="00B94132" w:rsidRPr="00D566CF" w:rsidRDefault="00B94132" w:rsidP="0030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47" w:type="pct"/>
            <w:vAlign w:val="bottom"/>
          </w:tcPr>
          <w:p w14:paraId="00D32E0F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09AA375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77D8737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75B90166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55779DA4" w14:textId="77777777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94132" w:rsidRPr="00D566CF" w14:paraId="7BC8C92E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12213F45" w14:textId="77777777" w:rsidR="00B94132" w:rsidRPr="00F36EDD" w:rsidRDefault="00B94132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7" w:type="pct"/>
            <w:vAlign w:val="bottom"/>
          </w:tcPr>
          <w:p w14:paraId="20850393" w14:textId="390F963E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(6,499)</w:t>
            </w:r>
          </w:p>
        </w:tc>
        <w:tc>
          <w:tcPr>
            <w:tcW w:w="143" w:type="pct"/>
            <w:vAlign w:val="bottom"/>
          </w:tcPr>
          <w:p w14:paraId="29E6D926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82549DE" w14:textId="26039062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43" w:type="pct"/>
            <w:vAlign w:val="bottom"/>
          </w:tcPr>
          <w:p w14:paraId="698F92ED" w14:textId="77777777" w:rsidR="00B94132" w:rsidRPr="00321EF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440480AA" w14:textId="71C6BA7E" w:rsidR="00B94132" w:rsidRPr="00F36EDD" w:rsidRDefault="00B94132" w:rsidP="00B941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(5,199)</w:t>
            </w:r>
          </w:p>
        </w:tc>
      </w:tr>
      <w:tr w:rsidR="00B94132" w:rsidRPr="00D566CF" w14:paraId="15E16F29" w14:textId="77777777" w:rsidTr="003039F9">
        <w:trPr>
          <w:trHeight w:val="397"/>
        </w:trPr>
        <w:tc>
          <w:tcPr>
            <w:tcW w:w="2789" w:type="pct"/>
            <w:vAlign w:val="bottom"/>
          </w:tcPr>
          <w:p w14:paraId="4A4541EE" w14:textId="110C919D" w:rsidR="00B94132" w:rsidRPr="00F36EDD" w:rsidRDefault="00B94132" w:rsidP="00B94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F36ED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</w:t>
            </w:r>
            <w:r w:rsidRPr="00F36ED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FF2A37" w14:textId="37F6D08A" w:rsidR="00B94132" w:rsidRPr="00F36EDD" w:rsidRDefault="00B94132" w:rsidP="00B9413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648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(6,499)</w:t>
            </w:r>
          </w:p>
        </w:tc>
        <w:tc>
          <w:tcPr>
            <w:tcW w:w="143" w:type="pct"/>
            <w:vAlign w:val="center"/>
          </w:tcPr>
          <w:p w14:paraId="21036942" w14:textId="77777777" w:rsidR="00B94132" w:rsidRPr="00321EFD" w:rsidRDefault="00B94132" w:rsidP="00B9413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9C453" w14:textId="203303D1" w:rsidR="00B94132" w:rsidRPr="00321EFD" w:rsidRDefault="00B94132" w:rsidP="00B9413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48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43" w:type="pct"/>
            <w:vAlign w:val="center"/>
          </w:tcPr>
          <w:p w14:paraId="151D523C" w14:textId="77777777" w:rsidR="00B94132" w:rsidRPr="00321EFD" w:rsidRDefault="00B94132" w:rsidP="00B9413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E89679" w14:textId="3EE55674" w:rsidR="00B94132" w:rsidRPr="00F36EDD" w:rsidRDefault="00B94132" w:rsidP="00B9413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648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(5,199)</w:t>
            </w:r>
          </w:p>
        </w:tc>
      </w:tr>
    </w:tbl>
    <w:p w14:paraId="1D5ED9BD" w14:textId="77777777" w:rsidR="00E60919" w:rsidRDefault="00E6091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5011" w:type="pct"/>
        <w:tblLayout w:type="fixed"/>
        <w:tblLook w:val="04A0" w:firstRow="1" w:lastRow="0" w:firstColumn="1" w:lastColumn="0" w:noHBand="0" w:noVBand="1"/>
      </w:tblPr>
      <w:tblGrid>
        <w:gridCol w:w="5363"/>
        <w:gridCol w:w="1243"/>
        <w:gridCol w:w="276"/>
        <w:gridCol w:w="1118"/>
        <w:gridCol w:w="276"/>
        <w:gridCol w:w="1363"/>
      </w:tblGrid>
      <w:tr w:rsidR="00A15D9E" w:rsidRPr="00D566CF" w14:paraId="65D39CC6" w14:textId="77777777" w:rsidTr="002E5A53">
        <w:trPr>
          <w:trHeight w:val="397"/>
          <w:tblHeader/>
        </w:trPr>
        <w:tc>
          <w:tcPr>
            <w:tcW w:w="2782" w:type="pct"/>
          </w:tcPr>
          <w:p w14:paraId="0582B46E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8" w:type="pct"/>
            <w:gridSpan w:val="5"/>
            <w:vAlign w:val="bottom"/>
          </w:tcPr>
          <w:p w14:paraId="0250838E" w14:textId="77777777" w:rsidR="00A15D9E" w:rsidRPr="00F36EDD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15D9E" w:rsidRPr="00D566CF" w14:paraId="1BAEDB36" w14:textId="77777777" w:rsidTr="002E5A53">
        <w:trPr>
          <w:trHeight w:val="397"/>
          <w:tblHeader/>
        </w:trPr>
        <w:tc>
          <w:tcPr>
            <w:tcW w:w="2782" w:type="pct"/>
          </w:tcPr>
          <w:p w14:paraId="02324EFF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18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D48CD" w14:textId="257964E3" w:rsidR="00A15D9E" w:rsidRPr="00F36EDD" w:rsidRDefault="00F63FAF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290130" w:rsidRPr="00F36EDD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 w:rsidR="00A15D9E"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1534D" w:rsidRPr="00E50F2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1534D" w:rsidRPr="00F36ED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63049" w:rsidRPr="00F36E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3049" w:rsidRPr="00AB6AD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15D9E" w:rsidRPr="00D566CF" w14:paraId="54881EA1" w14:textId="77777777" w:rsidTr="002E5A53">
        <w:trPr>
          <w:trHeight w:val="397"/>
          <w:tblHeader/>
        </w:trPr>
        <w:tc>
          <w:tcPr>
            <w:tcW w:w="2782" w:type="pct"/>
          </w:tcPr>
          <w:p w14:paraId="1E1C5EF7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4173F3FC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1863E49D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4B461B40" w14:textId="77777777" w:rsidR="00A15D9E" w:rsidRPr="00F36EDD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5B903346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460BFA24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0706B29D" w14:textId="77777777" w:rsidTr="002E5A53">
        <w:trPr>
          <w:trHeight w:val="397"/>
          <w:tblHeader/>
        </w:trPr>
        <w:tc>
          <w:tcPr>
            <w:tcW w:w="2782" w:type="pct"/>
            <w:vAlign w:val="bottom"/>
          </w:tcPr>
          <w:p w14:paraId="050BE161" w14:textId="77777777" w:rsidR="00A15D9E" w:rsidRPr="00D566CF" w:rsidRDefault="00A15D9E" w:rsidP="002071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33D20661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  <w:vAlign w:val="bottom"/>
          </w:tcPr>
          <w:p w14:paraId="1B4B7D4C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A12A015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3" w:type="pct"/>
            <w:vAlign w:val="bottom"/>
          </w:tcPr>
          <w:p w14:paraId="77940670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4C7FB77" w14:textId="77777777" w:rsidR="00A15D9E" w:rsidRPr="00D566CF" w:rsidRDefault="00A15D9E" w:rsidP="002071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15D9E" w:rsidRPr="00D566CF" w14:paraId="67842B7B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26FEF539" w14:textId="77777777" w:rsidR="00A15D9E" w:rsidRPr="00F36EDD" w:rsidRDefault="00A15D9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1E124A6D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3EBDEC59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720E761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64592DEE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C43FE6B" w14:textId="77777777" w:rsidR="00A15D9E" w:rsidRPr="00D566CF" w:rsidRDefault="00A15D9E" w:rsidP="002071F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457C25A4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AED5C24" w14:textId="68A31CB6" w:rsidR="00E05F29" w:rsidRPr="00F36EDD" w:rsidRDefault="00A15D9E" w:rsidP="00E05F29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45" w:type="pct"/>
            <w:vAlign w:val="bottom"/>
          </w:tcPr>
          <w:p w14:paraId="7EF4C03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0E7E266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18939748" w14:textId="77777777" w:rsidR="00A15D9E" w:rsidRPr="00F36EDD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711F6D8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5DBA0C7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411E5157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46BCCF35" w14:textId="77777777" w:rsidR="00A15D9E" w:rsidRPr="00D566CF" w:rsidRDefault="00A15D9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5" w:type="pct"/>
            <w:vAlign w:val="bottom"/>
          </w:tcPr>
          <w:p w14:paraId="5465FAC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533614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7E4E928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758292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C2F640D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2C7B8678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432351F1" w14:textId="50CD5D9F" w:rsidR="004D4A37" w:rsidRPr="00F36EDD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645" w:type="pct"/>
            <w:vAlign w:val="bottom"/>
          </w:tcPr>
          <w:p w14:paraId="3D0B7480" w14:textId="0D97B5CC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(176)</w:t>
            </w:r>
          </w:p>
        </w:tc>
        <w:tc>
          <w:tcPr>
            <w:tcW w:w="143" w:type="pct"/>
            <w:vAlign w:val="bottom"/>
          </w:tcPr>
          <w:p w14:paraId="7B81263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24A321E2" w14:textId="10260A43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43" w:type="pct"/>
            <w:vAlign w:val="bottom"/>
          </w:tcPr>
          <w:p w14:paraId="2157AD2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3B9A60AC" w14:textId="1E6453D4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3A02">
              <w:rPr>
                <w:rFonts w:ascii="Angsana New" w:hAnsi="Angsana New"/>
                <w:color w:val="000000"/>
                <w:sz w:val="28"/>
                <w:szCs w:val="28"/>
              </w:rPr>
              <w:t>(141)</w:t>
            </w:r>
          </w:p>
        </w:tc>
      </w:tr>
      <w:tr w:rsidR="004D4A37" w:rsidRPr="00D566CF" w14:paraId="791D373F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1584D253" w14:textId="571D27FF" w:rsidR="004D4A37" w:rsidRPr="00F36EDD" w:rsidRDefault="004D4A37" w:rsidP="004D4A37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5" w:type="pct"/>
            <w:vAlign w:val="bottom"/>
          </w:tcPr>
          <w:p w14:paraId="23857CB1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530D512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0EFA14F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440C208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2047AF4F" w14:textId="77777777" w:rsidR="004D4A37" w:rsidRPr="0037151E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3611471B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8F15706" w14:textId="2155D965" w:rsidR="004D4A37" w:rsidRPr="00F36EDD" w:rsidRDefault="004D4A37" w:rsidP="002E5A53">
            <w:pPr>
              <w:ind w:left="118" w:firstLine="20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45" w:type="pct"/>
            <w:vAlign w:val="bottom"/>
          </w:tcPr>
          <w:p w14:paraId="3DA46775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721CB0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16765EA7" w14:textId="77777777" w:rsidR="004D4A37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5619EC5B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3B8D4809" w14:textId="77777777" w:rsidR="004D4A37" w:rsidRPr="0037151E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0136DCD0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13991C0C" w14:textId="60BF3A56" w:rsidR="004D4A37" w:rsidRPr="00D566C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F36E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  <w:r w:rsidRPr="00F36E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จด</w:t>
            </w:r>
          </w:p>
        </w:tc>
        <w:tc>
          <w:tcPr>
            <w:tcW w:w="645" w:type="pct"/>
            <w:vAlign w:val="bottom"/>
          </w:tcPr>
          <w:p w14:paraId="73D5C42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AD4386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6A83E46F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60DF789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8236717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5F156854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30C1C9FE" w14:textId="1DD8486F" w:rsidR="004D4A37" w:rsidRPr="00D566C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5" w:type="pct"/>
            <w:vAlign w:val="bottom"/>
          </w:tcPr>
          <w:p w14:paraId="156ED21F" w14:textId="3C158349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(8,093)</w:t>
            </w:r>
          </w:p>
        </w:tc>
        <w:tc>
          <w:tcPr>
            <w:tcW w:w="143" w:type="pct"/>
            <w:vAlign w:val="bottom"/>
          </w:tcPr>
          <w:p w14:paraId="577F9AC2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0" w:type="pct"/>
            <w:vAlign w:val="bottom"/>
          </w:tcPr>
          <w:p w14:paraId="5560DC1B" w14:textId="205A6BA0" w:rsidR="004D4A37" w:rsidRPr="00742A42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  <w:tc>
          <w:tcPr>
            <w:tcW w:w="143" w:type="pct"/>
            <w:vAlign w:val="bottom"/>
          </w:tcPr>
          <w:p w14:paraId="7FE8CED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215543C4" w14:textId="47DFA660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4B11">
              <w:rPr>
                <w:rFonts w:ascii="Angsana New" w:hAnsi="Angsana New"/>
                <w:color w:val="000000"/>
                <w:sz w:val="28"/>
                <w:szCs w:val="28"/>
              </w:rPr>
              <w:t>(6,474)</w:t>
            </w:r>
          </w:p>
        </w:tc>
      </w:tr>
      <w:tr w:rsidR="004D4A37" w:rsidRPr="00D566CF" w14:paraId="1E7ACBF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3504C36" w14:textId="77777777" w:rsidR="004D4A37" w:rsidRPr="00F36EDD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45" w:type="pct"/>
            <w:vAlign w:val="bottom"/>
          </w:tcPr>
          <w:p w14:paraId="4A888A7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3349859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3C5731C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08DDDED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42BB1754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57C15841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7EF32B2" w14:textId="77777777" w:rsidR="004D4A37" w:rsidRPr="00F36EDD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45" w:type="pct"/>
            <w:vAlign w:val="bottom"/>
          </w:tcPr>
          <w:p w14:paraId="5E78B572" w14:textId="49AA02B1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3" w:type="pct"/>
            <w:vAlign w:val="bottom"/>
          </w:tcPr>
          <w:p w14:paraId="57D5CE0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04CABF1" w14:textId="1A3623F5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86D238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6DF7D55E" w14:textId="2A0E37CF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4D4A37" w:rsidRPr="00D566CF" w14:paraId="293A6AB4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2F639F0A" w14:textId="773340A9" w:rsidR="004D4A37" w:rsidRPr="00D566CF" w:rsidRDefault="00027121" w:rsidP="004D4A37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D90BEA" w14:textId="7E7FD6D0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(6,323)</w:t>
            </w:r>
          </w:p>
        </w:tc>
        <w:tc>
          <w:tcPr>
            <w:tcW w:w="143" w:type="pct"/>
            <w:vAlign w:val="center"/>
          </w:tcPr>
          <w:p w14:paraId="70AADC3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ED30A" w14:textId="0960E8DF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1,654</w:t>
            </w:r>
          </w:p>
        </w:tc>
        <w:tc>
          <w:tcPr>
            <w:tcW w:w="143" w:type="pct"/>
            <w:vAlign w:val="center"/>
          </w:tcPr>
          <w:p w14:paraId="4A831527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F4FF0" w14:textId="65D25780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(4,669)</w:t>
            </w:r>
          </w:p>
        </w:tc>
      </w:tr>
      <w:tr w:rsidR="004D4A37" w:rsidRPr="00D566CF" w14:paraId="5405FE10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26BD7B8" w14:textId="77777777" w:rsidR="004D4A37" w:rsidRDefault="004D4A37" w:rsidP="004D4A37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5E3F9ADD" w14:textId="77777777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924F523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9DD2C4A" w14:textId="77777777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24F8CDEE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7800DC07" w14:textId="77777777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654DB21E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37FF98D0" w14:textId="6CBAF4BA" w:rsidR="004D4A37" w:rsidRPr="00F36EDD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45" w:type="pct"/>
            <w:vAlign w:val="center"/>
          </w:tcPr>
          <w:p w14:paraId="639627F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12884F1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124E810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68B84C9E" w14:textId="77777777" w:rsidR="004D4A37" w:rsidRPr="00D566CF" w:rsidRDefault="004D4A37" w:rsidP="004D4A37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01604542" w14:textId="77777777" w:rsidR="004D4A37" w:rsidRPr="00D566CF" w:rsidRDefault="004D4A37" w:rsidP="004D4A37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A37" w:rsidRPr="00D566CF" w14:paraId="697F75B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0B70B21" w14:textId="5B4B76BC" w:rsidR="004D4A37" w:rsidRPr="00F36EDD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center"/>
          </w:tcPr>
          <w:p w14:paraId="3932DB5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6F145C4F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7B263124" w14:textId="77777777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03382865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1C7256F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A37" w:rsidRPr="00D566CF" w14:paraId="3DE0E076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9D39D22" w14:textId="7916EB2D" w:rsidR="004D4A37" w:rsidRPr="00F36EDD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center"/>
          </w:tcPr>
          <w:p w14:paraId="26400F4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0296B5D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6AC9CE0B" w14:textId="77777777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5AF261E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1FA2A6AC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A37" w:rsidRPr="00D566CF" w14:paraId="0D1B6072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70FEFBF" w14:textId="7F49183A" w:rsidR="004D4A37" w:rsidRPr="00D566CF" w:rsidRDefault="004D4A37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96D6D45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3605C5B6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167EA233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1321322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B8DE1C6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D4A37" w:rsidRPr="00D566CF" w14:paraId="6E29AF3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E4F9E19" w14:textId="3DB3D8A7" w:rsidR="00932B0E" w:rsidRPr="00F36EDD" w:rsidRDefault="00932B0E" w:rsidP="00932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7F71171F" w14:textId="7EC098D3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90EBC9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42B24AAC" w14:textId="78B97B6A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4CE77B5B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677427D9" w14:textId="32336514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2AD59D20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2EBA1A3" w14:textId="6AFF991B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645" w:type="pct"/>
            <w:vAlign w:val="center"/>
          </w:tcPr>
          <w:p w14:paraId="54A4E15A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4660C57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69F44CDB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5C3552EF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04BB91D0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3CA1C2B2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5FF98FD1" w14:textId="6AA1A01C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45" w:type="pct"/>
            <w:vAlign w:val="center"/>
          </w:tcPr>
          <w:p w14:paraId="040F31CD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55F63606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618378FE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0BC588EF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3422F870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339C0078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6F5D4EA0" w14:textId="55884363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45" w:type="pct"/>
            <w:vAlign w:val="center"/>
          </w:tcPr>
          <w:p w14:paraId="699E3174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center"/>
          </w:tcPr>
          <w:p w14:paraId="74DC2D8B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3DCC17BF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center"/>
          </w:tcPr>
          <w:p w14:paraId="59B7C3BE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center"/>
          </w:tcPr>
          <w:p w14:paraId="79DD2331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7596B1CF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02CAC434" w14:textId="678E1869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45" w:type="pct"/>
            <w:vAlign w:val="bottom"/>
          </w:tcPr>
          <w:p w14:paraId="37D5B2BE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C36F12E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02CF2724" w14:textId="7777777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601D30BF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5AE3F0B8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121" w:rsidRPr="00D566CF" w14:paraId="0769851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313052C7" w14:textId="514B601E" w:rsidR="00027121" w:rsidRPr="00027121" w:rsidRDefault="00027121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0" w:hanging="2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45" w:type="pct"/>
            <w:vAlign w:val="bottom"/>
          </w:tcPr>
          <w:p w14:paraId="25E46A72" w14:textId="53B32EEC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(8,093)</w:t>
            </w:r>
          </w:p>
        </w:tc>
        <w:tc>
          <w:tcPr>
            <w:tcW w:w="143" w:type="pct"/>
            <w:vAlign w:val="bottom"/>
          </w:tcPr>
          <w:p w14:paraId="46D45C33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5BE1E0A0" w14:textId="1C1BED47" w:rsidR="00027121" w:rsidRPr="00F36EDD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  <w:tc>
          <w:tcPr>
            <w:tcW w:w="143" w:type="pct"/>
            <w:vAlign w:val="bottom"/>
          </w:tcPr>
          <w:p w14:paraId="03733AA3" w14:textId="7777777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69D30E4" w14:textId="766A7297" w:rsidR="00027121" w:rsidRPr="00D566CF" w:rsidRDefault="00027121" w:rsidP="000271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4B11">
              <w:rPr>
                <w:rFonts w:ascii="Angsana New" w:hAnsi="Angsana New"/>
                <w:color w:val="000000"/>
                <w:sz w:val="28"/>
                <w:szCs w:val="28"/>
              </w:rPr>
              <w:t>(6,474)</w:t>
            </w:r>
          </w:p>
        </w:tc>
      </w:tr>
      <w:tr w:rsidR="004D4A37" w:rsidRPr="00D566CF" w14:paraId="36FC64B5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4E7D8A27" w14:textId="77777777" w:rsidR="004D4A37" w:rsidRPr="00F36EDD" w:rsidRDefault="004D4A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45" w:type="pct"/>
            <w:vAlign w:val="bottom"/>
          </w:tcPr>
          <w:p w14:paraId="4129CD0A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BABCE6C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091B049E" w14:textId="77777777" w:rsidR="004D4A37" w:rsidRPr="00F36EDD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6C8CCCC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7098F503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4A37" w:rsidRPr="00D566CF" w14:paraId="6B63FCA7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0BB04DE5" w14:textId="77777777" w:rsidR="004D4A37" w:rsidRPr="00F36EDD" w:rsidRDefault="004D4A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45" w:type="pct"/>
            <w:vAlign w:val="bottom"/>
          </w:tcPr>
          <w:p w14:paraId="05A91161" w14:textId="4840D9E1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3" w:type="pct"/>
            <w:vAlign w:val="bottom"/>
          </w:tcPr>
          <w:p w14:paraId="420C58C8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6EB6C061" w14:textId="7AF37825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73FF2D44" w14:textId="77777777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vAlign w:val="bottom"/>
          </w:tcPr>
          <w:p w14:paraId="1F78766D" w14:textId="69551F25" w:rsidR="004D4A37" w:rsidRPr="00D566CF" w:rsidRDefault="004D4A37" w:rsidP="004D4A3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4D4A37" w:rsidRPr="00D566CF" w14:paraId="1B00E601" w14:textId="77777777" w:rsidTr="002E5A53">
        <w:trPr>
          <w:trHeight w:val="397"/>
        </w:trPr>
        <w:tc>
          <w:tcPr>
            <w:tcW w:w="2782" w:type="pct"/>
            <w:vAlign w:val="bottom"/>
          </w:tcPr>
          <w:p w14:paraId="75E07053" w14:textId="09DE85A2" w:rsidR="004D4A37" w:rsidRPr="00F36EDD" w:rsidRDefault="003A7074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422274" w14:textId="0198CA74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(6,147)</w:t>
            </w:r>
          </w:p>
        </w:tc>
        <w:tc>
          <w:tcPr>
            <w:tcW w:w="143" w:type="pct"/>
            <w:vAlign w:val="center"/>
          </w:tcPr>
          <w:p w14:paraId="0A309130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E9823" w14:textId="5D9B68DB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1,619</w:t>
            </w:r>
          </w:p>
        </w:tc>
        <w:tc>
          <w:tcPr>
            <w:tcW w:w="143" w:type="pct"/>
            <w:vAlign w:val="center"/>
          </w:tcPr>
          <w:p w14:paraId="705F24F1" w14:textId="77777777" w:rsidR="004D4A37" w:rsidRPr="00D566CF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93487" w14:textId="2E12738D" w:rsidR="004D4A37" w:rsidRPr="00F36EDD" w:rsidRDefault="004D4A37" w:rsidP="004D4A3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(4,528)</w:t>
            </w:r>
          </w:p>
        </w:tc>
      </w:tr>
    </w:tbl>
    <w:p w14:paraId="6ACDFAFF" w14:textId="70E59181" w:rsidR="00F42EA5" w:rsidRPr="00D566CF" w:rsidRDefault="00F42EA5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</w:t>
      </w:r>
    </w:p>
    <w:p w14:paraId="15BF7237" w14:textId="3FA6223C" w:rsidR="00E25521" w:rsidRDefault="00F42EA5" w:rsidP="0086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</w:t>
      </w:r>
      <w:r w:rsidR="00F63FAF" w:rsidRPr="00027121">
        <w:rPr>
          <w:rFonts w:ascii="Angsana New" w:hAnsi="Angsana New"/>
          <w:sz w:val="28"/>
          <w:szCs w:val="28"/>
          <w:cs/>
        </w:rPr>
        <w:t>สำหรับงวด</w:t>
      </w:r>
      <w:r w:rsidR="00AB6ADD" w:rsidRPr="00027121">
        <w:rPr>
          <w:rFonts w:ascii="Angsana New" w:hAnsi="Angsana New" w:hint="cs"/>
          <w:sz w:val="28"/>
          <w:szCs w:val="28"/>
          <w:cs/>
        </w:rPr>
        <w:t>หกเดือน</w:t>
      </w:r>
      <w:r w:rsidR="00F63FAF" w:rsidRPr="00027121">
        <w:rPr>
          <w:rFonts w:ascii="Angsana New" w:hAnsi="Angsana New"/>
          <w:sz w:val="28"/>
          <w:szCs w:val="28"/>
          <w:cs/>
        </w:rPr>
        <w:t>สิ้นสุดวันที่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AB6ADD" w:rsidRPr="00E50F26">
        <w:rPr>
          <w:rFonts w:ascii="Angsana New" w:hAnsi="Angsana New"/>
          <w:sz w:val="28"/>
          <w:szCs w:val="28"/>
        </w:rPr>
        <w:t xml:space="preserve">30 </w:t>
      </w:r>
      <w:r w:rsidR="00AB6ADD" w:rsidRPr="00F36EDD">
        <w:rPr>
          <w:rFonts w:ascii="Angsana New" w:hAnsi="Angsana New"/>
          <w:sz w:val="28"/>
          <w:szCs w:val="28"/>
          <w:cs/>
        </w:rPr>
        <w:t>ม</w:t>
      </w:r>
      <w:r w:rsidR="00AB6AD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597FF7" w:rsidRPr="00E50F26">
        <w:rPr>
          <w:rFonts w:ascii="Angsana New" w:hAnsi="Angsana New" w:hint="cs"/>
          <w:sz w:val="28"/>
          <w:szCs w:val="28"/>
        </w:rPr>
        <w:t>8</w:t>
      </w:r>
      <w:r w:rsidRPr="00F36EDD">
        <w:rPr>
          <w:rFonts w:ascii="Angsana New" w:hAnsi="Angsana New"/>
          <w:sz w:val="28"/>
          <w:szCs w:val="28"/>
          <w:cs/>
        </w:rPr>
        <w:t xml:space="preserve"> และ </w:t>
      </w:r>
      <w:r w:rsidRPr="00E50F26">
        <w:rPr>
          <w:rFonts w:ascii="Angsana New" w:hAnsi="Angsana New"/>
          <w:sz w:val="28"/>
          <w:szCs w:val="28"/>
        </w:rPr>
        <w:t>256</w:t>
      </w:r>
      <w:r w:rsidR="00597FF7" w:rsidRPr="00E50F26">
        <w:rPr>
          <w:rFonts w:ascii="Angsana New" w:hAnsi="Angsana New" w:hint="cs"/>
          <w:sz w:val="28"/>
          <w:szCs w:val="28"/>
        </w:rPr>
        <w:t>7</w:t>
      </w:r>
      <w:r w:rsidRPr="002A0572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36"/>
        <w:gridCol w:w="1073"/>
      </w:tblGrid>
      <w:tr w:rsidR="00865D02" w:rsidRPr="00D566CF" w14:paraId="3D36C045" w14:textId="77777777" w:rsidTr="002E5A53">
        <w:trPr>
          <w:trHeight w:val="369"/>
        </w:trPr>
        <w:tc>
          <w:tcPr>
            <w:tcW w:w="4219" w:type="dxa"/>
          </w:tcPr>
          <w:p w14:paraId="6C8D656B" w14:textId="77777777" w:rsidR="00865D02" w:rsidRPr="00D566CF" w:rsidRDefault="00865D02" w:rsidP="002071F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0778B7FB" w14:textId="77777777" w:rsidR="00865D02" w:rsidRPr="00F36EDD" w:rsidRDefault="00865D02" w:rsidP="002071F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865D02" w:rsidRPr="00D566CF" w14:paraId="6B627616" w14:textId="77777777" w:rsidTr="002E5A53">
        <w:trPr>
          <w:trHeight w:val="369"/>
        </w:trPr>
        <w:tc>
          <w:tcPr>
            <w:tcW w:w="4219" w:type="dxa"/>
          </w:tcPr>
          <w:p w14:paraId="787AF7B9" w14:textId="77777777" w:rsidR="00865D02" w:rsidRPr="00D566CF" w:rsidRDefault="00865D02" w:rsidP="002071F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07E5A30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69F28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8249274" w14:textId="77777777" w:rsidR="00865D02" w:rsidRPr="00F36EDD" w:rsidRDefault="00865D02" w:rsidP="002071F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E134C94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6D747A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231A3454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F564359" w14:textId="77777777" w:rsidR="00865D02" w:rsidRPr="00D566CF" w:rsidRDefault="00865D02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5D02" w:rsidRPr="00D566CF" w14:paraId="2E73D341" w14:textId="77777777" w:rsidTr="002E5A53">
        <w:trPr>
          <w:trHeight w:val="369"/>
        </w:trPr>
        <w:tc>
          <w:tcPr>
            <w:tcW w:w="4219" w:type="dxa"/>
          </w:tcPr>
          <w:p w14:paraId="3B591225" w14:textId="4C327D4D" w:rsidR="00865D02" w:rsidRPr="00F36EDD" w:rsidRDefault="00F63FAF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F36EDD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AB6ADD" w:rsidRPr="00F36EDD">
              <w:rPr>
                <w:rFonts w:ascii="Angsana New" w:hAnsi="Angsana New" w:cs="Angsana New" w:hint="cs"/>
                <w:u w:val="single"/>
                <w:cs/>
              </w:rPr>
              <w:t>หกเดือน</w:t>
            </w:r>
            <w:r w:rsidRPr="00F36EDD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865D02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31534D" w:rsidRPr="00F36EDD">
              <w:rPr>
                <w:rFonts w:ascii="Angsana New" w:hAnsi="Angsana New" w:cs="Angsana New" w:hint="cs"/>
                <w:u w:val="single"/>
                <w:cs/>
              </w:rPr>
              <w:t>มิถุนายน</w:t>
            </w:r>
            <w:r w:rsidR="00C54856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C54856" w:rsidRPr="0031534D">
              <w:rPr>
                <w:rFonts w:ascii="Angsana New" w:hAnsi="Angsana New" w:cs="Angsana New" w:hint="cs"/>
                <w:u w:val="single"/>
              </w:rPr>
              <w:t>256</w:t>
            </w:r>
            <w:r w:rsidR="00E55B86" w:rsidRPr="0031534D">
              <w:rPr>
                <w:rFonts w:ascii="Angsana New" w:hAnsi="Angsana New" w:cs="Angsana New" w:hint="cs"/>
                <w:u w:val="single"/>
              </w:rPr>
              <w:t>8</w:t>
            </w:r>
          </w:p>
        </w:tc>
        <w:tc>
          <w:tcPr>
            <w:tcW w:w="1007" w:type="dxa"/>
          </w:tcPr>
          <w:p w14:paraId="6319DB7F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20690F8" w14:textId="77777777" w:rsidR="00865D02" w:rsidRPr="00D566CF" w:rsidRDefault="00865D02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0F46146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4728D" w14:textId="77777777" w:rsidR="00865D02" w:rsidRPr="00D566CF" w:rsidRDefault="00865D02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EEB66EF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8D0B7" w14:textId="77777777" w:rsidR="00865D02" w:rsidRPr="00D566CF" w:rsidRDefault="00865D02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3CBD9EB" w14:textId="77777777" w:rsidR="00865D02" w:rsidRPr="00D566CF" w:rsidRDefault="00865D02" w:rsidP="002071F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4FFEB8EA" w14:textId="77777777" w:rsidTr="002E5A53">
        <w:trPr>
          <w:trHeight w:val="369"/>
        </w:trPr>
        <w:tc>
          <w:tcPr>
            <w:tcW w:w="4219" w:type="dxa"/>
          </w:tcPr>
          <w:p w14:paraId="2C7C3803" w14:textId="77777777" w:rsidR="00865D02" w:rsidRPr="00F36EDD" w:rsidRDefault="00865D02" w:rsidP="002071FD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47D84EF" w14:textId="16F292FC" w:rsidR="00865D02" w:rsidRPr="00F36EDD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164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64" w:type="dxa"/>
            <w:vAlign w:val="bottom"/>
          </w:tcPr>
          <w:p w14:paraId="4E61A75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135E226E" w14:textId="5FBDBC5B" w:rsidR="00865D02" w:rsidRPr="007A0928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236" w:type="dxa"/>
            <w:vAlign w:val="bottom"/>
          </w:tcPr>
          <w:p w14:paraId="1D5B9DA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EBC7C71" w14:textId="4EDFBAC2" w:rsidR="00865D02" w:rsidRPr="007A0928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40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46</w:t>
            </w:r>
            <w:r w:rsidR="00A768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7FFED449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6E230188" w14:textId="1073D0D4" w:rsidR="00865D02" w:rsidRPr="007A0928" w:rsidRDefault="006B0FE1" w:rsidP="00C62148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249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71</w:t>
            </w:r>
            <w:r w:rsidR="00A768A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65D02" w:rsidRPr="00D566CF" w14:paraId="49A7B8D3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7A08C23F" w14:textId="77777777" w:rsidR="00865D02" w:rsidRPr="00D566CF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D10D18A" w14:textId="383D3117" w:rsidR="00865D02" w:rsidRPr="007A0928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58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64" w:type="dxa"/>
            <w:vAlign w:val="bottom"/>
          </w:tcPr>
          <w:p w14:paraId="49436F47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3B10CFF5" w14:textId="7B9FBEE2" w:rsidR="00865D02" w:rsidRPr="007A0928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5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236" w:type="dxa"/>
            <w:vAlign w:val="bottom"/>
          </w:tcPr>
          <w:p w14:paraId="0F06C9B1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2743D0E" w14:textId="14403C20" w:rsidR="00865D02" w:rsidRPr="007A0928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15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36" w:type="dxa"/>
            <w:vAlign w:val="bottom"/>
          </w:tcPr>
          <w:p w14:paraId="10570CF1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6983EA2" w14:textId="47D6AFCC" w:rsidR="00865D02" w:rsidRPr="00F36EDD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78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  <w:tr w:rsidR="00865D02" w:rsidRPr="00D566CF" w14:paraId="3EF61FC0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426A46C0" w14:textId="5A62569E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02291443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CFB0004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443C83B4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570A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60105FF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F16CB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25A5830" w14:textId="7A59B633" w:rsidR="00865D02" w:rsidRPr="00F36EDD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8,162</w:t>
            </w:r>
          </w:p>
        </w:tc>
      </w:tr>
      <w:tr w:rsidR="00865D02" w:rsidRPr="00D566CF" w14:paraId="3BC91A2F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032CDB53" w14:textId="77777777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6AE6B91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056D10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D9E53F6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07CA5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BEAAB3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B68876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99DF4E6" w14:textId="41988C9B" w:rsidR="00865D02" w:rsidRPr="00F36EDD" w:rsidRDefault="00F53A64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A64">
              <w:rPr>
                <w:rFonts w:ascii="Angsana New" w:hAnsi="Angsana New"/>
                <w:sz w:val="28"/>
                <w:szCs w:val="28"/>
              </w:rPr>
              <w:t>(79,099)</w:t>
            </w:r>
          </w:p>
        </w:tc>
      </w:tr>
      <w:tr w:rsidR="00865D02" w:rsidRPr="00D566CF" w14:paraId="3C541804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2CFE5604" w14:textId="77777777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3436A23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EFA95E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E55FBB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A75150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4E720C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E0A33F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1E36985" w14:textId="3EFAA625" w:rsidR="00865D02" w:rsidRPr="00F36EDD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(2,463)</w:t>
            </w:r>
          </w:p>
        </w:tc>
      </w:tr>
      <w:tr w:rsidR="00865D02" w:rsidRPr="00D566CF" w14:paraId="597F0D84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012A1F4F" w14:textId="18875973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ส่วนแบ่ง</w:t>
            </w:r>
            <w:r w:rsidR="004830CA" w:rsidRPr="00F36EDD">
              <w:rPr>
                <w:rFonts w:ascii="Angsana New" w:hAnsi="Angsana New" w:cs="Angsana New" w:hint="cs"/>
                <w:cs/>
              </w:rPr>
              <w:t>กำไร</w:t>
            </w:r>
            <w:r w:rsidRPr="00F36EDD">
              <w:rPr>
                <w:rFonts w:ascii="Angsana New" w:hAnsi="Angsana New" w:cs="Angsana New"/>
                <w:cs/>
              </w:rPr>
              <w:t>จากเงินลงทุนในบริษัทร่วม</w:t>
            </w:r>
          </w:p>
        </w:tc>
        <w:tc>
          <w:tcPr>
            <w:tcW w:w="1007" w:type="dxa"/>
            <w:vAlign w:val="bottom"/>
          </w:tcPr>
          <w:p w14:paraId="47FFC29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9D9BB4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0F19715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3E051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5695AF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B908F4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A996331" w14:textId="262FA6D0" w:rsidR="00865D02" w:rsidRPr="007A0928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865D02" w:rsidRPr="00D566CF" w14:paraId="4F798B33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7A365C10" w14:textId="7601D8F0" w:rsidR="00865D02" w:rsidRPr="00F36EDD" w:rsidRDefault="003A7074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 w:hint="cs"/>
              </w:rPr>
              <w:t>(</w:t>
            </w:r>
            <w:r w:rsidRPr="00F36EDD">
              <w:rPr>
                <w:rFonts w:ascii="Angsana New" w:hAnsi="Angsana New" w:cs="Angsana New" w:hint="cs"/>
                <w:cs/>
              </w:rPr>
              <w:t xml:space="preserve">ค่าใช้จ่าย) </w:t>
            </w:r>
            <w:r w:rsidR="00865D02" w:rsidRPr="00F36EDD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1276CD3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2ABBD7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190CCE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10D2BD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F71984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EC43FF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9F963E1" w14:textId="16D054B9" w:rsidR="00865D02" w:rsidRPr="007A0928" w:rsidRDefault="006B0FE1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(743)</w:t>
            </w:r>
          </w:p>
        </w:tc>
      </w:tr>
      <w:tr w:rsidR="00865D02" w:rsidRPr="00D566CF" w14:paraId="4DF6D995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04DE02EA" w14:textId="37F208BB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กำไรสำหรั</w:t>
            </w:r>
            <w:r w:rsidR="00985312" w:rsidRPr="00F36EDD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vAlign w:val="bottom"/>
          </w:tcPr>
          <w:p w14:paraId="54228740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BAB7D96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CFDCD7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BF3BBE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663E41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32B1DB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DF46D" w14:textId="5C799434" w:rsidR="00865D02" w:rsidRPr="007A0928" w:rsidRDefault="00F53A64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A64">
              <w:rPr>
                <w:rFonts w:ascii="Angsana New" w:hAnsi="Angsana New"/>
                <w:sz w:val="28"/>
                <w:szCs w:val="28"/>
              </w:rPr>
              <w:t>4,685</w:t>
            </w:r>
          </w:p>
        </w:tc>
      </w:tr>
      <w:tr w:rsidR="00E26D42" w:rsidRPr="00D566CF" w14:paraId="3AD4A151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13669C70" w14:textId="77777777" w:rsidR="00E26D42" w:rsidRPr="00F36EDD" w:rsidRDefault="00E26D4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628C2F81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7075842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FD1A123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1F884B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CBC7127" w14:textId="77777777" w:rsidR="00E26D42" w:rsidRPr="007A0928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4D98B8" w14:textId="77777777" w:rsidR="00E26D42" w:rsidRPr="007A0928" w:rsidRDefault="00E26D4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1FE8A37C" w14:textId="77777777" w:rsidR="00E26D42" w:rsidRPr="00D05A97" w:rsidRDefault="00E26D4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35C167B2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4A85D647" w14:textId="77777777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0B7A3E8F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BBEA27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B6C1ACF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4D2DAC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4DDFB5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05354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E89C116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1BDB4E62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57B3F77F" w14:textId="645F80E7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290130" w:rsidRPr="00E50F26">
              <w:rPr>
                <w:rFonts w:ascii="Angsana New" w:hAnsi="Angsana New" w:cs="Angsana New" w:hint="cs"/>
              </w:rPr>
              <w:t xml:space="preserve">30 </w:t>
            </w:r>
            <w:r w:rsidR="00290130" w:rsidRPr="00F36EDD">
              <w:rPr>
                <w:rFonts w:ascii="Angsana New" w:hAnsi="Angsana New" w:cs="Angsana New" w:hint="cs"/>
                <w:cs/>
              </w:rPr>
              <w:t>มิถุนายน</w:t>
            </w:r>
            <w:r w:rsidR="00C54856" w:rsidRPr="00F36EDD">
              <w:rPr>
                <w:rFonts w:ascii="Angsana New" w:hAnsi="Angsana New" w:cs="Angsana New"/>
                <w:cs/>
              </w:rPr>
              <w:t xml:space="preserve"> </w:t>
            </w:r>
            <w:r w:rsidR="00C54856" w:rsidRPr="00E50F26">
              <w:rPr>
                <w:rFonts w:ascii="Angsana New" w:hAnsi="Angsana New" w:cs="Angsana New"/>
              </w:rPr>
              <w:t>256</w:t>
            </w:r>
            <w:r w:rsidR="00985312" w:rsidRPr="00E50F2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07" w:type="dxa"/>
            <w:vAlign w:val="bottom"/>
          </w:tcPr>
          <w:p w14:paraId="2E2AA931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5A97F6A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289CB57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4AAD89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AF02DF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1F7A34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19FD5D5" w14:textId="4A50C7C3" w:rsidR="00865D02" w:rsidRPr="00224AE7" w:rsidRDefault="00A768A3" w:rsidP="00C62148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8A3">
              <w:rPr>
                <w:rFonts w:ascii="Angsana New" w:hAnsi="Angsana New"/>
                <w:color w:val="000000" w:themeColor="text1"/>
                <w:sz w:val="28"/>
                <w:szCs w:val="28"/>
              </w:rPr>
              <w:t>813,419</w:t>
            </w:r>
          </w:p>
        </w:tc>
      </w:tr>
      <w:tr w:rsidR="00865D02" w:rsidRPr="00D566CF" w14:paraId="2230859F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475ABEC6" w14:textId="2DAC5993" w:rsidR="00865D02" w:rsidRPr="00F36EDD" w:rsidRDefault="00865D02" w:rsidP="002071FD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1007" w:type="dxa"/>
            <w:vAlign w:val="bottom"/>
          </w:tcPr>
          <w:p w14:paraId="7F557C1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D871145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1AE487B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1F43F0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87E434D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E8B723" w14:textId="77777777" w:rsidR="00865D02" w:rsidRPr="007A0928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40C6B592" w14:textId="77777777" w:rsidR="00865D02" w:rsidRPr="007A0928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B0FE1" w:rsidRPr="00D566CF" w14:paraId="33613F58" w14:textId="77777777" w:rsidTr="002E5A53">
        <w:trPr>
          <w:trHeight w:val="369"/>
        </w:trPr>
        <w:tc>
          <w:tcPr>
            <w:tcW w:w="4219" w:type="dxa"/>
            <w:vAlign w:val="bottom"/>
          </w:tcPr>
          <w:p w14:paraId="3A82E799" w14:textId="77777777" w:rsidR="006B0FE1" w:rsidRPr="00F36EDD" w:rsidRDefault="006B0FE1" w:rsidP="006B0F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4AFBB352" w14:textId="141D64CE" w:rsidR="006B0FE1" w:rsidRPr="00F36EDD" w:rsidRDefault="006B0FE1" w:rsidP="006B0F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164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64" w:type="dxa"/>
            <w:vAlign w:val="bottom"/>
          </w:tcPr>
          <w:p w14:paraId="351B295B" w14:textId="77777777" w:rsidR="006B0FE1" w:rsidRPr="007A0928" w:rsidRDefault="006B0FE1" w:rsidP="006B0F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6E0E565B" w14:textId="46B0FAC5" w:rsidR="006B0FE1" w:rsidRPr="007A0928" w:rsidRDefault="006B0FE1" w:rsidP="006B0F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236" w:type="dxa"/>
            <w:vAlign w:val="bottom"/>
          </w:tcPr>
          <w:p w14:paraId="3713DA25" w14:textId="77777777" w:rsidR="006B0FE1" w:rsidRPr="007A0928" w:rsidRDefault="006B0FE1" w:rsidP="006B0F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FA4854D" w14:textId="7EADF995" w:rsidR="006B0FE1" w:rsidRPr="007A0928" w:rsidRDefault="006B0FE1" w:rsidP="006B0F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40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46</w:t>
            </w:r>
            <w:r w:rsidR="00A768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359A95DE" w14:textId="77777777" w:rsidR="006B0FE1" w:rsidRPr="007A0928" w:rsidRDefault="006B0FE1" w:rsidP="006B0F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67436A6" w14:textId="30A30928" w:rsidR="006B0FE1" w:rsidRPr="00D05A97" w:rsidRDefault="006B0FE1" w:rsidP="006B0F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249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71</w:t>
            </w:r>
            <w:r w:rsidR="00A768A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7A4FDA34" w14:textId="77777777" w:rsidR="00B45A05" w:rsidRDefault="00B45A05"/>
    <w:p w14:paraId="319B797D" w14:textId="77777777" w:rsidR="00E26D42" w:rsidRDefault="00E26D42"/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36"/>
        <w:gridCol w:w="1073"/>
      </w:tblGrid>
      <w:tr w:rsidR="00074B13" w:rsidRPr="00D566CF" w14:paraId="1218CAB7" w14:textId="77777777" w:rsidTr="002E5A53">
        <w:trPr>
          <w:trHeight w:val="397"/>
          <w:tblHeader/>
        </w:trPr>
        <w:tc>
          <w:tcPr>
            <w:tcW w:w="4219" w:type="dxa"/>
          </w:tcPr>
          <w:p w14:paraId="20B6E534" w14:textId="77777777" w:rsidR="00074B13" w:rsidRPr="00D566CF" w:rsidRDefault="00074B13" w:rsidP="00074B13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2383CB3E" w14:textId="77777777" w:rsidR="00074B13" w:rsidRPr="00F36EDD" w:rsidRDefault="00074B13" w:rsidP="00074B1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074B13" w:rsidRPr="00D566CF" w14:paraId="37B1AFD9" w14:textId="77777777" w:rsidTr="002E5A53">
        <w:trPr>
          <w:trHeight w:val="397"/>
          <w:tblHeader/>
        </w:trPr>
        <w:tc>
          <w:tcPr>
            <w:tcW w:w="4219" w:type="dxa"/>
          </w:tcPr>
          <w:p w14:paraId="5C258301" w14:textId="77777777" w:rsidR="00074B13" w:rsidRPr="00D566CF" w:rsidRDefault="00074B13" w:rsidP="00074B13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61FA3DE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6DE41B5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78B903A" w14:textId="77777777" w:rsidR="00074B13" w:rsidRPr="00F36EDD" w:rsidRDefault="00074B13" w:rsidP="00074B13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028C1E3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A2D983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207F4B56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E79F4D0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4B13" w:rsidRPr="00D566CF" w14:paraId="2F695D27" w14:textId="77777777" w:rsidTr="002E5A53">
        <w:trPr>
          <w:trHeight w:val="397"/>
        </w:trPr>
        <w:tc>
          <w:tcPr>
            <w:tcW w:w="4219" w:type="dxa"/>
          </w:tcPr>
          <w:p w14:paraId="36B3DAF8" w14:textId="4EC8D2F9" w:rsidR="00074B13" w:rsidRPr="00F36EDD" w:rsidRDefault="00F63FAF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F36EDD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AB6ADD" w:rsidRPr="00F36EDD">
              <w:rPr>
                <w:rFonts w:ascii="Angsana New" w:hAnsi="Angsana New" w:cs="Angsana New" w:hint="cs"/>
                <w:u w:val="single"/>
                <w:cs/>
              </w:rPr>
              <w:t>หกเดือน</w:t>
            </w:r>
            <w:r w:rsidRPr="00F36EDD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074B13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31534D" w:rsidRPr="00F36EDD">
              <w:rPr>
                <w:rFonts w:ascii="Angsana New" w:hAnsi="Angsana New" w:cs="Angsana New" w:hint="cs"/>
                <w:u w:val="single"/>
                <w:cs/>
              </w:rPr>
              <w:t>มิถุนายน</w:t>
            </w:r>
            <w:r w:rsidR="00074B13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074B13" w:rsidRPr="00E50F26">
              <w:rPr>
                <w:rFonts w:ascii="Angsana New" w:hAnsi="Angsana New" w:cs="Angsana New" w:hint="cs"/>
                <w:u w:val="single"/>
              </w:rPr>
              <w:t>256</w:t>
            </w:r>
            <w:r w:rsidR="009F73F1" w:rsidRPr="00E50F26">
              <w:rPr>
                <w:rFonts w:ascii="Angsana New" w:hAnsi="Angsana New" w:cs="Angsana New" w:hint="cs"/>
                <w:u w:val="single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CE42C58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885F40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5F06685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9E75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54BD096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DF33F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68B97FD1" w14:textId="77777777" w:rsidR="00074B13" w:rsidRPr="00D566CF" w:rsidRDefault="00074B13" w:rsidP="00074B13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54A845D0" w14:textId="77777777" w:rsidTr="002E5A53">
        <w:trPr>
          <w:trHeight w:val="397"/>
        </w:trPr>
        <w:tc>
          <w:tcPr>
            <w:tcW w:w="4219" w:type="dxa"/>
          </w:tcPr>
          <w:p w14:paraId="78276E0B" w14:textId="77777777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1BB583C6" w14:textId="610C9EBA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vAlign w:val="bottom"/>
          </w:tcPr>
          <w:p w14:paraId="1D8D0C70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722DF6E" w14:textId="3C3236B6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FE26863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BCB673F" w14:textId="6D69C898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544A816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45F149C8" w14:textId="3FCC0E75" w:rsidR="004D4A37" w:rsidRPr="00D566CF" w:rsidRDefault="004D4A37" w:rsidP="004D4A37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4A37" w:rsidRPr="00D566CF" w14:paraId="18F195E6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568B1354" w14:textId="77777777" w:rsidR="004D4A37" w:rsidRPr="00D566CF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0716465" w14:textId="0E415F51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68,12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vAlign w:val="bottom"/>
          </w:tcPr>
          <w:p w14:paraId="0925393B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74114B4C" w14:textId="7CF24FB5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7,21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6828BA8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9349F58" w14:textId="76E8D62D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8,25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2D1E1B7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8CCEEC9" w14:textId="12537AE5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83,602</w:t>
            </w:r>
          </w:p>
        </w:tc>
      </w:tr>
      <w:tr w:rsidR="004D4A37" w:rsidRPr="00D566CF" w14:paraId="149B39CA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7105C38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19AE84A5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7237F8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07E0A38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EF50EE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B00AC3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DB1663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6F6C975" w14:textId="279E553F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474E">
              <w:rPr>
                <w:rFonts w:ascii="Angsana New" w:hAnsi="Angsana New"/>
                <w:sz w:val="28"/>
                <w:szCs w:val="28"/>
              </w:rPr>
              <w:t>5,82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D4A37" w:rsidRPr="00D566CF" w14:paraId="641E69AB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2204BB46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2A912B72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E3C850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2C89532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105A5C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26741ED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591E60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BEF3DB0" w14:textId="00391241" w:rsidR="004D4A37" w:rsidRPr="00F36EDD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3474E">
              <w:rPr>
                <w:rFonts w:ascii="Angsana New" w:hAnsi="Angsana New"/>
                <w:sz w:val="28"/>
                <w:szCs w:val="28"/>
              </w:rPr>
              <w:t>78,38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4D4A37" w:rsidRPr="00D566CF" w14:paraId="7906C784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7DC8B210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17641410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5627437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D1149FB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50008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730BC18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ACAD2D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27C63A1" w14:textId="287DFC37" w:rsidR="004D4A37" w:rsidRPr="00F36EDD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3474E">
              <w:rPr>
                <w:rFonts w:ascii="Angsana New" w:hAnsi="Angsana New"/>
                <w:sz w:val="28"/>
                <w:szCs w:val="28"/>
              </w:rPr>
              <w:t>2,991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1D2C65BB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1420FD5B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vAlign w:val="bottom"/>
          </w:tcPr>
          <w:p w14:paraId="50A453E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B34194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8BA16B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05B86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48120E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D87964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3B5B6A2" w14:textId="04419118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(76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859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A37" w:rsidRPr="00D566CF" w14:paraId="0A11293A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4B477A98" w14:textId="52281410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027121">
              <w:rPr>
                <w:rFonts w:ascii="Angsana New" w:hAnsi="Angsana New" w:cs="Angsana New" w:hint="cs"/>
              </w:rPr>
              <w:t>(</w:t>
            </w:r>
            <w:r w:rsidRPr="00F36EDD">
              <w:rPr>
                <w:rFonts w:ascii="Angsana New" w:hAnsi="Angsana New" w:cs="Angsana New"/>
                <w:cs/>
              </w:rPr>
              <w:t>ค่าใช้จ่าย</w:t>
            </w:r>
            <w:r w:rsidRPr="00F36EDD">
              <w:rPr>
                <w:rFonts w:ascii="Angsana New" w:hAnsi="Angsana New" w:cs="Angsana New" w:hint="cs"/>
                <w:cs/>
              </w:rPr>
              <w:t xml:space="preserve">) </w:t>
            </w:r>
            <w:r w:rsidRPr="00F36EDD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1036F3E3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736F6B3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2A3037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C82520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3450802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50F4DD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ECEAEB4" w14:textId="6267EFAD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(713)</w:t>
            </w:r>
          </w:p>
        </w:tc>
      </w:tr>
      <w:tr w:rsidR="004D4A37" w:rsidRPr="00D566CF" w14:paraId="2B0BB915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4F675708" w14:textId="14351A7A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กำไรสำหรับ</w:t>
            </w:r>
            <w:r w:rsidRPr="00F36ED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vAlign w:val="bottom"/>
          </w:tcPr>
          <w:p w14:paraId="4A82BA41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4301C1E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B36FD6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D61C6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B0CE6C6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FE12B9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1000D" w14:textId="4862B543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6,574</w:t>
            </w:r>
          </w:p>
        </w:tc>
      </w:tr>
      <w:tr w:rsidR="004D4A37" w:rsidRPr="00D566CF" w14:paraId="1B09A398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62AC3ED0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04F2A87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C360DE9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0C08952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60FB5D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497D9E8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8F58D3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64F4B54" w14:textId="77777777" w:rsidR="004D4A37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7EDD7A49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656931F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4256B3AD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337BC28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C3A08D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7331A6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3447098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A02F0A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33978D5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2F849433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11A94CEA" w14:textId="659E3623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color w:val="000000" w:themeColor="text1"/>
                <w:cs/>
              </w:rPr>
              <w:t xml:space="preserve">ณ </w:t>
            </w:r>
            <w:r w:rsidRPr="00F36EDD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วันที่ </w:t>
            </w:r>
            <w:r w:rsidRPr="00E50F26">
              <w:rPr>
                <w:rFonts w:ascii="Angsana New" w:hAnsi="Angsana New" w:cs="Angsana New" w:hint="cs"/>
              </w:rPr>
              <w:t xml:space="preserve">30 </w:t>
            </w:r>
            <w:r w:rsidRPr="00F36EDD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E50F26">
              <w:rPr>
                <w:rFonts w:ascii="Angsana New" w:hAnsi="Angsana New" w:cs="Angsana New" w:hint="cs"/>
                <w:color w:val="000000" w:themeColor="text1"/>
              </w:rPr>
              <w:t>2567</w:t>
            </w:r>
          </w:p>
        </w:tc>
        <w:tc>
          <w:tcPr>
            <w:tcW w:w="1007" w:type="dxa"/>
            <w:vAlign w:val="bottom"/>
          </w:tcPr>
          <w:p w14:paraId="26F8735E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46EA621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3E816AE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BAF11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C0F8EB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1A343A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61525B47" w14:textId="28DE0FCB" w:rsidR="004D4A37" w:rsidRPr="00742A42" w:rsidRDefault="004D4A37" w:rsidP="004D4A37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85925">
              <w:rPr>
                <w:rFonts w:ascii="Angsana New" w:hAnsi="Angsana New"/>
                <w:color w:val="000000" w:themeColor="text1"/>
                <w:sz w:val="28"/>
                <w:szCs w:val="28"/>
              </w:rPr>
              <w:t>795,64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4D4A37" w:rsidRPr="00D566CF" w14:paraId="431795E3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C364777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19605907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0442F3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2D54539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D8487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96233BE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67CDE1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451D9A6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4A37" w:rsidRPr="00D566CF" w14:paraId="509091CF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7ADE0478" w14:textId="77777777" w:rsidR="004D4A37" w:rsidRPr="00F36EDD" w:rsidRDefault="004D4A37" w:rsidP="004D4A37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25E7C16" w14:textId="2C3D9DAE" w:rsidR="004D4A37" w:rsidRPr="00F36EDD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vAlign w:val="bottom"/>
          </w:tcPr>
          <w:p w14:paraId="6DCB21A5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24D6A5FD" w14:textId="52D6D3CF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59AA95E1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44B0B5" w14:textId="16887D80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663BCCAB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1F27AFD0" w14:textId="0D434E0D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77396A0E" w14:textId="77777777" w:rsidR="00C62148" w:rsidRPr="00E56ED5" w:rsidRDefault="00C6214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36"/>
        <w:gridCol w:w="1073"/>
      </w:tblGrid>
      <w:tr w:rsidR="004C417D" w:rsidRPr="00D566CF" w14:paraId="23024E9D" w14:textId="77777777" w:rsidTr="002E5A53">
        <w:trPr>
          <w:trHeight w:val="397"/>
        </w:trPr>
        <w:tc>
          <w:tcPr>
            <w:tcW w:w="4219" w:type="dxa"/>
          </w:tcPr>
          <w:p w14:paraId="66EC755E" w14:textId="77777777" w:rsidR="004C417D" w:rsidRPr="00D566CF" w:rsidRDefault="004C417D" w:rsidP="002071F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185F81C6" w14:textId="77777777" w:rsidR="004C417D" w:rsidRPr="00F36EDD" w:rsidRDefault="004C417D" w:rsidP="002071F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4C417D" w:rsidRPr="00D566CF" w14:paraId="32318ADB" w14:textId="77777777" w:rsidTr="002E5A53">
        <w:trPr>
          <w:trHeight w:val="397"/>
        </w:trPr>
        <w:tc>
          <w:tcPr>
            <w:tcW w:w="4219" w:type="dxa"/>
          </w:tcPr>
          <w:p w14:paraId="2A8EB407" w14:textId="77777777" w:rsidR="004C417D" w:rsidRPr="00D566CF" w:rsidRDefault="004C417D" w:rsidP="002071F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F9D45F6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F91CAE8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721E645" w14:textId="77777777" w:rsidR="004C417D" w:rsidRPr="00F36EDD" w:rsidRDefault="004C417D" w:rsidP="002071F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8BC38E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D9D3EE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05A45E41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DC0A2C8" w14:textId="77777777" w:rsidR="004C417D" w:rsidRPr="00D566CF" w:rsidRDefault="004C417D" w:rsidP="002071F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17D" w:rsidRPr="00D566CF" w14:paraId="674003F7" w14:textId="77777777" w:rsidTr="002E5A53">
        <w:trPr>
          <w:trHeight w:val="397"/>
        </w:trPr>
        <w:tc>
          <w:tcPr>
            <w:tcW w:w="4219" w:type="dxa"/>
          </w:tcPr>
          <w:p w14:paraId="31A8AFE1" w14:textId="78B43D8D" w:rsidR="004C417D" w:rsidRPr="0031534D" w:rsidRDefault="00F63FAF" w:rsidP="002071FD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F36EDD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AB6ADD" w:rsidRPr="00F36EDD">
              <w:rPr>
                <w:rFonts w:ascii="Angsana New" w:hAnsi="Angsana New" w:cs="Angsana New" w:hint="cs"/>
                <w:u w:val="single"/>
                <w:cs/>
              </w:rPr>
              <w:t>หกเดือน</w:t>
            </w:r>
            <w:r w:rsidRPr="00F36EDD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4C417D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31534D" w:rsidRPr="00F36EDD">
              <w:rPr>
                <w:rFonts w:ascii="Angsana New" w:hAnsi="Angsana New" w:cs="Angsana New" w:hint="cs"/>
                <w:u w:val="single"/>
                <w:cs/>
              </w:rPr>
              <w:t>มิถุนายน</w:t>
            </w:r>
            <w:r w:rsidR="00C54856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C54856" w:rsidRPr="00E50F26">
              <w:rPr>
                <w:rFonts w:ascii="Angsana New" w:hAnsi="Angsana New" w:cs="Angsana New" w:hint="cs"/>
                <w:u w:val="single"/>
              </w:rPr>
              <w:t>256</w:t>
            </w:r>
            <w:r w:rsidR="001D07A2" w:rsidRPr="00E50F26">
              <w:rPr>
                <w:rFonts w:ascii="Angsana New" w:hAnsi="Angsana New" w:cs="Angsana New" w:hint="cs"/>
                <w:u w:val="single"/>
              </w:rPr>
              <w:t>8</w:t>
            </w:r>
          </w:p>
        </w:tc>
        <w:tc>
          <w:tcPr>
            <w:tcW w:w="1007" w:type="dxa"/>
          </w:tcPr>
          <w:p w14:paraId="2F7006AF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7BD2709" w14:textId="77777777" w:rsidR="004C417D" w:rsidRPr="00D566CF" w:rsidRDefault="004C417D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8F7EB4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91BC" w14:textId="77777777" w:rsidR="004C417D" w:rsidRPr="00D566CF" w:rsidRDefault="004C417D" w:rsidP="002071F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FCB09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CD0E22" w14:textId="77777777" w:rsidR="004C417D" w:rsidRPr="00D566CF" w:rsidRDefault="004C417D" w:rsidP="002071F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DA3FD7B" w14:textId="77777777" w:rsidR="004C417D" w:rsidRPr="00D566CF" w:rsidRDefault="004C417D" w:rsidP="002071F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A64" w:rsidRPr="00D566CF" w14:paraId="271A720F" w14:textId="77777777" w:rsidTr="002E5A53">
        <w:trPr>
          <w:trHeight w:val="397"/>
        </w:trPr>
        <w:tc>
          <w:tcPr>
            <w:tcW w:w="4219" w:type="dxa"/>
          </w:tcPr>
          <w:p w14:paraId="1DE501FC" w14:textId="77777777" w:rsidR="00F53A64" w:rsidRPr="00F36EDD" w:rsidRDefault="00F53A64" w:rsidP="00F53A6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7589DF8F" w14:textId="30584D7A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164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64" w:type="dxa"/>
            <w:vAlign w:val="bottom"/>
          </w:tcPr>
          <w:p w14:paraId="455267EF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56A26C0" w14:textId="46A0FB64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236" w:type="dxa"/>
            <w:vAlign w:val="bottom"/>
          </w:tcPr>
          <w:p w14:paraId="545D4EF1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AAA606D" w14:textId="1C8B20F8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40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46</w:t>
            </w:r>
            <w:r w:rsidR="00A768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1541E627" w14:textId="77777777" w:rsidR="00F53A64" w:rsidRPr="00CA3FD8" w:rsidRDefault="00F53A64" w:rsidP="00F53A6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1C27349F" w14:textId="653A4111" w:rsidR="00F53A64" w:rsidRPr="00CA3FD8" w:rsidRDefault="00F53A64" w:rsidP="00F53A6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249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71</w:t>
            </w:r>
            <w:r w:rsidR="00A768A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53A64" w:rsidRPr="00D566CF" w14:paraId="1B97DBA2" w14:textId="77777777" w:rsidTr="002E5A53">
        <w:trPr>
          <w:trHeight w:val="397"/>
        </w:trPr>
        <w:tc>
          <w:tcPr>
            <w:tcW w:w="4219" w:type="dxa"/>
          </w:tcPr>
          <w:p w14:paraId="3C966910" w14:textId="77777777" w:rsidR="00F53A64" w:rsidRPr="00D566CF" w:rsidRDefault="00F53A64" w:rsidP="00F53A6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71496CD1" w14:textId="6CF0F56D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58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64" w:type="dxa"/>
            <w:vAlign w:val="bottom"/>
          </w:tcPr>
          <w:p w14:paraId="28E07E3F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757F527" w14:textId="730445B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5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236" w:type="dxa"/>
            <w:vAlign w:val="bottom"/>
          </w:tcPr>
          <w:p w14:paraId="1464B0D6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5E0C925" w14:textId="05F365B6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15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36" w:type="dxa"/>
            <w:vAlign w:val="bottom"/>
          </w:tcPr>
          <w:p w14:paraId="4B91949D" w14:textId="77777777" w:rsidR="00F53A64" w:rsidRPr="00CA3FD8" w:rsidRDefault="00F53A64" w:rsidP="00F53A6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AFF34C3" w14:textId="65919DB4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78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  <w:tr w:rsidR="00074B13" w:rsidRPr="00D566CF" w14:paraId="3B5DBEF4" w14:textId="77777777" w:rsidTr="002E5A53">
        <w:trPr>
          <w:trHeight w:val="397"/>
        </w:trPr>
        <w:tc>
          <w:tcPr>
            <w:tcW w:w="4219" w:type="dxa"/>
          </w:tcPr>
          <w:p w14:paraId="2BD19192" w14:textId="77777777" w:rsidR="00074B13" w:rsidRPr="00F36EDD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21CA5EF7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BA9E3C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6F95008B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42C304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640474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FBF617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F1CB522" w14:textId="2E45B5DE" w:rsidR="00074B13" w:rsidRPr="00CA3FD8" w:rsidRDefault="00F53A64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A64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</w:tr>
      <w:tr w:rsidR="00F53A64" w:rsidRPr="00D566CF" w14:paraId="4F37A271" w14:textId="77777777" w:rsidTr="002E5A53">
        <w:trPr>
          <w:trHeight w:val="397"/>
        </w:trPr>
        <w:tc>
          <w:tcPr>
            <w:tcW w:w="4219" w:type="dxa"/>
          </w:tcPr>
          <w:p w14:paraId="16737C2C" w14:textId="77777777" w:rsidR="00F53A64" w:rsidRPr="00F36EDD" w:rsidRDefault="00F53A64" w:rsidP="00F53A6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676F5C2E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6303364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23065A2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B7DDAE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9C0305B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0BEC3A" w14:textId="77777777" w:rsidR="00F53A64" w:rsidRPr="00CA3FD8" w:rsidRDefault="00F53A64" w:rsidP="00F53A6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D722663" w14:textId="56C17737" w:rsidR="00F53A64" w:rsidRPr="00F36EDD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A64">
              <w:rPr>
                <w:rFonts w:ascii="Angsana New" w:hAnsi="Angsana New"/>
                <w:sz w:val="28"/>
                <w:szCs w:val="28"/>
              </w:rPr>
              <w:t>(79,099)</w:t>
            </w:r>
          </w:p>
        </w:tc>
      </w:tr>
      <w:tr w:rsidR="00F53A64" w:rsidRPr="00D566CF" w14:paraId="6E1CA6BC" w14:textId="77777777" w:rsidTr="002E5A53">
        <w:trPr>
          <w:trHeight w:val="397"/>
        </w:trPr>
        <w:tc>
          <w:tcPr>
            <w:tcW w:w="4219" w:type="dxa"/>
          </w:tcPr>
          <w:p w14:paraId="245FBA45" w14:textId="77777777" w:rsidR="00F53A64" w:rsidRPr="00F36EDD" w:rsidRDefault="00F53A64" w:rsidP="00F53A6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0779AE27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21AD3C6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3A3B4951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7881F8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1EBCE5" w14:textId="77777777" w:rsidR="00F53A64" w:rsidRPr="00CA3FD8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4160B4" w14:textId="77777777" w:rsidR="00F53A64" w:rsidRPr="00CA3FD8" w:rsidRDefault="00F53A64" w:rsidP="00F53A6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A27A61E" w14:textId="57076DCB" w:rsidR="00F53A64" w:rsidRPr="00F36EDD" w:rsidRDefault="00F53A64" w:rsidP="00F53A6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0FE1">
              <w:rPr>
                <w:rFonts w:ascii="Angsana New" w:hAnsi="Angsana New"/>
                <w:sz w:val="28"/>
                <w:szCs w:val="28"/>
              </w:rPr>
              <w:t>(2,463)</w:t>
            </w:r>
          </w:p>
        </w:tc>
      </w:tr>
      <w:tr w:rsidR="00074B13" w:rsidRPr="00D566CF" w14:paraId="5820109F" w14:textId="77777777" w:rsidTr="002E5A53">
        <w:trPr>
          <w:trHeight w:val="397"/>
        </w:trPr>
        <w:tc>
          <w:tcPr>
            <w:tcW w:w="4219" w:type="dxa"/>
          </w:tcPr>
          <w:p w14:paraId="5C357255" w14:textId="57C0129F" w:rsidR="00074B13" w:rsidRPr="00F36EDD" w:rsidRDefault="003A7074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</w:rPr>
              <w:t>(</w:t>
            </w:r>
            <w:r w:rsidRPr="00F36EDD">
              <w:rPr>
                <w:rFonts w:ascii="Angsana New" w:hAnsi="Angsana New" w:cs="Angsana New"/>
                <w:cs/>
              </w:rPr>
              <w:t>ค่าใช้จ่าย) 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0970006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8CCE50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77B4DC7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63BE62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D8B8F70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0AB3B8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2B9D99BF" w14:textId="07D93BDE" w:rsidR="00074B13" w:rsidRPr="00CA3FD8" w:rsidRDefault="00176346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34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7634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364</w:t>
            </w:r>
            <w:r w:rsidRPr="001763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74B13" w:rsidRPr="00D566CF" w14:paraId="4EDCF15C" w14:textId="77777777" w:rsidTr="002E5A53">
        <w:trPr>
          <w:trHeight w:val="397"/>
        </w:trPr>
        <w:tc>
          <w:tcPr>
            <w:tcW w:w="4219" w:type="dxa"/>
          </w:tcPr>
          <w:p w14:paraId="612A949A" w14:textId="4D445ED5" w:rsidR="00074B13" w:rsidRPr="00F36EDD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กำไรสำหรับ</w:t>
            </w:r>
            <w:r w:rsidR="0046158D" w:rsidRPr="00F36ED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vAlign w:val="bottom"/>
          </w:tcPr>
          <w:p w14:paraId="3993C6EA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542D938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0942DD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B015C7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14070B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3145BF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D705F" w14:textId="60AEB213" w:rsidR="00074B13" w:rsidRPr="00CA3FD8" w:rsidRDefault="00176346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346">
              <w:rPr>
                <w:rFonts w:ascii="Angsana New" w:hAnsi="Angsana New"/>
                <w:sz w:val="28"/>
                <w:szCs w:val="28"/>
              </w:rPr>
              <w:t>6,983</w:t>
            </w:r>
          </w:p>
        </w:tc>
      </w:tr>
      <w:tr w:rsidR="00074B13" w:rsidRPr="00D566CF" w14:paraId="183FFD4F" w14:textId="77777777" w:rsidTr="002E5A53">
        <w:trPr>
          <w:trHeight w:val="397"/>
        </w:trPr>
        <w:tc>
          <w:tcPr>
            <w:tcW w:w="4219" w:type="dxa"/>
          </w:tcPr>
          <w:p w14:paraId="0D243236" w14:textId="77777777" w:rsidR="00074B13" w:rsidRPr="00F36EDD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40A708A6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303A9A2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E8FAA2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8089F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63AA29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7CB2CE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14E45FE8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4B2E5CCB" w14:textId="77777777" w:rsidTr="002E5A53">
        <w:trPr>
          <w:trHeight w:val="397"/>
        </w:trPr>
        <w:tc>
          <w:tcPr>
            <w:tcW w:w="4219" w:type="dxa"/>
          </w:tcPr>
          <w:p w14:paraId="69E571C0" w14:textId="77777777" w:rsidR="00074B13" w:rsidRPr="00F36EDD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2249B97B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15D584A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510AFA0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2E756E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D5BB5FB" w14:textId="77777777" w:rsidR="00074B13" w:rsidRPr="00F36EDD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26140CB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7FF60B8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7C06FC45" w14:textId="77777777" w:rsidTr="002E5A53">
        <w:trPr>
          <w:trHeight w:val="397"/>
        </w:trPr>
        <w:tc>
          <w:tcPr>
            <w:tcW w:w="4219" w:type="dxa"/>
          </w:tcPr>
          <w:p w14:paraId="4CAAC272" w14:textId="651F800B" w:rsidR="00074B13" w:rsidRPr="00F36EDD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ณ วันที่ </w:t>
            </w:r>
            <w:r w:rsidR="00AB6ADD" w:rsidRPr="00E50F26">
              <w:rPr>
                <w:rFonts w:ascii="Angsana New" w:hAnsi="Angsana New" w:cs="Angsana New" w:hint="cs"/>
              </w:rPr>
              <w:t xml:space="preserve">30 </w:t>
            </w:r>
            <w:r w:rsidR="00AB6ADD" w:rsidRPr="00F36EDD">
              <w:rPr>
                <w:rFonts w:ascii="Angsana New" w:hAnsi="Angsana New" w:cs="Angsana New" w:hint="cs"/>
                <w:cs/>
              </w:rPr>
              <w:t>มิถุนายน</w:t>
            </w:r>
            <w:r w:rsidRPr="00F36EDD">
              <w:rPr>
                <w:rFonts w:ascii="Angsana New" w:hAnsi="Angsana New" w:cs="Angsana New" w:hint="cs"/>
                <w:cs/>
              </w:rPr>
              <w:t xml:space="preserve"> </w:t>
            </w:r>
            <w:r w:rsidRPr="00E50F26">
              <w:rPr>
                <w:rFonts w:ascii="Angsana New" w:hAnsi="Angsana New" w:cs="Angsana New" w:hint="cs"/>
              </w:rPr>
              <w:t>256</w:t>
            </w:r>
            <w:r w:rsidR="001D07A2" w:rsidRPr="00E50F26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07" w:type="dxa"/>
            <w:vAlign w:val="bottom"/>
          </w:tcPr>
          <w:p w14:paraId="4DF25C11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5C2CB0B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CF46126" w14:textId="77777777" w:rsidR="00074B13" w:rsidRPr="00F36EDD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63FEE2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A152D3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F322A5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1A850469" w14:textId="147DD023" w:rsidR="00074B13" w:rsidRPr="00F36EDD" w:rsidRDefault="00A768A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8A3">
              <w:rPr>
                <w:rFonts w:ascii="Angsana New" w:hAnsi="Angsana New"/>
                <w:color w:val="000000" w:themeColor="text1"/>
                <w:sz w:val="28"/>
                <w:szCs w:val="28"/>
              </w:rPr>
              <w:t>836,972</w:t>
            </w:r>
          </w:p>
        </w:tc>
      </w:tr>
      <w:tr w:rsidR="00074B13" w:rsidRPr="00D566CF" w14:paraId="32ADB3D4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3308D1E3" w14:textId="77777777" w:rsidR="00074B13" w:rsidRPr="00F36EDD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7468BDD0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146D849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5E44EF2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B57F71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E6F09C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A9735B" w14:textId="77777777" w:rsidR="00074B13" w:rsidRPr="00CA3FD8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7CBB25FF" w14:textId="77777777" w:rsidR="00074B13" w:rsidRPr="00CA3FD8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76346" w:rsidRPr="00D566CF" w14:paraId="00CD8265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4CD8A029" w14:textId="77777777" w:rsidR="00176346" w:rsidRPr="00F36EDD" w:rsidRDefault="00176346" w:rsidP="00176346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2D851E10" w14:textId="2931AA88" w:rsidR="00176346" w:rsidRPr="00CA3FD8" w:rsidRDefault="00176346" w:rsidP="0017634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164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64" w:type="dxa"/>
            <w:vAlign w:val="bottom"/>
          </w:tcPr>
          <w:p w14:paraId="66DF0521" w14:textId="77777777" w:rsidR="00176346" w:rsidRPr="00CA3FD8" w:rsidRDefault="00176346" w:rsidP="0017634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14D4C178" w14:textId="7167F1DA" w:rsidR="00176346" w:rsidRPr="00CA3FD8" w:rsidRDefault="00176346" w:rsidP="0017634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44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236" w:type="dxa"/>
            <w:vAlign w:val="bottom"/>
          </w:tcPr>
          <w:p w14:paraId="410EE373" w14:textId="77777777" w:rsidR="00176346" w:rsidRPr="00CA3FD8" w:rsidRDefault="00176346" w:rsidP="0017634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33877DC" w14:textId="6150B098" w:rsidR="00176346" w:rsidRPr="00CA3FD8" w:rsidRDefault="00176346" w:rsidP="0017634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40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46</w:t>
            </w:r>
            <w:r w:rsidR="00A768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85B1EE4" w14:textId="77777777" w:rsidR="00176346" w:rsidRPr="00CA3FD8" w:rsidRDefault="00176346" w:rsidP="00176346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3ABD074A" w14:textId="0C89AE9B" w:rsidR="00176346" w:rsidRPr="00CA3FD8" w:rsidRDefault="00176346" w:rsidP="0017634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249</w:t>
            </w:r>
            <w:r w:rsidRPr="006B0FE1">
              <w:rPr>
                <w:rFonts w:ascii="Angsana New" w:hAnsi="Angsana New"/>
                <w:sz w:val="28"/>
                <w:szCs w:val="28"/>
              </w:rPr>
              <w:t>,</w:t>
            </w:r>
            <w:r w:rsidRPr="00027121">
              <w:rPr>
                <w:rFonts w:ascii="Angsana New" w:hAnsi="Angsana New"/>
                <w:sz w:val="28"/>
                <w:szCs w:val="28"/>
              </w:rPr>
              <w:t>71</w:t>
            </w:r>
            <w:r w:rsidR="00A768A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905A7" w:rsidRPr="00D566CF" w14:paraId="24801CFB" w14:textId="77777777" w:rsidTr="002E5A53">
        <w:trPr>
          <w:trHeight w:val="397"/>
          <w:tblHeader/>
        </w:trPr>
        <w:tc>
          <w:tcPr>
            <w:tcW w:w="4219" w:type="dxa"/>
          </w:tcPr>
          <w:p w14:paraId="0958E6BD" w14:textId="77777777" w:rsidR="005905A7" w:rsidRPr="00D566CF" w:rsidRDefault="005905A7" w:rsidP="005905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3298A1B3" w14:textId="77777777" w:rsidR="005905A7" w:rsidRPr="00F36EDD" w:rsidRDefault="005905A7" w:rsidP="005905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5905A7" w:rsidRPr="00D566CF" w14:paraId="11319E33" w14:textId="77777777" w:rsidTr="002E5A53">
        <w:trPr>
          <w:trHeight w:val="397"/>
          <w:tblHeader/>
        </w:trPr>
        <w:tc>
          <w:tcPr>
            <w:tcW w:w="4219" w:type="dxa"/>
          </w:tcPr>
          <w:p w14:paraId="61E49190" w14:textId="77777777" w:rsidR="005905A7" w:rsidRPr="00D566CF" w:rsidRDefault="005905A7" w:rsidP="005905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8B12CFD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60179A0F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47E1B7A" w14:textId="77777777" w:rsidR="005905A7" w:rsidRPr="00F36EDD" w:rsidRDefault="005905A7" w:rsidP="005905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74F0CB9E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C0645C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36" w:type="dxa"/>
          </w:tcPr>
          <w:p w14:paraId="73D6EFEA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7BEE3B0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905A7" w:rsidRPr="00D566CF" w14:paraId="5436B7F1" w14:textId="77777777" w:rsidTr="002E5A53">
        <w:trPr>
          <w:trHeight w:val="397"/>
        </w:trPr>
        <w:tc>
          <w:tcPr>
            <w:tcW w:w="4219" w:type="dxa"/>
          </w:tcPr>
          <w:p w14:paraId="378EB40A" w14:textId="13C9F375" w:rsidR="005905A7" w:rsidRPr="00F36EDD" w:rsidRDefault="00F63FAF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36EDD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290130" w:rsidRPr="00F36EDD">
              <w:rPr>
                <w:rFonts w:ascii="Angsana New" w:hAnsi="Angsana New" w:cs="Angsana New" w:hint="cs"/>
                <w:u w:val="single"/>
                <w:cs/>
              </w:rPr>
              <w:t>หกเดือน</w:t>
            </w:r>
            <w:r w:rsidRPr="00F36EDD">
              <w:rPr>
                <w:rFonts w:ascii="Angsana New" w:hAnsi="Angsana New" w:cs="Angsana New" w:hint="cs"/>
                <w:u w:val="single"/>
                <w:cs/>
              </w:rPr>
              <w:t>สิ้นสุดวันที่</w:t>
            </w:r>
            <w:r w:rsidR="005905A7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31534D" w:rsidRPr="00E50F26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31534D" w:rsidRPr="00F36EDD">
              <w:rPr>
                <w:rFonts w:ascii="Angsana New" w:hAnsi="Angsana New" w:cs="Angsana New" w:hint="cs"/>
                <w:u w:val="single"/>
                <w:cs/>
              </w:rPr>
              <w:t>มิถุนายน</w:t>
            </w:r>
            <w:r w:rsidR="005905A7" w:rsidRPr="00F36EDD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5905A7" w:rsidRPr="00E50F26">
              <w:rPr>
                <w:rFonts w:ascii="Angsana New" w:hAnsi="Angsana New" w:cs="Angsana New" w:hint="cs"/>
                <w:u w:val="single"/>
              </w:rPr>
              <w:t>256</w:t>
            </w:r>
            <w:r w:rsidR="00C33545" w:rsidRPr="00E50F26">
              <w:rPr>
                <w:rFonts w:ascii="Angsana New" w:hAnsi="Angsana New" w:cs="Angsana New" w:hint="cs"/>
                <w:u w:val="single"/>
              </w:rPr>
              <w:t>7</w:t>
            </w:r>
          </w:p>
        </w:tc>
        <w:tc>
          <w:tcPr>
            <w:tcW w:w="1007" w:type="dxa"/>
          </w:tcPr>
          <w:p w14:paraId="789DAF3B" w14:textId="77777777" w:rsidR="005905A7" w:rsidRPr="00E50F26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4587533" w14:textId="77777777" w:rsidR="005905A7" w:rsidRPr="00E50F26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0950EA6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FF07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897D55F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191CD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FA33BB8" w14:textId="77777777" w:rsidR="005905A7" w:rsidRPr="00D566CF" w:rsidRDefault="005905A7" w:rsidP="005905A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235F04E0" w14:textId="77777777" w:rsidTr="002E5A53">
        <w:trPr>
          <w:trHeight w:val="397"/>
        </w:trPr>
        <w:tc>
          <w:tcPr>
            <w:tcW w:w="4219" w:type="dxa"/>
          </w:tcPr>
          <w:p w14:paraId="523B77EF" w14:textId="77777777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4E74EE6E" w14:textId="4FAE8096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vAlign w:val="bottom"/>
          </w:tcPr>
          <w:p w14:paraId="76EBCD4C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F2FC68F" w14:textId="7487D72D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76E12FC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7F36267" w14:textId="1A56CDA4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0F12D360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6043C810" w14:textId="3C04118F" w:rsidR="004D4A37" w:rsidRPr="00D566CF" w:rsidRDefault="004D4A37" w:rsidP="002E5A53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4A37" w:rsidRPr="00D566CF" w14:paraId="54E7F1FF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F4AD0E8" w14:textId="114B29F6" w:rsidR="004D4A37" w:rsidRPr="00E50F26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F36ED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443D0B5B" w14:textId="0F1BBC76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>68,129</w:t>
            </w:r>
          </w:p>
        </w:tc>
        <w:tc>
          <w:tcPr>
            <w:tcW w:w="264" w:type="dxa"/>
            <w:vAlign w:val="bottom"/>
          </w:tcPr>
          <w:p w14:paraId="74E968F0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396BB8F2" w14:textId="3619B0F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7,21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4A2FC32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2BB1F3AA" w14:textId="12A6D31E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8,25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4DD9101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310C1CF" w14:textId="03226E46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83,602</w:t>
            </w:r>
          </w:p>
        </w:tc>
      </w:tr>
      <w:tr w:rsidR="004D4A37" w:rsidRPr="00D566CF" w14:paraId="31F10D99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613BAEA2" w14:textId="580DCC7E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49A76560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5E8FCA0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46305D6B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7C9CCD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6F983086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8A6C88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5726DF5" w14:textId="5AED264E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5CE">
              <w:rPr>
                <w:rFonts w:ascii="Angsana New" w:hAnsi="Angsana New"/>
                <w:sz w:val="28"/>
                <w:szCs w:val="28"/>
              </w:rPr>
              <w:t>5,821</w:t>
            </w:r>
          </w:p>
        </w:tc>
      </w:tr>
      <w:tr w:rsidR="004D4A37" w:rsidRPr="00D566CF" w14:paraId="469192A7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7A365E6" w14:textId="6447B1D2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2288EEB1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A39B05F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23035E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91CA65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A0E63D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196FE6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BE68BE5" w14:textId="56E364FD" w:rsidR="004D4A37" w:rsidRPr="00F36EDD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(79,403)</w:t>
            </w:r>
          </w:p>
        </w:tc>
      </w:tr>
      <w:tr w:rsidR="004D4A37" w:rsidRPr="00D566CF" w14:paraId="08A9E642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59B3EEED" w14:textId="550661CA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66E1E744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3720E7F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A2DC1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E2B39B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F10F2D7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40D80D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AAD6289" w14:textId="6CA628E8" w:rsidR="004D4A37" w:rsidRPr="00F36EDD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5CE">
              <w:rPr>
                <w:rFonts w:ascii="Angsana New" w:hAnsi="Angsana New"/>
                <w:sz w:val="28"/>
                <w:szCs w:val="28"/>
              </w:rPr>
              <w:t>(2,991)</w:t>
            </w:r>
          </w:p>
        </w:tc>
      </w:tr>
      <w:tr w:rsidR="004D4A37" w:rsidRPr="00D566CF" w14:paraId="276D2FB0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60DDDB6E" w14:textId="12C4A3EC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027121">
              <w:rPr>
                <w:rFonts w:ascii="Angsana New" w:hAnsi="Angsana New" w:cs="Angsana New"/>
              </w:rPr>
              <w:t>(</w:t>
            </w:r>
            <w:r w:rsidRPr="00F36EDD">
              <w:rPr>
                <w:rFonts w:ascii="Angsana New" w:hAnsi="Angsana New" w:cs="Angsana New"/>
                <w:cs/>
              </w:rPr>
              <w:t>ค่าใช้จ่าย) 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3A37ED1E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906FCB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61D74B2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12A21C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E1F705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CE5568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DAF4169" w14:textId="3D7C34CF" w:rsidR="004D4A37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</w:tr>
      <w:tr w:rsidR="004D4A37" w:rsidRPr="00D566CF" w14:paraId="0A076B07" w14:textId="77777777" w:rsidTr="002E5A53">
        <w:trPr>
          <w:trHeight w:val="397"/>
        </w:trPr>
        <w:tc>
          <w:tcPr>
            <w:tcW w:w="4219" w:type="dxa"/>
          </w:tcPr>
          <w:p w14:paraId="08A67B13" w14:textId="33521F0E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cs/>
              </w:rPr>
              <w:t>กำไรสำหรับ</w:t>
            </w:r>
            <w:r w:rsidRPr="00F36ED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vAlign w:val="bottom"/>
          </w:tcPr>
          <w:p w14:paraId="75CC3D79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75F464A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D185E1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DFB1EB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2B93201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C01B97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F57C8" w14:textId="6102ABA9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6,5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4D4A37" w:rsidRPr="00D566CF" w14:paraId="7821D7FF" w14:textId="77777777" w:rsidTr="002E5A53">
        <w:trPr>
          <w:trHeight w:val="397"/>
        </w:trPr>
        <w:tc>
          <w:tcPr>
            <w:tcW w:w="4219" w:type="dxa"/>
          </w:tcPr>
          <w:p w14:paraId="59A19713" w14:textId="77777777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272DA233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CB44064" w14:textId="77777777" w:rsidR="004D4A37" w:rsidRPr="00E50F26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A17093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F7A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8D2248C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D10F5C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4F4729F7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47629D81" w14:textId="77777777" w:rsidTr="002E5A53">
        <w:trPr>
          <w:trHeight w:val="397"/>
        </w:trPr>
        <w:tc>
          <w:tcPr>
            <w:tcW w:w="4219" w:type="dxa"/>
          </w:tcPr>
          <w:p w14:paraId="456847B9" w14:textId="77777777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4C94683C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46FB271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C1D816C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FB0D7D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44134A0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8CAB27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38EC68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A37" w:rsidRPr="00D566CF" w14:paraId="1A710965" w14:textId="77777777" w:rsidTr="002E5A53">
        <w:trPr>
          <w:trHeight w:val="397"/>
        </w:trPr>
        <w:tc>
          <w:tcPr>
            <w:tcW w:w="4219" w:type="dxa"/>
          </w:tcPr>
          <w:p w14:paraId="2D4138E7" w14:textId="54F87A78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color w:val="000000" w:themeColor="text1"/>
                <w:cs/>
              </w:rPr>
              <w:t xml:space="preserve">ณ </w:t>
            </w:r>
            <w:r w:rsidRPr="00F36EDD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วันที่ </w:t>
            </w:r>
            <w:r w:rsidRPr="00E50F26">
              <w:rPr>
                <w:rFonts w:ascii="Angsana New" w:hAnsi="Angsana New" w:cs="Angsana New" w:hint="cs"/>
              </w:rPr>
              <w:t xml:space="preserve">30 </w:t>
            </w:r>
            <w:r w:rsidRPr="00F36EDD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E50F26">
              <w:rPr>
                <w:rFonts w:ascii="Angsana New" w:hAnsi="Angsana New" w:cs="Angsana New" w:hint="cs"/>
                <w:color w:val="000000" w:themeColor="text1"/>
              </w:rPr>
              <w:t>2567</w:t>
            </w:r>
          </w:p>
        </w:tc>
        <w:tc>
          <w:tcPr>
            <w:tcW w:w="1007" w:type="dxa"/>
            <w:vAlign w:val="bottom"/>
          </w:tcPr>
          <w:p w14:paraId="3A30C3FE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BDBCB73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3A18F55C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89AA8D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E60E526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43BB4C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F7519F2" w14:textId="5BA303D6" w:rsidR="004D4A37" w:rsidRPr="00F36EDD" w:rsidRDefault="004D4A37" w:rsidP="002E5A53">
            <w:pPr>
              <w:pStyle w:val="BodyText"/>
              <w:tabs>
                <w:tab w:val="clear" w:pos="907"/>
                <w:tab w:val="left" w:pos="822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85925">
              <w:rPr>
                <w:rFonts w:ascii="Angsana New" w:hAnsi="Angsana New"/>
                <w:color w:val="000000" w:themeColor="text1"/>
                <w:sz w:val="28"/>
                <w:szCs w:val="28"/>
              </w:rPr>
              <w:t>815,430</w:t>
            </w:r>
          </w:p>
        </w:tc>
      </w:tr>
      <w:tr w:rsidR="004D4A37" w:rsidRPr="00D566CF" w14:paraId="2EB5A5A5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7D822F2B" w14:textId="77777777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06588FC4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901185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7FCE173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61D337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F0C80A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36E00D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563E4A4F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4A37" w:rsidRPr="00D566CF" w14:paraId="4026629A" w14:textId="77777777" w:rsidTr="002E5A53">
        <w:trPr>
          <w:trHeight w:val="397"/>
        </w:trPr>
        <w:tc>
          <w:tcPr>
            <w:tcW w:w="4219" w:type="dxa"/>
            <w:vAlign w:val="bottom"/>
          </w:tcPr>
          <w:p w14:paraId="09A088D5" w14:textId="77777777" w:rsidR="004D4A37" w:rsidRPr="00F36EDD" w:rsidRDefault="004D4A37" w:rsidP="004D4A3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F36EDD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6EADF758" w14:textId="3F4B5E68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vAlign w:val="bottom"/>
          </w:tcPr>
          <w:p w14:paraId="22F6CC01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70FCFE87" w14:textId="49719851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34BD7BC7" w14:textId="77777777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4424926" w14:textId="25ED41C8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DFD180F" w14:textId="77777777" w:rsidR="004D4A37" w:rsidRPr="00D566CF" w:rsidRDefault="004D4A37" w:rsidP="004D4A3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5190EECF" w14:textId="1A014DC8" w:rsidR="004D4A37" w:rsidRPr="00D566CF" w:rsidRDefault="004D4A37" w:rsidP="004D4A3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709AE762" w14:textId="7CCABB2A" w:rsidR="00577FB9" w:rsidRPr="00FE5485" w:rsidRDefault="00577FB9" w:rsidP="002E5A53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F36EDD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</w:t>
      </w:r>
      <w:r w:rsidR="00F63FAF" w:rsidRPr="00F36EDD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AB6ADD" w:rsidRPr="00F36EDD">
        <w:rPr>
          <w:rFonts w:ascii="Angsana New" w:hAnsi="Angsana New" w:hint="cs"/>
          <w:sz w:val="28"/>
          <w:szCs w:val="28"/>
          <w:cs/>
        </w:rPr>
        <w:t>หกเดือน</w:t>
      </w:r>
      <w:r w:rsidR="00F63FAF" w:rsidRPr="00F36EDD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31534D" w:rsidRPr="00F36EDD">
        <w:rPr>
          <w:rFonts w:ascii="Angsana New" w:hAnsi="Angsana New"/>
          <w:sz w:val="28"/>
          <w:szCs w:val="28"/>
          <w:cs/>
        </w:rPr>
        <w:t>ม</w:t>
      </w:r>
      <w:r w:rsidR="0031534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="00C54856" w:rsidRPr="00F36ED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pacing w:val="-2"/>
          <w:sz w:val="28"/>
          <w:szCs w:val="28"/>
        </w:rPr>
        <w:t>256</w:t>
      </w:r>
      <w:r w:rsidR="0090059C">
        <w:rPr>
          <w:rFonts w:ascii="Angsana New" w:hAnsi="Angsana New"/>
          <w:spacing w:val="-2"/>
          <w:sz w:val="28"/>
          <w:szCs w:val="28"/>
        </w:rPr>
        <w:t>8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FE5485">
        <w:rPr>
          <w:rFonts w:ascii="Angsana New" w:hAnsi="Angsana New"/>
          <w:spacing w:val="-2"/>
          <w:sz w:val="28"/>
          <w:szCs w:val="28"/>
        </w:rPr>
        <w:t>256</w:t>
      </w:r>
      <w:r w:rsidR="0090059C">
        <w:rPr>
          <w:rFonts w:ascii="Angsana New" w:hAnsi="Angsana New"/>
          <w:spacing w:val="-2"/>
          <w:sz w:val="28"/>
          <w:szCs w:val="28"/>
        </w:rPr>
        <w:t>7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 มีจำนวน </w:t>
      </w:r>
      <w:r w:rsidR="00EB2A57" w:rsidRPr="00F53A64">
        <w:rPr>
          <w:rFonts w:ascii="Angsana New" w:hAnsi="Angsana New"/>
          <w:spacing w:val="-2"/>
          <w:sz w:val="28"/>
          <w:szCs w:val="28"/>
        </w:rPr>
        <w:t>2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ราย เป็นมูลค่า </w:t>
      </w:r>
      <w:r w:rsidR="00F53A64" w:rsidRPr="00F53A64">
        <w:rPr>
          <w:rFonts w:ascii="Angsana New" w:hAnsi="Angsana New"/>
          <w:spacing w:val="-2"/>
          <w:sz w:val="28"/>
          <w:szCs w:val="28"/>
        </w:rPr>
        <w:t>98.91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241964" w:rsidRPr="00F53A64">
        <w:rPr>
          <w:rFonts w:ascii="Angsana New" w:hAnsi="Angsana New"/>
          <w:spacing w:val="-2"/>
          <w:sz w:val="28"/>
          <w:szCs w:val="28"/>
        </w:rPr>
        <w:t>2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ราย เป็นมูลค่า </w:t>
      </w:r>
      <w:r w:rsidR="004D4A37" w:rsidRPr="00F53A64">
        <w:rPr>
          <w:rFonts w:ascii="Angsana New" w:hAnsi="Angsana New"/>
          <w:spacing w:val="-2"/>
          <w:sz w:val="28"/>
          <w:szCs w:val="28"/>
        </w:rPr>
        <w:t>8</w:t>
      </w:r>
      <w:r w:rsidR="007F5A7F" w:rsidRPr="00F53A64">
        <w:rPr>
          <w:rFonts w:ascii="Angsana New" w:hAnsi="Angsana New"/>
          <w:spacing w:val="-2"/>
          <w:sz w:val="28"/>
          <w:szCs w:val="28"/>
        </w:rPr>
        <w:t>4</w:t>
      </w:r>
      <w:r w:rsidR="007F5A7F" w:rsidRPr="00027121">
        <w:rPr>
          <w:rFonts w:ascii="Angsana New" w:hAnsi="Angsana New"/>
          <w:spacing w:val="-2"/>
          <w:sz w:val="28"/>
          <w:szCs w:val="28"/>
        </w:rPr>
        <w:t>.</w:t>
      </w:r>
      <w:r w:rsidR="004D4A37" w:rsidRPr="00F53A64">
        <w:rPr>
          <w:rFonts w:ascii="Angsana New" w:hAnsi="Angsana New"/>
          <w:spacing w:val="-2"/>
          <w:sz w:val="28"/>
          <w:szCs w:val="28"/>
        </w:rPr>
        <w:t>80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</w:t>
      </w:r>
    </w:p>
    <w:p w14:paraId="01AB9543" w14:textId="53422688" w:rsidR="00577FB9" w:rsidRPr="00D566CF" w:rsidRDefault="00577FB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>ยอดขายทางภูมิศาสตร์</w:t>
      </w:r>
      <w:r w:rsidR="00F63FAF" w:rsidRPr="00027121">
        <w:rPr>
          <w:rFonts w:ascii="Angsana New" w:hAnsi="Angsana New"/>
          <w:sz w:val="28"/>
          <w:szCs w:val="28"/>
          <w:cs/>
        </w:rPr>
        <w:t>สำหรับงวด</w:t>
      </w:r>
      <w:r w:rsidR="00AB6ADD" w:rsidRPr="00027121">
        <w:rPr>
          <w:rFonts w:ascii="Angsana New" w:hAnsi="Angsana New" w:hint="cs"/>
          <w:sz w:val="28"/>
          <w:szCs w:val="28"/>
          <w:cs/>
        </w:rPr>
        <w:t>หกเดือน</w:t>
      </w:r>
      <w:r w:rsidR="00F63FAF" w:rsidRPr="00027121">
        <w:rPr>
          <w:rFonts w:ascii="Angsana New" w:hAnsi="Angsana New" w:hint="cs"/>
          <w:sz w:val="28"/>
          <w:szCs w:val="28"/>
          <w:cs/>
        </w:rPr>
        <w:t>สิ้นสุด</w:t>
      </w:r>
      <w:r w:rsidR="00F63FAF" w:rsidRPr="00027121">
        <w:rPr>
          <w:rFonts w:ascii="Angsana New" w:hAnsi="Angsana New"/>
          <w:sz w:val="28"/>
          <w:szCs w:val="28"/>
          <w:cs/>
        </w:rPr>
        <w:t>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31534D" w:rsidRPr="00F36EDD">
        <w:rPr>
          <w:rFonts w:ascii="Angsana New" w:hAnsi="Angsana New"/>
          <w:sz w:val="28"/>
          <w:szCs w:val="28"/>
          <w:cs/>
        </w:rPr>
        <w:t>ม</w:t>
      </w:r>
      <w:r w:rsidR="0031534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601A96" w:rsidRPr="00E50F26">
        <w:rPr>
          <w:rFonts w:ascii="Angsana New" w:hAnsi="Angsana New"/>
          <w:sz w:val="28"/>
          <w:szCs w:val="28"/>
        </w:rPr>
        <w:t>8</w:t>
      </w:r>
      <w:r w:rsidRPr="00F36EDD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601A96"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018"/>
        <w:gridCol w:w="284"/>
        <w:gridCol w:w="1842"/>
      </w:tblGrid>
      <w:tr w:rsidR="006118D7" w:rsidRPr="00D566CF" w14:paraId="39AA69C1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91F" w14:textId="77777777" w:rsidR="006118D7" w:rsidRPr="00D566CF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D566CF" w14:paraId="4AC9BAB5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51B1" w14:textId="77777777" w:rsidR="006118D7" w:rsidRPr="00F36EDD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D566CF" w14:paraId="0DB94B6D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D566CF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7109" w14:textId="77777777" w:rsidR="006118D7" w:rsidRPr="00F36EDD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D7" w:rsidRPr="00D566CF" w14:paraId="004A55F4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6118D7" w:rsidRPr="00F36EDD" w:rsidRDefault="006118D7" w:rsidP="002071F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0459" w14:textId="48E99059" w:rsidR="006118D7" w:rsidRPr="00D566CF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601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AAC3" w14:textId="77777777" w:rsidR="006118D7" w:rsidRPr="00F36EDD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BF246" w14:textId="6A59C042" w:rsidR="006118D7" w:rsidRPr="00F36EDD" w:rsidRDefault="006118D7" w:rsidP="002071F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</w:t>
            </w:r>
            <w:r w:rsidR="00601A96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4D4A37" w:rsidRPr="00D566CF" w14:paraId="559F7270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4D4A37" w:rsidRPr="00F36EDD" w:rsidRDefault="004D4A37" w:rsidP="004D4A37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C6BE" w14:textId="5AC3437F" w:rsidR="004D4A37" w:rsidRPr="00CA3FD8" w:rsidRDefault="00176346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346">
              <w:rPr>
                <w:rFonts w:ascii="Angsana New" w:hAnsi="Angsana New"/>
                <w:sz w:val="28"/>
                <w:szCs w:val="28"/>
              </w:rPr>
              <w:t>218,499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5A30" w14:textId="77777777" w:rsidR="004D4A37" w:rsidRPr="00D566CF" w:rsidRDefault="004D4A37" w:rsidP="004D4A37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43F" w14:textId="554439AB" w:rsidR="004D4A37" w:rsidRPr="00D566CF" w:rsidRDefault="004D4A37" w:rsidP="002E5A53">
            <w:pPr>
              <w:tabs>
                <w:tab w:val="clear" w:pos="1644"/>
                <w:tab w:val="left" w:pos="159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233,148</w:t>
            </w:r>
          </w:p>
        </w:tc>
      </w:tr>
      <w:tr w:rsidR="004D4A37" w:rsidRPr="00D566CF" w14:paraId="3DFE028B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4D4A37" w:rsidRPr="00D566CF" w:rsidRDefault="004D4A37" w:rsidP="004D4A37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36E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888D8" w14:textId="1930A19C" w:rsidR="004D4A37" w:rsidRPr="00CA3FD8" w:rsidRDefault="00176346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346">
              <w:rPr>
                <w:rFonts w:ascii="Angsana New" w:hAnsi="Angsana New"/>
                <w:sz w:val="28"/>
                <w:szCs w:val="28"/>
              </w:rPr>
              <w:t>31,218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A3FB" w14:textId="77777777" w:rsidR="004D4A37" w:rsidRPr="00D566CF" w:rsidRDefault="004D4A37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A209" w14:textId="087F05BF" w:rsidR="004D4A37" w:rsidRPr="00D566CF" w:rsidRDefault="004D4A37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10,388</w:t>
            </w:r>
          </w:p>
        </w:tc>
      </w:tr>
      <w:tr w:rsidR="004D4A37" w:rsidRPr="00D566CF" w14:paraId="77E3CE1E" w14:textId="77777777" w:rsidTr="002E5A53">
        <w:trPr>
          <w:trHeight w:val="39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4D4A37" w:rsidRPr="00D566CF" w:rsidRDefault="004D4A37" w:rsidP="004D4A37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63147" w14:textId="0AE7D070" w:rsidR="004D4A37" w:rsidRPr="00F36EDD" w:rsidRDefault="00176346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6346">
              <w:rPr>
                <w:rFonts w:ascii="Angsana New" w:hAnsi="Angsana New"/>
                <w:b/>
                <w:bCs/>
                <w:sz w:val="28"/>
                <w:szCs w:val="28"/>
              </w:rPr>
              <w:t>249,717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308E" w14:textId="77777777" w:rsidR="004D4A37" w:rsidRPr="00D566CF" w:rsidRDefault="004D4A37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CA788" w14:textId="48BD2779" w:rsidR="004D4A37" w:rsidRPr="00D566CF" w:rsidRDefault="004D4A37" w:rsidP="004D4A37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36DF">
              <w:rPr>
                <w:rFonts w:ascii="Angsana New" w:hAnsi="Angsana New"/>
                <w:b/>
                <w:bCs/>
                <w:sz w:val="28"/>
                <w:szCs w:val="28"/>
              </w:rPr>
              <w:t>243,536</w:t>
            </w:r>
          </w:p>
        </w:tc>
      </w:tr>
    </w:tbl>
    <w:p w14:paraId="4FE71B45" w14:textId="77777777" w:rsidR="00977EFB" w:rsidRDefault="00977EFB">
      <w:pPr>
        <w:rPr>
          <w:sz w:val="28"/>
          <w:szCs w:val="28"/>
        </w:rPr>
      </w:pPr>
    </w:p>
    <w:p w14:paraId="13F1A040" w14:textId="77777777" w:rsidR="001A6E34" w:rsidRDefault="001A6E34">
      <w:pPr>
        <w:rPr>
          <w:sz w:val="28"/>
          <w:szCs w:val="28"/>
        </w:rPr>
      </w:pPr>
    </w:p>
    <w:p w14:paraId="2D42312D" w14:textId="77777777" w:rsidR="001A6E34" w:rsidRDefault="001A6E34">
      <w:pPr>
        <w:rPr>
          <w:sz w:val="28"/>
          <w:szCs w:val="28"/>
        </w:rPr>
      </w:pPr>
    </w:p>
    <w:p w14:paraId="4BB4A47A" w14:textId="77777777" w:rsidR="001A6E34" w:rsidRDefault="001A6E34">
      <w:pPr>
        <w:rPr>
          <w:sz w:val="28"/>
          <w:szCs w:val="28"/>
        </w:rPr>
      </w:pPr>
    </w:p>
    <w:p w14:paraId="3F4889B4" w14:textId="77777777" w:rsidR="001A6E34" w:rsidRDefault="001A6E34">
      <w:pPr>
        <w:rPr>
          <w:sz w:val="28"/>
          <w:szCs w:val="28"/>
        </w:rPr>
      </w:pPr>
    </w:p>
    <w:p w14:paraId="55C9E32C" w14:textId="77777777" w:rsidR="001A6E34" w:rsidRDefault="001A6E34">
      <w:pPr>
        <w:rPr>
          <w:sz w:val="28"/>
          <w:szCs w:val="28"/>
        </w:rPr>
      </w:pPr>
    </w:p>
    <w:p w14:paraId="11750920" w14:textId="77777777" w:rsidR="001A6E34" w:rsidRDefault="001A6E34">
      <w:pPr>
        <w:rPr>
          <w:sz w:val="28"/>
          <w:szCs w:val="28"/>
        </w:rPr>
      </w:pPr>
    </w:p>
    <w:p w14:paraId="7B7692FB" w14:textId="3143E9E1" w:rsidR="00705AB8" w:rsidRPr="00BB33E8" w:rsidRDefault="00705AB8" w:rsidP="00705AB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เครื่องมือทางการเงิน</w:t>
      </w:r>
    </w:p>
    <w:p w14:paraId="0EF19C99" w14:textId="77777777" w:rsidR="00705AB8" w:rsidRPr="008B1A6D" w:rsidRDefault="00705AB8" w:rsidP="00705AB8">
      <w:pPr>
        <w:tabs>
          <w:tab w:val="clear" w:pos="227"/>
          <w:tab w:val="clear" w:pos="454"/>
          <w:tab w:val="clear" w:pos="680"/>
          <w:tab w:val="left" w:pos="284"/>
          <w:tab w:val="left" w:pos="709"/>
          <w:tab w:val="left" w:pos="851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F36EDD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66116555" w14:textId="51E9D1BA" w:rsidR="00705AB8" w:rsidRPr="00F36EDD" w:rsidRDefault="00705AB8" w:rsidP="0069350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  <w:cs/>
        </w:rPr>
      </w:pPr>
      <w:r w:rsidRPr="00F36EDD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28258D" w:rsidRPr="00F36EDD">
        <w:rPr>
          <w:rFonts w:ascii="Angsana New" w:hAnsi="Angsana New" w:hint="cs"/>
          <w:sz w:val="28"/>
          <w:szCs w:val="28"/>
          <w:cs/>
        </w:rPr>
        <w:t xml:space="preserve">     </w:t>
      </w:r>
      <w:r w:rsidRPr="00F36EDD">
        <w:rPr>
          <w:rFonts w:ascii="Angsana New" w:hAnsi="Angsana New"/>
          <w:sz w:val="28"/>
          <w:szCs w:val="28"/>
          <w:cs/>
        </w:rPr>
        <w:t xml:space="preserve">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 </w:t>
      </w:r>
      <w:r w:rsidR="00684617" w:rsidRPr="00F36EDD">
        <w:rPr>
          <w:rFonts w:ascii="Angsana New" w:hAnsi="Angsana New" w:hint="cs"/>
          <w:sz w:val="28"/>
          <w:szCs w:val="28"/>
          <w:cs/>
        </w:rPr>
        <w:t xml:space="preserve">และส่วนของหนี้สินตามสัญญาเช่าที่ถึงกำหนดชำระภายในหนึ่งปี </w:t>
      </w:r>
      <w:r w:rsidRPr="00F36EDD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4696038" w14:textId="121FA9A2" w:rsidR="00705AB8" w:rsidRDefault="00705AB8" w:rsidP="00705A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 xml:space="preserve">ข)  </w:t>
      </w:r>
      <w:r w:rsidRPr="00F36EDD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173A710E" w14:textId="77777777" w:rsidR="00EA06FE" w:rsidRDefault="00EA06FE" w:rsidP="00EA06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443DAF9E" w14:textId="20EF3ED1" w:rsidR="00BD6916" w:rsidRPr="003D13DA" w:rsidRDefault="00C161A9" w:rsidP="008B7C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  <w:cs/>
        </w:rPr>
        <w:t xml:space="preserve">ณ </w:t>
      </w:r>
      <w:r w:rsidRPr="00027121">
        <w:rPr>
          <w:rFonts w:ascii="Angsana New" w:hAnsi="Angsana New" w:hint="cs"/>
          <w:sz w:val="28"/>
          <w:szCs w:val="28"/>
          <w:cs/>
        </w:rPr>
        <w:t>วันที่</w:t>
      </w:r>
      <w:r w:rsidRPr="00027121">
        <w:rPr>
          <w:rFonts w:ascii="Angsana New" w:hAnsi="Angsana New" w:hint="cs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31534D" w:rsidRPr="00F36EDD">
        <w:rPr>
          <w:rFonts w:ascii="Angsana New" w:hAnsi="Angsana New"/>
          <w:sz w:val="28"/>
          <w:szCs w:val="28"/>
          <w:cs/>
        </w:rPr>
        <w:t>ม</w:t>
      </w:r>
      <w:r w:rsidR="0031534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Pr="00027121">
        <w:rPr>
          <w:rFonts w:ascii="Angsana New" w:hAnsi="Angsana New" w:hint="cs"/>
          <w:sz w:val="28"/>
          <w:szCs w:val="28"/>
        </w:rPr>
        <w:t xml:space="preserve"> </w:t>
      </w:r>
      <w:r w:rsidRPr="00E50F26">
        <w:rPr>
          <w:rFonts w:ascii="Angsana New" w:hAnsi="Angsana New"/>
          <w:sz w:val="28"/>
          <w:szCs w:val="28"/>
        </w:rPr>
        <w:t>256</w:t>
      </w:r>
      <w:r w:rsidR="00AF4CDB" w:rsidRPr="00E50F26">
        <w:rPr>
          <w:rFonts w:ascii="Angsana New" w:hAnsi="Angsana New"/>
          <w:sz w:val="28"/>
          <w:szCs w:val="28"/>
        </w:rPr>
        <w:t>8</w:t>
      </w:r>
      <w:r w:rsidRPr="00E50F26">
        <w:rPr>
          <w:rFonts w:ascii="Angsana New" w:hAnsi="Angsana New"/>
          <w:sz w:val="28"/>
          <w:szCs w:val="28"/>
          <w:cs/>
        </w:rPr>
        <w:t xml:space="preserve"> </w:t>
      </w:r>
      <w:r w:rsidRPr="00E50F26">
        <w:rPr>
          <w:rFonts w:ascii="Angsana New" w:hAnsi="Angsana New" w:hint="cs"/>
          <w:sz w:val="28"/>
          <w:szCs w:val="28"/>
          <w:cs/>
        </w:rPr>
        <w:t>และ</w:t>
      </w:r>
      <w:r w:rsidRPr="00E50F26">
        <w:rPr>
          <w:rFonts w:ascii="Angsana New" w:hAnsi="Angsana New"/>
          <w:sz w:val="28"/>
          <w:szCs w:val="28"/>
          <w:cs/>
        </w:rPr>
        <w:t>วันที่</w:t>
      </w:r>
      <w:r w:rsidRPr="00E50F26">
        <w:rPr>
          <w:rFonts w:ascii="Angsana New" w:hAnsi="Angsana New"/>
          <w:sz w:val="28"/>
          <w:szCs w:val="28"/>
        </w:rPr>
        <w:t xml:space="preserve"> 31</w:t>
      </w:r>
      <w:r w:rsidRPr="00F36EDD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2712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2D5CA8">
        <w:rPr>
          <w:rFonts w:ascii="Angsana New" w:hAnsi="Angsana New"/>
          <w:sz w:val="28"/>
          <w:szCs w:val="28"/>
        </w:rPr>
        <w:t>7</w:t>
      </w:r>
      <w:r w:rsidRPr="00F36EDD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260"/>
        <w:gridCol w:w="1101"/>
        <w:gridCol w:w="283"/>
        <w:gridCol w:w="993"/>
        <w:gridCol w:w="256"/>
        <w:gridCol w:w="1019"/>
        <w:gridCol w:w="283"/>
        <w:gridCol w:w="993"/>
        <w:gridCol w:w="257"/>
        <w:gridCol w:w="1052"/>
      </w:tblGrid>
      <w:tr w:rsidR="008B7CDE" w:rsidRPr="00625E49" w14:paraId="11202F9A" w14:textId="77777777" w:rsidTr="00723840">
        <w:trPr>
          <w:trHeight w:val="397"/>
        </w:trPr>
        <w:tc>
          <w:tcPr>
            <w:tcW w:w="3260" w:type="dxa"/>
          </w:tcPr>
          <w:p w14:paraId="3D8B8CC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vAlign w:val="bottom"/>
          </w:tcPr>
          <w:p w14:paraId="2DA43F61" w14:textId="77777777" w:rsidR="008B7CDE" w:rsidRPr="00F36EDD" w:rsidRDefault="008B7CDE" w:rsidP="002071F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625E49" w14:paraId="379C3D29" w14:textId="77777777" w:rsidTr="00723840">
        <w:trPr>
          <w:trHeight w:val="397"/>
        </w:trPr>
        <w:tc>
          <w:tcPr>
            <w:tcW w:w="3260" w:type="dxa"/>
          </w:tcPr>
          <w:p w14:paraId="1ACEE5B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</w:tcBorders>
            <w:vAlign w:val="bottom"/>
          </w:tcPr>
          <w:p w14:paraId="0E503F62" w14:textId="77777777" w:rsidR="008B7CDE" w:rsidRPr="00EC5FC2" w:rsidRDefault="008B7CDE" w:rsidP="002071F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36EDD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36EDD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7CDE" w:rsidRPr="00625E49" w14:paraId="2CFCF203" w14:textId="77777777" w:rsidTr="00723840">
        <w:trPr>
          <w:trHeight w:val="397"/>
        </w:trPr>
        <w:tc>
          <w:tcPr>
            <w:tcW w:w="3260" w:type="dxa"/>
          </w:tcPr>
          <w:p w14:paraId="7FE32E53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</w:tcBorders>
            <w:vAlign w:val="bottom"/>
          </w:tcPr>
          <w:p w14:paraId="49751D96" w14:textId="479447CF" w:rsidR="008B7CDE" w:rsidRPr="00B94003" w:rsidRDefault="008B7CDE" w:rsidP="002071F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1534D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534D"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1534D"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0F2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6B01" w:rsidRPr="00E50F26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8B7CDE" w:rsidRPr="00625E49" w14:paraId="374BD4C4" w14:textId="77777777" w:rsidTr="00723840">
        <w:trPr>
          <w:trHeight w:val="397"/>
        </w:trPr>
        <w:tc>
          <w:tcPr>
            <w:tcW w:w="3260" w:type="dxa"/>
          </w:tcPr>
          <w:p w14:paraId="7EDD33DA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071B3F70" w14:textId="77777777" w:rsidR="008B7CDE" w:rsidRPr="00F36EDD" w:rsidRDefault="008B7CDE" w:rsidP="002071F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B5D6E4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D45CF" w14:textId="77777777" w:rsidR="008B7CDE" w:rsidRPr="00B94003" w:rsidRDefault="008B7CDE" w:rsidP="002071F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DE" w:rsidRPr="00625E49" w14:paraId="50BF7889" w14:textId="77777777" w:rsidTr="00723840">
        <w:trPr>
          <w:trHeight w:val="397"/>
        </w:trPr>
        <w:tc>
          <w:tcPr>
            <w:tcW w:w="3260" w:type="dxa"/>
            <w:vAlign w:val="center"/>
          </w:tcPr>
          <w:p w14:paraId="732E3060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E02D686" w14:textId="77777777" w:rsidR="008B7CDE" w:rsidRPr="00F36EDD" w:rsidRDefault="008B7CDE" w:rsidP="002071F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DECB210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77F26B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009BCE36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442B133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3D94EB96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51EBAD4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6F2089E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E4178AE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7CDE" w:rsidRPr="00625E49" w14:paraId="06386940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5C800AFE" w14:textId="77777777" w:rsidR="008B7CDE" w:rsidRPr="00B94003" w:rsidRDefault="008B7CDE" w:rsidP="002071FD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7328957" w14:textId="77777777" w:rsidR="008B7CDE" w:rsidRPr="00B94003" w:rsidRDefault="008B7CDE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8CBAAFE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6BAAB1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8008AA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BD93CB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7FB4C5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AB815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48EA0A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EB5242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618254C6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3D2A6C94" w14:textId="77777777" w:rsidR="008B7CDE" w:rsidRPr="00F36EDD" w:rsidRDefault="008B7CDE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01" w:type="dxa"/>
            <w:vAlign w:val="bottom"/>
          </w:tcPr>
          <w:p w14:paraId="1F9449AD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DB3882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31391B7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0CA060D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157023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1FC6AC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99C8C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5B8951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53C9DE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73443A3E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5FFB1010" w14:textId="77777777" w:rsidR="008B7CDE" w:rsidRPr="00F36EDD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101" w:type="dxa"/>
            <w:vAlign w:val="bottom"/>
          </w:tcPr>
          <w:p w14:paraId="3DA41160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A3B685D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41FA57B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D1C3687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E64A08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56F1975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30832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A25684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81E7390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6D4700E1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1B7B620C" w14:textId="676E77CE" w:rsidR="008B7CDE" w:rsidRPr="00F36EDD" w:rsidRDefault="008B7CDE" w:rsidP="002071FD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="00684617" w:rsidRPr="00F36EDD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684617">
              <w:rPr>
                <w:rFonts w:ascii="Angsana New" w:hAnsi="Angsana New"/>
                <w:sz w:val="28"/>
                <w:szCs w:val="28"/>
              </w:rPr>
              <w:t>FVOCI</w:t>
            </w:r>
            <w:r w:rsidR="00684617" w:rsidRPr="00027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676D3435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378CAE4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0C6D6A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3CE3427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8B3A24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66074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B31846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5B084C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FE2DD0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0D7DC63B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57F9AAC1" w14:textId="48D6B453" w:rsidR="008B7CDE" w:rsidRPr="00F36EDD" w:rsidRDefault="008B7CDE" w:rsidP="006846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="00684617" w:rsidRPr="00F36ED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684617" w:rsidRPr="00F36EDD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20188110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1BF935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346183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F8DB0B5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9C112F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F00F69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30060B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08BE58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1F19F6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617" w:rsidRPr="00625E49" w14:paraId="0ADCA2AE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061EC4F7" w14:textId="3F710F4E" w:rsidR="00684617" w:rsidRPr="00F36EDD" w:rsidRDefault="00684617" w:rsidP="00684617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01" w:type="dxa"/>
            <w:vAlign w:val="bottom"/>
          </w:tcPr>
          <w:p w14:paraId="6576FB50" w14:textId="644B5C7A" w:rsidR="00684617" w:rsidRPr="00B94003" w:rsidRDefault="00EB4819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4819">
              <w:rPr>
                <w:rFonts w:ascii="Angsana New" w:hAnsi="Angsana New"/>
                <w:sz w:val="28"/>
                <w:szCs w:val="28"/>
              </w:rPr>
              <w:t>162,450</w:t>
            </w:r>
          </w:p>
        </w:tc>
        <w:tc>
          <w:tcPr>
            <w:tcW w:w="283" w:type="dxa"/>
            <w:vAlign w:val="bottom"/>
          </w:tcPr>
          <w:p w14:paraId="2094261F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E8748FA" w14:textId="13EC70F8" w:rsidR="00684617" w:rsidRPr="00F36EDD" w:rsidRDefault="00EB4819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4819">
              <w:rPr>
                <w:rFonts w:ascii="Angsana New" w:hAnsi="Angsana New"/>
                <w:sz w:val="28"/>
                <w:szCs w:val="28"/>
              </w:rPr>
              <w:t>162,450</w:t>
            </w:r>
          </w:p>
        </w:tc>
        <w:tc>
          <w:tcPr>
            <w:tcW w:w="256" w:type="dxa"/>
            <w:vAlign w:val="bottom"/>
          </w:tcPr>
          <w:p w14:paraId="5707973B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59418860" w14:textId="5831EBA7" w:rsidR="00684617" w:rsidRPr="00B94003" w:rsidRDefault="00EB4819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219B1D4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EC7DB85" w14:textId="368C148C" w:rsidR="00684617" w:rsidRPr="00B94003" w:rsidRDefault="00EB4819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043D5E6D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15C3EA9" w14:textId="1CC1ABB8" w:rsidR="00684617" w:rsidRPr="00B94003" w:rsidRDefault="00EB4819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4819">
              <w:rPr>
                <w:rFonts w:ascii="Angsana New" w:hAnsi="Angsana New"/>
                <w:sz w:val="28"/>
                <w:szCs w:val="28"/>
              </w:rPr>
              <w:t>162,450</w:t>
            </w:r>
          </w:p>
        </w:tc>
      </w:tr>
      <w:tr w:rsidR="00684617" w:rsidRPr="00625E49" w14:paraId="48BF4EEE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242C666A" w14:textId="1022D287" w:rsidR="00684617" w:rsidRPr="00F36EDD" w:rsidRDefault="00684617" w:rsidP="006846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5661BFB5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F045C5D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5586547" w14:textId="77777777" w:rsidR="00684617" w:rsidRPr="00F36EDD" w:rsidRDefault="00684617" w:rsidP="00684617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B323AA0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0FFB9D5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88F294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9CED535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ED629FE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915EA03" w14:textId="77777777" w:rsidR="00684617" w:rsidRPr="00B94003" w:rsidRDefault="00684617" w:rsidP="00684617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617" w:rsidRPr="00625E49" w14:paraId="25019E8E" w14:textId="77777777" w:rsidTr="00723840">
        <w:trPr>
          <w:trHeight w:val="397"/>
        </w:trPr>
        <w:tc>
          <w:tcPr>
            <w:tcW w:w="3260" w:type="dxa"/>
            <w:vAlign w:val="bottom"/>
          </w:tcPr>
          <w:p w14:paraId="68B97B9A" w14:textId="51834F83" w:rsidR="00684617" w:rsidRPr="00F36EDD" w:rsidRDefault="00684617" w:rsidP="00684617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101" w:type="dxa"/>
            <w:vAlign w:val="bottom"/>
          </w:tcPr>
          <w:p w14:paraId="2EC7C34D" w14:textId="1C7BB613" w:rsidR="00684617" w:rsidRPr="00B94003" w:rsidRDefault="0088352A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2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409C1A38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FA6A77E" w14:textId="0E2A5517" w:rsidR="00684617" w:rsidRPr="00F36EDD" w:rsidRDefault="00EB4819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77745BBF" w14:textId="77777777" w:rsidR="00684617" w:rsidRPr="00B94003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5F09976" w14:textId="0ABDE494" w:rsidR="00684617" w:rsidRPr="00B94003" w:rsidRDefault="0088352A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2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3A3C0D13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CCE5723" w14:textId="36FD0BAA" w:rsidR="00684617" w:rsidRPr="00B94003" w:rsidRDefault="00EB4819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02F1AD44" w14:textId="77777777" w:rsidR="00684617" w:rsidRPr="00B94003" w:rsidRDefault="00684617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C90AB20" w14:textId="0CBD6A75" w:rsidR="00684617" w:rsidRPr="00B94003" w:rsidRDefault="0088352A" w:rsidP="0068461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352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</w:tr>
      <w:tr w:rsidR="00684617" w:rsidRPr="005764E7" w14:paraId="48C0AC5A" w14:textId="77777777" w:rsidTr="00723840">
        <w:trPr>
          <w:trHeight w:val="39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E1046EE" w14:textId="77777777" w:rsidR="00684617" w:rsidRPr="00F36EDD" w:rsidRDefault="00684617" w:rsidP="0068461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DED35" w14:textId="1955AE22" w:rsidR="00684617" w:rsidRPr="00CA3FD8" w:rsidRDefault="0088352A" w:rsidP="00684617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2A">
              <w:rPr>
                <w:rFonts w:ascii="Angsana New" w:hAnsi="Angsana New"/>
                <w:b/>
                <w:bCs/>
                <w:sz w:val="28"/>
                <w:szCs w:val="28"/>
              </w:rPr>
              <w:t>223,366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CE71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983C5" w14:textId="293D5913" w:rsidR="00684617" w:rsidRPr="00F36EDD" w:rsidRDefault="00EB4819" w:rsidP="0068461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4819">
              <w:rPr>
                <w:rFonts w:ascii="Angsana New" w:hAnsi="Angsana New"/>
                <w:b/>
                <w:bCs/>
                <w:sz w:val="28"/>
                <w:szCs w:val="28"/>
              </w:rPr>
              <w:t>162,450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D152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AE577" w14:textId="065C33EC" w:rsidR="00684617" w:rsidRPr="00CA3FD8" w:rsidRDefault="0088352A" w:rsidP="0068461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352A"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120CA8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C3769" w14:textId="24B53EAB" w:rsidR="00684617" w:rsidRPr="00F36EDD" w:rsidRDefault="00EB4819" w:rsidP="00684617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266A1B2" w14:textId="77777777" w:rsidR="00684617" w:rsidRPr="00CA3FD8" w:rsidRDefault="00684617" w:rsidP="0068461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5E862" w14:textId="489E5B0A" w:rsidR="00684617" w:rsidRPr="00F36EDD" w:rsidRDefault="0088352A" w:rsidP="0068461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352A">
              <w:rPr>
                <w:rFonts w:ascii="Angsana New" w:hAnsi="Angsana New"/>
                <w:sz w:val="28"/>
                <w:szCs w:val="28"/>
                <w:lang w:val="en-US"/>
              </w:rPr>
              <w:t>223,366</w:t>
            </w:r>
          </w:p>
        </w:tc>
      </w:tr>
    </w:tbl>
    <w:p w14:paraId="4F68BFD3" w14:textId="77777777" w:rsidR="008B7CDE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9EF3C1C" w14:textId="77777777" w:rsidR="00CA3FD8" w:rsidRPr="00F36EDD" w:rsidRDefault="00CA3FD8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1D4B3B94" w14:textId="13184D3B" w:rsidR="00CA3FD8" w:rsidRPr="008B7CDE" w:rsidRDefault="00CA3FD8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52"/>
        <w:gridCol w:w="1101"/>
        <w:gridCol w:w="283"/>
        <w:gridCol w:w="993"/>
        <w:gridCol w:w="256"/>
        <w:gridCol w:w="1019"/>
        <w:gridCol w:w="283"/>
        <w:gridCol w:w="993"/>
        <w:gridCol w:w="257"/>
        <w:gridCol w:w="1302"/>
      </w:tblGrid>
      <w:tr w:rsidR="008B7CDE" w:rsidRPr="00625E49" w14:paraId="183A5187" w14:textId="77777777" w:rsidTr="00723840">
        <w:trPr>
          <w:trHeight w:val="397"/>
        </w:trPr>
        <w:tc>
          <w:tcPr>
            <w:tcW w:w="3152" w:type="dxa"/>
          </w:tcPr>
          <w:p w14:paraId="0093DDBE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9"/>
            <w:vAlign w:val="bottom"/>
          </w:tcPr>
          <w:p w14:paraId="43AE7E91" w14:textId="77777777" w:rsidR="008B7CDE" w:rsidRPr="00F36EDD" w:rsidRDefault="008B7CDE" w:rsidP="002071FD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625E49" w14:paraId="0D23D11F" w14:textId="77777777" w:rsidTr="00723840">
        <w:trPr>
          <w:trHeight w:val="397"/>
        </w:trPr>
        <w:tc>
          <w:tcPr>
            <w:tcW w:w="3152" w:type="dxa"/>
          </w:tcPr>
          <w:p w14:paraId="1056669D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9"/>
            <w:tcBorders>
              <w:top w:val="single" w:sz="4" w:space="0" w:color="auto"/>
            </w:tcBorders>
            <w:vAlign w:val="bottom"/>
          </w:tcPr>
          <w:p w14:paraId="5DAB3BD9" w14:textId="77777777" w:rsidR="008B7CDE" w:rsidRPr="00EC5FC2" w:rsidRDefault="008B7CDE" w:rsidP="002071FD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36EDD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F36EDD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7CDE" w:rsidRPr="00625E49" w14:paraId="3D09094A" w14:textId="77777777" w:rsidTr="00723840">
        <w:trPr>
          <w:trHeight w:val="397"/>
        </w:trPr>
        <w:tc>
          <w:tcPr>
            <w:tcW w:w="3152" w:type="dxa"/>
          </w:tcPr>
          <w:p w14:paraId="321A4B3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9"/>
            <w:tcBorders>
              <w:top w:val="single" w:sz="4" w:space="0" w:color="auto"/>
            </w:tcBorders>
            <w:vAlign w:val="bottom"/>
          </w:tcPr>
          <w:p w14:paraId="35C40BE4" w14:textId="36B26213" w:rsidR="008B7CDE" w:rsidRPr="00B94003" w:rsidRDefault="008B7CDE" w:rsidP="002071FD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B6B01" w:rsidRPr="00456B3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8B7CDE" w:rsidRPr="00625E49" w14:paraId="1C95884C" w14:textId="77777777" w:rsidTr="00723840">
        <w:trPr>
          <w:trHeight w:val="397"/>
        </w:trPr>
        <w:tc>
          <w:tcPr>
            <w:tcW w:w="3152" w:type="dxa"/>
          </w:tcPr>
          <w:p w14:paraId="1EB61F19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4BD3B2EF" w14:textId="77777777" w:rsidR="008B7CDE" w:rsidRPr="00F36EDD" w:rsidRDefault="008B7CDE" w:rsidP="002071FD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3846527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932FA" w14:textId="77777777" w:rsidR="008B7CDE" w:rsidRPr="00B94003" w:rsidRDefault="008B7CDE" w:rsidP="002071F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DE" w:rsidRPr="00625E49" w14:paraId="068CD886" w14:textId="77777777" w:rsidTr="00723840">
        <w:trPr>
          <w:trHeight w:val="397"/>
        </w:trPr>
        <w:tc>
          <w:tcPr>
            <w:tcW w:w="3152" w:type="dxa"/>
            <w:vAlign w:val="center"/>
          </w:tcPr>
          <w:p w14:paraId="2F9A9F88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9E6E8AA" w14:textId="77777777" w:rsidR="008B7CDE" w:rsidRPr="00F36EDD" w:rsidRDefault="008B7CDE" w:rsidP="002071FD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0A78ADCF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2B08ED4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5A64306F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0A2EEDC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5B25447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57DFE9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4735EFB8" w14:textId="77777777" w:rsidR="008B7CDE" w:rsidRPr="00B94003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B3A4C44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7CDE" w:rsidRPr="00625E49" w14:paraId="527F19FA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645B3E0E" w14:textId="77777777" w:rsidR="008B7CDE" w:rsidRPr="00B94003" w:rsidRDefault="008B7CDE" w:rsidP="00723840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B6893D4" w14:textId="77777777" w:rsidR="008B7CDE" w:rsidRPr="00B94003" w:rsidRDefault="008B7CDE" w:rsidP="002071F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FBDF58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AB3F6B3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50C3905" w14:textId="77777777" w:rsidR="008B7CDE" w:rsidRPr="00B94003" w:rsidRDefault="008B7CDE" w:rsidP="002071FD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0F468BC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B62A7B2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2C848B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89B0B7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F12E24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13202E9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71146C66" w14:textId="77777777" w:rsidR="008B7CDE" w:rsidRPr="00F36EDD" w:rsidRDefault="008B7CDE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01" w:type="dxa"/>
            <w:vAlign w:val="bottom"/>
          </w:tcPr>
          <w:p w14:paraId="378F8A6E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8BE5DBA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A1E7226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D0E03E1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DB7B40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82D3A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4FE766D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111F56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8FF9CD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CBEAB3F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46A66DB3" w14:textId="77777777" w:rsidR="008B7CDE" w:rsidRPr="00F36EDD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101" w:type="dxa"/>
            <w:vAlign w:val="bottom"/>
          </w:tcPr>
          <w:p w14:paraId="79CB49AF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D6C0BA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7AC66AD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BEBE326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375FCA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06A4FF6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98A5A2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BB2209A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B998CE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177F91DB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59BC4E00" w14:textId="4115CEC2" w:rsidR="008B7CDE" w:rsidRPr="00F36EDD" w:rsidRDefault="008B7CDE" w:rsidP="002071FD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="0093353A"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353A" w:rsidRPr="00F36ED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3353A">
              <w:rPr>
                <w:rFonts w:ascii="Angsana New" w:hAnsi="Angsana New"/>
                <w:sz w:val="28"/>
                <w:szCs w:val="28"/>
              </w:rPr>
              <w:t>FVOCI</w:t>
            </w:r>
            <w:r w:rsidR="0093353A" w:rsidRPr="00027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28094618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D2D65F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176B135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1792F06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10DBAD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6C4C243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55D521F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8241134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AB4DC98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DE" w:rsidRPr="00625E49" w14:paraId="2963B7D3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140B41D9" w14:textId="25C4D239" w:rsidR="008B7CDE" w:rsidRPr="00F36EDD" w:rsidRDefault="0093353A" w:rsidP="002071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0EE9D9A8" w14:textId="77777777" w:rsidR="008B7CDE" w:rsidRPr="00B94003" w:rsidRDefault="008B7CDE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C4FC1DF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ACD588F" w14:textId="77777777" w:rsidR="008B7CDE" w:rsidRPr="00F36EDD" w:rsidRDefault="008B7CDE" w:rsidP="002071FD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2CB49E8" w14:textId="77777777" w:rsidR="008B7CDE" w:rsidRPr="00B94003" w:rsidRDefault="008B7CDE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BDF0899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6599BB7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6B795EB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BFF3B6E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997A361" w14:textId="77777777" w:rsidR="008B7CDE" w:rsidRPr="00B94003" w:rsidRDefault="008B7CDE" w:rsidP="002071FD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53A" w:rsidRPr="00625E49" w14:paraId="3E1DA7CB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73A73D54" w14:textId="2818B698" w:rsidR="0093353A" w:rsidRPr="00F36EDD" w:rsidRDefault="0093353A" w:rsidP="0093353A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101" w:type="dxa"/>
            <w:vAlign w:val="bottom"/>
          </w:tcPr>
          <w:p w14:paraId="71E8A26B" w14:textId="01BC746B" w:rsidR="0093353A" w:rsidRPr="00B94003" w:rsidRDefault="0093353A" w:rsidP="002071F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83" w:type="dxa"/>
            <w:vAlign w:val="bottom"/>
          </w:tcPr>
          <w:p w14:paraId="04ABDA16" w14:textId="77777777" w:rsidR="0093353A" w:rsidRPr="00B94003" w:rsidRDefault="0093353A" w:rsidP="002071FD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FDA312B" w14:textId="350A5BFF" w:rsidR="0093353A" w:rsidRPr="00F36EDD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56" w:type="dxa"/>
            <w:vAlign w:val="bottom"/>
          </w:tcPr>
          <w:p w14:paraId="009D1AC9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6195488" w14:textId="2E63EA0B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4CCB223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DAA7B2" w14:textId="3897570E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7E60119E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690DA90" w14:textId="13F72C8D" w:rsidR="0093353A" w:rsidRPr="00B94003" w:rsidRDefault="0093353A" w:rsidP="007238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</w:tr>
      <w:tr w:rsidR="0093353A" w:rsidRPr="00625E49" w14:paraId="00F149D2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48E01A8E" w14:textId="78CFD2B2" w:rsidR="0093353A" w:rsidRPr="00F36EDD" w:rsidRDefault="0093353A" w:rsidP="0093353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01" w:type="dxa"/>
            <w:vAlign w:val="bottom"/>
          </w:tcPr>
          <w:p w14:paraId="58678470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50A823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F4F0C53" w14:textId="77777777" w:rsidR="0093353A" w:rsidRPr="00F36EDD" w:rsidRDefault="0093353A" w:rsidP="0093353A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6989C2E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7AC43E4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B537A1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123DF00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82ECFBB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56E3EC69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53A" w:rsidRPr="00625E49" w14:paraId="451E00AC" w14:textId="77777777" w:rsidTr="00723840">
        <w:trPr>
          <w:trHeight w:val="397"/>
        </w:trPr>
        <w:tc>
          <w:tcPr>
            <w:tcW w:w="3152" w:type="dxa"/>
            <w:vAlign w:val="bottom"/>
          </w:tcPr>
          <w:p w14:paraId="60E16E11" w14:textId="0D905218" w:rsidR="0093353A" w:rsidRPr="00F36EDD" w:rsidRDefault="0093353A" w:rsidP="0093353A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101" w:type="dxa"/>
            <w:vAlign w:val="bottom"/>
          </w:tcPr>
          <w:p w14:paraId="43487CD5" w14:textId="22A88292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4EE9DE7B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08EC1F" w14:textId="266D39E5" w:rsidR="0093353A" w:rsidRPr="00F36EDD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5A57607D" w14:textId="77777777" w:rsidR="0093353A" w:rsidRPr="00B94003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51D85BB" w14:textId="60A21321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vAlign w:val="bottom"/>
          </w:tcPr>
          <w:p w14:paraId="38A04D79" w14:textId="77777777" w:rsidR="0093353A" w:rsidRPr="00B94003" w:rsidRDefault="0093353A" w:rsidP="0093353A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8C8DC11" w14:textId="66984F73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4CAF7275" w14:textId="77777777" w:rsidR="0093353A" w:rsidRPr="00B94003" w:rsidRDefault="0093353A" w:rsidP="0093353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1C6DD22" w14:textId="56F8C4F8" w:rsidR="0093353A" w:rsidRPr="00B94003" w:rsidRDefault="0093353A" w:rsidP="007238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53A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</w:tr>
      <w:tr w:rsidR="0093353A" w:rsidRPr="005764E7" w14:paraId="72D29734" w14:textId="77777777" w:rsidTr="00723840">
        <w:trPr>
          <w:trHeight w:val="397"/>
        </w:trPr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14:paraId="0B05EAF5" w14:textId="77777777" w:rsidR="0093353A" w:rsidRPr="00F36EDD" w:rsidRDefault="0093353A" w:rsidP="0093353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38221" w14:textId="1F0BF02B" w:rsidR="0093353A" w:rsidRPr="006D7D97" w:rsidRDefault="0093353A" w:rsidP="0093353A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36FA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E12ED" w14:textId="0920D11C" w:rsidR="0093353A" w:rsidRPr="00F36EDD" w:rsidRDefault="0093353A" w:rsidP="0093353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DC8C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1C784" w14:textId="48EFFE1A" w:rsidR="0093353A" w:rsidRPr="006D7D97" w:rsidRDefault="0093353A" w:rsidP="0093353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9FF8EF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DA479" w14:textId="627B67AE" w:rsidR="0093353A" w:rsidRPr="00F36EDD" w:rsidRDefault="0093353A" w:rsidP="0093353A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73B598D" w14:textId="77777777" w:rsidR="0093353A" w:rsidRPr="006D7D97" w:rsidRDefault="0093353A" w:rsidP="0093353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73469" w14:textId="08C54013" w:rsidR="0093353A" w:rsidRPr="00F36EDD" w:rsidRDefault="0093353A" w:rsidP="009335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229,865</w:t>
            </w:r>
          </w:p>
        </w:tc>
      </w:tr>
    </w:tbl>
    <w:p w14:paraId="13FF97C9" w14:textId="77777777" w:rsidR="008B7CDE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F36EDD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F36EDD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F36EDD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F36EDD">
        <w:rPr>
          <w:rFonts w:ascii="Angsana New" w:hAnsi="Angsana New" w:hint="cs"/>
          <w:sz w:val="28"/>
          <w:szCs w:val="28"/>
          <w:cs/>
        </w:rPr>
        <w:t>งวด</w:t>
      </w:r>
    </w:p>
    <w:p w14:paraId="4F6EB117" w14:textId="77777777" w:rsidR="008B7CDE" w:rsidRPr="00F36EDD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F36EDD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02"/>
        <w:gridCol w:w="284"/>
        <w:gridCol w:w="4677"/>
      </w:tblGrid>
      <w:tr w:rsidR="008B7CDE" w:rsidRPr="002361B3" w14:paraId="17066E19" w14:textId="77777777" w:rsidTr="00DA0D9E">
        <w:trPr>
          <w:trHeight w:val="431"/>
        </w:trPr>
        <w:tc>
          <w:tcPr>
            <w:tcW w:w="4502" w:type="dxa"/>
            <w:tcBorders>
              <w:bottom w:val="single" w:sz="4" w:space="0" w:color="auto"/>
            </w:tcBorders>
          </w:tcPr>
          <w:p w14:paraId="648CAC99" w14:textId="77777777" w:rsidR="008B7CDE" w:rsidRPr="002361B3" w:rsidDel="00A37FCF" w:rsidRDefault="008B7CDE" w:rsidP="002071FD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F36EDD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03C66358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6CDDE0D0" w14:textId="77777777" w:rsidR="008B7CDE" w:rsidRPr="00F36EDD" w:rsidRDefault="008B7CDE" w:rsidP="002071FD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36ED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8B7CDE" w:rsidRPr="002361B3" w14:paraId="0BED2F8A" w14:textId="77777777" w:rsidTr="00DA0D9E">
        <w:trPr>
          <w:trHeight w:val="355"/>
        </w:trPr>
        <w:tc>
          <w:tcPr>
            <w:tcW w:w="4502" w:type="dxa"/>
            <w:tcBorders>
              <w:top w:val="single" w:sz="4" w:space="0" w:color="auto"/>
            </w:tcBorders>
          </w:tcPr>
          <w:p w14:paraId="6CBA6329" w14:textId="77777777" w:rsidR="008B7CDE" w:rsidRDefault="008B7CDE" w:rsidP="002071FD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457B10EF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vAlign w:val="bottom"/>
          </w:tcPr>
          <w:p w14:paraId="1D45702D" w14:textId="77777777" w:rsidR="008B7CDE" w:rsidRPr="00F36EDD" w:rsidRDefault="008B7CDE" w:rsidP="00723840">
            <w:pPr>
              <w:tabs>
                <w:tab w:val="clear" w:pos="4451"/>
                <w:tab w:val="left" w:pos="4425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F36ED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8B7CDE" w:rsidRPr="002361B3" w14:paraId="6E62C58F" w14:textId="77777777" w:rsidTr="00DA0D9E">
        <w:trPr>
          <w:trHeight w:val="307"/>
        </w:trPr>
        <w:tc>
          <w:tcPr>
            <w:tcW w:w="4502" w:type="dxa"/>
          </w:tcPr>
          <w:p w14:paraId="254575A9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74BF9488" w14:textId="77777777" w:rsidR="008B7CDE" w:rsidRPr="001444BC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</w:tcPr>
          <w:p w14:paraId="74B211D3" w14:textId="77777777" w:rsidR="008B7CDE" w:rsidRPr="00F36EDD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91A" w:rsidRPr="002361B3" w14:paraId="34ADE897" w14:textId="77777777" w:rsidTr="00DA0D9E">
        <w:trPr>
          <w:trHeight w:val="426"/>
        </w:trPr>
        <w:tc>
          <w:tcPr>
            <w:tcW w:w="4502" w:type="dxa"/>
          </w:tcPr>
          <w:p w14:paraId="5E41ED2B" w14:textId="02534053" w:rsidR="00A5291A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22346BF5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</w:tcPr>
          <w:p w14:paraId="501E479B" w14:textId="375321DE" w:rsidR="00A5291A" w:rsidRPr="00625E49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F36ED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A5291A" w:rsidRPr="002361B3" w14:paraId="61F9C737" w14:textId="77777777" w:rsidTr="00DA0D9E">
        <w:trPr>
          <w:trHeight w:val="277"/>
        </w:trPr>
        <w:tc>
          <w:tcPr>
            <w:tcW w:w="4502" w:type="dxa"/>
          </w:tcPr>
          <w:p w14:paraId="0EC0B62F" w14:textId="4ED767D3" w:rsidR="00A5291A" w:rsidRPr="00656B26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284" w:type="dxa"/>
          </w:tcPr>
          <w:p w14:paraId="1219EDF0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</w:tcPr>
          <w:p w14:paraId="07C9C0E5" w14:textId="0B47071C" w:rsidR="00A5291A" w:rsidRPr="00F36EDD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F36ED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A5291A" w:rsidRPr="002361B3" w14:paraId="0DC01215" w14:textId="77777777" w:rsidTr="00DA0D9E">
        <w:trPr>
          <w:trHeight w:val="277"/>
        </w:trPr>
        <w:tc>
          <w:tcPr>
            <w:tcW w:w="4502" w:type="dxa"/>
          </w:tcPr>
          <w:p w14:paraId="4F8DA276" w14:textId="77777777" w:rsidR="00A5291A" w:rsidRPr="00FD45CA" w:rsidRDefault="00A5291A" w:rsidP="00A5291A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79E5D2A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</w:tcPr>
          <w:p w14:paraId="6168D4FF" w14:textId="3EE87F42" w:rsidR="00A5291A" w:rsidRPr="00F36EDD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F36ED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33563692" w14:textId="59169B54" w:rsidR="0093353A" w:rsidRDefault="0093353A" w:rsidP="0093353A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351C7D2" w14:textId="334DE2FF" w:rsidR="0093353A" w:rsidRDefault="0093353A" w:rsidP="0093353A"/>
    <w:p w14:paraId="4E0A28D4" w14:textId="4BD96300" w:rsidR="0093353A" w:rsidRDefault="0093353A" w:rsidP="0093353A"/>
    <w:p w14:paraId="6DB7D39C" w14:textId="6343F6C4" w:rsidR="0093353A" w:rsidRDefault="0093353A" w:rsidP="0093353A"/>
    <w:p w14:paraId="415EA25B" w14:textId="20D27719" w:rsidR="0093353A" w:rsidRDefault="0093353A" w:rsidP="0093353A"/>
    <w:p w14:paraId="452FD0B3" w14:textId="2C00DE38" w:rsidR="0093353A" w:rsidRDefault="0093353A" w:rsidP="0093353A"/>
    <w:p w14:paraId="3859CA7C" w14:textId="1BD26DB6" w:rsidR="0093353A" w:rsidRDefault="0093353A" w:rsidP="0093353A"/>
    <w:p w14:paraId="72C79CC8" w14:textId="1AE9CF47" w:rsidR="0093353A" w:rsidRDefault="0093353A" w:rsidP="0093353A"/>
    <w:p w14:paraId="16C186E6" w14:textId="64933DCB" w:rsidR="0093353A" w:rsidRDefault="0093353A" w:rsidP="0093353A"/>
    <w:p w14:paraId="7FB6825D" w14:textId="183FF2BA" w:rsidR="0093353A" w:rsidRDefault="0093353A" w:rsidP="0093353A"/>
    <w:p w14:paraId="684F9A91" w14:textId="77777777" w:rsidR="0093353A" w:rsidRPr="0093353A" w:rsidRDefault="0093353A" w:rsidP="0093353A"/>
    <w:p w14:paraId="5D7B39F8" w14:textId="53CE7B1F" w:rsidR="00F50AAB" w:rsidRPr="00F36EDD" w:rsidRDefault="00F50AAB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F36EDD">
        <w:rPr>
          <w:rFonts w:ascii="Angsana New" w:hAnsi="Angsana New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8D47C54" w14:textId="42DC418D" w:rsidR="00C806DD" w:rsidRPr="00EC32B4" w:rsidRDefault="00C806DD" w:rsidP="00C806D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36EDD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415A5FA5" w14:textId="02AE935C" w:rsidR="00C806DD" w:rsidRPr="003A7074" w:rsidRDefault="00C806DD" w:rsidP="0072384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 w:right="-23" w:hanging="101"/>
        <w:jc w:val="thaiDistribute"/>
        <w:rPr>
          <w:rFonts w:ascii="Angsana New" w:hAnsi="Angsana New"/>
          <w:spacing w:val="-2"/>
          <w:sz w:val="28"/>
          <w:szCs w:val="28"/>
        </w:rPr>
      </w:pP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3A7074">
        <w:rPr>
          <w:rFonts w:ascii="Angsana New" w:hAnsi="Angsana New"/>
          <w:spacing w:val="-2"/>
          <w:sz w:val="28"/>
          <w:szCs w:val="28"/>
        </w:rPr>
        <w:t xml:space="preserve">30 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3A7074">
        <w:rPr>
          <w:rFonts w:ascii="Angsana New" w:hAnsi="Angsana New"/>
          <w:spacing w:val="-2"/>
          <w:sz w:val="28"/>
          <w:szCs w:val="28"/>
        </w:rPr>
        <w:t xml:space="preserve">2568 </w:t>
      </w:r>
      <w:r w:rsidRPr="00F36EDD">
        <w:rPr>
          <w:rFonts w:ascii="Angsana New" w:hAnsi="Angsana New"/>
          <w:spacing w:val="-2"/>
          <w:sz w:val="28"/>
          <w:szCs w:val="28"/>
          <w:cs/>
        </w:rPr>
        <w:t>และ</w:t>
      </w:r>
      <w:r w:rsidR="003A7074" w:rsidRPr="00F36EDD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A7074">
        <w:rPr>
          <w:rFonts w:ascii="Angsana New" w:hAnsi="Angsana New"/>
          <w:spacing w:val="-2"/>
          <w:sz w:val="28"/>
          <w:szCs w:val="28"/>
        </w:rPr>
        <w:t xml:space="preserve">31 </w:t>
      </w:r>
      <w:r w:rsidRPr="00F36EDD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3A7074">
        <w:rPr>
          <w:rFonts w:ascii="Angsana New" w:hAnsi="Angsana New"/>
          <w:spacing w:val="-2"/>
          <w:sz w:val="28"/>
          <w:szCs w:val="28"/>
        </w:rPr>
        <w:t>2567</w:t>
      </w:r>
      <w:r w:rsidRPr="00C806DD">
        <w:rPr>
          <w:rFonts w:ascii="Angsana New" w:hAnsi="Angsana New"/>
          <w:sz w:val="28"/>
          <w:szCs w:val="28"/>
        </w:rPr>
        <w:t xml:space="preserve"> </w:t>
      </w:r>
      <w:r w:rsidRPr="00F36EDD">
        <w:rPr>
          <w:rFonts w:ascii="Angsana New" w:hAnsi="Angsana New"/>
          <w:spacing w:val="-2"/>
          <w:sz w:val="28"/>
          <w:szCs w:val="28"/>
          <w:cs/>
        </w:rPr>
        <w:t>บริษัทมีหนังสือค้ำประกันซึ่งออกโดยธนาคารจำนวน</w:t>
      </w:r>
      <w:r w:rsidR="003A7074" w:rsidRPr="00F36ED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A7074">
        <w:rPr>
          <w:rFonts w:ascii="Angsana New" w:hAnsi="Angsana New"/>
          <w:spacing w:val="-2"/>
          <w:sz w:val="28"/>
          <w:szCs w:val="28"/>
        </w:rPr>
        <w:t xml:space="preserve">0.64 </w:t>
      </w:r>
      <w:r w:rsidRPr="00F36EDD">
        <w:rPr>
          <w:rFonts w:ascii="Angsana New" w:hAnsi="Angsana New"/>
          <w:spacing w:val="-2"/>
          <w:sz w:val="28"/>
          <w:szCs w:val="28"/>
          <w:cs/>
        </w:rPr>
        <w:t>ล้า</w:t>
      </w:r>
      <w:r w:rsidR="003A7074" w:rsidRPr="00F36EDD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F36EDD">
        <w:rPr>
          <w:rFonts w:ascii="Angsana New" w:hAnsi="Angsana New"/>
          <w:spacing w:val="-2"/>
          <w:sz w:val="28"/>
          <w:szCs w:val="28"/>
          <w:cs/>
        </w:rPr>
        <w:t>บาท</w:t>
      </w:r>
    </w:p>
    <w:p w14:paraId="720EA948" w14:textId="58AF83BD" w:rsidR="006C30FE" w:rsidRPr="00EC32B4" w:rsidRDefault="006C30FE" w:rsidP="00C806D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36EDD">
        <w:rPr>
          <w:rFonts w:asciiTheme="majorBidi" w:hAnsiTheme="majorBidi"/>
          <w:b/>
          <w:bCs/>
          <w:sz w:val="28"/>
          <w:szCs w:val="28"/>
          <w:cs/>
        </w:rPr>
        <w:t>ภาระผูกพัน</w:t>
      </w:r>
      <w:r w:rsidRPr="00F36EDD">
        <w:rPr>
          <w:rFonts w:asciiTheme="majorBidi" w:hAnsiTheme="majorBidi" w:hint="cs"/>
          <w:b/>
          <w:bCs/>
          <w:sz w:val="28"/>
          <w:szCs w:val="28"/>
          <w:cs/>
        </w:rPr>
        <w:t>ที่เกี่ยวกับรายจ่ายฝ่ายทุน</w:t>
      </w: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082"/>
        <w:gridCol w:w="283"/>
        <w:gridCol w:w="880"/>
        <w:gridCol w:w="3827"/>
      </w:tblGrid>
      <w:tr w:rsidR="006C30FE" w:rsidRPr="00D566CF" w14:paraId="42AEAE6A" w14:textId="77777777" w:rsidTr="00723840">
        <w:trPr>
          <w:trHeight w:val="408"/>
        </w:trPr>
        <w:tc>
          <w:tcPr>
            <w:tcW w:w="4082" w:type="dxa"/>
          </w:tcPr>
          <w:p w14:paraId="7B0DE36B" w14:textId="77777777" w:rsidR="006C30FE" w:rsidRPr="00D566CF" w:rsidRDefault="006C30FE" w:rsidP="00806FF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3" w:type="dxa"/>
          </w:tcPr>
          <w:p w14:paraId="5EDA6E8A" w14:textId="77777777" w:rsidR="006C30FE" w:rsidRPr="00D566CF" w:rsidRDefault="006C30FE" w:rsidP="00806FF0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7CCF88E8" w14:textId="77777777" w:rsidR="006C30FE" w:rsidRPr="00D566CF" w:rsidRDefault="006C30FE" w:rsidP="00806FF0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40C4383F" w14:textId="77777777" w:rsidR="006C30FE" w:rsidRPr="00F36EDD" w:rsidRDefault="006C30FE" w:rsidP="003A707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30FE" w:rsidRPr="00D566CF" w14:paraId="4B45F8AE" w14:textId="77777777" w:rsidTr="00723840">
        <w:trPr>
          <w:trHeight w:val="408"/>
        </w:trPr>
        <w:tc>
          <w:tcPr>
            <w:tcW w:w="4082" w:type="dxa"/>
            <w:vAlign w:val="center"/>
          </w:tcPr>
          <w:p w14:paraId="4265F711" w14:textId="77777777" w:rsidR="006C30FE" w:rsidRPr="00D566CF" w:rsidRDefault="006C30FE" w:rsidP="006C30FE">
            <w:pPr>
              <w:tabs>
                <w:tab w:val="left" w:pos="318"/>
              </w:tabs>
              <w:spacing w:line="240" w:lineRule="auto"/>
              <w:ind w:left="71" w:right="32" w:hanging="1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CC429DB" w14:textId="77777777" w:rsidR="006C30FE" w:rsidRPr="00F36EDD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6C8698DD" w14:textId="77777777" w:rsidR="006C30FE" w:rsidRPr="00D566C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14:paraId="02A33C1E" w14:textId="77777777" w:rsidR="006C30FE" w:rsidRPr="00D566CF" w:rsidRDefault="006C30FE" w:rsidP="00806FF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C30FE" w:rsidRPr="00D566CF" w14:paraId="2F5F453E" w14:textId="77777777" w:rsidTr="00723840">
        <w:trPr>
          <w:trHeight w:val="408"/>
        </w:trPr>
        <w:tc>
          <w:tcPr>
            <w:tcW w:w="4082" w:type="dxa"/>
            <w:vAlign w:val="center"/>
          </w:tcPr>
          <w:p w14:paraId="56620460" w14:textId="77777777" w:rsidR="006C30FE" w:rsidRPr="00D566CF" w:rsidRDefault="006C30FE" w:rsidP="00806FF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94ECD91" w14:textId="77777777" w:rsidR="006C30FE" w:rsidRPr="00F36EDD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2F30DC5D" w14:textId="77777777" w:rsidR="006C30FE" w:rsidRPr="00D566C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0082A778" w14:textId="77777777" w:rsidR="006C30FE" w:rsidRPr="00F36EDD" w:rsidRDefault="006C30FE" w:rsidP="00806FF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074" w:rsidRPr="00D566CF" w14:paraId="5E546AED" w14:textId="77777777" w:rsidTr="00723840">
        <w:trPr>
          <w:trHeight w:val="408"/>
        </w:trPr>
        <w:tc>
          <w:tcPr>
            <w:tcW w:w="4082" w:type="dxa"/>
          </w:tcPr>
          <w:p w14:paraId="6FECAA17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462319" w14:textId="77777777" w:rsidR="003A7074" w:rsidRPr="00F36EDD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4EBD61E7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C35E" w14:textId="4F019C73" w:rsidR="003A7074" w:rsidRPr="00F36EDD" w:rsidRDefault="000D7832" w:rsidP="00806FF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7074" w:rsidRPr="00E50F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7074" w:rsidRPr="00F36EDD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A7074" w:rsidRPr="00F36EDD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3A7074" w:rsidRPr="00F36E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7074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3A7074" w:rsidRPr="00E50F2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3A7074" w:rsidRPr="00D566CF" w14:paraId="4297609B" w14:textId="77777777" w:rsidTr="00723840">
        <w:trPr>
          <w:trHeight w:val="40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FC08" w14:textId="16788279" w:rsidR="003A7074" w:rsidRPr="00F36EDD" w:rsidRDefault="003A7074" w:rsidP="0072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3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4FBB5D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5BD3AD4F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C9753" w14:textId="2BEBF104" w:rsidR="003A7074" w:rsidRPr="00D37EF8" w:rsidRDefault="003A7074" w:rsidP="00806F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7074" w:rsidRPr="00D566CF" w14:paraId="1C1A12C7" w14:textId="77777777" w:rsidTr="00723840">
        <w:trPr>
          <w:trHeight w:val="40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EA42" w14:textId="183FFD29" w:rsidR="003A7074" w:rsidRPr="00F36EDD" w:rsidRDefault="003A7074" w:rsidP="0072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39"/>
              <w:rPr>
                <w:rFonts w:ascii="Angsana New" w:hAnsi="Angsana New"/>
                <w:sz w:val="28"/>
                <w:szCs w:val="28"/>
                <w:cs/>
              </w:rPr>
            </w:pP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64B88B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208B324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nil"/>
              <w:right w:val="nil"/>
            </w:tcBorders>
            <w:vAlign w:val="bottom"/>
          </w:tcPr>
          <w:p w14:paraId="02CD55A8" w14:textId="67C1AB5E" w:rsidR="003A7074" w:rsidRPr="00F36EDD" w:rsidRDefault="003A7074" w:rsidP="00806F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3A7074" w:rsidRPr="00D566CF" w14:paraId="5DBD5A39" w14:textId="77777777" w:rsidTr="00723840">
        <w:trPr>
          <w:trHeight w:val="40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4D6E" w14:textId="6E1756E2" w:rsidR="003A7074" w:rsidRPr="00F36EDD" w:rsidRDefault="003A7074" w:rsidP="0072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39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36EDD">
              <w:rPr>
                <w:rFonts w:ascii="Angsana New" w:hAnsi="Angsana New" w:hint="cs"/>
                <w:sz w:val="28"/>
                <w:szCs w:val="28"/>
                <w:cs/>
              </w:rPr>
              <w:t>เงินตราในประเทศ (บาท)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D859AA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46F4AD64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nil"/>
              <w:right w:val="nil"/>
            </w:tcBorders>
            <w:vAlign w:val="bottom"/>
          </w:tcPr>
          <w:p w14:paraId="33ACBEFA" w14:textId="0AA14D4A" w:rsidR="003A7074" w:rsidRPr="00F36EDD" w:rsidRDefault="003A7074" w:rsidP="00806F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3,324</w:t>
            </w:r>
          </w:p>
        </w:tc>
      </w:tr>
    </w:tbl>
    <w:p w14:paraId="08EE3B79" w14:textId="2DBCFBEF" w:rsidR="00C806DD" w:rsidRPr="00EC32B4" w:rsidRDefault="00C806DD" w:rsidP="00C806D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36EDD">
        <w:rPr>
          <w:rFonts w:asciiTheme="majorBidi" w:hAnsiTheme="majorBidi"/>
          <w:b/>
          <w:bCs/>
          <w:sz w:val="28"/>
          <w:szCs w:val="28"/>
          <w:cs/>
        </w:rPr>
        <w:t>ภาระผูกพัน</w:t>
      </w:r>
      <w:r w:rsidRPr="00F36EDD">
        <w:rPr>
          <w:rFonts w:asciiTheme="majorBidi" w:hAnsiTheme="majorBidi" w:hint="cs"/>
          <w:b/>
          <w:bCs/>
          <w:sz w:val="28"/>
          <w:szCs w:val="28"/>
          <w:cs/>
        </w:rPr>
        <w:t>ตาม</w:t>
      </w:r>
      <w:r w:rsidRPr="00F36EDD">
        <w:rPr>
          <w:rFonts w:asciiTheme="majorBidi" w:hAnsiTheme="majorBidi"/>
          <w:b/>
          <w:bCs/>
          <w:sz w:val="28"/>
          <w:szCs w:val="28"/>
          <w:cs/>
        </w:rPr>
        <w:t>สัญญาเช่าและบริการ</w:t>
      </w:r>
    </w:p>
    <w:p w14:paraId="5B6BC765" w14:textId="2709E31C" w:rsidR="00F50AAB" w:rsidRPr="00D566CF" w:rsidRDefault="00F50AAB" w:rsidP="0072384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 w:right="-23" w:hanging="101"/>
        <w:jc w:val="thaiDistribute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ณ 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 xml:space="preserve">30 </w:t>
      </w:r>
      <w:r w:rsidR="0031534D" w:rsidRPr="00F36EDD">
        <w:rPr>
          <w:rFonts w:ascii="Angsana New" w:hAnsi="Angsana New"/>
          <w:sz w:val="28"/>
          <w:szCs w:val="28"/>
          <w:cs/>
        </w:rPr>
        <w:t>ม</w:t>
      </w:r>
      <w:r w:rsidR="0031534D" w:rsidRPr="00F36EDD">
        <w:rPr>
          <w:rFonts w:ascii="Angsana New" w:hAnsi="Angsana New" w:hint="cs"/>
          <w:sz w:val="28"/>
          <w:szCs w:val="28"/>
          <w:cs/>
        </w:rPr>
        <w:t>ิถุนายน</w:t>
      </w:r>
      <w:r w:rsidR="00C54856" w:rsidRPr="00027121">
        <w:rPr>
          <w:rFonts w:ascii="Angsana New" w:hAnsi="Angsana New"/>
          <w:sz w:val="28"/>
          <w:szCs w:val="28"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CD03BF" w:rsidRPr="00E50F26">
        <w:rPr>
          <w:rFonts w:ascii="Angsana New" w:hAnsi="Angsana New" w:hint="cs"/>
          <w:sz w:val="28"/>
          <w:szCs w:val="28"/>
        </w:rPr>
        <w:t>8</w:t>
      </w:r>
      <w:r w:rsidRPr="00D566CF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6662"/>
        <w:gridCol w:w="284"/>
        <w:gridCol w:w="1984"/>
      </w:tblGrid>
      <w:tr w:rsidR="000F6769" w:rsidRPr="00D566CF" w14:paraId="6000B07B" w14:textId="77777777" w:rsidTr="00723840">
        <w:trPr>
          <w:trHeight w:hRule="exact" w:val="397"/>
        </w:trPr>
        <w:tc>
          <w:tcPr>
            <w:tcW w:w="6662" w:type="dxa"/>
          </w:tcPr>
          <w:p w14:paraId="034F83E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723840">
        <w:trPr>
          <w:trHeight w:hRule="exact" w:val="397"/>
        </w:trPr>
        <w:tc>
          <w:tcPr>
            <w:tcW w:w="6662" w:type="dxa"/>
            <w:vAlign w:val="bottom"/>
          </w:tcPr>
          <w:p w14:paraId="157F469D" w14:textId="77777777" w:rsidR="000F6769" w:rsidRPr="00D566CF" w:rsidRDefault="000F6769" w:rsidP="00DA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9229F87" w14:textId="51C9EFDF" w:rsidR="00795E34" w:rsidRPr="006D7D97" w:rsidRDefault="0079736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42B9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</w:tr>
      <w:tr w:rsidR="000F6769" w:rsidRPr="00D566CF" w14:paraId="269A91D6" w14:textId="77777777" w:rsidTr="00723840">
        <w:trPr>
          <w:trHeight w:hRule="exact" w:val="397"/>
        </w:trPr>
        <w:tc>
          <w:tcPr>
            <w:tcW w:w="6662" w:type="dxa"/>
            <w:vAlign w:val="bottom"/>
          </w:tcPr>
          <w:p w14:paraId="1ECD8778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ED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C0A6A3E" w14:textId="6A958640" w:rsidR="000F6769" w:rsidRPr="006D7D97" w:rsidRDefault="00642B9F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97360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0F6769" w:rsidRPr="00D566CF" w14:paraId="777F0884" w14:textId="77777777" w:rsidTr="00723840">
        <w:trPr>
          <w:trHeight w:hRule="exact" w:val="397"/>
        </w:trPr>
        <w:tc>
          <w:tcPr>
            <w:tcW w:w="6662" w:type="dxa"/>
            <w:vAlign w:val="bottom"/>
          </w:tcPr>
          <w:p w14:paraId="12D972E5" w14:textId="77777777" w:rsidR="000F6769" w:rsidRPr="00F36EDD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44BDB" w14:textId="24AAC2B0" w:rsidR="000F6769" w:rsidRPr="006D7D97" w:rsidRDefault="00797360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642B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385</w:t>
            </w:r>
          </w:p>
        </w:tc>
      </w:tr>
    </w:tbl>
    <w:p w14:paraId="51C37142" w14:textId="2FB1B5DB" w:rsidR="006C30FE" w:rsidRPr="00F36EDD" w:rsidRDefault="0093353A" w:rsidP="0072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 w:line="240" w:lineRule="auto"/>
        <w:ind w:left="709" w:right="-23"/>
        <w:jc w:val="thaiDistribute"/>
        <w:rPr>
          <w:rFonts w:ascii="Angsana New" w:hAnsi="Angsana New"/>
          <w:sz w:val="28"/>
          <w:szCs w:val="28"/>
          <w:cs/>
        </w:rPr>
      </w:pPr>
      <w:r w:rsidRPr="00F36EDD">
        <w:rPr>
          <w:rFonts w:ascii="Angsana New" w:hAnsi="Angsana New" w:hint="cs"/>
          <w:sz w:val="28"/>
          <w:szCs w:val="28"/>
          <w:cs/>
        </w:rPr>
        <w:t>บริษัท</w:t>
      </w:r>
      <w:r w:rsidRPr="00F36EDD">
        <w:rPr>
          <w:rFonts w:ascii="Angsana New" w:hAnsi="Angsana New"/>
          <w:sz w:val="28"/>
          <w:szCs w:val="28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93353A">
        <w:rPr>
          <w:rFonts w:ascii="Angsana New" w:hAnsi="Angsana New"/>
          <w:sz w:val="28"/>
          <w:szCs w:val="28"/>
        </w:rPr>
        <w:t xml:space="preserve">16 </w:t>
      </w:r>
      <w:r w:rsidRPr="00F36EDD">
        <w:rPr>
          <w:rFonts w:ascii="Angsana New" w:hAnsi="Angsana New"/>
          <w:sz w:val="28"/>
          <w:szCs w:val="28"/>
          <w:cs/>
        </w:rPr>
        <w:t>เรื่องสัญญาเช่า</w:t>
      </w:r>
    </w:p>
    <w:p w14:paraId="4C1C2C27" w14:textId="20F45970" w:rsidR="006E7751" w:rsidRPr="00FA46BE" w:rsidRDefault="006E7751" w:rsidP="00FA46BE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F36EDD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0DC74AB2" w14:textId="3F668038" w:rsidR="007E5346" w:rsidRPr="00F36EDD" w:rsidRDefault="006E7751" w:rsidP="001D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F36ED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A006F0" w:rsidRPr="00A006F0">
        <w:rPr>
          <w:rFonts w:ascii="Angsana New" w:hAnsi="Angsana New"/>
          <w:sz w:val="28"/>
          <w:szCs w:val="28"/>
        </w:rPr>
        <w:t>14</w:t>
      </w:r>
      <w:r w:rsidR="00503968" w:rsidRPr="00A006F0">
        <w:rPr>
          <w:rFonts w:ascii="Angsana New" w:hAnsi="Angsana New"/>
          <w:sz w:val="28"/>
          <w:szCs w:val="28"/>
        </w:rPr>
        <w:t xml:space="preserve"> </w:t>
      </w:r>
      <w:r w:rsidR="0031534D" w:rsidRPr="00F36EDD">
        <w:rPr>
          <w:rFonts w:ascii="Angsana New" w:hAnsi="Angsana New" w:hint="cs"/>
          <w:sz w:val="28"/>
          <w:szCs w:val="28"/>
          <w:cs/>
        </w:rPr>
        <w:t>สิงหาคม</w:t>
      </w:r>
      <w:r w:rsidRPr="00F36EDD">
        <w:rPr>
          <w:rFonts w:ascii="Angsana New" w:hAnsi="Angsana New"/>
          <w:sz w:val="28"/>
          <w:szCs w:val="28"/>
          <w:cs/>
        </w:rPr>
        <w:t xml:space="preserve"> </w:t>
      </w:r>
      <w:r w:rsidRPr="00A006F0">
        <w:rPr>
          <w:rFonts w:ascii="Angsana New" w:hAnsi="Angsana New"/>
          <w:color w:val="000000"/>
          <w:sz w:val="28"/>
          <w:szCs w:val="28"/>
        </w:rPr>
        <w:t>256</w:t>
      </w:r>
      <w:r w:rsidR="005250B6" w:rsidRPr="00A006F0">
        <w:rPr>
          <w:rFonts w:ascii="Angsana New" w:hAnsi="Angsana New"/>
          <w:color w:val="000000"/>
          <w:sz w:val="28"/>
          <w:szCs w:val="28"/>
        </w:rPr>
        <w:t>8</w:t>
      </w:r>
    </w:p>
    <w:sectPr w:rsidR="007E5346" w:rsidRPr="00F36EDD" w:rsidSect="00C552C9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66986" w14:textId="77777777" w:rsidR="00BA3356" w:rsidRDefault="00BA3356">
      <w:r>
        <w:separator/>
      </w:r>
    </w:p>
  </w:endnote>
  <w:endnote w:type="continuationSeparator" w:id="0">
    <w:p w14:paraId="1FC2FDF4" w14:textId="77777777" w:rsidR="00BA3356" w:rsidRDefault="00BA3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2DE" w14:textId="324B327B" w:rsidR="002071FD" w:rsidRPr="00180047" w:rsidRDefault="002071FD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027121">
      <w:rPr>
        <w:rFonts w:ascii="Angsana New" w:hAnsi="Angsana New" w:hint="cs"/>
        <w:sz w:val="28"/>
        <w:szCs w:val="28"/>
      </w:rPr>
      <w:t xml:space="preserve"> </w:t>
    </w:r>
    <w:r w:rsidRPr="00027121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B302E0">
      <w:rPr>
        <w:rFonts w:asciiTheme="majorBidi" w:hAnsiTheme="majorBidi" w:cstheme="majorBidi"/>
        <w:noProof/>
        <w:sz w:val="28"/>
        <w:szCs w:val="28"/>
      </w:rPr>
      <w:t>16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DCB49" w14:textId="0023B20A" w:rsidR="002071FD" w:rsidRPr="00C91024" w:rsidRDefault="002071FD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B302E0">
      <w:rPr>
        <w:rFonts w:ascii="Angsana New" w:hAnsi="Angsana New"/>
        <w:noProof/>
        <w:sz w:val="28"/>
        <w:szCs w:val="28"/>
      </w:rPr>
      <w:t>27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A3F" w14:textId="77777777" w:rsidR="002071FD" w:rsidRPr="00A20434" w:rsidRDefault="002071FD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2071FD" w:rsidRPr="0017742A" w:rsidRDefault="002071FD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53672" w14:textId="77777777" w:rsidR="00BA3356" w:rsidRDefault="00BA3356">
      <w:r>
        <w:separator/>
      </w:r>
    </w:p>
  </w:footnote>
  <w:footnote w:type="continuationSeparator" w:id="0">
    <w:p w14:paraId="6E3D2ED2" w14:textId="77777777" w:rsidR="00BA3356" w:rsidRDefault="00BA3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77C2" w14:textId="14A583CB" w:rsidR="002071FD" w:rsidRPr="00F36EDD" w:rsidRDefault="002071FD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F36ED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F36EDD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F36EDD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ยังไม่ได้ตรวจสอบ”         </w:t>
    </w:r>
  </w:p>
  <w:p w14:paraId="022C3FBF" w14:textId="084F4003" w:rsidR="002071FD" w:rsidRPr="00F36EDD" w:rsidRDefault="002071FD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F36EDD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  <w:t xml:space="preserve">             “สอบทานแล้ว”</w:t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       </w:t>
    </w:r>
  </w:p>
  <w:p w14:paraId="769635EF" w14:textId="58E37848" w:rsidR="002071FD" w:rsidRDefault="002071FD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F36EDD">
      <w:rPr>
        <w:rFonts w:ascii="Angsana New" w:hAnsi="Angsana New"/>
        <w:b/>
        <w:bCs/>
        <w:sz w:val="28"/>
        <w:szCs w:val="28"/>
        <w:cs/>
      </w:rPr>
      <w:t>วันที่</w:t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F36EDD">
      <w:rPr>
        <w:rFonts w:ascii="Angsana New" w:hAnsi="Angsana New"/>
        <w:b/>
        <w:bCs/>
        <w:sz w:val="28"/>
        <w:szCs w:val="28"/>
        <w:cs/>
      </w:rPr>
      <w:t xml:space="preserve"> </w:t>
    </w:r>
    <w:r w:rsidRPr="00E50F26">
      <w:rPr>
        <w:rFonts w:ascii="Angsana New" w:hAnsi="Angsana New" w:hint="cs"/>
        <w:b/>
        <w:bCs/>
        <w:sz w:val="28"/>
        <w:szCs w:val="28"/>
      </w:rPr>
      <w:t>3</w:t>
    </w:r>
    <w:r w:rsidR="0031534D" w:rsidRPr="00E50F26">
      <w:rPr>
        <w:rFonts w:ascii="Angsana New" w:hAnsi="Angsana New"/>
        <w:b/>
        <w:bCs/>
        <w:sz w:val="28"/>
        <w:szCs w:val="28"/>
      </w:rPr>
      <w:t>0</w:t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31534D" w:rsidRPr="00F36EDD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50F26">
      <w:rPr>
        <w:rFonts w:ascii="Angsana New" w:hAnsi="Angsana New" w:hint="cs"/>
        <w:b/>
        <w:bCs/>
        <w:sz w:val="28"/>
        <w:szCs w:val="28"/>
      </w:rPr>
      <w:t>256</w:t>
    </w:r>
    <w:r w:rsidRPr="00E50F26">
      <w:rPr>
        <w:rFonts w:ascii="Angsana New" w:hAnsi="Angsana New"/>
        <w:b/>
        <w:bCs/>
        <w:sz w:val="28"/>
        <w:szCs w:val="28"/>
      </w:rPr>
      <w:t>8</w:t>
    </w:r>
  </w:p>
  <w:p w14:paraId="6B02DAD8" w14:textId="77777777" w:rsidR="002071FD" w:rsidRPr="00225770" w:rsidRDefault="002071FD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DDB8" w14:textId="3FE6F9CD" w:rsidR="002071FD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F36ED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F36EDD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F36EDD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F36EDD">
      <w:rPr>
        <w:rFonts w:ascii="Angsana New" w:hAnsi="Angsana New"/>
        <w:b/>
        <w:bCs/>
        <w:sz w:val="28"/>
        <w:szCs w:val="28"/>
        <w:cs/>
      </w:rPr>
      <w:t xml:space="preserve"> </w:t>
    </w:r>
    <w:r w:rsidRPr="00F36EDD"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 w:rsidRPr="00F36EDD">
      <w:rPr>
        <w:rFonts w:ascii="Angsana New" w:hAnsi="Angsana New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 xml:space="preserve"> </w:t>
    </w:r>
    <w:r w:rsidRPr="00027121">
      <w:rPr>
        <w:rFonts w:ascii="Angsana New" w:hAnsi="Angsana New"/>
        <w:b/>
        <w:bCs/>
        <w:sz w:val="28"/>
        <w:szCs w:val="28"/>
      </w:rPr>
      <w:t xml:space="preserve"> </w:t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สอบทานแล้ว”                    </w:t>
    </w:r>
  </w:p>
  <w:p w14:paraId="1548CD77" w14:textId="5294BD95" w:rsidR="002071FD" w:rsidRPr="002D0232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F36EDD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31534D" w:rsidRPr="00E50F26">
      <w:rPr>
        <w:rFonts w:ascii="Angsana New" w:hAnsi="Angsana New" w:hint="cs"/>
        <w:b/>
        <w:bCs/>
        <w:sz w:val="28"/>
        <w:szCs w:val="28"/>
      </w:rPr>
      <w:t>3</w:t>
    </w:r>
    <w:r w:rsidR="0031534D" w:rsidRPr="00E50F26">
      <w:rPr>
        <w:rFonts w:ascii="Angsana New" w:hAnsi="Angsana New"/>
        <w:b/>
        <w:bCs/>
        <w:sz w:val="28"/>
        <w:szCs w:val="28"/>
      </w:rPr>
      <w:t>0</w:t>
    </w:r>
    <w:r w:rsidR="0031534D" w:rsidRPr="00F36EDD">
      <w:rPr>
        <w:rFonts w:ascii="Angsana New" w:hAnsi="Angsana New" w:hint="cs"/>
        <w:b/>
        <w:bCs/>
        <w:sz w:val="28"/>
        <w:szCs w:val="28"/>
        <w:cs/>
      </w:rPr>
      <w:t xml:space="preserve"> มิถุนายน </w:t>
    </w:r>
    <w:r w:rsidR="0031534D" w:rsidRPr="00E50F26">
      <w:rPr>
        <w:rFonts w:ascii="Angsana New" w:hAnsi="Angsana New" w:hint="cs"/>
        <w:b/>
        <w:bCs/>
        <w:sz w:val="28"/>
        <w:szCs w:val="28"/>
      </w:rPr>
      <w:t>256</w:t>
    </w:r>
    <w:r w:rsidR="0031534D" w:rsidRPr="00E50F26">
      <w:rPr>
        <w:rFonts w:ascii="Angsana New" w:hAnsi="Angsana New"/>
        <w:b/>
        <w:bCs/>
        <w:sz w:val="28"/>
        <w:szCs w:val="28"/>
      </w:rPr>
      <w:t>8</w:t>
    </w:r>
  </w:p>
  <w:p w14:paraId="105F1B2D" w14:textId="77777777" w:rsidR="002071FD" w:rsidRPr="00637127" w:rsidRDefault="00207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FA1" w14:textId="77777777" w:rsidR="002071FD" w:rsidRPr="00F36ED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F36ED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36EDD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F36EDD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F36EDD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2071FD" w:rsidRPr="00F36ED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F36E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36EDD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F36EDD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36EDD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F36EDD">
      <w:rPr>
        <w:rFonts w:ascii="Angsana New" w:hAnsi="Angsana New"/>
        <w:b/>
        <w:bCs/>
        <w:sz w:val="32"/>
        <w:szCs w:val="32"/>
        <w:cs/>
      </w:rPr>
      <w:t xml:space="preserve"> </w:t>
    </w:r>
    <w:r w:rsidRPr="00F36EDD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F36EDD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F36EDD">
      <w:rPr>
        <w:rFonts w:ascii="Angsana New" w:hAnsi="Angsana New"/>
        <w:b/>
        <w:bCs/>
        <w:sz w:val="32"/>
        <w:szCs w:val="32"/>
        <w:cs/>
      </w:rPr>
      <w:t xml:space="preserve"> </w:t>
    </w:r>
    <w:r w:rsidRPr="00F36EDD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F36EDD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36EDD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F36EDD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F36EDD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2071FD" w:rsidRPr="0093624F" w:rsidRDefault="002071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B007" w14:textId="35E1DDEC" w:rsidR="002071FD" w:rsidRPr="00F36ED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F36ED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F36EDD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F36EDD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F36EDD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727AC6DE" w14:textId="53483BFE" w:rsidR="002071FD" w:rsidRPr="00F36ED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F36EDD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/>
        <w:b/>
        <w:bCs/>
        <w:sz w:val="28"/>
        <w:szCs w:val="28"/>
        <w:cs/>
      </w:rPr>
      <w:tab/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6B2C3A0B" w14:textId="7EF17432" w:rsidR="002071F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F36EDD">
      <w:rPr>
        <w:rFonts w:ascii="Angsana New" w:hAnsi="Angsana New"/>
        <w:b/>
        <w:bCs/>
        <w:sz w:val="28"/>
        <w:szCs w:val="28"/>
        <w:cs/>
      </w:rPr>
      <w:t>วันที่</w:t>
    </w:r>
    <w:r w:rsidRPr="00F36ED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F36EDD">
      <w:rPr>
        <w:rFonts w:ascii="Angsana New" w:hAnsi="Angsana New"/>
        <w:b/>
        <w:bCs/>
        <w:sz w:val="28"/>
        <w:szCs w:val="28"/>
        <w:cs/>
      </w:rPr>
      <w:t xml:space="preserve"> </w:t>
    </w:r>
    <w:r w:rsidR="0031534D" w:rsidRPr="00E50F26">
      <w:rPr>
        <w:rFonts w:ascii="Angsana New" w:hAnsi="Angsana New" w:hint="cs"/>
        <w:b/>
        <w:bCs/>
        <w:sz w:val="28"/>
        <w:szCs w:val="28"/>
      </w:rPr>
      <w:t>3</w:t>
    </w:r>
    <w:r w:rsidR="0031534D" w:rsidRPr="00E50F26">
      <w:rPr>
        <w:rFonts w:ascii="Angsana New" w:hAnsi="Angsana New"/>
        <w:b/>
        <w:bCs/>
        <w:sz w:val="28"/>
        <w:szCs w:val="28"/>
      </w:rPr>
      <w:t>0</w:t>
    </w:r>
    <w:r w:rsidR="0031534D" w:rsidRPr="00F36EDD">
      <w:rPr>
        <w:rFonts w:ascii="Angsana New" w:hAnsi="Angsana New" w:hint="cs"/>
        <w:b/>
        <w:bCs/>
        <w:sz w:val="28"/>
        <w:szCs w:val="28"/>
        <w:cs/>
      </w:rPr>
      <w:t xml:space="preserve"> มิถุนายน </w:t>
    </w:r>
    <w:r w:rsidR="0031534D" w:rsidRPr="00E50F26">
      <w:rPr>
        <w:rFonts w:ascii="Angsana New" w:hAnsi="Angsana New" w:hint="cs"/>
        <w:b/>
        <w:bCs/>
        <w:sz w:val="28"/>
        <w:szCs w:val="28"/>
      </w:rPr>
      <w:t>256</w:t>
    </w:r>
    <w:r w:rsidR="0031534D" w:rsidRPr="00E50F26">
      <w:rPr>
        <w:rFonts w:ascii="Angsana New" w:hAnsi="Angsana New"/>
        <w:b/>
        <w:bCs/>
        <w:sz w:val="28"/>
        <w:szCs w:val="28"/>
      </w:rPr>
      <w:t>8</w:t>
    </w:r>
  </w:p>
  <w:p w14:paraId="1ABB9A88" w14:textId="77777777" w:rsidR="002071FD" w:rsidRPr="00F36EDD" w:rsidRDefault="002071FD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5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EA27F6C"/>
    <w:multiLevelType w:val="hybridMultilevel"/>
    <w:tmpl w:val="0A3E3840"/>
    <w:lvl w:ilvl="0" w:tplc="877C35A2">
      <w:start w:val="1"/>
      <w:numFmt w:val="thaiLetters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D00E77"/>
    <w:multiLevelType w:val="multilevel"/>
    <w:tmpl w:val="711816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DCF3F1B"/>
    <w:multiLevelType w:val="hybridMultilevel"/>
    <w:tmpl w:val="1360C440"/>
    <w:lvl w:ilvl="0" w:tplc="6EEAA0D8">
      <w:start w:val="1"/>
      <w:numFmt w:val="decimal"/>
      <w:lvlText w:val="%1."/>
      <w:lvlJc w:val="left"/>
      <w:pPr>
        <w:ind w:left="135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26551061">
    <w:abstractNumId w:val="6"/>
  </w:num>
  <w:num w:numId="2" w16cid:durableId="908225290">
    <w:abstractNumId w:val="5"/>
  </w:num>
  <w:num w:numId="3" w16cid:durableId="174393235">
    <w:abstractNumId w:val="9"/>
  </w:num>
  <w:num w:numId="4" w16cid:durableId="1760367656">
    <w:abstractNumId w:val="7"/>
  </w:num>
  <w:num w:numId="5" w16cid:durableId="770472949">
    <w:abstractNumId w:val="8"/>
  </w:num>
  <w:num w:numId="6" w16cid:durableId="1437945668">
    <w:abstractNumId w:val="3"/>
  </w:num>
  <w:num w:numId="7" w16cid:durableId="508982330">
    <w:abstractNumId w:val="2"/>
  </w:num>
  <w:num w:numId="8" w16cid:durableId="1470973194">
    <w:abstractNumId w:val="0"/>
  </w:num>
  <w:num w:numId="9" w16cid:durableId="1486358529">
    <w:abstractNumId w:val="1"/>
  </w:num>
  <w:num w:numId="10" w16cid:durableId="322660597">
    <w:abstractNumId w:val="4"/>
  </w:num>
  <w:num w:numId="11" w16cid:durableId="1225604204">
    <w:abstractNumId w:val="16"/>
  </w:num>
  <w:num w:numId="12" w16cid:durableId="1873152473">
    <w:abstractNumId w:val="13"/>
  </w:num>
  <w:num w:numId="13" w16cid:durableId="1412585059">
    <w:abstractNumId w:val="21"/>
  </w:num>
  <w:num w:numId="14" w16cid:durableId="138153634">
    <w:abstractNumId w:val="15"/>
  </w:num>
  <w:num w:numId="15" w16cid:durableId="451486457">
    <w:abstractNumId w:val="18"/>
  </w:num>
  <w:num w:numId="16" w16cid:durableId="680932193">
    <w:abstractNumId w:val="11"/>
  </w:num>
  <w:num w:numId="17" w16cid:durableId="580411329">
    <w:abstractNumId w:val="12"/>
  </w:num>
  <w:num w:numId="18" w16cid:durableId="1098452353">
    <w:abstractNumId w:val="10"/>
  </w:num>
  <w:num w:numId="19" w16cid:durableId="549147321">
    <w:abstractNumId w:val="14"/>
  </w:num>
  <w:num w:numId="20" w16cid:durableId="369306714">
    <w:abstractNumId w:val="20"/>
  </w:num>
  <w:num w:numId="21" w16cid:durableId="1618566971">
    <w:abstractNumId w:val="19"/>
  </w:num>
  <w:num w:numId="22" w16cid:durableId="601300961">
    <w:abstractNumId w:val="17"/>
  </w:num>
  <w:num w:numId="23" w16cid:durableId="899051216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DA0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ABF"/>
    <w:rsid w:val="00002D9A"/>
    <w:rsid w:val="00002EE8"/>
    <w:rsid w:val="00002F31"/>
    <w:rsid w:val="0000302C"/>
    <w:rsid w:val="000036DF"/>
    <w:rsid w:val="00003D77"/>
    <w:rsid w:val="00003E80"/>
    <w:rsid w:val="00004735"/>
    <w:rsid w:val="0000478C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FAE"/>
    <w:rsid w:val="00010251"/>
    <w:rsid w:val="000102C6"/>
    <w:rsid w:val="000106F1"/>
    <w:rsid w:val="00010A8B"/>
    <w:rsid w:val="000114F7"/>
    <w:rsid w:val="000114FB"/>
    <w:rsid w:val="0001157B"/>
    <w:rsid w:val="00011886"/>
    <w:rsid w:val="000118FF"/>
    <w:rsid w:val="00011D3A"/>
    <w:rsid w:val="00011FDB"/>
    <w:rsid w:val="00012139"/>
    <w:rsid w:val="000125BD"/>
    <w:rsid w:val="000129CC"/>
    <w:rsid w:val="00012B7E"/>
    <w:rsid w:val="00013586"/>
    <w:rsid w:val="00013B52"/>
    <w:rsid w:val="00013C24"/>
    <w:rsid w:val="00013E0F"/>
    <w:rsid w:val="00013E34"/>
    <w:rsid w:val="00014556"/>
    <w:rsid w:val="00014620"/>
    <w:rsid w:val="00014799"/>
    <w:rsid w:val="00014D18"/>
    <w:rsid w:val="000151B1"/>
    <w:rsid w:val="000156BA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109"/>
    <w:rsid w:val="00021538"/>
    <w:rsid w:val="000215A9"/>
    <w:rsid w:val="0002172F"/>
    <w:rsid w:val="000217E7"/>
    <w:rsid w:val="00021949"/>
    <w:rsid w:val="00021D81"/>
    <w:rsid w:val="00021E60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931"/>
    <w:rsid w:val="00026A4C"/>
    <w:rsid w:val="00027121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2A77"/>
    <w:rsid w:val="00033058"/>
    <w:rsid w:val="000330E1"/>
    <w:rsid w:val="0003330E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50E"/>
    <w:rsid w:val="00035B30"/>
    <w:rsid w:val="00035CED"/>
    <w:rsid w:val="00035E84"/>
    <w:rsid w:val="00035F2E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A01"/>
    <w:rsid w:val="00041BD0"/>
    <w:rsid w:val="00041CF6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44B"/>
    <w:rsid w:val="00052909"/>
    <w:rsid w:val="00052AE3"/>
    <w:rsid w:val="00053099"/>
    <w:rsid w:val="000533E0"/>
    <w:rsid w:val="000536C7"/>
    <w:rsid w:val="00053954"/>
    <w:rsid w:val="00053978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C7A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68C"/>
    <w:rsid w:val="00066D53"/>
    <w:rsid w:val="00067262"/>
    <w:rsid w:val="000673C9"/>
    <w:rsid w:val="00067794"/>
    <w:rsid w:val="000679E6"/>
    <w:rsid w:val="00067A28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5B2"/>
    <w:rsid w:val="000727DE"/>
    <w:rsid w:val="00072F48"/>
    <w:rsid w:val="000730F4"/>
    <w:rsid w:val="00073338"/>
    <w:rsid w:val="0007338D"/>
    <w:rsid w:val="000738BB"/>
    <w:rsid w:val="00073C23"/>
    <w:rsid w:val="00073E7D"/>
    <w:rsid w:val="000747D9"/>
    <w:rsid w:val="00074A1A"/>
    <w:rsid w:val="00074B13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0E1F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90283"/>
    <w:rsid w:val="00090399"/>
    <w:rsid w:val="00090B69"/>
    <w:rsid w:val="00090F01"/>
    <w:rsid w:val="00090F25"/>
    <w:rsid w:val="00091117"/>
    <w:rsid w:val="0009130A"/>
    <w:rsid w:val="0009145E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D35"/>
    <w:rsid w:val="00092E87"/>
    <w:rsid w:val="00092EC8"/>
    <w:rsid w:val="000932E0"/>
    <w:rsid w:val="000934B0"/>
    <w:rsid w:val="000935FC"/>
    <w:rsid w:val="00093DFC"/>
    <w:rsid w:val="00094094"/>
    <w:rsid w:val="000940DA"/>
    <w:rsid w:val="0009433E"/>
    <w:rsid w:val="0009446D"/>
    <w:rsid w:val="0009495B"/>
    <w:rsid w:val="000949F8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5C4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9EB"/>
    <w:rsid w:val="000A3AF2"/>
    <w:rsid w:val="000A3CCA"/>
    <w:rsid w:val="000A3E53"/>
    <w:rsid w:val="000A3F75"/>
    <w:rsid w:val="000A44AF"/>
    <w:rsid w:val="000A494D"/>
    <w:rsid w:val="000A4D80"/>
    <w:rsid w:val="000A4D89"/>
    <w:rsid w:val="000A502A"/>
    <w:rsid w:val="000A51A7"/>
    <w:rsid w:val="000A531D"/>
    <w:rsid w:val="000A5491"/>
    <w:rsid w:val="000A54F1"/>
    <w:rsid w:val="000A567D"/>
    <w:rsid w:val="000A5684"/>
    <w:rsid w:val="000A654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D20"/>
    <w:rsid w:val="000B1F6D"/>
    <w:rsid w:val="000B2048"/>
    <w:rsid w:val="000B2320"/>
    <w:rsid w:val="000B26AF"/>
    <w:rsid w:val="000B2AC6"/>
    <w:rsid w:val="000B32A0"/>
    <w:rsid w:val="000B3A0F"/>
    <w:rsid w:val="000B3A8F"/>
    <w:rsid w:val="000B3C6D"/>
    <w:rsid w:val="000B3D0C"/>
    <w:rsid w:val="000B407A"/>
    <w:rsid w:val="000B40F1"/>
    <w:rsid w:val="000B417B"/>
    <w:rsid w:val="000B43C0"/>
    <w:rsid w:val="000B453A"/>
    <w:rsid w:val="000B460F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52"/>
    <w:rsid w:val="000B5CFC"/>
    <w:rsid w:val="000B5E26"/>
    <w:rsid w:val="000B63F6"/>
    <w:rsid w:val="000B6B11"/>
    <w:rsid w:val="000B6E81"/>
    <w:rsid w:val="000B6F5A"/>
    <w:rsid w:val="000B7604"/>
    <w:rsid w:val="000B795F"/>
    <w:rsid w:val="000B7A6B"/>
    <w:rsid w:val="000B7C10"/>
    <w:rsid w:val="000B7C4F"/>
    <w:rsid w:val="000B7FE4"/>
    <w:rsid w:val="000C03A4"/>
    <w:rsid w:val="000C06A9"/>
    <w:rsid w:val="000C0752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33E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771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3FB"/>
    <w:rsid w:val="000D644B"/>
    <w:rsid w:val="000D6962"/>
    <w:rsid w:val="000D69DC"/>
    <w:rsid w:val="000D6A2D"/>
    <w:rsid w:val="000D6C04"/>
    <w:rsid w:val="000D70A1"/>
    <w:rsid w:val="000D7128"/>
    <w:rsid w:val="000D71FF"/>
    <w:rsid w:val="000D72D3"/>
    <w:rsid w:val="000D7735"/>
    <w:rsid w:val="000D7832"/>
    <w:rsid w:val="000D7EDF"/>
    <w:rsid w:val="000E0041"/>
    <w:rsid w:val="000E01DA"/>
    <w:rsid w:val="000E02A2"/>
    <w:rsid w:val="000E0421"/>
    <w:rsid w:val="000E0428"/>
    <w:rsid w:val="000E0657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14"/>
    <w:rsid w:val="000E2BB4"/>
    <w:rsid w:val="000E2DC6"/>
    <w:rsid w:val="000E336C"/>
    <w:rsid w:val="000E343D"/>
    <w:rsid w:val="000E353F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118"/>
    <w:rsid w:val="000E5552"/>
    <w:rsid w:val="000E5611"/>
    <w:rsid w:val="000E594F"/>
    <w:rsid w:val="000E59D3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1FF"/>
    <w:rsid w:val="000E728A"/>
    <w:rsid w:val="000E7750"/>
    <w:rsid w:val="000E785C"/>
    <w:rsid w:val="000E7AE9"/>
    <w:rsid w:val="000E7FF7"/>
    <w:rsid w:val="000F01B8"/>
    <w:rsid w:val="000F0239"/>
    <w:rsid w:val="000F0421"/>
    <w:rsid w:val="000F09F4"/>
    <w:rsid w:val="000F0C89"/>
    <w:rsid w:val="000F0D51"/>
    <w:rsid w:val="000F1165"/>
    <w:rsid w:val="000F11F6"/>
    <w:rsid w:val="000F1414"/>
    <w:rsid w:val="000F15FF"/>
    <w:rsid w:val="000F18C6"/>
    <w:rsid w:val="000F1B9C"/>
    <w:rsid w:val="000F1E19"/>
    <w:rsid w:val="000F1E51"/>
    <w:rsid w:val="000F1E68"/>
    <w:rsid w:val="000F21F4"/>
    <w:rsid w:val="000F2433"/>
    <w:rsid w:val="000F288C"/>
    <w:rsid w:val="000F28BF"/>
    <w:rsid w:val="000F2ED5"/>
    <w:rsid w:val="000F30E4"/>
    <w:rsid w:val="000F3579"/>
    <w:rsid w:val="000F3D51"/>
    <w:rsid w:val="000F47BB"/>
    <w:rsid w:val="000F48A6"/>
    <w:rsid w:val="000F50DA"/>
    <w:rsid w:val="000F5A00"/>
    <w:rsid w:val="000F5E09"/>
    <w:rsid w:val="000F5F95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0F7DCE"/>
    <w:rsid w:val="00100345"/>
    <w:rsid w:val="0010146E"/>
    <w:rsid w:val="001016C6"/>
    <w:rsid w:val="00101D19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3EE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0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46C"/>
    <w:rsid w:val="001104D2"/>
    <w:rsid w:val="00110544"/>
    <w:rsid w:val="001107F7"/>
    <w:rsid w:val="00110907"/>
    <w:rsid w:val="00110BE3"/>
    <w:rsid w:val="00110D02"/>
    <w:rsid w:val="00110FF3"/>
    <w:rsid w:val="00111249"/>
    <w:rsid w:val="001112AF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21"/>
    <w:rsid w:val="001158B9"/>
    <w:rsid w:val="00115BF9"/>
    <w:rsid w:val="00115E3F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2EE8"/>
    <w:rsid w:val="00122FF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33A"/>
    <w:rsid w:val="001259B5"/>
    <w:rsid w:val="00125B60"/>
    <w:rsid w:val="00125CEA"/>
    <w:rsid w:val="0012600E"/>
    <w:rsid w:val="00126490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19D"/>
    <w:rsid w:val="001318EB"/>
    <w:rsid w:val="00131BBA"/>
    <w:rsid w:val="00132038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EF7"/>
    <w:rsid w:val="00134FE8"/>
    <w:rsid w:val="001350E4"/>
    <w:rsid w:val="001353C5"/>
    <w:rsid w:val="001354CF"/>
    <w:rsid w:val="001357AE"/>
    <w:rsid w:val="00135BAB"/>
    <w:rsid w:val="00136091"/>
    <w:rsid w:val="001364E8"/>
    <w:rsid w:val="00136681"/>
    <w:rsid w:val="001366EA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418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AA9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7F"/>
    <w:rsid w:val="00153AEA"/>
    <w:rsid w:val="00153BD5"/>
    <w:rsid w:val="00153CE1"/>
    <w:rsid w:val="00153FBD"/>
    <w:rsid w:val="0015423C"/>
    <w:rsid w:val="00154274"/>
    <w:rsid w:val="0015492A"/>
    <w:rsid w:val="001551EC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6F48"/>
    <w:rsid w:val="00157017"/>
    <w:rsid w:val="00157463"/>
    <w:rsid w:val="001574AE"/>
    <w:rsid w:val="00157508"/>
    <w:rsid w:val="00157718"/>
    <w:rsid w:val="0015781A"/>
    <w:rsid w:val="00157AE4"/>
    <w:rsid w:val="00157BEC"/>
    <w:rsid w:val="00157DAA"/>
    <w:rsid w:val="001604CE"/>
    <w:rsid w:val="001605E0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C06"/>
    <w:rsid w:val="00162E79"/>
    <w:rsid w:val="00163411"/>
    <w:rsid w:val="00163674"/>
    <w:rsid w:val="001638AD"/>
    <w:rsid w:val="00163A0F"/>
    <w:rsid w:val="00163B05"/>
    <w:rsid w:val="00163CAD"/>
    <w:rsid w:val="00163D6A"/>
    <w:rsid w:val="00164348"/>
    <w:rsid w:val="00164731"/>
    <w:rsid w:val="00164C0C"/>
    <w:rsid w:val="00164C86"/>
    <w:rsid w:val="00164ED6"/>
    <w:rsid w:val="00164F79"/>
    <w:rsid w:val="001658E8"/>
    <w:rsid w:val="00165B7C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C4A"/>
    <w:rsid w:val="00170DE0"/>
    <w:rsid w:val="00170E9A"/>
    <w:rsid w:val="00171A06"/>
    <w:rsid w:val="00171AC1"/>
    <w:rsid w:val="00171B9F"/>
    <w:rsid w:val="00171C45"/>
    <w:rsid w:val="00171DD7"/>
    <w:rsid w:val="001729B9"/>
    <w:rsid w:val="00172CD6"/>
    <w:rsid w:val="00172DC6"/>
    <w:rsid w:val="0017318F"/>
    <w:rsid w:val="0017319E"/>
    <w:rsid w:val="0017328D"/>
    <w:rsid w:val="001738B3"/>
    <w:rsid w:val="00173CBC"/>
    <w:rsid w:val="00173DC8"/>
    <w:rsid w:val="00174051"/>
    <w:rsid w:val="00174345"/>
    <w:rsid w:val="00174389"/>
    <w:rsid w:val="00174C6D"/>
    <w:rsid w:val="00174D6B"/>
    <w:rsid w:val="0017512C"/>
    <w:rsid w:val="001752AE"/>
    <w:rsid w:val="001753F5"/>
    <w:rsid w:val="0017545A"/>
    <w:rsid w:val="001759B6"/>
    <w:rsid w:val="00175E87"/>
    <w:rsid w:val="00175EDA"/>
    <w:rsid w:val="00175F93"/>
    <w:rsid w:val="00176311"/>
    <w:rsid w:val="00176346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77F45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A77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538B"/>
    <w:rsid w:val="00185F9B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055"/>
    <w:rsid w:val="001916F0"/>
    <w:rsid w:val="001918E6"/>
    <w:rsid w:val="00191B06"/>
    <w:rsid w:val="00191C2C"/>
    <w:rsid w:val="00191CC7"/>
    <w:rsid w:val="00191F43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344"/>
    <w:rsid w:val="00195678"/>
    <w:rsid w:val="00195815"/>
    <w:rsid w:val="00195E3A"/>
    <w:rsid w:val="00195E52"/>
    <w:rsid w:val="0019637A"/>
    <w:rsid w:val="001965DB"/>
    <w:rsid w:val="001966C0"/>
    <w:rsid w:val="001966F4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840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450"/>
    <w:rsid w:val="001A36B6"/>
    <w:rsid w:val="001A3AB7"/>
    <w:rsid w:val="001A3E16"/>
    <w:rsid w:val="001A41C3"/>
    <w:rsid w:val="001A4300"/>
    <w:rsid w:val="001A472E"/>
    <w:rsid w:val="001A5193"/>
    <w:rsid w:val="001A52BA"/>
    <w:rsid w:val="001A5543"/>
    <w:rsid w:val="001A5910"/>
    <w:rsid w:val="001A5A03"/>
    <w:rsid w:val="001A6171"/>
    <w:rsid w:val="001A61BE"/>
    <w:rsid w:val="001A6828"/>
    <w:rsid w:val="001A6A0D"/>
    <w:rsid w:val="001A6B72"/>
    <w:rsid w:val="001A6D2C"/>
    <w:rsid w:val="001A6E34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32F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8B7"/>
    <w:rsid w:val="001C3B17"/>
    <w:rsid w:val="001C3B61"/>
    <w:rsid w:val="001C3BD9"/>
    <w:rsid w:val="001C3FF6"/>
    <w:rsid w:val="001C4123"/>
    <w:rsid w:val="001C42F6"/>
    <w:rsid w:val="001C4526"/>
    <w:rsid w:val="001C528C"/>
    <w:rsid w:val="001C5308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B4"/>
    <w:rsid w:val="001D04C9"/>
    <w:rsid w:val="001D07A2"/>
    <w:rsid w:val="001D0B56"/>
    <w:rsid w:val="001D0E43"/>
    <w:rsid w:val="001D13FE"/>
    <w:rsid w:val="001D16D1"/>
    <w:rsid w:val="001D1959"/>
    <w:rsid w:val="001D1E1F"/>
    <w:rsid w:val="001D2103"/>
    <w:rsid w:val="001D273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1C3"/>
    <w:rsid w:val="001D7282"/>
    <w:rsid w:val="001D7604"/>
    <w:rsid w:val="001D7865"/>
    <w:rsid w:val="001D7C12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93B"/>
    <w:rsid w:val="001E2BBF"/>
    <w:rsid w:val="001E2BFA"/>
    <w:rsid w:val="001E2E94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7B3"/>
    <w:rsid w:val="001F0B05"/>
    <w:rsid w:val="001F0BA0"/>
    <w:rsid w:val="001F0CBA"/>
    <w:rsid w:val="001F1063"/>
    <w:rsid w:val="001F10A4"/>
    <w:rsid w:val="001F10B2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5F0"/>
    <w:rsid w:val="001F379F"/>
    <w:rsid w:val="001F38B1"/>
    <w:rsid w:val="001F3EB5"/>
    <w:rsid w:val="001F442C"/>
    <w:rsid w:val="001F447E"/>
    <w:rsid w:val="001F45A4"/>
    <w:rsid w:val="001F4634"/>
    <w:rsid w:val="001F4683"/>
    <w:rsid w:val="001F486C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38F"/>
    <w:rsid w:val="001F74EB"/>
    <w:rsid w:val="001F786F"/>
    <w:rsid w:val="001F7B6A"/>
    <w:rsid w:val="002001D7"/>
    <w:rsid w:val="0020038B"/>
    <w:rsid w:val="00200643"/>
    <w:rsid w:val="0020066D"/>
    <w:rsid w:val="00200766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5F3C"/>
    <w:rsid w:val="002060BB"/>
    <w:rsid w:val="00206208"/>
    <w:rsid w:val="002069B4"/>
    <w:rsid w:val="002069D0"/>
    <w:rsid w:val="00206ECB"/>
    <w:rsid w:val="002071FD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67"/>
    <w:rsid w:val="00212FF5"/>
    <w:rsid w:val="002134C7"/>
    <w:rsid w:val="002136EA"/>
    <w:rsid w:val="002137F7"/>
    <w:rsid w:val="00214C4F"/>
    <w:rsid w:val="00214C7C"/>
    <w:rsid w:val="002155C1"/>
    <w:rsid w:val="002157E3"/>
    <w:rsid w:val="002158A4"/>
    <w:rsid w:val="00215F78"/>
    <w:rsid w:val="002161E9"/>
    <w:rsid w:val="002163D9"/>
    <w:rsid w:val="00216462"/>
    <w:rsid w:val="00216684"/>
    <w:rsid w:val="002166E5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852"/>
    <w:rsid w:val="00222920"/>
    <w:rsid w:val="00222AC4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AE7"/>
    <w:rsid w:val="00224BDE"/>
    <w:rsid w:val="00224CB6"/>
    <w:rsid w:val="00225304"/>
    <w:rsid w:val="00225352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2F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1DE"/>
    <w:rsid w:val="00233318"/>
    <w:rsid w:val="0023353D"/>
    <w:rsid w:val="002339FC"/>
    <w:rsid w:val="00233B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6DEA"/>
    <w:rsid w:val="002371FD"/>
    <w:rsid w:val="00237406"/>
    <w:rsid w:val="002375BF"/>
    <w:rsid w:val="002376DE"/>
    <w:rsid w:val="00237880"/>
    <w:rsid w:val="00237FDE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24F"/>
    <w:rsid w:val="002422C1"/>
    <w:rsid w:val="0024290C"/>
    <w:rsid w:val="0024294A"/>
    <w:rsid w:val="00242BDE"/>
    <w:rsid w:val="00243201"/>
    <w:rsid w:val="00243842"/>
    <w:rsid w:val="00243968"/>
    <w:rsid w:val="00243A01"/>
    <w:rsid w:val="00243C90"/>
    <w:rsid w:val="00243ED8"/>
    <w:rsid w:val="00243F3B"/>
    <w:rsid w:val="00244C2F"/>
    <w:rsid w:val="00244DA1"/>
    <w:rsid w:val="00244F87"/>
    <w:rsid w:val="0024568E"/>
    <w:rsid w:val="00245F89"/>
    <w:rsid w:val="00246520"/>
    <w:rsid w:val="0024668F"/>
    <w:rsid w:val="00246789"/>
    <w:rsid w:val="00246AAC"/>
    <w:rsid w:val="00246AE1"/>
    <w:rsid w:val="00246CCE"/>
    <w:rsid w:val="002470C0"/>
    <w:rsid w:val="002471BF"/>
    <w:rsid w:val="002471F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39B"/>
    <w:rsid w:val="002524D0"/>
    <w:rsid w:val="00252F0B"/>
    <w:rsid w:val="00253443"/>
    <w:rsid w:val="0025389C"/>
    <w:rsid w:val="002539F4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45B"/>
    <w:rsid w:val="00256587"/>
    <w:rsid w:val="00256683"/>
    <w:rsid w:val="0025686E"/>
    <w:rsid w:val="00256B8C"/>
    <w:rsid w:val="00256BBC"/>
    <w:rsid w:val="00256D22"/>
    <w:rsid w:val="00256F0B"/>
    <w:rsid w:val="00256FD6"/>
    <w:rsid w:val="00257586"/>
    <w:rsid w:val="0025784C"/>
    <w:rsid w:val="00257EC4"/>
    <w:rsid w:val="0026068D"/>
    <w:rsid w:val="00260704"/>
    <w:rsid w:val="00260A82"/>
    <w:rsid w:val="00260B2A"/>
    <w:rsid w:val="002615FB"/>
    <w:rsid w:val="002619CD"/>
    <w:rsid w:val="00261EF2"/>
    <w:rsid w:val="002620E8"/>
    <w:rsid w:val="00262366"/>
    <w:rsid w:val="002623A4"/>
    <w:rsid w:val="0026252B"/>
    <w:rsid w:val="0026265D"/>
    <w:rsid w:val="00262A21"/>
    <w:rsid w:val="0026339F"/>
    <w:rsid w:val="00263546"/>
    <w:rsid w:val="00263953"/>
    <w:rsid w:val="002639CB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882"/>
    <w:rsid w:val="00267F54"/>
    <w:rsid w:val="002702C6"/>
    <w:rsid w:val="00270782"/>
    <w:rsid w:val="00271901"/>
    <w:rsid w:val="00272284"/>
    <w:rsid w:val="002725A7"/>
    <w:rsid w:val="002726C3"/>
    <w:rsid w:val="0027286B"/>
    <w:rsid w:val="00272A69"/>
    <w:rsid w:val="00272B3B"/>
    <w:rsid w:val="00272C9B"/>
    <w:rsid w:val="00273002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09F"/>
    <w:rsid w:val="002771AD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65"/>
    <w:rsid w:val="00280DE9"/>
    <w:rsid w:val="00280FEE"/>
    <w:rsid w:val="0028171F"/>
    <w:rsid w:val="00281C72"/>
    <w:rsid w:val="00281CAD"/>
    <w:rsid w:val="0028209A"/>
    <w:rsid w:val="0028222F"/>
    <w:rsid w:val="00282252"/>
    <w:rsid w:val="002823B4"/>
    <w:rsid w:val="0028258D"/>
    <w:rsid w:val="002825FF"/>
    <w:rsid w:val="002826FE"/>
    <w:rsid w:val="0028270C"/>
    <w:rsid w:val="0028298A"/>
    <w:rsid w:val="002829D3"/>
    <w:rsid w:val="00282E8B"/>
    <w:rsid w:val="002834D4"/>
    <w:rsid w:val="002835F8"/>
    <w:rsid w:val="0028373A"/>
    <w:rsid w:val="00283830"/>
    <w:rsid w:val="00283842"/>
    <w:rsid w:val="00283858"/>
    <w:rsid w:val="002839EE"/>
    <w:rsid w:val="002844A6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87F9A"/>
    <w:rsid w:val="00290012"/>
    <w:rsid w:val="002900B8"/>
    <w:rsid w:val="00290130"/>
    <w:rsid w:val="00290A1F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29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1C0"/>
    <w:rsid w:val="002952EC"/>
    <w:rsid w:val="002955CA"/>
    <w:rsid w:val="002959F9"/>
    <w:rsid w:val="00295B10"/>
    <w:rsid w:val="00295E2E"/>
    <w:rsid w:val="002963ED"/>
    <w:rsid w:val="002965C3"/>
    <w:rsid w:val="002966A5"/>
    <w:rsid w:val="00296A31"/>
    <w:rsid w:val="00296B13"/>
    <w:rsid w:val="002974C2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895"/>
    <w:rsid w:val="002A2FDF"/>
    <w:rsid w:val="002A3386"/>
    <w:rsid w:val="002A3622"/>
    <w:rsid w:val="002A39C8"/>
    <w:rsid w:val="002A3AA9"/>
    <w:rsid w:val="002A3ADB"/>
    <w:rsid w:val="002A3B24"/>
    <w:rsid w:val="002A3B36"/>
    <w:rsid w:val="002A3DF7"/>
    <w:rsid w:val="002A474D"/>
    <w:rsid w:val="002A4990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489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92E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C39"/>
    <w:rsid w:val="002B7DA3"/>
    <w:rsid w:val="002C03BC"/>
    <w:rsid w:val="002C06D5"/>
    <w:rsid w:val="002C0714"/>
    <w:rsid w:val="002C0848"/>
    <w:rsid w:val="002C0A59"/>
    <w:rsid w:val="002C1563"/>
    <w:rsid w:val="002C16E1"/>
    <w:rsid w:val="002C192E"/>
    <w:rsid w:val="002C19FF"/>
    <w:rsid w:val="002C1BA4"/>
    <w:rsid w:val="002C1BAA"/>
    <w:rsid w:val="002C201C"/>
    <w:rsid w:val="002C213E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8EA"/>
    <w:rsid w:val="002C3E1F"/>
    <w:rsid w:val="002C3E48"/>
    <w:rsid w:val="002C4224"/>
    <w:rsid w:val="002C44BE"/>
    <w:rsid w:val="002C46ED"/>
    <w:rsid w:val="002C4769"/>
    <w:rsid w:val="002C48B9"/>
    <w:rsid w:val="002C4B71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6C4"/>
    <w:rsid w:val="002C67A2"/>
    <w:rsid w:val="002C6C35"/>
    <w:rsid w:val="002C7145"/>
    <w:rsid w:val="002C74A9"/>
    <w:rsid w:val="002C7613"/>
    <w:rsid w:val="002C7963"/>
    <w:rsid w:val="002C7F22"/>
    <w:rsid w:val="002D0232"/>
    <w:rsid w:val="002D086D"/>
    <w:rsid w:val="002D0CDA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8B"/>
    <w:rsid w:val="002D2AEE"/>
    <w:rsid w:val="002D3074"/>
    <w:rsid w:val="002D30B0"/>
    <w:rsid w:val="002D38CB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CA8"/>
    <w:rsid w:val="002D5CDE"/>
    <w:rsid w:val="002D5E2B"/>
    <w:rsid w:val="002D5F9F"/>
    <w:rsid w:val="002D6174"/>
    <w:rsid w:val="002D6316"/>
    <w:rsid w:val="002D68EA"/>
    <w:rsid w:val="002D6B2D"/>
    <w:rsid w:val="002D6FFC"/>
    <w:rsid w:val="002D71A3"/>
    <w:rsid w:val="002D71D1"/>
    <w:rsid w:val="002D76DE"/>
    <w:rsid w:val="002D78A8"/>
    <w:rsid w:val="002D78F2"/>
    <w:rsid w:val="002D7903"/>
    <w:rsid w:val="002D7926"/>
    <w:rsid w:val="002D7D4D"/>
    <w:rsid w:val="002D7D70"/>
    <w:rsid w:val="002E0046"/>
    <w:rsid w:val="002E016B"/>
    <w:rsid w:val="002E02A0"/>
    <w:rsid w:val="002E03BF"/>
    <w:rsid w:val="002E0504"/>
    <w:rsid w:val="002E0589"/>
    <w:rsid w:val="002E06CD"/>
    <w:rsid w:val="002E06D4"/>
    <w:rsid w:val="002E0EF8"/>
    <w:rsid w:val="002E10B0"/>
    <w:rsid w:val="002E132A"/>
    <w:rsid w:val="002E13F4"/>
    <w:rsid w:val="002E14B1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A2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53"/>
    <w:rsid w:val="002E5AFA"/>
    <w:rsid w:val="002E5DFC"/>
    <w:rsid w:val="002E6249"/>
    <w:rsid w:val="002E67CF"/>
    <w:rsid w:val="002E6E23"/>
    <w:rsid w:val="002E702B"/>
    <w:rsid w:val="002E70C7"/>
    <w:rsid w:val="002E7723"/>
    <w:rsid w:val="002E78AA"/>
    <w:rsid w:val="002E791B"/>
    <w:rsid w:val="002E7A07"/>
    <w:rsid w:val="002E7E95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865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5E6F"/>
    <w:rsid w:val="002F61A9"/>
    <w:rsid w:val="002F61BF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720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026"/>
    <w:rsid w:val="0030314F"/>
    <w:rsid w:val="003039F9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57A0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08"/>
    <w:rsid w:val="003116F3"/>
    <w:rsid w:val="003117AD"/>
    <w:rsid w:val="00311AB8"/>
    <w:rsid w:val="00312260"/>
    <w:rsid w:val="003122B1"/>
    <w:rsid w:val="003124C3"/>
    <w:rsid w:val="003124CD"/>
    <w:rsid w:val="00312603"/>
    <w:rsid w:val="00312A5B"/>
    <w:rsid w:val="00312B73"/>
    <w:rsid w:val="00312C28"/>
    <w:rsid w:val="00313279"/>
    <w:rsid w:val="003134F3"/>
    <w:rsid w:val="00313595"/>
    <w:rsid w:val="0031366E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B90"/>
    <w:rsid w:val="00314C77"/>
    <w:rsid w:val="0031517D"/>
    <w:rsid w:val="00315297"/>
    <w:rsid w:val="0031534D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1EFD"/>
    <w:rsid w:val="00322142"/>
    <w:rsid w:val="00322246"/>
    <w:rsid w:val="00322852"/>
    <w:rsid w:val="00322A74"/>
    <w:rsid w:val="00322BC2"/>
    <w:rsid w:val="00322F08"/>
    <w:rsid w:val="00323777"/>
    <w:rsid w:val="00323890"/>
    <w:rsid w:val="00323AA7"/>
    <w:rsid w:val="003240D4"/>
    <w:rsid w:val="0032424F"/>
    <w:rsid w:val="0032440D"/>
    <w:rsid w:val="003244E0"/>
    <w:rsid w:val="0032480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194"/>
    <w:rsid w:val="00332DD4"/>
    <w:rsid w:val="00333055"/>
    <w:rsid w:val="0033336A"/>
    <w:rsid w:val="0033337B"/>
    <w:rsid w:val="003333C2"/>
    <w:rsid w:val="0033366D"/>
    <w:rsid w:val="00333AD3"/>
    <w:rsid w:val="00333EAE"/>
    <w:rsid w:val="00333ECF"/>
    <w:rsid w:val="00334019"/>
    <w:rsid w:val="00334215"/>
    <w:rsid w:val="0033474E"/>
    <w:rsid w:val="00334858"/>
    <w:rsid w:val="0033499D"/>
    <w:rsid w:val="00334DDC"/>
    <w:rsid w:val="00334FF9"/>
    <w:rsid w:val="00335110"/>
    <w:rsid w:val="003357D0"/>
    <w:rsid w:val="0033593D"/>
    <w:rsid w:val="00335AB7"/>
    <w:rsid w:val="00335DBA"/>
    <w:rsid w:val="0033602A"/>
    <w:rsid w:val="003362C5"/>
    <w:rsid w:val="00336A38"/>
    <w:rsid w:val="00336E63"/>
    <w:rsid w:val="00336FDC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2ACD"/>
    <w:rsid w:val="003430CC"/>
    <w:rsid w:val="0034315A"/>
    <w:rsid w:val="00343AAC"/>
    <w:rsid w:val="00343B7F"/>
    <w:rsid w:val="00343E2A"/>
    <w:rsid w:val="0034421B"/>
    <w:rsid w:val="003445AD"/>
    <w:rsid w:val="0034464C"/>
    <w:rsid w:val="00344807"/>
    <w:rsid w:val="00344979"/>
    <w:rsid w:val="003449BB"/>
    <w:rsid w:val="003449E9"/>
    <w:rsid w:val="00344A0F"/>
    <w:rsid w:val="00344E6C"/>
    <w:rsid w:val="0034527B"/>
    <w:rsid w:val="003454A6"/>
    <w:rsid w:val="00345A5F"/>
    <w:rsid w:val="003460EB"/>
    <w:rsid w:val="00346673"/>
    <w:rsid w:val="00346A35"/>
    <w:rsid w:val="00347053"/>
    <w:rsid w:val="003470C6"/>
    <w:rsid w:val="003473EA"/>
    <w:rsid w:val="00347440"/>
    <w:rsid w:val="0034748F"/>
    <w:rsid w:val="003478BA"/>
    <w:rsid w:val="00347C78"/>
    <w:rsid w:val="00347C89"/>
    <w:rsid w:val="00347CD4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196D"/>
    <w:rsid w:val="00351BF5"/>
    <w:rsid w:val="00351E6F"/>
    <w:rsid w:val="00352652"/>
    <w:rsid w:val="00352743"/>
    <w:rsid w:val="003528BA"/>
    <w:rsid w:val="00352C66"/>
    <w:rsid w:val="00352C74"/>
    <w:rsid w:val="00352D1F"/>
    <w:rsid w:val="00353217"/>
    <w:rsid w:val="00353365"/>
    <w:rsid w:val="0035354C"/>
    <w:rsid w:val="003535EB"/>
    <w:rsid w:val="00353C6C"/>
    <w:rsid w:val="003541CE"/>
    <w:rsid w:val="00354418"/>
    <w:rsid w:val="00354712"/>
    <w:rsid w:val="00354D3C"/>
    <w:rsid w:val="003551D2"/>
    <w:rsid w:val="003554E3"/>
    <w:rsid w:val="0035562F"/>
    <w:rsid w:val="00355DD8"/>
    <w:rsid w:val="00355F06"/>
    <w:rsid w:val="00356070"/>
    <w:rsid w:val="003560B5"/>
    <w:rsid w:val="00356468"/>
    <w:rsid w:val="00356C26"/>
    <w:rsid w:val="00356C42"/>
    <w:rsid w:val="00356EDF"/>
    <w:rsid w:val="003576E7"/>
    <w:rsid w:val="00357811"/>
    <w:rsid w:val="003579E9"/>
    <w:rsid w:val="00357B07"/>
    <w:rsid w:val="00357B61"/>
    <w:rsid w:val="00357F19"/>
    <w:rsid w:val="00360139"/>
    <w:rsid w:val="00360515"/>
    <w:rsid w:val="003605BF"/>
    <w:rsid w:val="003606AB"/>
    <w:rsid w:val="00360E66"/>
    <w:rsid w:val="0036134A"/>
    <w:rsid w:val="003613C9"/>
    <w:rsid w:val="0036170B"/>
    <w:rsid w:val="00361716"/>
    <w:rsid w:val="00361A0C"/>
    <w:rsid w:val="00361B41"/>
    <w:rsid w:val="00361EB9"/>
    <w:rsid w:val="00361ED2"/>
    <w:rsid w:val="00362289"/>
    <w:rsid w:val="003625F0"/>
    <w:rsid w:val="00362C0F"/>
    <w:rsid w:val="00362E59"/>
    <w:rsid w:val="00362F5D"/>
    <w:rsid w:val="00362FEA"/>
    <w:rsid w:val="00363A77"/>
    <w:rsid w:val="00363AA8"/>
    <w:rsid w:val="00363B59"/>
    <w:rsid w:val="00363E03"/>
    <w:rsid w:val="00363F1C"/>
    <w:rsid w:val="003640D5"/>
    <w:rsid w:val="00364291"/>
    <w:rsid w:val="003646A6"/>
    <w:rsid w:val="00364821"/>
    <w:rsid w:val="00364A10"/>
    <w:rsid w:val="00364EE3"/>
    <w:rsid w:val="003656A8"/>
    <w:rsid w:val="0036582A"/>
    <w:rsid w:val="00365894"/>
    <w:rsid w:val="003658B7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92"/>
    <w:rsid w:val="00374DAC"/>
    <w:rsid w:val="003750FD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A"/>
    <w:rsid w:val="003779FF"/>
    <w:rsid w:val="00377B45"/>
    <w:rsid w:val="00377BC2"/>
    <w:rsid w:val="00377CDE"/>
    <w:rsid w:val="00377E5B"/>
    <w:rsid w:val="00377EDC"/>
    <w:rsid w:val="00377F5F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3CE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C03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6C1"/>
    <w:rsid w:val="0039274D"/>
    <w:rsid w:val="0039298F"/>
    <w:rsid w:val="00392C11"/>
    <w:rsid w:val="00392C4E"/>
    <w:rsid w:val="00392C6B"/>
    <w:rsid w:val="00392F36"/>
    <w:rsid w:val="00393555"/>
    <w:rsid w:val="003935CA"/>
    <w:rsid w:val="00393755"/>
    <w:rsid w:val="003938C5"/>
    <w:rsid w:val="00393A3F"/>
    <w:rsid w:val="00393B3F"/>
    <w:rsid w:val="00393D73"/>
    <w:rsid w:val="003940F2"/>
    <w:rsid w:val="00394370"/>
    <w:rsid w:val="0039490E"/>
    <w:rsid w:val="00394BFC"/>
    <w:rsid w:val="00394D46"/>
    <w:rsid w:val="00395031"/>
    <w:rsid w:val="003958A4"/>
    <w:rsid w:val="003958AA"/>
    <w:rsid w:val="00395E44"/>
    <w:rsid w:val="00395F9F"/>
    <w:rsid w:val="00395FF2"/>
    <w:rsid w:val="0039603F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1D2E"/>
    <w:rsid w:val="003A2430"/>
    <w:rsid w:val="003A248F"/>
    <w:rsid w:val="003A2566"/>
    <w:rsid w:val="003A331D"/>
    <w:rsid w:val="003A3375"/>
    <w:rsid w:val="003A3859"/>
    <w:rsid w:val="003A3A8D"/>
    <w:rsid w:val="003A4091"/>
    <w:rsid w:val="003A4648"/>
    <w:rsid w:val="003A4908"/>
    <w:rsid w:val="003A4D30"/>
    <w:rsid w:val="003A4DB4"/>
    <w:rsid w:val="003A4DB6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074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2B89"/>
    <w:rsid w:val="003B30FB"/>
    <w:rsid w:val="003B35F4"/>
    <w:rsid w:val="003B37E8"/>
    <w:rsid w:val="003B3CE4"/>
    <w:rsid w:val="003B42DB"/>
    <w:rsid w:val="003B4A96"/>
    <w:rsid w:val="003B4F7F"/>
    <w:rsid w:val="003B541D"/>
    <w:rsid w:val="003B552C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405"/>
    <w:rsid w:val="003C6827"/>
    <w:rsid w:val="003C6ACC"/>
    <w:rsid w:val="003C6ADC"/>
    <w:rsid w:val="003C6BC1"/>
    <w:rsid w:val="003C7B4C"/>
    <w:rsid w:val="003C7B66"/>
    <w:rsid w:val="003C7D42"/>
    <w:rsid w:val="003C7D68"/>
    <w:rsid w:val="003D0E54"/>
    <w:rsid w:val="003D13DA"/>
    <w:rsid w:val="003D144B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B1A"/>
    <w:rsid w:val="003D4C28"/>
    <w:rsid w:val="003D4C95"/>
    <w:rsid w:val="003D4DC4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24B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2A4"/>
    <w:rsid w:val="003E3336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59B"/>
    <w:rsid w:val="003E5D21"/>
    <w:rsid w:val="003E60BF"/>
    <w:rsid w:val="003E61B6"/>
    <w:rsid w:val="003E61E1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509"/>
    <w:rsid w:val="003F051B"/>
    <w:rsid w:val="003F068E"/>
    <w:rsid w:val="003F0755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1E"/>
    <w:rsid w:val="003F5F7C"/>
    <w:rsid w:val="003F614C"/>
    <w:rsid w:val="003F6592"/>
    <w:rsid w:val="003F67DB"/>
    <w:rsid w:val="003F67FA"/>
    <w:rsid w:val="003F6963"/>
    <w:rsid w:val="003F69EB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D9E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45D3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175A2"/>
    <w:rsid w:val="0042011C"/>
    <w:rsid w:val="00420665"/>
    <w:rsid w:val="004207DD"/>
    <w:rsid w:val="00420923"/>
    <w:rsid w:val="00420C63"/>
    <w:rsid w:val="00421187"/>
    <w:rsid w:val="0042151D"/>
    <w:rsid w:val="00421C7D"/>
    <w:rsid w:val="00421C94"/>
    <w:rsid w:val="00421E03"/>
    <w:rsid w:val="00421EBE"/>
    <w:rsid w:val="00421FB2"/>
    <w:rsid w:val="0042259E"/>
    <w:rsid w:val="00422EC5"/>
    <w:rsid w:val="00422ED2"/>
    <w:rsid w:val="0042330F"/>
    <w:rsid w:val="00423557"/>
    <w:rsid w:val="00423674"/>
    <w:rsid w:val="0042388B"/>
    <w:rsid w:val="0042402E"/>
    <w:rsid w:val="004246E0"/>
    <w:rsid w:val="004246E1"/>
    <w:rsid w:val="004247DF"/>
    <w:rsid w:val="00424911"/>
    <w:rsid w:val="00424B70"/>
    <w:rsid w:val="00425066"/>
    <w:rsid w:val="004255C9"/>
    <w:rsid w:val="00425AF3"/>
    <w:rsid w:val="00425FEE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0F"/>
    <w:rsid w:val="00431E55"/>
    <w:rsid w:val="00432028"/>
    <w:rsid w:val="0043211C"/>
    <w:rsid w:val="0043287C"/>
    <w:rsid w:val="00432999"/>
    <w:rsid w:val="00432B4E"/>
    <w:rsid w:val="004331BC"/>
    <w:rsid w:val="004336B4"/>
    <w:rsid w:val="0043371B"/>
    <w:rsid w:val="00433883"/>
    <w:rsid w:val="00433996"/>
    <w:rsid w:val="00433B3D"/>
    <w:rsid w:val="00433DEB"/>
    <w:rsid w:val="004342E2"/>
    <w:rsid w:val="00434E73"/>
    <w:rsid w:val="00434FD1"/>
    <w:rsid w:val="00435075"/>
    <w:rsid w:val="00435137"/>
    <w:rsid w:val="004351E8"/>
    <w:rsid w:val="00435C0E"/>
    <w:rsid w:val="00435E36"/>
    <w:rsid w:val="00435FCD"/>
    <w:rsid w:val="004362B9"/>
    <w:rsid w:val="00436CCF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8E2"/>
    <w:rsid w:val="00442A97"/>
    <w:rsid w:val="00442BEE"/>
    <w:rsid w:val="00442DF7"/>
    <w:rsid w:val="00442E68"/>
    <w:rsid w:val="00442E7E"/>
    <w:rsid w:val="00443143"/>
    <w:rsid w:val="00443374"/>
    <w:rsid w:val="004438B5"/>
    <w:rsid w:val="00443B62"/>
    <w:rsid w:val="00443D38"/>
    <w:rsid w:val="00443D46"/>
    <w:rsid w:val="00443E2B"/>
    <w:rsid w:val="00443F8B"/>
    <w:rsid w:val="0044409C"/>
    <w:rsid w:val="00444254"/>
    <w:rsid w:val="004442F3"/>
    <w:rsid w:val="004445CF"/>
    <w:rsid w:val="004445D3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172"/>
    <w:rsid w:val="004467B0"/>
    <w:rsid w:val="004468F8"/>
    <w:rsid w:val="00446947"/>
    <w:rsid w:val="00446B2F"/>
    <w:rsid w:val="00446E50"/>
    <w:rsid w:val="00447503"/>
    <w:rsid w:val="00447936"/>
    <w:rsid w:val="00447F58"/>
    <w:rsid w:val="00450066"/>
    <w:rsid w:val="00450241"/>
    <w:rsid w:val="00450613"/>
    <w:rsid w:val="00450A77"/>
    <w:rsid w:val="00450B58"/>
    <w:rsid w:val="004511E5"/>
    <w:rsid w:val="004513D9"/>
    <w:rsid w:val="00451B2F"/>
    <w:rsid w:val="00451F70"/>
    <w:rsid w:val="004523B3"/>
    <w:rsid w:val="004527AA"/>
    <w:rsid w:val="004527F8"/>
    <w:rsid w:val="00452916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B38"/>
    <w:rsid w:val="00456DA4"/>
    <w:rsid w:val="00456F7A"/>
    <w:rsid w:val="00456FE2"/>
    <w:rsid w:val="00457411"/>
    <w:rsid w:val="00457413"/>
    <w:rsid w:val="0045772F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39B"/>
    <w:rsid w:val="0046158D"/>
    <w:rsid w:val="004615DF"/>
    <w:rsid w:val="00461989"/>
    <w:rsid w:val="004619F6"/>
    <w:rsid w:val="00461C01"/>
    <w:rsid w:val="00461D00"/>
    <w:rsid w:val="00461D71"/>
    <w:rsid w:val="00461ED0"/>
    <w:rsid w:val="00462506"/>
    <w:rsid w:val="00462A9F"/>
    <w:rsid w:val="00462E34"/>
    <w:rsid w:val="00462E44"/>
    <w:rsid w:val="00462FB1"/>
    <w:rsid w:val="00462FCF"/>
    <w:rsid w:val="0046345B"/>
    <w:rsid w:val="0046354E"/>
    <w:rsid w:val="00463816"/>
    <w:rsid w:val="00463E97"/>
    <w:rsid w:val="004640D1"/>
    <w:rsid w:val="00464111"/>
    <w:rsid w:val="004642A3"/>
    <w:rsid w:val="004642F0"/>
    <w:rsid w:val="00464821"/>
    <w:rsid w:val="004649D2"/>
    <w:rsid w:val="00464A30"/>
    <w:rsid w:val="0046514E"/>
    <w:rsid w:val="004651F7"/>
    <w:rsid w:val="00465651"/>
    <w:rsid w:val="004656D1"/>
    <w:rsid w:val="00465A77"/>
    <w:rsid w:val="00465E47"/>
    <w:rsid w:val="00466905"/>
    <w:rsid w:val="004669BC"/>
    <w:rsid w:val="00466C2D"/>
    <w:rsid w:val="00466E71"/>
    <w:rsid w:val="00467753"/>
    <w:rsid w:val="00467E90"/>
    <w:rsid w:val="00470B75"/>
    <w:rsid w:val="0047111D"/>
    <w:rsid w:val="004715E2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3E69"/>
    <w:rsid w:val="00474264"/>
    <w:rsid w:val="0047446C"/>
    <w:rsid w:val="00474610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CA0"/>
    <w:rsid w:val="00476F23"/>
    <w:rsid w:val="00476F5E"/>
    <w:rsid w:val="0047739F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34"/>
    <w:rsid w:val="00481C88"/>
    <w:rsid w:val="00481F9F"/>
    <w:rsid w:val="00482B89"/>
    <w:rsid w:val="00482D80"/>
    <w:rsid w:val="00482DC9"/>
    <w:rsid w:val="00482DFF"/>
    <w:rsid w:val="004830B5"/>
    <w:rsid w:val="004830CA"/>
    <w:rsid w:val="004837BB"/>
    <w:rsid w:val="00483AAB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266"/>
    <w:rsid w:val="00486455"/>
    <w:rsid w:val="0048667E"/>
    <w:rsid w:val="0048669F"/>
    <w:rsid w:val="004866CE"/>
    <w:rsid w:val="0048682A"/>
    <w:rsid w:val="00486A97"/>
    <w:rsid w:val="00486BF4"/>
    <w:rsid w:val="004870CF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DB7"/>
    <w:rsid w:val="00492E5B"/>
    <w:rsid w:val="0049303E"/>
    <w:rsid w:val="00493253"/>
    <w:rsid w:val="004933D5"/>
    <w:rsid w:val="004933DD"/>
    <w:rsid w:val="0049375A"/>
    <w:rsid w:val="00493A1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06D"/>
    <w:rsid w:val="004951E3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E8A"/>
    <w:rsid w:val="00496EFD"/>
    <w:rsid w:val="00496FD7"/>
    <w:rsid w:val="00497D70"/>
    <w:rsid w:val="004A0829"/>
    <w:rsid w:val="004A0974"/>
    <w:rsid w:val="004A0C18"/>
    <w:rsid w:val="004A10E2"/>
    <w:rsid w:val="004A128F"/>
    <w:rsid w:val="004A1904"/>
    <w:rsid w:val="004A1FDD"/>
    <w:rsid w:val="004A22FE"/>
    <w:rsid w:val="004A276D"/>
    <w:rsid w:val="004A2AAE"/>
    <w:rsid w:val="004A2CE1"/>
    <w:rsid w:val="004A2F78"/>
    <w:rsid w:val="004A2F8D"/>
    <w:rsid w:val="004A30F1"/>
    <w:rsid w:val="004A33B0"/>
    <w:rsid w:val="004A349E"/>
    <w:rsid w:val="004A3933"/>
    <w:rsid w:val="004A3A28"/>
    <w:rsid w:val="004A3BD9"/>
    <w:rsid w:val="004A3C63"/>
    <w:rsid w:val="004A3FD4"/>
    <w:rsid w:val="004A408D"/>
    <w:rsid w:val="004A45B5"/>
    <w:rsid w:val="004A49EF"/>
    <w:rsid w:val="004A4B81"/>
    <w:rsid w:val="004A4D7A"/>
    <w:rsid w:val="004A56B7"/>
    <w:rsid w:val="004A5739"/>
    <w:rsid w:val="004A57EF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C68"/>
    <w:rsid w:val="004A7E4B"/>
    <w:rsid w:val="004A7E74"/>
    <w:rsid w:val="004A7EF7"/>
    <w:rsid w:val="004A7F8C"/>
    <w:rsid w:val="004B053D"/>
    <w:rsid w:val="004B07A7"/>
    <w:rsid w:val="004B07CC"/>
    <w:rsid w:val="004B08DC"/>
    <w:rsid w:val="004B0B24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7CA"/>
    <w:rsid w:val="004B5991"/>
    <w:rsid w:val="004B59A5"/>
    <w:rsid w:val="004B6119"/>
    <w:rsid w:val="004B68E2"/>
    <w:rsid w:val="004B6C02"/>
    <w:rsid w:val="004B72E6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C78"/>
    <w:rsid w:val="004C1E6E"/>
    <w:rsid w:val="004C1F0A"/>
    <w:rsid w:val="004C1F45"/>
    <w:rsid w:val="004C215E"/>
    <w:rsid w:val="004C2E96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4D0"/>
    <w:rsid w:val="004C684B"/>
    <w:rsid w:val="004C755B"/>
    <w:rsid w:val="004C7DCD"/>
    <w:rsid w:val="004D05A1"/>
    <w:rsid w:val="004D05BE"/>
    <w:rsid w:val="004D0730"/>
    <w:rsid w:val="004D0755"/>
    <w:rsid w:val="004D0848"/>
    <w:rsid w:val="004D08B2"/>
    <w:rsid w:val="004D0C60"/>
    <w:rsid w:val="004D0EA1"/>
    <w:rsid w:val="004D0F1F"/>
    <w:rsid w:val="004D0F21"/>
    <w:rsid w:val="004D1AB9"/>
    <w:rsid w:val="004D1D71"/>
    <w:rsid w:val="004D205C"/>
    <w:rsid w:val="004D20AF"/>
    <w:rsid w:val="004D2522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A37"/>
    <w:rsid w:val="004D4BB3"/>
    <w:rsid w:val="004D4CAD"/>
    <w:rsid w:val="004D4D30"/>
    <w:rsid w:val="004D5458"/>
    <w:rsid w:val="004D545F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D1B"/>
    <w:rsid w:val="004E2E22"/>
    <w:rsid w:val="004E30A8"/>
    <w:rsid w:val="004E319C"/>
    <w:rsid w:val="004E3E40"/>
    <w:rsid w:val="004E3F0A"/>
    <w:rsid w:val="004E48BB"/>
    <w:rsid w:val="004E4C60"/>
    <w:rsid w:val="004E50F5"/>
    <w:rsid w:val="004E51BF"/>
    <w:rsid w:val="004E5554"/>
    <w:rsid w:val="004E5976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49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68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0C1B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317"/>
    <w:rsid w:val="00515605"/>
    <w:rsid w:val="0051566D"/>
    <w:rsid w:val="00515858"/>
    <w:rsid w:val="00515888"/>
    <w:rsid w:val="00515E23"/>
    <w:rsid w:val="0051614A"/>
    <w:rsid w:val="00516304"/>
    <w:rsid w:val="00516751"/>
    <w:rsid w:val="005168E7"/>
    <w:rsid w:val="00516EB8"/>
    <w:rsid w:val="005177C3"/>
    <w:rsid w:val="00517BAC"/>
    <w:rsid w:val="00517C8C"/>
    <w:rsid w:val="00520516"/>
    <w:rsid w:val="005209F6"/>
    <w:rsid w:val="00520A7E"/>
    <w:rsid w:val="005210EC"/>
    <w:rsid w:val="005214A3"/>
    <w:rsid w:val="00521A02"/>
    <w:rsid w:val="00521DC6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09F"/>
    <w:rsid w:val="00524538"/>
    <w:rsid w:val="00524EC1"/>
    <w:rsid w:val="00524ED2"/>
    <w:rsid w:val="005250B6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26"/>
    <w:rsid w:val="00530EF4"/>
    <w:rsid w:val="005316CC"/>
    <w:rsid w:val="00531C09"/>
    <w:rsid w:val="00531C54"/>
    <w:rsid w:val="00531CC7"/>
    <w:rsid w:val="00532395"/>
    <w:rsid w:val="005324B0"/>
    <w:rsid w:val="00532F28"/>
    <w:rsid w:val="005331FF"/>
    <w:rsid w:val="0053395F"/>
    <w:rsid w:val="0053396A"/>
    <w:rsid w:val="00533B1A"/>
    <w:rsid w:val="00533C78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96F"/>
    <w:rsid w:val="00536A36"/>
    <w:rsid w:val="00536BD0"/>
    <w:rsid w:val="00536C58"/>
    <w:rsid w:val="005371F0"/>
    <w:rsid w:val="0053775B"/>
    <w:rsid w:val="00537B20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819"/>
    <w:rsid w:val="00542C0D"/>
    <w:rsid w:val="00542DB0"/>
    <w:rsid w:val="00542E9C"/>
    <w:rsid w:val="00542F1B"/>
    <w:rsid w:val="005431C3"/>
    <w:rsid w:val="005436D5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874"/>
    <w:rsid w:val="00546A1F"/>
    <w:rsid w:val="00546E21"/>
    <w:rsid w:val="0054701D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1B54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BE7"/>
    <w:rsid w:val="00553C38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FB"/>
    <w:rsid w:val="00555FA8"/>
    <w:rsid w:val="0055607A"/>
    <w:rsid w:val="005565CA"/>
    <w:rsid w:val="0055664C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36E"/>
    <w:rsid w:val="00561D10"/>
    <w:rsid w:val="0056227C"/>
    <w:rsid w:val="00562782"/>
    <w:rsid w:val="005629C2"/>
    <w:rsid w:val="005630EC"/>
    <w:rsid w:val="0056355F"/>
    <w:rsid w:val="005636B8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67DFA"/>
    <w:rsid w:val="00567F1D"/>
    <w:rsid w:val="00570609"/>
    <w:rsid w:val="005708D7"/>
    <w:rsid w:val="00570AF3"/>
    <w:rsid w:val="00570C1C"/>
    <w:rsid w:val="00570FD5"/>
    <w:rsid w:val="00571464"/>
    <w:rsid w:val="00571891"/>
    <w:rsid w:val="00571DF7"/>
    <w:rsid w:val="00571E34"/>
    <w:rsid w:val="0057204A"/>
    <w:rsid w:val="00572053"/>
    <w:rsid w:val="0057208D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B4C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69B"/>
    <w:rsid w:val="0057694A"/>
    <w:rsid w:val="00576D6F"/>
    <w:rsid w:val="00576E88"/>
    <w:rsid w:val="00576F64"/>
    <w:rsid w:val="00576FEA"/>
    <w:rsid w:val="00577251"/>
    <w:rsid w:val="00577779"/>
    <w:rsid w:val="00577FB9"/>
    <w:rsid w:val="0058001C"/>
    <w:rsid w:val="0058008E"/>
    <w:rsid w:val="00580580"/>
    <w:rsid w:val="00580EFA"/>
    <w:rsid w:val="00581744"/>
    <w:rsid w:val="00581C9E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137"/>
    <w:rsid w:val="0058421C"/>
    <w:rsid w:val="00584755"/>
    <w:rsid w:val="005849FE"/>
    <w:rsid w:val="0058513F"/>
    <w:rsid w:val="0058530F"/>
    <w:rsid w:val="0058572B"/>
    <w:rsid w:val="0058589F"/>
    <w:rsid w:val="00585A0A"/>
    <w:rsid w:val="00586065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8743F"/>
    <w:rsid w:val="00587EE4"/>
    <w:rsid w:val="00587F27"/>
    <w:rsid w:val="0059034A"/>
    <w:rsid w:val="0059034E"/>
    <w:rsid w:val="0059038A"/>
    <w:rsid w:val="0059041F"/>
    <w:rsid w:val="005905A7"/>
    <w:rsid w:val="0059061D"/>
    <w:rsid w:val="00590744"/>
    <w:rsid w:val="00590DC3"/>
    <w:rsid w:val="00590F3B"/>
    <w:rsid w:val="00590FD1"/>
    <w:rsid w:val="00591093"/>
    <w:rsid w:val="005912B6"/>
    <w:rsid w:val="00591F15"/>
    <w:rsid w:val="0059221C"/>
    <w:rsid w:val="0059242D"/>
    <w:rsid w:val="005925BC"/>
    <w:rsid w:val="00592899"/>
    <w:rsid w:val="005931CA"/>
    <w:rsid w:val="005933AD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089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97FF7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73E"/>
    <w:rsid w:val="005A28C5"/>
    <w:rsid w:val="005A2DB3"/>
    <w:rsid w:val="005A2DDC"/>
    <w:rsid w:val="005A2FC7"/>
    <w:rsid w:val="005A332E"/>
    <w:rsid w:val="005A3572"/>
    <w:rsid w:val="005A3708"/>
    <w:rsid w:val="005A3B76"/>
    <w:rsid w:val="005A3C71"/>
    <w:rsid w:val="005A3EEC"/>
    <w:rsid w:val="005A3F8C"/>
    <w:rsid w:val="005A40C3"/>
    <w:rsid w:val="005A43A2"/>
    <w:rsid w:val="005A4A65"/>
    <w:rsid w:val="005A4DE0"/>
    <w:rsid w:val="005A4F2E"/>
    <w:rsid w:val="005A517A"/>
    <w:rsid w:val="005A5F3D"/>
    <w:rsid w:val="005A6105"/>
    <w:rsid w:val="005A6463"/>
    <w:rsid w:val="005A6500"/>
    <w:rsid w:val="005A65B1"/>
    <w:rsid w:val="005A6C60"/>
    <w:rsid w:val="005A723F"/>
    <w:rsid w:val="005A7278"/>
    <w:rsid w:val="005A72B0"/>
    <w:rsid w:val="005A7355"/>
    <w:rsid w:val="005A74C4"/>
    <w:rsid w:val="005A75A2"/>
    <w:rsid w:val="005A76DC"/>
    <w:rsid w:val="005A7C04"/>
    <w:rsid w:val="005A7DAE"/>
    <w:rsid w:val="005A7EED"/>
    <w:rsid w:val="005B0145"/>
    <w:rsid w:val="005B036C"/>
    <w:rsid w:val="005B0AA4"/>
    <w:rsid w:val="005B0AA8"/>
    <w:rsid w:val="005B0B64"/>
    <w:rsid w:val="005B0E60"/>
    <w:rsid w:val="005B0EB0"/>
    <w:rsid w:val="005B0FC9"/>
    <w:rsid w:val="005B13AE"/>
    <w:rsid w:val="005B1688"/>
    <w:rsid w:val="005B1781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40F"/>
    <w:rsid w:val="005B56C4"/>
    <w:rsid w:val="005B59BD"/>
    <w:rsid w:val="005B5B1D"/>
    <w:rsid w:val="005B5CAF"/>
    <w:rsid w:val="005B5E4B"/>
    <w:rsid w:val="005B5EAA"/>
    <w:rsid w:val="005B6153"/>
    <w:rsid w:val="005B6595"/>
    <w:rsid w:val="005B6896"/>
    <w:rsid w:val="005B6BA8"/>
    <w:rsid w:val="005B6C09"/>
    <w:rsid w:val="005B6F18"/>
    <w:rsid w:val="005B6F3C"/>
    <w:rsid w:val="005B7074"/>
    <w:rsid w:val="005B7294"/>
    <w:rsid w:val="005B7334"/>
    <w:rsid w:val="005B73D1"/>
    <w:rsid w:val="005B760F"/>
    <w:rsid w:val="005B765B"/>
    <w:rsid w:val="005B7866"/>
    <w:rsid w:val="005B789F"/>
    <w:rsid w:val="005B7EDE"/>
    <w:rsid w:val="005C0135"/>
    <w:rsid w:val="005C0540"/>
    <w:rsid w:val="005C084C"/>
    <w:rsid w:val="005C0B0B"/>
    <w:rsid w:val="005C0B1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3AEA"/>
    <w:rsid w:val="005C41C2"/>
    <w:rsid w:val="005C4269"/>
    <w:rsid w:val="005C43CD"/>
    <w:rsid w:val="005C4CD4"/>
    <w:rsid w:val="005C4D74"/>
    <w:rsid w:val="005C5B19"/>
    <w:rsid w:val="005C5CC7"/>
    <w:rsid w:val="005C5CFE"/>
    <w:rsid w:val="005C5FD6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BBB"/>
    <w:rsid w:val="005D0D13"/>
    <w:rsid w:val="005D0FE2"/>
    <w:rsid w:val="005D1710"/>
    <w:rsid w:val="005D17A5"/>
    <w:rsid w:val="005D1841"/>
    <w:rsid w:val="005D1D67"/>
    <w:rsid w:val="005D20F7"/>
    <w:rsid w:val="005D2262"/>
    <w:rsid w:val="005D2524"/>
    <w:rsid w:val="005D2E39"/>
    <w:rsid w:val="005D308D"/>
    <w:rsid w:val="005D3187"/>
    <w:rsid w:val="005D3568"/>
    <w:rsid w:val="005D3646"/>
    <w:rsid w:val="005D3A0E"/>
    <w:rsid w:val="005D4508"/>
    <w:rsid w:val="005D4837"/>
    <w:rsid w:val="005D49E8"/>
    <w:rsid w:val="005D4BBE"/>
    <w:rsid w:val="005D4CDB"/>
    <w:rsid w:val="005D563D"/>
    <w:rsid w:val="005D62A4"/>
    <w:rsid w:val="005D668B"/>
    <w:rsid w:val="005D6B87"/>
    <w:rsid w:val="005D6C21"/>
    <w:rsid w:val="005D6E99"/>
    <w:rsid w:val="005D701E"/>
    <w:rsid w:val="005D70AD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8ED"/>
    <w:rsid w:val="005E4961"/>
    <w:rsid w:val="005E4B60"/>
    <w:rsid w:val="005E4BCB"/>
    <w:rsid w:val="005E4D75"/>
    <w:rsid w:val="005E4D88"/>
    <w:rsid w:val="005E51B3"/>
    <w:rsid w:val="005E5381"/>
    <w:rsid w:val="005E5CA8"/>
    <w:rsid w:val="005E5DBD"/>
    <w:rsid w:val="005E5E15"/>
    <w:rsid w:val="005E6048"/>
    <w:rsid w:val="005E604D"/>
    <w:rsid w:val="005E6165"/>
    <w:rsid w:val="005E66E4"/>
    <w:rsid w:val="005E69E2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6FF"/>
    <w:rsid w:val="005F0D69"/>
    <w:rsid w:val="005F0E01"/>
    <w:rsid w:val="005F0FE5"/>
    <w:rsid w:val="005F10E9"/>
    <w:rsid w:val="005F1AE1"/>
    <w:rsid w:val="005F1FD9"/>
    <w:rsid w:val="005F2897"/>
    <w:rsid w:val="005F2D74"/>
    <w:rsid w:val="005F2E15"/>
    <w:rsid w:val="005F2EC0"/>
    <w:rsid w:val="005F30B4"/>
    <w:rsid w:val="005F3116"/>
    <w:rsid w:val="005F3188"/>
    <w:rsid w:val="005F36B4"/>
    <w:rsid w:val="005F399B"/>
    <w:rsid w:val="005F3AD4"/>
    <w:rsid w:val="005F3D87"/>
    <w:rsid w:val="005F3E2F"/>
    <w:rsid w:val="005F411D"/>
    <w:rsid w:val="005F4124"/>
    <w:rsid w:val="005F47D0"/>
    <w:rsid w:val="005F4EC4"/>
    <w:rsid w:val="005F5296"/>
    <w:rsid w:val="005F5BD8"/>
    <w:rsid w:val="005F5C47"/>
    <w:rsid w:val="005F5F76"/>
    <w:rsid w:val="005F604E"/>
    <w:rsid w:val="005F6060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30"/>
    <w:rsid w:val="006007D5"/>
    <w:rsid w:val="00600E76"/>
    <w:rsid w:val="0060113B"/>
    <w:rsid w:val="00601303"/>
    <w:rsid w:val="0060138B"/>
    <w:rsid w:val="006016A6"/>
    <w:rsid w:val="006018CA"/>
    <w:rsid w:val="00601A96"/>
    <w:rsid w:val="00602053"/>
    <w:rsid w:val="00602338"/>
    <w:rsid w:val="00602445"/>
    <w:rsid w:val="00602495"/>
    <w:rsid w:val="00602665"/>
    <w:rsid w:val="00602918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DDE"/>
    <w:rsid w:val="00607E8B"/>
    <w:rsid w:val="00607ECC"/>
    <w:rsid w:val="006102E5"/>
    <w:rsid w:val="006105F6"/>
    <w:rsid w:val="0061078A"/>
    <w:rsid w:val="0061097C"/>
    <w:rsid w:val="00610F1D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3B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3DD9"/>
    <w:rsid w:val="006242C1"/>
    <w:rsid w:val="006242F0"/>
    <w:rsid w:val="00624728"/>
    <w:rsid w:val="00624ADC"/>
    <w:rsid w:val="00624CDD"/>
    <w:rsid w:val="00624F3B"/>
    <w:rsid w:val="00625007"/>
    <w:rsid w:val="0062547D"/>
    <w:rsid w:val="00625E94"/>
    <w:rsid w:val="00626594"/>
    <w:rsid w:val="0062674A"/>
    <w:rsid w:val="006269DE"/>
    <w:rsid w:val="00626DC5"/>
    <w:rsid w:val="006274DB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2F8E"/>
    <w:rsid w:val="006330C1"/>
    <w:rsid w:val="006335F9"/>
    <w:rsid w:val="00633B81"/>
    <w:rsid w:val="00633BD4"/>
    <w:rsid w:val="00633D2F"/>
    <w:rsid w:val="00633D70"/>
    <w:rsid w:val="00634181"/>
    <w:rsid w:val="00634497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37F74"/>
    <w:rsid w:val="00640028"/>
    <w:rsid w:val="00640138"/>
    <w:rsid w:val="006401A2"/>
    <w:rsid w:val="006405B8"/>
    <w:rsid w:val="006416D9"/>
    <w:rsid w:val="00641863"/>
    <w:rsid w:val="006419FD"/>
    <w:rsid w:val="00641D1B"/>
    <w:rsid w:val="00641F49"/>
    <w:rsid w:val="00642129"/>
    <w:rsid w:val="00642136"/>
    <w:rsid w:val="0064232F"/>
    <w:rsid w:val="00642398"/>
    <w:rsid w:val="006423D5"/>
    <w:rsid w:val="00642445"/>
    <w:rsid w:val="00642686"/>
    <w:rsid w:val="00642B9F"/>
    <w:rsid w:val="00642BFA"/>
    <w:rsid w:val="00642DCA"/>
    <w:rsid w:val="00643635"/>
    <w:rsid w:val="0064386A"/>
    <w:rsid w:val="00643BE9"/>
    <w:rsid w:val="00643CA2"/>
    <w:rsid w:val="00643F27"/>
    <w:rsid w:val="00644623"/>
    <w:rsid w:val="00644734"/>
    <w:rsid w:val="006448AB"/>
    <w:rsid w:val="00644BA2"/>
    <w:rsid w:val="00644CAB"/>
    <w:rsid w:val="00644DC4"/>
    <w:rsid w:val="00644F26"/>
    <w:rsid w:val="00645019"/>
    <w:rsid w:val="006452B2"/>
    <w:rsid w:val="00645376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2D4"/>
    <w:rsid w:val="00660574"/>
    <w:rsid w:val="006608A4"/>
    <w:rsid w:val="00660A87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2D"/>
    <w:rsid w:val="00664BD1"/>
    <w:rsid w:val="00665332"/>
    <w:rsid w:val="00665747"/>
    <w:rsid w:val="00665850"/>
    <w:rsid w:val="006659D0"/>
    <w:rsid w:val="006659E1"/>
    <w:rsid w:val="00665CF8"/>
    <w:rsid w:val="00665EAE"/>
    <w:rsid w:val="00666311"/>
    <w:rsid w:val="00666545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58F"/>
    <w:rsid w:val="0067060E"/>
    <w:rsid w:val="00670A41"/>
    <w:rsid w:val="00670BF1"/>
    <w:rsid w:val="00670F8E"/>
    <w:rsid w:val="00671673"/>
    <w:rsid w:val="00671685"/>
    <w:rsid w:val="00671988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6D0E"/>
    <w:rsid w:val="006770BE"/>
    <w:rsid w:val="006775BD"/>
    <w:rsid w:val="006775F6"/>
    <w:rsid w:val="006777E2"/>
    <w:rsid w:val="006777F2"/>
    <w:rsid w:val="00677FDA"/>
    <w:rsid w:val="006801ED"/>
    <w:rsid w:val="00680279"/>
    <w:rsid w:val="0068027E"/>
    <w:rsid w:val="0068062D"/>
    <w:rsid w:val="006806A9"/>
    <w:rsid w:val="006812B9"/>
    <w:rsid w:val="006812FB"/>
    <w:rsid w:val="006814D7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4C9"/>
    <w:rsid w:val="00684617"/>
    <w:rsid w:val="00684A5A"/>
    <w:rsid w:val="00684ED0"/>
    <w:rsid w:val="0068542B"/>
    <w:rsid w:val="00685667"/>
    <w:rsid w:val="00685E1C"/>
    <w:rsid w:val="00685ECE"/>
    <w:rsid w:val="00685FCF"/>
    <w:rsid w:val="006863EC"/>
    <w:rsid w:val="00686E0E"/>
    <w:rsid w:val="00686E19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6B0"/>
    <w:rsid w:val="00692C18"/>
    <w:rsid w:val="00692F70"/>
    <w:rsid w:val="00692FC0"/>
    <w:rsid w:val="00693283"/>
    <w:rsid w:val="0069350C"/>
    <w:rsid w:val="00693B60"/>
    <w:rsid w:val="00693D23"/>
    <w:rsid w:val="006943DF"/>
    <w:rsid w:val="006946F7"/>
    <w:rsid w:val="006946FA"/>
    <w:rsid w:val="0069475D"/>
    <w:rsid w:val="00694C6E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8D0"/>
    <w:rsid w:val="00696927"/>
    <w:rsid w:val="00696A4C"/>
    <w:rsid w:val="00696EB6"/>
    <w:rsid w:val="0069712E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89"/>
    <w:rsid w:val="006A0EE0"/>
    <w:rsid w:val="006A11CD"/>
    <w:rsid w:val="006A120C"/>
    <w:rsid w:val="006A1605"/>
    <w:rsid w:val="006A1EE1"/>
    <w:rsid w:val="006A1FD1"/>
    <w:rsid w:val="006A2137"/>
    <w:rsid w:val="006A214C"/>
    <w:rsid w:val="006A21C1"/>
    <w:rsid w:val="006A2723"/>
    <w:rsid w:val="006A30A8"/>
    <w:rsid w:val="006A30B0"/>
    <w:rsid w:val="006A31D3"/>
    <w:rsid w:val="006A32F7"/>
    <w:rsid w:val="006A357F"/>
    <w:rsid w:val="006A3F59"/>
    <w:rsid w:val="006A43B9"/>
    <w:rsid w:val="006A45AE"/>
    <w:rsid w:val="006A4D10"/>
    <w:rsid w:val="006A50EF"/>
    <w:rsid w:val="006A5345"/>
    <w:rsid w:val="006A53F6"/>
    <w:rsid w:val="006A5B1B"/>
    <w:rsid w:val="006A60F9"/>
    <w:rsid w:val="006A6186"/>
    <w:rsid w:val="006A6294"/>
    <w:rsid w:val="006A63F0"/>
    <w:rsid w:val="006A661F"/>
    <w:rsid w:val="006A6624"/>
    <w:rsid w:val="006A6C09"/>
    <w:rsid w:val="006A6C2C"/>
    <w:rsid w:val="006A7170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0FE1"/>
    <w:rsid w:val="006B100E"/>
    <w:rsid w:val="006B1749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B0B"/>
    <w:rsid w:val="006B4D7E"/>
    <w:rsid w:val="006B535D"/>
    <w:rsid w:val="006B576E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AC0"/>
    <w:rsid w:val="006B7DEA"/>
    <w:rsid w:val="006C0613"/>
    <w:rsid w:val="006C0621"/>
    <w:rsid w:val="006C072C"/>
    <w:rsid w:val="006C1282"/>
    <w:rsid w:val="006C146D"/>
    <w:rsid w:val="006C1640"/>
    <w:rsid w:val="006C1C64"/>
    <w:rsid w:val="006C2092"/>
    <w:rsid w:val="006C22CB"/>
    <w:rsid w:val="006C23A5"/>
    <w:rsid w:val="006C254F"/>
    <w:rsid w:val="006C2827"/>
    <w:rsid w:val="006C2AA6"/>
    <w:rsid w:val="006C30FE"/>
    <w:rsid w:val="006C3EA4"/>
    <w:rsid w:val="006C41FF"/>
    <w:rsid w:val="006C4FCB"/>
    <w:rsid w:val="006C516A"/>
    <w:rsid w:val="006C523E"/>
    <w:rsid w:val="006C5798"/>
    <w:rsid w:val="006C59B9"/>
    <w:rsid w:val="006C5D70"/>
    <w:rsid w:val="006C5F82"/>
    <w:rsid w:val="006C6103"/>
    <w:rsid w:val="006C6A08"/>
    <w:rsid w:val="006C6DFF"/>
    <w:rsid w:val="006C6E3E"/>
    <w:rsid w:val="006C6F8A"/>
    <w:rsid w:val="006C7734"/>
    <w:rsid w:val="006C7871"/>
    <w:rsid w:val="006C7998"/>
    <w:rsid w:val="006C7B9F"/>
    <w:rsid w:val="006C7D05"/>
    <w:rsid w:val="006D02B0"/>
    <w:rsid w:val="006D0620"/>
    <w:rsid w:val="006D0A69"/>
    <w:rsid w:val="006D0C44"/>
    <w:rsid w:val="006D0DC5"/>
    <w:rsid w:val="006D1115"/>
    <w:rsid w:val="006D1530"/>
    <w:rsid w:val="006D172E"/>
    <w:rsid w:val="006D1AB6"/>
    <w:rsid w:val="006D202F"/>
    <w:rsid w:val="006D2A42"/>
    <w:rsid w:val="006D2D22"/>
    <w:rsid w:val="006D3039"/>
    <w:rsid w:val="006D3216"/>
    <w:rsid w:val="006D3248"/>
    <w:rsid w:val="006D332E"/>
    <w:rsid w:val="006D387F"/>
    <w:rsid w:val="006D388B"/>
    <w:rsid w:val="006D3921"/>
    <w:rsid w:val="006D39F2"/>
    <w:rsid w:val="006D3A84"/>
    <w:rsid w:val="006D3BCD"/>
    <w:rsid w:val="006D3BF1"/>
    <w:rsid w:val="006D4077"/>
    <w:rsid w:val="006D4181"/>
    <w:rsid w:val="006D41F2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D97"/>
    <w:rsid w:val="006D7F7E"/>
    <w:rsid w:val="006E060A"/>
    <w:rsid w:val="006E0937"/>
    <w:rsid w:val="006E0E02"/>
    <w:rsid w:val="006E14CC"/>
    <w:rsid w:val="006E1537"/>
    <w:rsid w:val="006E17BC"/>
    <w:rsid w:val="006E1A58"/>
    <w:rsid w:val="006E1D17"/>
    <w:rsid w:val="006E1EEA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751"/>
    <w:rsid w:val="006E7A6D"/>
    <w:rsid w:val="006E7B8E"/>
    <w:rsid w:val="006E7D81"/>
    <w:rsid w:val="006E7E21"/>
    <w:rsid w:val="006E7FD0"/>
    <w:rsid w:val="006F005D"/>
    <w:rsid w:val="006F01AF"/>
    <w:rsid w:val="006F0216"/>
    <w:rsid w:val="006F02A2"/>
    <w:rsid w:val="006F035C"/>
    <w:rsid w:val="006F0A7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381"/>
    <w:rsid w:val="006F257C"/>
    <w:rsid w:val="006F2861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164"/>
    <w:rsid w:val="006F420D"/>
    <w:rsid w:val="006F425F"/>
    <w:rsid w:val="006F45C0"/>
    <w:rsid w:val="006F4982"/>
    <w:rsid w:val="006F4C0C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DEE"/>
    <w:rsid w:val="006F6FAD"/>
    <w:rsid w:val="006F7312"/>
    <w:rsid w:val="006F7629"/>
    <w:rsid w:val="006F7640"/>
    <w:rsid w:val="006F7BEB"/>
    <w:rsid w:val="006F7D5E"/>
    <w:rsid w:val="006F7E82"/>
    <w:rsid w:val="00700026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B7F"/>
    <w:rsid w:val="00703CA0"/>
    <w:rsid w:val="00703CE0"/>
    <w:rsid w:val="00703FA3"/>
    <w:rsid w:val="0070401E"/>
    <w:rsid w:val="00704049"/>
    <w:rsid w:val="007042B3"/>
    <w:rsid w:val="00704503"/>
    <w:rsid w:val="0070463E"/>
    <w:rsid w:val="007046BE"/>
    <w:rsid w:val="0070531D"/>
    <w:rsid w:val="0070532F"/>
    <w:rsid w:val="007055C7"/>
    <w:rsid w:val="00705724"/>
    <w:rsid w:val="0070595C"/>
    <w:rsid w:val="00705AB8"/>
    <w:rsid w:val="00705AEF"/>
    <w:rsid w:val="00705C47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6E33"/>
    <w:rsid w:val="0070712B"/>
    <w:rsid w:val="0070752C"/>
    <w:rsid w:val="0070788F"/>
    <w:rsid w:val="00707BCA"/>
    <w:rsid w:val="00707E96"/>
    <w:rsid w:val="0071072E"/>
    <w:rsid w:val="00710802"/>
    <w:rsid w:val="00710C10"/>
    <w:rsid w:val="00711266"/>
    <w:rsid w:val="00711641"/>
    <w:rsid w:val="00711754"/>
    <w:rsid w:val="00711963"/>
    <w:rsid w:val="00711B37"/>
    <w:rsid w:val="00711EE2"/>
    <w:rsid w:val="007122F8"/>
    <w:rsid w:val="007125AD"/>
    <w:rsid w:val="0071263D"/>
    <w:rsid w:val="00712984"/>
    <w:rsid w:val="00712BAC"/>
    <w:rsid w:val="00713261"/>
    <w:rsid w:val="007133A7"/>
    <w:rsid w:val="00713482"/>
    <w:rsid w:val="00713885"/>
    <w:rsid w:val="00713E38"/>
    <w:rsid w:val="007140A3"/>
    <w:rsid w:val="007142B8"/>
    <w:rsid w:val="00714728"/>
    <w:rsid w:val="007147D5"/>
    <w:rsid w:val="0071487F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4BB"/>
    <w:rsid w:val="00720ABB"/>
    <w:rsid w:val="00721814"/>
    <w:rsid w:val="00721A1E"/>
    <w:rsid w:val="00721AEF"/>
    <w:rsid w:val="00721C9C"/>
    <w:rsid w:val="00721D53"/>
    <w:rsid w:val="00721DDF"/>
    <w:rsid w:val="00722033"/>
    <w:rsid w:val="007220D3"/>
    <w:rsid w:val="007226DC"/>
    <w:rsid w:val="0072280D"/>
    <w:rsid w:val="00722DCD"/>
    <w:rsid w:val="007234BF"/>
    <w:rsid w:val="007236AF"/>
    <w:rsid w:val="007237F4"/>
    <w:rsid w:val="00723840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AE5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CD4"/>
    <w:rsid w:val="00730D5C"/>
    <w:rsid w:val="00730E3E"/>
    <w:rsid w:val="00730EAC"/>
    <w:rsid w:val="007311E9"/>
    <w:rsid w:val="00731599"/>
    <w:rsid w:val="00731BAB"/>
    <w:rsid w:val="00731C2E"/>
    <w:rsid w:val="007325A9"/>
    <w:rsid w:val="0073333C"/>
    <w:rsid w:val="00733456"/>
    <w:rsid w:val="00733668"/>
    <w:rsid w:val="00733B1C"/>
    <w:rsid w:val="00733EAA"/>
    <w:rsid w:val="00734092"/>
    <w:rsid w:val="00734804"/>
    <w:rsid w:val="0073497A"/>
    <w:rsid w:val="00734AE9"/>
    <w:rsid w:val="00734BE0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59E"/>
    <w:rsid w:val="00737738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BA0"/>
    <w:rsid w:val="00740EDC"/>
    <w:rsid w:val="007412A1"/>
    <w:rsid w:val="007415C8"/>
    <w:rsid w:val="0074187F"/>
    <w:rsid w:val="00741B71"/>
    <w:rsid w:val="00741C70"/>
    <w:rsid w:val="00741E03"/>
    <w:rsid w:val="007422C5"/>
    <w:rsid w:val="007427BF"/>
    <w:rsid w:val="00742A42"/>
    <w:rsid w:val="007430E5"/>
    <w:rsid w:val="007431CD"/>
    <w:rsid w:val="0074321B"/>
    <w:rsid w:val="00743768"/>
    <w:rsid w:val="00743976"/>
    <w:rsid w:val="00744096"/>
    <w:rsid w:val="0074496E"/>
    <w:rsid w:val="007449D9"/>
    <w:rsid w:val="007450B8"/>
    <w:rsid w:val="00745286"/>
    <w:rsid w:val="00745D10"/>
    <w:rsid w:val="00745D5D"/>
    <w:rsid w:val="00745E7B"/>
    <w:rsid w:val="00745F00"/>
    <w:rsid w:val="007461BF"/>
    <w:rsid w:val="007462C5"/>
    <w:rsid w:val="0074695F"/>
    <w:rsid w:val="00746B2B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2E71"/>
    <w:rsid w:val="00753163"/>
    <w:rsid w:val="007532E2"/>
    <w:rsid w:val="007533BB"/>
    <w:rsid w:val="0075347A"/>
    <w:rsid w:val="00753F8F"/>
    <w:rsid w:val="00754281"/>
    <w:rsid w:val="007548AD"/>
    <w:rsid w:val="00754F79"/>
    <w:rsid w:val="0075504E"/>
    <w:rsid w:val="007550DD"/>
    <w:rsid w:val="0075511C"/>
    <w:rsid w:val="007553F8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57BE5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3F62"/>
    <w:rsid w:val="007640A9"/>
    <w:rsid w:val="00764137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6C"/>
    <w:rsid w:val="007740E4"/>
    <w:rsid w:val="007748F8"/>
    <w:rsid w:val="00774FEE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04"/>
    <w:rsid w:val="00783F52"/>
    <w:rsid w:val="00784042"/>
    <w:rsid w:val="00784047"/>
    <w:rsid w:val="0078425B"/>
    <w:rsid w:val="00784293"/>
    <w:rsid w:val="0078457B"/>
    <w:rsid w:val="00784590"/>
    <w:rsid w:val="0078476E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999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54F"/>
    <w:rsid w:val="00790661"/>
    <w:rsid w:val="00790A00"/>
    <w:rsid w:val="00790DA0"/>
    <w:rsid w:val="00791099"/>
    <w:rsid w:val="0079152F"/>
    <w:rsid w:val="00791744"/>
    <w:rsid w:val="007917C0"/>
    <w:rsid w:val="007919E2"/>
    <w:rsid w:val="00791CB2"/>
    <w:rsid w:val="00791D9C"/>
    <w:rsid w:val="00791E3A"/>
    <w:rsid w:val="00791FCA"/>
    <w:rsid w:val="00792231"/>
    <w:rsid w:val="0079267C"/>
    <w:rsid w:val="00792A4C"/>
    <w:rsid w:val="00792B0A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7C0"/>
    <w:rsid w:val="00795961"/>
    <w:rsid w:val="00795C77"/>
    <w:rsid w:val="00795D70"/>
    <w:rsid w:val="00795E34"/>
    <w:rsid w:val="00795EEC"/>
    <w:rsid w:val="00795FFF"/>
    <w:rsid w:val="007962AA"/>
    <w:rsid w:val="0079660C"/>
    <w:rsid w:val="0079674C"/>
    <w:rsid w:val="00796B82"/>
    <w:rsid w:val="00796F68"/>
    <w:rsid w:val="00797360"/>
    <w:rsid w:val="0079753E"/>
    <w:rsid w:val="00797B09"/>
    <w:rsid w:val="00797C1B"/>
    <w:rsid w:val="00797FA6"/>
    <w:rsid w:val="007A00DF"/>
    <w:rsid w:val="007A0928"/>
    <w:rsid w:val="007A0991"/>
    <w:rsid w:val="007A0AA3"/>
    <w:rsid w:val="007A0D53"/>
    <w:rsid w:val="007A0FB5"/>
    <w:rsid w:val="007A125B"/>
    <w:rsid w:val="007A1605"/>
    <w:rsid w:val="007A1882"/>
    <w:rsid w:val="007A1C19"/>
    <w:rsid w:val="007A1F03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B28"/>
    <w:rsid w:val="007B0EB8"/>
    <w:rsid w:val="007B103D"/>
    <w:rsid w:val="007B1D8E"/>
    <w:rsid w:val="007B1DFB"/>
    <w:rsid w:val="007B2197"/>
    <w:rsid w:val="007B231F"/>
    <w:rsid w:val="007B23DD"/>
    <w:rsid w:val="007B2929"/>
    <w:rsid w:val="007B2CCA"/>
    <w:rsid w:val="007B3030"/>
    <w:rsid w:val="007B304A"/>
    <w:rsid w:val="007B31B2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6F2E"/>
    <w:rsid w:val="007B72B3"/>
    <w:rsid w:val="007B784F"/>
    <w:rsid w:val="007B7ACC"/>
    <w:rsid w:val="007B7B93"/>
    <w:rsid w:val="007C0267"/>
    <w:rsid w:val="007C0774"/>
    <w:rsid w:val="007C0823"/>
    <w:rsid w:val="007C089C"/>
    <w:rsid w:val="007C093D"/>
    <w:rsid w:val="007C09DC"/>
    <w:rsid w:val="007C0B41"/>
    <w:rsid w:val="007C129B"/>
    <w:rsid w:val="007C1764"/>
    <w:rsid w:val="007C2116"/>
    <w:rsid w:val="007C26B2"/>
    <w:rsid w:val="007C2FA9"/>
    <w:rsid w:val="007C308A"/>
    <w:rsid w:val="007C3480"/>
    <w:rsid w:val="007C3534"/>
    <w:rsid w:val="007C37D5"/>
    <w:rsid w:val="007C3BA8"/>
    <w:rsid w:val="007C4027"/>
    <w:rsid w:val="007C4A3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23"/>
    <w:rsid w:val="007C74F9"/>
    <w:rsid w:val="007C753D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013"/>
    <w:rsid w:val="007D3159"/>
    <w:rsid w:val="007D3201"/>
    <w:rsid w:val="007D3349"/>
    <w:rsid w:val="007D3427"/>
    <w:rsid w:val="007D3928"/>
    <w:rsid w:val="007D3AE9"/>
    <w:rsid w:val="007D40BE"/>
    <w:rsid w:val="007D48F3"/>
    <w:rsid w:val="007D498A"/>
    <w:rsid w:val="007D499B"/>
    <w:rsid w:val="007D4A16"/>
    <w:rsid w:val="007D4B36"/>
    <w:rsid w:val="007D4CA7"/>
    <w:rsid w:val="007D5204"/>
    <w:rsid w:val="007D5522"/>
    <w:rsid w:val="007D5CD3"/>
    <w:rsid w:val="007D5F1D"/>
    <w:rsid w:val="007D5F28"/>
    <w:rsid w:val="007D62FC"/>
    <w:rsid w:val="007D719D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2EA"/>
    <w:rsid w:val="007E0663"/>
    <w:rsid w:val="007E06C7"/>
    <w:rsid w:val="007E0F91"/>
    <w:rsid w:val="007E12B1"/>
    <w:rsid w:val="007E20D2"/>
    <w:rsid w:val="007E2322"/>
    <w:rsid w:val="007E253D"/>
    <w:rsid w:val="007E293E"/>
    <w:rsid w:val="007E3BC2"/>
    <w:rsid w:val="007E3F2E"/>
    <w:rsid w:val="007E4370"/>
    <w:rsid w:val="007E4866"/>
    <w:rsid w:val="007E4BCD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020"/>
    <w:rsid w:val="007F118B"/>
    <w:rsid w:val="007F148A"/>
    <w:rsid w:val="007F14A7"/>
    <w:rsid w:val="007F16AD"/>
    <w:rsid w:val="007F17FC"/>
    <w:rsid w:val="007F18F4"/>
    <w:rsid w:val="007F1CB7"/>
    <w:rsid w:val="007F1CCA"/>
    <w:rsid w:val="007F2209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A7F"/>
    <w:rsid w:val="007F5E4D"/>
    <w:rsid w:val="007F5EB4"/>
    <w:rsid w:val="007F6154"/>
    <w:rsid w:val="007F61D3"/>
    <w:rsid w:val="007F651F"/>
    <w:rsid w:val="007F65CD"/>
    <w:rsid w:val="007F67A8"/>
    <w:rsid w:val="007F6E58"/>
    <w:rsid w:val="007F706F"/>
    <w:rsid w:val="007F796D"/>
    <w:rsid w:val="007F7CAE"/>
    <w:rsid w:val="007F7D9D"/>
    <w:rsid w:val="007F7E96"/>
    <w:rsid w:val="00800C86"/>
    <w:rsid w:val="00800F16"/>
    <w:rsid w:val="00800F44"/>
    <w:rsid w:val="00800FA1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3F4"/>
    <w:rsid w:val="0080367C"/>
    <w:rsid w:val="008038B0"/>
    <w:rsid w:val="00803DFC"/>
    <w:rsid w:val="00803FAC"/>
    <w:rsid w:val="00804AB4"/>
    <w:rsid w:val="00804B88"/>
    <w:rsid w:val="00805128"/>
    <w:rsid w:val="008051A6"/>
    <w:rsid w:val="008053CD"/>
    <w:rsid w:val="0080550B"/>
    <w:rsid w:val="00805714"/>
    <w:rsid w:val="00805A31"/>
    <w:rsid w:val="00805DAC"/>
    <w:rsid w:val="00805F89"/>
    <w:rsid w:val="00806557"/>
    <w:rsid w:val="008069BC"/>
    <w:rsid w:val="00806D4B"/>
    <w:rsid w:val="0080726A"/>
    <w:rsid w:val="008076AD"/>
    <w:rsid w:val="00807CBA"/>
    <w:rsid w:val="0081014A"/>
    <w:rsid w:val="008102BF"/>
    <w:rsid w:val="00810408"/>
    <w:rsid w:val="0081059B"/>
    <w:rsid w:val="00810838"/>
    <w:rsid w:val="008110D4"/>
    <w:rsid w:val="00811574"/>
    <w:rsid w:val="00811610"/>
    <w:rsid w:val="00811642"/>
    <w:rsid w:val="008119C6"/>
    <w:rsid w:val="00811C2B"/>
    <w:rsid w:val="008122D6"/>
    <w:rsid w:val="008128DE"/>
    <w:rsid w:val="0081291B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71A"/>
    <w:rsid w:val="00814852"/>
    <w:rsid w:val="00814CB5"/>
    <w:rsid w:val="00814EB3"/>
    <w:rsid w:val="00814FDA"/>
    <w:rsid w:val="008154BC"/>
    <w:rsid w:val="00815823"/>
    <w:rsid w:val="00815918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3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82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67C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5A00"/>
    <w:rsid w:val="008261F5"/>
    <w:rsid w:val="0082631B"/>
    <w:rsid w:val="008263F9"/>
    <w:rsid w:val="008265CC"/>
    <w:rsid w:val="008266B3"/>
    <w:rsid w:val="00826868"/>
    <w:rsid w:val="00826BDF"/>
    <w:rsid w:val="00826FCF"/>
    <w:rsid w:val="00826FF6"/>
    <w:rsid w:val="008302BC"/>
    <w:rsid w:val="00830363"/>
    <w:rsid w:val="00830464"/>
    <w:rsid w:val="00830619"/>
    <w:rsid w:val="008308C3"/>
    <w:rsid w:val="00830B79"/>
    <w:rsid w:val="00830BBE"/>
    <w:rsid w:val="00830DC6"/>
    <w:rsid w:val="0083110C"/>
    <w:rsid w:val="008316FE"/>
    <w:rsid w:val="00831E4C"/>
    <w:rsid w:val="008320EA"/>
    <w:rsid w:val="00832175"/>
    <w:rsid w:val="00832792"/>
    <w:rsid w:val="00832B91"/>
    <w:rsid w:val="00832C56"/>
    <w:rsid w:val="00832E45"/>
    <w:rsid w:val="0083327C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EAC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EF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5C3"/>
    <w:rsid w:val="00843AD7"/>
    <w:rsid w:val="00843F68"/>
    <w:rsid w:val="00844022"/>
    <w:rsid w:val="008445D7"/>
    <w:rsid w:val="00844796"/>
    <w:rsid w:val="00844CCF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2ED"/>
    <w:rsid w:val="00846528"/>
    <w:rsid w:val="008466C5"/>
    <w:rsid w:val="008469CF"/>
    <w:rsid w:val="00846E25"/>
    <w:rsid w:val="008475B7"/>
    <w:rsid w:val="00847657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763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9BD"/>
    <w:rsid w:val="00854D4B"/>
    <w:rsid w:val="00855207"/>
    <w:rsid w:val="008556BB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820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3FC7"/>
    <w:rsid w:val="00864374"/>
    <w:rsid w:val="00864380"/>
    <w:rsid w:val="008645A5"/>
    <w:rsid w:val="0086466E"/>
    <w:rsid w:val="008649FD"/>
    <w:rsid w:val="00865317"/>
    <w:rsid w:val="00865596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760D"/>
    <w:rsid w:val="008700C3"/>
    <w:rsid w:val="0087042F"/>
    <w:rsid w:val="00870C9D"/>
    <w:rsid w:val="00870EA2"/>
    <w:rsid w:val="00870F3C"/>
    <w:rsid w:val="00870F51"/>
    <w:rsid w:val="00871075"/>
    <w:rsid w:val="008713E5"/>
    <w:rsid w:val="008723C3"/>
    <w:rsid w:val="0087248F"/>
    <w:rsid w:val="0087258B"/>
    <w:rsid w:val="00872746"/>
    <w:rsid w:val="00872A17"/>
    <w:rsid w:val="0087317D"/>
    <w:rsid w:val="008733A9"/>
    <w:rsid w:val="00873621"/>
    <w:rsid w:val="00873742"/>
    <w:rsid w:val="00873986"/>
    <w:rsid w:val="0087398A"/>
    <w:rsid w:val="00873C51"/>
    <w:rsid w:val="0087402E"/>
    <w:rsid w:val="00874092"/>
    <w:rsid w:val="008742EA"/>
    <w:rsid w:val="00874925"/>
    <w:rsid w:val="0087496E"/>
    <w:rsid w:val="00874CBF"/>
    <w:rsid w:val="00874D0B"/>
    <w:rsid w:val="0087571E"/>
    <w:rsid w:val="00875AC5"/>
    <w:rsid w:val="00875EE5"/>
    <w:rsid w:val="00876026"/>
    <w:rsid w:val="00876323"/>
    <w:rsid w:val="00876692"/>
    <w:rsid w:val="0087680D"/>
    <w:rsid w:val="00877228"/>
    <w:rsid w:val="00877325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518"/>
    <w:rsid w:val="0088352A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87CA8"/>
    <w:rsid w:val="00890365"/>
    <w:rsid w:val="00890807"/>
    <w:rsid w:val="0089083F"/>
    <w:rsid w:val="008908DB"/>
    <w:rsid w:val="00890C20"/>
    <w:rsid w:val="00890C8A"/>
    <w:rsid w:val="00890CAF"/>
    <w:rsid w:val="00891771"/>
    <w:rsid w:val="00891B65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5B1D"/>
    <w:rsid w:val="0089687C"/>
    <w:rsid w:val="00896AF8"/>
    <w:rsid w:val="00896DA7"/>
    <w:rsid w:val="00896E2A"/>
    <w:rsid w:val="00896F06"/>
    <w:rsid w:val="00897214"/>
    <w:rsid w:val="00897E44"/>
    <w:rsid w:val="00897EB0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A57"/>
    <w:rsid w:val="008A7F00"/>
    <w:rsid w:val="008B1445"/>
    <w:rsid w:val="008B15B9"/>
    <w:rsid w:val="008B1871"/>
    <w:rsid w:val="008B1A6D"/>
    <w:rsid w:val="008B1A92"/>
    <w:rsid w:val="008B1B0B"/>
    <w:rsid w:val="008B1C19"/>
    <w:rsid w:val="008B23F4"/>
    <w:rsid w:val="008B2563"/>
    <w:rsid w:val="008B3038"/>
    <w:rsid w:val="008B38B2"/>
    <w:rsid w:val="008B3B3B"/>
    <w:rsid w:val="008B3DC9"/>
    <w:rsid w:val="008B4679"/>
    <w:rsid w:val="008B4BE8"/>
    <w:rsid w:val="008B4BEB"/>
    <w:rsid w:val="008B4D2B"/>
    <w:rsid w:val="008B559B"/>
    <w:rsid w:val="008B58C6"/>
    <w:rsid w:val="008B5A2C"/>
    <w:rsid w:val="008B5C8B"/>
    <w:rsid w:val="008B6848"/>
    <w:rsid w:val="008B6880"/>
    <w:rsid w:val="008B6A48"/>
    <w:rsid w:val="008B6B01"/>
    <w:rsid w:val="008B6E6E"/>
    <w:rsid w:val="008B6F83"/>
    <w:rsid w:val="008B70AB"/>
    <w:rsid w:val="008B7384"/>
    <w:rsid w:val="008B76EE"/>
    <w:rsid w:val="008B7CD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6BA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C5"/>
    <w:rsid w:val="008C2CE4"/>
    <w:rsid w:val="008C326B"/>
    <w:rsid w:val="008C3426"/>
    <w:rsid w:val="008C344A"/>
    <w:rsid w:val="008C36F0"/>
    <w:rsid w:val="008C3F6C"/>
    <w:rsid w:val="008C4024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0AE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901"/>
    <w:rsid w:val="008C7BFF"/>
    <w:rsid w:val="008C7D09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62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3DE"/>
    <w:rsid w:val="008E15B1"/>
    <w:rsid w:val="008E1E49"/>
    <w:rsid w:val="008E21B5"/>
    <w:rsid w:val="008E2377"/>
    <w:rsid w:val="008E23EA"/>
    <w:rsid w:val="008E245E"/>
    <w:rsid w:val="008E29BA"/>
    <w:rsid w:val="008E2DAF"/>
    <w:rsid w:val="008E3170"/>
    <w:rsid w:val="008E3202"/>
    <w:rsid w:val="008E3542"/>
    <w:rsid w:val="008E35F0"/>
    <w:rsid w:val="008E397C"/>
    <w:rsid w:val="008E4099"/>
    <w:rsid w:val="008E40C8"/>
    <w:rsid w:val="008E40F9"/>
    <w:rsid w:val="008E421C"/>
    <w:rsid w:val="008E42FF"/>
    <w:rsid w:val="008E481F"/>
    <w:rsid w:val="008E4889"/>
    <w:rsid w:val="008E4941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6BA6"/>
    <w:rsid w:val="008E710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17BC"/>
    <w:rsid w:val="008F1A52"/>
    <w:rsid w:val="008F1D90"/>
    <w:rsid w:val="008F1F0B"/>
    <w:rsid w:val="008F1F4C"/>
    <w:rsid w:val="008F2142"/>
    <w:rsid w:val="008F22E4"/>
    <w:rsid w:val="008F23CA"/>
    <w:rsid w:val="008F252F"/>
    <w:rsid w:val="008F2DA0"/>
    <w:rsid w:val="008F30BB"/>
    <w:rsid w:val="008F320E"/>
    <w:rsid w:val="008F3466"/>
    <w:rsid w:val="008F36C7"/>
    <w:rsid w:val="008F3B31"/>
    <w:rsid w:val="008F3EB7"/>
    <w:rsid w:val="008F41B5"/>
    <w:rsid w:val="008F4AC0"/>
    <w:rsid w:val="008F4CA6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82B"/>
    <w:rsid w:val="008F7975"/>
    <w:rsid w:val="008F7C81"/>
    <w:rsid w:val="0090059C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924"/>
    <w:rsid w:val="00901AFA"/>
    <w:rsid w:val="00901DAA"/>
    <w:rsid w:val="00901E09"/>
    <w:rsid w:val="00901EE4"/>
    <w:rsid w:val="00902488"/>
    <w:rsid w:val="0090275D"/>
    <w:rsid w:val="00902905"/>
    <w:rsid w:val="00902E5B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5EC1"/>
    <w:rsid w:val="0090653E"/>
    <w:rsid w:val="0090687C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7E6"/>
    <w:rsid w:val="009118C5"/>
    <w:rsid w:val="00911DD3"/>
    <w:rsid w:val="00912007"/>
    <w:rsid w:val="009123B6"/>
    <w:rsid w:val="009123C6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316"/>
    <w:rsid w:val="0091663A"/>
    <w:rsid w:val="0091688E"/>
    <w:rsid w:val="009169D7"/>
    <w:rsid w:val="00916F5D"/>
    <w:rsid w:val="009172E1"/>
    <w:rsid w:val="00917596"/>
    <w:rsid w:val="00917E1B"/>
    <w:rsid w:val="00917E3B"/>
    <w:rsid w:val="00920215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B6D"/>
    <w:rsid w:val="00922C48"/>
    <w:rsid w:val="00922F8C"/>
    <w:rsid w:val="00922FBE"/>
    <w:rsid w:val="009238CC"/>
    <w:rsid w:val="00923CD9"/>
    <w:rsid w:val="00923D5F"/>
    <w:rsid w:val="0092413C"/>
    <w:rsid w:val="009242E2"/>
    <w:rsid w:val="00924A00"/>
    <w:rsid w:val="00924B26"/>
    <w:rsid w:val="009252E7"/>
    <w:rsid w:val="009254F0"/>
    <w:rsid w:val="0092562E"/>
    <w:rsid w:val="00925DF4"/>
    <w:rsid w:val="009263C3"/>
    <w:rsid w:val="0092652B"/>
    <w:rsid w:val="00926535"/>
    <w:rsid w:val="00926FB2"/>
    <w:rsid w:val="0092740F"/>
    <w:rsid w:val="009275DB"/>
    <w:rsid w:val="00927740"/>
    <w:rsid w:val="009279E6"/>
    <w:rsid w:val="00927A63"/>
    <w:rsid w:val="00927C6F"/>
    <w:rsid w:val="00930093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2A2"/>
    <w:rsid w:val="00931482"/>
    <w:rsid w:val="0093165E"/>
    <w:rsid w:val="00931BC5"/>
    <w:rsid w:val="009320AD"/>
    <w:rsid w:val="00932346"/>
    <w:rsid w:val="00932B0E"/>
    <w:rsid w:val="00932CA4"/>
    <w:rsid w:val="009331C6"/>
    <w:rsid w:val="0093323E"/>
    <w:rsid w:val="009332FB"/>
    <w:rsid w:val="00933424"/>
    <w:rsid w:val="0093353A"/>
    <w:rsid w:val="0093380D"/>
    <w:rsid w:val="009339D6"/>
    <w:rsid w:val="00933A5F"/>
    <w:rsid w:val="00933A9F"/>
    <w:rsid w:val="0093447C"/>
    <w:rsid w:val="009344DF"/>
    <w:rsid w:val="009347CA"/>
    <w:rsid w:val="00934983"/>
    <w:rsid w:val="00934A7C"/>
    <w:rsid w:val="00934C47"/>
    <w:rsid w:val="00934D62"/>
    <w:rsid w:val="009351F6"/>
    <w:rsid w:val="0093547D"/>
    <w:rsid w:val="00935ECF"/>
    <w:rsid w:val="00936237"/>
    <w:rsid w:val="0093624F"/>
    <w:rsid w:val="00936305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83C"/>
    <w:rsid w:val="00940F20"/>
    <w:rsid w:val="00940FAD"/>
    <w:rsid w:val="0094100D"/>
    <w:rsid w:val="009416FF"/>
    <w:rsid w:val="009419C5"/>
    <w:rsid w:val="00941CC2"/>
    <w:rsid w:val="00941DBD"/>
    <w:rsid w:val="009422E8"/>
    <w:rsid w:val="009425D0"/>
    <w:rsid w:val="00942614"/>
    <w:rsid w:val="00942FA6"/>
    <w:rsid w:val="00943037"/>
    <w:rsid w:val="00943211"/>
    <w:rsid w:val="00943523"/>
    <w:rsid w:val="009437D6"/>
    <w:rsid w:val="00944215"/>
    <w:rsid w:val="0094466D"/>
    <w:rsid w:val="00944683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47A22"/>
    <w:rsid w:val="009502E5"/>
    <w:rsid w:val="00950DD8"/>
    <w:rsid w:val="00951081"/>
    <w:rsid w:val="00951A75"/>
    <w:rsid w:val="00952A10"/>
    <w:rsid w:val="009532B5"/>
    <w:rsid w:val="009538A1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468"/>
    <w:rsid w:val="00955470"/>
    <w:rsid w:val="00955620"/>
    <w:rsid w:val="009558E1"/>
    <w:rsid w:val="00955D6B"/>
    <w:rsid w:val="00955F24"/>
    <w:rsid w:val="00956223"/>
    <w:rsid w:val="009562CD"/>
    <w:rsid w:val="009563EB"/>
    <w:rsid w:val="009573A7"/>
    <w:rsid w:val="0095760F"/>
    <w:rsid w:val="00957822"/>
    <w:rsid w:val="0095791E"/>
    <w:rsid w:val="00957ACD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46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233"/>
    <w:rsid w:val="00973683"/>
    <w:rsid w:val="00973780"/>
    <w:rsid w:val="00973AB3"/>
    <w:rsid w:val="00973FE6"/>
    <w:rsid w:val="0097402A"/>
    <w:rsid w:val="0097405A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CB"/>
    <w:rsid w:val="00976605"/>
    <w:rsid w:val="0097684A"/>
    <w:rsid w:val="009768F0"/>
    <w:rsid w:val="00976AD6"/>
    <w:rsid w:val="00976CEB"/>
    <w:rsid w:val="00976F62"/>
    <w:rsid w:val="0097742A"/>
    <w:rsid w:val="00977D74"/>
    <w:rsid w:val="00977E00"/>
    <w:rsid w:val="00977E31"/>
    <w:rsid w:val="00977EFB"/>
    <w:rsid w:val="0098050B"/>
    <w:rsid w:val="0098083C"/>
    <w:rsid w:val="00980AEA"/>
    <w:rsid w:val="00980B5F"/>
    <w:rsid w:val="00980D8D"/>
    <w:rsid w:val="00981581"/>
    <w:rsid w:val="00981977"/>
    <w:rsid w:val="00981B3E"/>
    <w:rsid w:val="009820BC"/>
    <w:rsid w:val="00982434"/>
    <w:rsid w:val="00982761"/>
    <w:rsid w:val="00982845"/>
    <w:rsid w:val="00982D3A"/>
    <w:rsid w:val="00982F98"/>
    <w:rsid w:val="00983318"/>
    <w:rsid w:val="00983323"/>
    <w:rsid w:val="009833C3"/>
    <w:rsid w:val="00983643"/>
    <w:rsid w:val="00983757"/>
    <w:rsid w:val="0098397D"/>
    <w:rsid w:val="00983C1E"/>
    <w:rsid w:val="00983CAD"/>
    <w:rsid w:val="00983D9F"/>
    <w:rsid w:val="00983FB1"/>
    <w:rsid w:val="009844D7"/>
    <w:rsid w:val="009845F5"/>
    <w:rsid w:val="009847EA"/>
    <w:rsid w:val="0098486F"/>
    <w:rsid w:val="00984E57"/>
    <w:rsid w:val="00984F91"/>
    <w:rsid w:val="00985312"/>
    <w:rsid w:val="009853C5"/>
    <w:rsid w:val="0098565B"/>
    <w:rsid w:val="009858DA"/>
    <w:rsid w:val="00985F84"/>
    <w:rsid w:val="00986102"/>
    <w:rsid w:val="0098644E"/>
    <w:rsid w:val="00986558"/>
    <w:rsid w:val="00986A66"/>
    <w:rsid w:val="00986C5F"/>
    <w:rsid w:val="00986F05"/>
    <w:rsid w:val="00987175"/>
    <w:rsid w:val="00987229"/>
    <w:rsid w:val="0098786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169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6BC"/>
    <w:rsid w:val="00996890"/>
    <w:rsid w:val="009970A9"/>
    <w:rsid w:val="0099739A"/>
    <w:rsid w:val="009974C4"/>
    <w:rsid w:val="009977A2"/>
    <w:rsid w:val="00997973"/>
    <w:rsid w:val="00997FDB"/>
    <w:rsid w:val="009A0201"/>
    <w:rsid w:val="009A03FF"/>
    <w:rsid w:val="009A0420"/>
    <w:rsid w:val="009A09E4"/>
    <w:rsid w:val="009A0D6A"/>
    <w:rsid w:val="009A10BA"/>
    <w:rsid w:val="009A1424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A7719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686"/>
    <w:rsid w:val="009B2921"/>
    <w:rsid w:val="009B2931"/>
    <w:rsid w:val="009B29B0"/>
    <w:rsid w:val="009B2ADB"/>
    <w:rsid w:val="009B38DD"/>
    <w:rsid w:val="009B4670"/>
    <w:rsid w:val="009B474E"/>
    <w:rsid w:val="009B4C2A"/>
    <w:rsid w:val="009B520F"/>
    <w:rsid w:val="009B555D"/>
    <w:rsid w:val="009B5570"/>
    <w:rsid w:val="009B56B9"/>
    <w:rsid w:val="009B57FD"/>
    <w:rsid w:val="009B5832"/>
    <w:rsid w:val="009B5957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C00CB"/>
    <w:rsid w:val="009C0423"/>
    <w:rsid w:val="009C079A"/>
    <w:rsid w:val="009C07DD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2CDD"/>
    <w:rsid w:val="009C3045"/>
    <w:rsid w:val="009C3690"/>
    <w:rsid w:val="009C3A7A"/>
    <w:rsid w:val="009C3EC8"/>
    <w:rsid w:val="009C3F74"/>
    <w:rsid w:val="009C435A"/>
    <w:rsid w:val="009C4696"/>
    <w:rsid w:val="009C48F4"/>
    <w:rsid w:val="009C4C0B"/>
    <w:rsid w:val="009C529A"/>
    <w:rsid w:val="009C5300"/>
    <w:rsid w:val="009C5412"/>
    <w:rsid w:val="009C61F7"/>
    <w:rsid w:val="009C626A"/>
    <w:rsid w:val="009C6DA3"/>
    <w:rsid w:val="009C78FE"/>
    <w:rsid w:val="009C7BBF"/>
    <w:rsid w:val="009C7E11"/>
    <w:rsid w:val="009D03FA"/>
    <w:rsid w:val="009D07E5"/>
    <w:rsid w:val="009D0916"/>
    <w:rsid w:val="009D0B6D"/>
    <w:rsid w:val="009D0BD3"/>
    <w:rsid w:val="009D0E80"/>
    <w:rsid w:val="009D152A"/>
    <w:rsid w:val="009D1555"/>
    <w:rsid w:val="009D19BF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330C"/>
    <w:rsid w:val="009D4BCB"/>
    <w:rsid w:val="009D575B"/>
    <w:rsid w:val="009D5846"/>
    <w:rsid w:val="009D5A4D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1D5"/>
    <w:rsid w:val="009D7417"/>
    <w:rsid w:val="009D7567"/>
    <w:rsid w:val="009E0231"/>
    <w:rsid w:val="009E08DE"/>
    <w:rsid w:val="009E127B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DED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FE1"/>
    <w:rsid w:val="009F412E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D00"/>
    <w:rsid w:val="009F6E4C"/>
    <w:rsid w:val="009F6EE9"/>
    <w:rsid w:val="009F70FF"/>
    <w:rsid w:val="009F73F1"/>
    <w:rsid w:val="009F771A"/>
    <w:rsid w:val="009F78B3"/>
    <w:rsid w:val="009F7FD9"/>
    <w:rsid w:val="00A0008B"/>
    <w:rsid w:val="00A00347"/>
    <w:rsid w:val="00A006F0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4C4"/>
    <w:rsid w:val="00A07A16"/>
    <w:rsid w:val="00A07A5D"/>
    <w:rsid w:val="00A10030"/>
    <w:rsid w:val="00A10264"/>
    <w:rsid w:val="00A105CD"/>
    <w:rsid w:val="00A1077C"/>
    <w:rsid w:val="00A10806"/>
    <w:rsid w:val="00A109AD"/>
    <w:rsid w:val="00A10CAF"/>
    <w:rsid w:val="00A10EAA"/>
    <w:rsid w:val="00A10FC0"/>
    <w:rsid w:val="00A11483"/>
    <w:rsid w:val="00A11900"/>
    <w:rsid w:val="00A1268A"/>
    <w:rsid w:val="00A126B9"/>
    <w:rsid w:val="00A12989"/>
    <w:rsid w:val="00A129DB"/>
    <w:rsid w:val="00A12E31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5D9E"/>
    <w:rsid w:val="00A160DE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432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379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D73"/>
    <w:rsid w:val="00A26FD5"/>
    <w:rsid w:val="00A274BD"/>
    <w:rsid w:val="00A276F6"/>
    <w:rsid w:val="00A2789E"/>
    <w:rsid w:val="00A27D12"/>
    <w:rsid w:val="00A27F42"/>
    <w:rsid w:val="00A27F6D"/>
    <w:rsid w:val="00A306CB"/>
    <w:rsid w:val="00A3086B"/>
    <w:rsid w:val="00A30AA7"/>
    <w:rsid w:val="00A30B98"/>
    <w:rsid w:val="00A30BCC"/>
    <w:rsid w:val="00A30CBE"/>
    <w:rsid w:val="00A310FA"/>
    <w:rsid w:val="00A311ED"/>
    <w:rsid w:val="00A313EC"/>
    <w:rsid w:val="00A31792"/>
    <w:rsid w:val="00A31815"/>
    <w:rsid w:val="00A319B3"/>
    <w:rsid w:val="00A31C3D"/>
    <w:rsid w:val="00A31D12"/>
    <w:rsid w:val="00A31F03"/>
    <w:rsid w:val="00A31F9B"/>
    <w:rsid w:val="00A320A5"/>
    <w:rsid w:val="00A321C4"/>
    <w:rsid w:val="00A321F1"/>
    <w:rsid w:val="00A32A55"/>
    <w:rsid w:val="00A32B9B"/>
    <w:rsid w:val="00A337B8"/>
    <w:rsid w:val="00A3399E"/>
    <w:rsid w:val="00A33A7A"/>
    <w:rsid w:val="00A34751"/>
    <w:rsid w:val="00A34A96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6871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0B2"/>
    <w:rsid w:val="00A411C1"/>
    <w:rsid w:val="00A415CD"/>
    <w:rsid w:val="00A417B0"/>
    <w:rsid w:val="00A4186F"/>
    <w:rsid w:val="00A418ED"/>
    <w:rsid w:val="00A41D7B"/>
    <w:rsid w:val="00A41E4E"/>
    <w:rsid w:val="00A41F05"/>
    <w:rsid w:val="00A421E7"/>
    <w:rsid w:val="00A423F2"/>
    <w:rsid w:val="00A42DF4"/>
    <w:rsid w:val="00A430EF"/>
    <w:rsid w:val="00A434B3"/>
    <w:rsid w:val="00A43521"/>
    <w:rsid w:val="00A43670"/>
    <w:rsid w:val="00A436B0"/>
    <w:rsid w:val="00A438B4"/>
    <w:rsid w:val="00A43B5C"/>
    <w:rsid w:val="00A43D2B"/>
    <w:rsid w:val="00A43E58"/>
    <w:rsid w:val="00A44469"/>
    <w:rsid w:val="00A44559"/>
    <w:rsid w:val="00A446B0"/>
    <w:rsid w:val="00A44B3F"/>
    <w:rsid w:val="00A455D4"/>
    <w:rsid w:val="00A46521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33F"/>
    <w:rsid w:val="00A5161F"/>
    <w:rsid w:val="00A51949"/>
    <w:rsid w:val="00A519C4"/>
    <w:rsid w:val="00A51DBF"/>
    <w:rsid w:val="00A522D8"/>
    <w:rsid w:val="00A524B8"/>
    <w:rsid w:val="00A5256A"/>
    <w:rsid w:val="00A5291A"/>
    <w:rsid w:val="00A52ADA"/>
    <w:rsid w:val="00A52C9D"/>
    <w:rsid w:val="00A52F5E"/>
    <w:rsid w:val="00A53A6A"/>
    <w:rsid w:val="00A53B2E"/>
    <w:rsid w:val="00A53CF0"/>
    <w:rsid w:val="00A541BD"/>
    <w:rsid w:val="00A54C4A"/>
    <w:rsid w:val="00A54DAE"/>
    <w:rsid w:val="00A55081"/>
    <w:rsid w:val="00A55172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6EEC"/>
    <w:rsid w:val="00A57098"/>
    <w:rsid w:val="00A572D3"/>
    <w:rsid w:val="00A577B7"/>
    <w:rsid w:val="00A57C63"/>
    <w:rsid w:val="00A60478"/>
    <w:rsid w:val="00A608AF"/>
    <w:rsid w:val="00A6093E"/>
    <w:rsid w:val="00A6106E"/>
    <w:rsid w:val="00A61AF3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45C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7DD"/>
    <w:rsid w:val="00A66939"/>
    <w:rsid w:val="00A66BB0"/>
    <w:rsid w:val="00A66DAB"/>
    <w:rsid w:val="00A67162"/>
    <w:rsid w:val="00A6720F"/>
    <w:rsid w:val="00A67327"/>
    <w:rsid w:val="00A67407"/>
    <w:rsid w:val="00A67CB3"/>
    <w:rsid w:val="00A7018B"/>
    <w:rsid w:val="00A70B73"/>
    <w:rsid w:val="00A70E64"/>
    <w:rsid w:val="00A7106C"/>
    <w:rsid w:val="00A715A2"/>
    <w:rsid w:val="00A715E0"/>
    <w:rsid w:val="00A71839"/>
    <w:rsid w:val="00A71BDB"/>
    <w:rsid w:val="00A71F36"/>
    <w:rsid w:val="00A71F3B"/>
    <w:rsid w:val="00A727A5"/>
    <w:rsid w:val="00A7280D"/>
    <w:rsid w:val="00A730DD"/>
    <w:rsid w:val="00A73326"/>
    <w:rsid w:val="00A7374A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8A3"/>
    <w:rsid w:val="00A76BEB"/>
    <w:rsid w:val="00A76D3F"/>
    <w:rsid w:val="00A76E20"/>
    <w:rsid w:val="00A76F89"/>
    <w:rsid w:val="00A77350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A45"/>
    <w:rsid w:val="00A91A99"/>
    <w:rsid w:val="00A91C0C"/>
    <w:rsid w:val="00A9219F"/>
    <w:rsid w:val="00A92851"/>
    <w:rsid w:val="00A92E8D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4EE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48"/>
    <w:rsid w:val="00AA05D8"/>
    <w:rsid w:val="00AA07B6"/>
    <w:rsid w:val="00AA095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71D"/>
    <w:rsid w:val="00AA7A3A"/>
    <w:rsid w:val="00AB00EA"/>
    <w:rsid w:val="00AB0306"/>
    <w:rsid w:val="00AB036C"/>
    <w:rsid w:val="00AB0644"/>
    <w:rsid w:val="00AB07B9"/>
    <w:rsid w:val="00AB0B28"/>
    <w:rsid w:val="00AB0B8E"/>
    <w:rsid w:val="00AB1360"/>
    <w:rsid w:val="00AB165F"/>
    <w:rsid w:val="00AB19B3"/>
    <w:rsid w:val="00AB1C74"/>
    <w:rsid w:val="00AB1CF6"/>
    <w:rsid w:val="00AB1DB2"/>
    <w:rsid w:val="00AB1E39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4A3"/>
    <w:rsid w:val="00AB4632"/>
    <w:rsid w:val="00AB486D"/>
    <w:rsid w:val="00AB4BC3"/>
    <w:rsid w:val="00AB575D"/>
    <w:rsid w:val="00AB5BF4"/>
    <w:rsid w:val="00AB5CC6"/>
    <w:rsid w:val="00AB6065"/>
    <w:rsid w:val="00AB61D9"/>
    <w:rsid w:val="00AB6ADD"/>
    <w:rsid w:val="00AB6CAA"/>
    <w:rsid w:val="00AB6F1C"/>
    <w:rsid w:val="00AB7506"/>
    <w:rsid w:val="00AB755A"/>
    <w:rsid w:val="00AB75CC"/>
    <w:rsid w:val="00AB77F7"/>
    <w:rsid w:val="00AC04F5"/>
    <w:rsid w:val="00AC06E6"/>
    <w:rsid w:val="00AC0DD4"/>
    <w:rsid w:val="00AC0F6B"/>
    <w:rsid w:val="00AC1A69"/>
    <w:rsid w:val="00AC1BD8"/>
    <w:rsid w:val="00AC1C52"/>
    <w:rsid w:val="00AC1D5A"/>
    <w:rsid w:val="00AC26B8"/>
    <w:rsid w:val="00AC26E8"/>
    <w:rsid w:val="00AC2A7F"/>
    <w:rsid w:val="00AC2AF7"/>
    <w:rsid w:val="00AC301E"/>
    <w:rsid w:val="00AC3084"/>
    <w:rsid w:val="00AC3852"/>
    <w:rsid w:val="00AC3D9F"/>
    <w:rsid w:val="00AC417E"/>
    <w:rsid w:val="00AC4881"/>
    <w:rsid w:val="00AC4B63"/>
    <w:rsid w:val="00AC4F09"/>
    <w:rsid w:val="00AC53E6"/>
    <w:rsid w:val="00AC5E80"/>
    <w:rsid w:val="00AC62AD"/>
    <w:rsid w:val="00AC6569"/>
    <w:rsid w:val="00AC65B9"/>
    <w:rsid w:val="00AC7007"/>
    <w:rsid w:val="00AC77BE"/>
    <w:rsid w:val="00AC7DA9"/>
    <w:rsid w:val="00AC7E13"/>
    <w:rsid w:val="00AC7EC8"/>
    <w:rsid w:val="00AC7F57"/>
    <w:rsid w:val="00AD000F"/>
    <w:rsid w:val="00AD0138"/>
    <w:rsid w:val="00AD0206"/>
    <w:rsid w:val="00AD03EE"/>
    <w:rsid w:val="00AD09A2"/>
    <w:rsid w:val="00AD0AF9"/>
    <w:rsid w:val="00AD0E4E"/>
    <w:rsid w:val="00AD0E9F"/>
    <w:rsid w:val="00AD0EAA"/>
    <w:rsid w:val="00AD1423"/>
    <w:rsid w:val="00AD14AD"/>
    <w:rsid w:val="00AD17FD"/>
    <w:rsid w:val="00AD1A2C"/>
    <w:rsid w:val="00AD241A"/>
    <w:rsid w:val="00AD254B"/>
    <w:rsid w:val="00AD31D8"/>
    <w:rsid w:val="00AD3532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22C"/>
    <w:rsid w:val="00AE24D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B04"/>
    <w:rsid w:val="00AE3C72"/>
    <w:rsid w:val="00AE3DD9"/>
    <w:rsid w:val="00AE3E04"/>
    <w:rsid w:val="00AE4367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C56"/>
    <w:rsid w:val="00AF0E36"/>
    <w:rsid w:val="00AF0EC0"/>
    <w:rsid w:val="00AF1658"/>
    <w:rsid w:val="00AF167D"/>
    <w:rsid w:val="00AF178B"/>
    <w:rsid w:val="00AF1930"/>
    <w:rsid w:val="00AF1AED"/>
    <w:rsid w:val="00AF228C"/>
    <w:rsid w:val="00AF2634"/>
    <w:rsid w:val="00AF2BF0"/>
    <w:rsid w:val="00AF30AD"/>
    <w:rsid w:val="00AF30B9"/>
    <w:rsid w:val="00AF32C4"/>
    <w:rsid w:val="00AF353F"/>
    <w:rsid w:val="00AF4030"/>
    <w:rsid w:val="00AF4628"/>
    <w:rsid w:val="00AF4A0D"/>
    <w:rsid w:val="00AF4B48"/>
    <w:rsid w:val="00AF4CDB"/>
    <w:rsid w:val="00AF579C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0D1"/>
    <w:rsid w:val="00B00366"/>
    <w:rsid w:val="00B0072C"/>
    <w:rsid w:val="00B008CB"/>
    <w:rsid w:val="00B00A15"/>
    <w:rsid w:val="00B00A4C"/>
    <w:rsid w:val="00B0109C"/>
    <w:rsid w:val="00B015ED"/>
    <w:rsid w:val="00B0189A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70D"/>
    <w:rsid w:val="00B03DDF"/>
    <w:rsid w:val="00B03E16"/>
    <w:rsid w:val="00B04879"/>
    <w:rsid w:val="00B04D48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27"/>
    <w:rsid w:val="00B10565"/>
    <w:rsid w:val="00B1063D"/>
    <w:rsid w:val="00B106B5"/>
    <w:rsid w:val="00B10745"/>
    <w:rsid w:val="00B10988"/>
    <w:rsid w:val="00B1099A"/>
    <w:rsid w:val="00B10A02"/>
    <w:rsid w:val="00B10E74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368"/>
    <w:rsid w:val="00B14A48"/>
    <w:rsid w:val="00B15040"/>
    <w:rsid w:val="00B151FA"/>
    <w:rsid w:val="00B156D5"/>
    <w:rsid w:val="00B16113"/>
    <w:rsid w:val="00B1672F"/>
    <w:rsid w:val="00B167AD"/>
    <w:rsid w:val="00B169CF"/>
    <w:rsid w:val="00B17478"/>
    <w:rsid w:val="00B17483"/>
    <w:rsid w:val="00B17588"/>
    <w:rsid w:val="00B176CB"/>
    <w:rsid w:val="00B17B0A"/>
    <w:rsid w:val="00B17B10"/>
    <w:rsid w:val="00B17BD4"/>
    <w:rsid w:val="00B201E0"/>
    <w:rsid w:val="00B206A6"/>
    <w:rsid w:val="00B2085E"/>
    <w:rsid w:val="00B2098C"/>
    <w:rsid w:val="00B20BC9"/>
    <w:rsid w:val="00B20E5D"/>
    <w:rsid w:val="00B21151"/>
    <w:rsid w:val="00B218D4"/>
    <w:rsid w:val="00B21A92"/>
    <w:rsid w:val="00B21CAA"/>
    <w:rsid w:val="00B21F88"/>
    <w:rsid w:val="00B221C3"/>
    <w:rsid w:val="00B22215"/>
    <w:rsid w:val="00B22362"/>
    <w:rsid w:val="00B223E4"/>
    <w:rsid w:val="00B226E0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2E0"/>
    <w:rsid w:val="00B30302"/>
    <w:rsid w:val="00B307DB"/>
    <w:rsid w:val="00B3089A"/>
    <w:rsid w:val="00B30AB5"/>
    <w:rsid w:val="00B30ABC"/>
    <w:rsid w:val="00B30C81"/>
    <w:rsid w:val="00B30CBD"/>
    <w:rsid w:val="00B3121B"/>
    <w:rsid w:val="00B31480"/>
    <w:rsid w:val="00B3162C"/>
    <w:rsid w:val="00B31B14"/>
    <w:rsid w:val="00B32401"/>
    <w:rsid w:val="00B32841"/>
    <w:rsid w:val="00B32A87"/>
    <w:rsid w:val="00B32BCC"/>
    <w:rsid w:val="00B32CDC"/>
    <w:rsid w:val="00B32E3E"/>
    <w:rsid w:val="00B32E92"/>
    <w:rsid w:val="00B33778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5F65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3D07"/>
    <w:rsid w:val="00B44043"/>
    <w:rsid w:val="00B445C2"/>
    <w:rsid w:val="00B44BB9"/>
    <w:rsid w:val="00B44BE3"/>
    <w:rsid w:val="00B451C1"/>
    <w:rsid w:val="00B458A0"/>
    <w:rsid w:val="00B45A05"/>
    <w:rsid w:val="00B45A2A"/>
    <w:rsid w:val="00B45B50"/>
    <w:rsid w:val="00B45DF2"/>
    <w:rsid w:val="00B46C3D"/>
    <w:rsid w:val="00B46C98"/>
    <w:rsid w:val="00B46D6B"/>
    <w:rsid w:val="00B4790D"/>
    <w:rsid w:val="00B47C94"/>
    <w:rsid w:val="00B502AC"/>
    <w:rsid w:val="00B50368"/>
    <w:rsid w:val="00B505D5"/>
    <w:rsid w:val="00B506A1"/>
    <w:rsid w:val="00B507F3"/>
    <w:rsid w:val="00B50AC8"/>
    <w:rsid w:val="00B512EA"/>
    <w:rsid w:val="00B515FD"/>
    <w:rsid w:val="00B5206B"/>
    <w:rsid w:val="00B520A2"/>
    <w:rsid w:val="00B52184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B6E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7EA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00E"/>
    <w:rsid w:val="00B7226D"/>
    <w:rsid w:val="00B727AD"/>
    <w:rsid w:val="00B72955"/>
    <w:rsid w:val="00B72CD6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61C"/>
    <w:rsid w:val="00B76D4E"/>
    <w:rsid w:val="00B76D72"/>
    <w:rsid w:val="00B76DE7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DBC"/>
    <w:rsid w:val="00B84F5C"/>
    <w:rsid w:val="00B85362"/>
    <w:rsid w:val="00B854C1"/>
    <w:rsid w:val="00B85771"/>
    <w:rsid w:val="00B85BA8"/>
    <w:rsid w:val="00B85E5C"/>
    <w:rsid w:val="00B8606F"/>
    <w:rsid w:val="00B862D0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91F"/>
    <w:rsid w:val="00B91992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132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356"/>
    <w:rsid w:val="00BA340F"/>
    <w:rsid w:val="00BA35C8"/>
    <w:rsid w:val="00BA390A"/>
    <w:rsid w:val="00BA3C29"/>
    <w:rsid w:val="00BA42C0"/>
    <w:rsid w:val="00BA4692"/>
    <w:rsid w:val="00BA4C16"/>
    <w:rsid w:val="00BA5123"/>
    <w:rsid w:val="00BA5264"/>
    <w:rsid w:val="00BA535D"/>
    <w:rsid w:val="00BA544E"/>
    <w:rsid w:val="00BA5A62"/>
    <w:rsid w:val="00BA5A90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30BF"/>
    <w:rsid w:val="00BB31E9"/>
    <w:rsid w:val="00BB33E8"/>
    <w:rsid w:val="00BB383E"/>
    <w:rsid w:val="00BB3931"/>
    <w:rsid w:val="00BB3B59"/>
    <w:rsid w:val="00BB3B9A"/>
    <w:rsid w:val="00BB433C"/>
    <w:rsid w:val="00BB4930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6D28"/>
    <w:rsid w:val="00BB70C1"/>
    <w:rsid w:val="00BB7774"/>
    <w:rsid w:val="00BB7AF5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A09"/>
    <w:rsid w:val="00BC5C6D"/>
    <w:rsid w:val="00BC5F22"/>
    <w:rsid w:val="00BC5F78"/>
    <w:rsid w:val="00BC643A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07C"/>
    <w:rsid w:val="00BD2C70"/>
    <w:rsid w:val="00BD2D84"/>
    <w:rsid w:val="00BD319E"/>
    <w:rsid w:val="00BD3342"/>
    <w:rsid w:val="00BD33C1"/>
    <w:rsid w:val="00BD34B7"/>
    <w:rsid w:val="00BD3526"/>
    <w:rsid w:val="00BD3632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978"/>
    <w:rsid w:val="00BD5D2A"/>
    <w:rsid w:val="00BD6000"/>
    <w:rsid w:val="00BD6076"/>
    <w:rsid w:val="00BD6916"/>
    <w:rsid w:val="00BD6B32"/>
    <w:rsid w:val="00BD6B69"/>
    <w:rsid w:val="00BD6B7A"/>
    <w:rsid w:val="00BD6D16"/>
    <w:rsid w:val="00BD70DB"/>
    <w:rsid w:val="00BD72C2"/>
    <w:rsid w:val="00BD734E"/>
    <w:rsid w:val="00BD760E"/>
    <w:rsid w:val="00BD767E"/>
    <w:rsid w:val="00BD771F"/>
    <w:rsid w:val="00BD7817"/>
    <w:rsid w:val="00BD7A20"/>
    <w:rsid w:val="00BD7CBD"/>
    <w:rsid w:val="00BD7E70"/>
    <w:rsid w:val="00BE020E"/>
    <w:rsid w:val="00BE041E"/>
    <w:rsid w:val="00BE0B93"/>
    <w:rsid w:val="00BE0D65"/>
    <w:rsid w:val="00BE0E02"/>
    <w:rsid w:val="00BE1247"/>
    <w:rsid w:val="00BE14C0"/>
    <w:rsid w:val="00BE1583"/>
    <w:rsid w:val="00BE1726"/>
    <w:rsid w:val="00BE1CD4"/>
    <w:rsid w:val="00BE22E8"/>
    <w:rsid w:val="00BE2335"/>
    <w:rsid w:val="00BE284D"/>
    <w:rsid w:val="00BE2860"/>
    <w:rsid w:val="00BE2982"/>
    <w:rsid w:val="00BE2B2E"/>
    <w:rsid w:val="00BE2E3D"/>
    <w:rsid w:val="00BE2F88"/>
    <w:rsid w:val="00BE304B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19B"/>
    <w:rsid w:val="00BE64ED"/>
    <w:rsid w:val="00BE66DF"/>
    <w:rsid w:val="00BE6749"/>
    <w:rsid w:val="00BE6DC0"/>
    <w:rsid w:val="00BE6F37"/>
    <w:rsid w:val="00BE7276"/>
    <w:rsid w:val="00BE7919"/>
    <w:rsid w:val="00BE7C9C"/>
    <w:rsid w:val="00BF05CB"/>
    <w:rsid w:val="00BF0D12"/>
    <w:rsid w:val="00BF1291"/>
    <w:rsid w:val="00BF149F"/>
    <w:rsid w:val="00BF1740"/>
    <w:rsid w:val="00BF22FF"/>
    <w:rsid w:val="00BF24E5"/>
    <w:rsid w:val="00BF2A6B"/>
    <w:rsid w:val="00BF2C99"/>
    <w:rsid w:val="00BF3188"/>
    <w:rsid w:val="00BF31D1"/>
    <w:rsid w:val="00BF4040"/>
    <w:rsid w:val="00BF4629"/>
    <w:rsid w:val="00BF46A6"/>
    <w:rsid w:val="00BF46AE"/>
    <w:rsid w:val="00BF4721"/>
    <w:rsid w:val="00BF48EF"/>
    <w:rsid w:val="00BF4C99"/>
    <w:rsid w:val="00BF4DA3"/>
    <w:rsid w:val="00BF515A"/>
    <w:rsid w:val="00BF520D"/>
    <w:rsid w:val="00BF55C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2D88"/>
    <w:rsid w:val="00C032F1"/>
    <w:rsid w:val="00C032FC"/>
    <w:rsid w:val="00C03A03"/>
    <w:rsid w:val="00C03B39"/>
    <w:rsid w:val="00C03F1D"/>
    <w:rsid w:val="00C03F91"/>
    <w:rsid w:val="00C04392"/>
    <w:rsid w:val="00C0449E"/>
    <w:rsid w:val="00C0464C"/>
    <w:rsid w:val="00C049FD"/>
    <w:rsid w:val="00C04DB0"/>
    <w:rsid w:val="00C058D3"/>
    <w:rsid w:val="00C05BD2"/>
    <w:rsid w:val="00C05C37"/>
    <w:rsid w:val="00C06206"/>
    <w:rsid w:val="00C062E0"/>
    <w:rsid w:val="00C06C6E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5C1"/>
    <w:rsid w:val="00C14C40"/>
    <w:rsid w:val="00C14C58"/>
    <w:rsid w:val="00C14CD8"/>
    <w:rsid w:val="00C14CF6"/>
    <w:rsid w:val="00C150B4"/>
    <w:rsid w:val="00C15313"/>
    <w:rsid w:val="00C15370"/>
    <w:rsid w:val="00C15414"/>
    <w:rsid w:val="00C15684"/>
    <w:rsid w:val="00C160AE"/>
    <w:rsid w:val="00C160F4"/>
    <w:rsid w:val="00C161A9"/>
    <w:rsid w:val="00C1624F"/>
    <w:rsid w:val="00C16410"/>
    <w:rsid w:val="00C16786"/>
    <w:rsid w:val="00C1681E"/>
    <w:rsid w:val="00C169C4"/>
    <w:rsid w:val="00C16A9D"/>
    <w:rsid w:val="00C16D09"/>
    <w:rsid w:val="00C16D3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7E3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3FD1"/>
    <w:rsid w:val="00C24229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DBB"/>
    <w:rsid w:val="00C25EED"/>
    <w:rsid w:val="00C25FC8"/>
    <w:rsid w:val="00C2610F"/>
    <w:rsid w:val="00C26741"/>
    <w:rsid w:val="00C26D7C"/>
    <w:rsid w:val="00C26E07"/>
    <w:rsid w:val="00C26E76"/>
    <w:rsid w:val="00C27110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62A"/>
    <w:rsid w:val="00C32AFF"/>
    <w:rsid w:val="00C32B18"/>
    <w:rsid w:val="00C32D01"/>
    <w:rsid w:val="00C32F98"/>
    <w:rsid w:val="00C33097"/>
    <w:rsid w:val="00C3316B"/>
    <w:rsid w:val="00C33545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699"/>
    <w:rsid w:val="00C358CD"/>
    <w:rsid w:val="00C35DDE"/>
    <w:rsid w:val="00C36213"/>
    <w:rsid w:val="00C3625A"/>
    <w:rsid w:val="00C3677D"/>
    <w:rsid w:val="00C367E3"/>
    <w:rsid w:val="00C3746F"/>
    <w:rsid w:val="00C3763F"/>
    <w:rsid w:val="00C37BE1"/>
    <w:rsid w:val="00C37DD4"/>
    <w:rsid w:val="00C401EC"/>
    <w:rsid w:val="00C40368"/>
    <w:rsid w:val="00C40410"/>
    <w:rsid w:val="00C405A1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09"/>
    <w:rsid w:val="00C41D4B"/>
    <w:rsid w:val="00C41E59"/>
    <w:rsid w:val="00C420A2"/>
    <w:rsid w:val="00C4258D"/>
    <w:rsid w:val="00C42628"/>
    <w:rsid w:val="00C42A5A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7B"/>
    <w:rsid w:val="00C518E3"/>
    <w:rsid w:val="00C5198C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F1D"/>
    <w:rsid w:val="00C53F56"/>
    <w:rsid w:val="00C54733"/>
    <w:rsid w:val="00C5475B"/>
    <w:rsid w:val="00C5482F"/>
    <w:rsid w:val="00C54856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148"/>
    <w:rsid w:val="00C6250A"/>
    <w:rsid w:val="00C6263A"/>
    <w:rsid w:val="00C629C6"/>
    <w:rsid w:val="00C62B7E"/>
    <w:rsid w:val="00C62E09"/>
    <w:rsid w:val="00C62EBD"/>
    <w:rsid w:val="00C63117"/>
    <w:rsid w:val="00C632D1"/>
    <w:rsid w:val="00C6333D"/>
    <w:rsid w:val="00C63544"/>
    <w:rsid w:val="00C635FC"/>
    <w:rsid w:val="00C637E7"/>
    <w:rsid w:val="00C63DE0"/>
    <w:rsid w:val="00C63DEF"/>
    <w:rsid w:val="00C64216"/>
    <w:rsid w:val="00C648EC"/>
    <w:rsid w:val="00C6495E"/>
    <w:rsid w:val="00C64A8A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0A4"/>
    <w:rsid w:val="00C6772C"/>
    <w:rsid w:val="00C677E6"/>
    <w:rsid w:val="00C6787D"/>
    <w:rsid w:val="00C679C9"/>
    <w:rsid w:val="00C702CC"/>
    <w:rsid w:val="00C704A0"/>
    <w:rsid w:val="00C705D3"/>
    <w:rsid w:val="00C70BFD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CD7"/>
    <w:rsid w:val="00C71E26"/>
    <w:rsid w:val="00C71E91"/>
    <w:rsid w:val="00C72105"/>
    <w:rsid w:val="00C725B7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2EC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07"/>
    <w:rsid w:val="00C763F0"/>
    <w:rsid w:val="00C7679D"/>
    <w:rsid w:val="00C7696B"/>
    <w:rsid w:val="00C76E2F"/>
    <w:rsid w:val="00C77060"/>
    <w:rsid w:val="00C77147"/>
    <w:rsid w:val="00C77436"/>
    <w:rsid w:val="00C77D52"/>
    <w:rsid w:val="00C80313"/>
    <w:rsid w:val="00C80317"/>
    <w:rsid w:val="00C806DD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0E7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4ED"/>
    <w:rsid w:val="00C86719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3F34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4B8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0EAE"/>
    <w:rsid w:val="00CA1387"/>
    <w:rsid w:val="00CA13C7"/>
    <w:rsid w:val="00CA1936"/>
    <w:rsid w:val="00CA1B1E"/>
    <w:rsid w:val="00CA1E4C"/>
    <w:rsid w:val="00CA22BF"/>
    <w:rsid w:val="00CA24C3"/>
    <w:rsid w:val="00CA26D2"/>
    <w:rsid w:val="00CA3132"/>
    <w:rsid w:val="00CA3509"/>
    <w:rsid w:val="00CA3CF0"/>
    <w:rsid w:val="00CA3FD8"/>
    <w:rsid w:val="00CA4424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998"/>
    <w:rsid w:val="00CB4025"/>
    <w:rsid w:val="00CB4A31"/>
    <w:rsid w:val="00CB58C1"/>
    <w:rsid w:val="00CB5C0B"/>
    <w:rsid w:val="00CB5F03"/>
    <w:rsid w:val="00CB5F87"/>
    <w:rsid w:val="00CB5FD2"/>
    <w:rsid w:val="00CB6836"/>
    <w:rsid w:val="00CB6863"/>
    <w:rsid w:val="00CB6A64"/>
    <w:rsid w:val="00CB6AE1"/>
    <w:rsid w:val="00CB6C14"/>
    <w:rsid w:val="00CB7057"/>
    <w:rsid w:val="00CB714B"/>
    <w:rsid w:val="00CB722A"/>
    <w:rsid w:val="00CB752D"/>
    <w:rsid w:val="00CB7558"/>
    <w:rsid w:val="00CB7F5F"/>
    <w:rsid w:val="00CB7FE9"/>
    <w:rsid w:val="00CC0722"/>
    <w:rsid w:val="00CC0AF0"/>
    <w:rsid w:val="00CC0B8D"/>
    <w:rsid w:val="00CC1097"/>
    <w:rsid w:val="00CC11B3"/>
    <w:rsid w:val="00CC1338"/>
    <w:rsid w:val="00CC13A0"/>
    <w:rsid w:val="00CC172C"/>
    <w:rsid w:val="00CC180F"/>
    <w:rsid w:val="00CC191F"/>
    <w:rsid w:val="00CC213F"/>
    <w:rsid w:val="00CC2217"/>
    <w:rsid w:val="00CC2795"/>
    <w:rsid w:val="00CC2808"/>
    <w:rsid w:val="00CC2AF3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C74"/>
    <w:rsid w:val="00CC4F5B"/>
    <w:rsid w:val="00CC4FBD"/>
    <w:rsid w:val="00CC5586"/>
    <w:rsid w:val="00CC592B"/>
    <w:rsid w:val="00CC5CAE"/>
    <w:rsid w:val="00CC5D6C"/>
    <w:rsid w:val="00CC5ECE"/>
    <w:rsid w:val="00CC606D"/>
    <w:rsid w:val="00CC60D1"/>
    <w:rsid w:val="00CC6141"/>
    <w:rsid w:val="00CC6450"/>
    <w:rsid w:val="00CC6726"/>
    <w:rsid w:val="00CC67A1"/>
    <w:rsid w:val="00CC6AE3"/>
    <w:rsid w:val="00CC6BC1"/>
    <w:rsid w:val="00CC7150"/>
    <w:rsid w:val="00CC764B"/>
    <w:rsid w:val="00CC7B89"/>
    <w:rsid w:val="00CC7CF7"/>
    <w:rsid w:val="00CC7E72"/>
    <w:rsid w:val="00CD03BF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7C6"/>
    <w:rsid w:val="00CD2E24"/>
    <w:rsid w:val="00CD3217"/>
    <w:rsid w:val="00CD3218"/>
    <w:rsid w:val="00CD3219"/>
    <w:rsid w:val="00CD3590"/>
    <w:rsid w:val="00CD35AC"/>
    <w:rsid w:val="00CD362E"/>
    <w:rsid w:val="00CD37CF"/>
    <w:rsid w:val="00CD3EAA"/>
    <w:rsid w:val="00CD4062"/>
    <w:rsid w:val="00CD40AE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2B6"/>
    <w:rsid w:val="00CE0430"/>
    <w:rsid w:val="00CE05E4"/>
    <w:rsid w:val="00CE0D62"/>
    <w:rsid w:val="00CE1140"/>
    <w:rsid w:val="00CE1203"/>
    <w:rsid w:val="00CE17B4"/>
    <w:rsid w:val="00CE17DD"/>
    <w:rsid w:val="00CE1A7F"/>
    <w:rsid w:val="00CE1A90"/>
    <w:rsid w:val="00CE1B3C"/>
    <w:rsid w:val="00CE1B63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4CD"/>
    <w:rsid w:val="00CE383A"/>
    <w:rsid w:val="00CE3D26"/>
    <w:rsid w:val="00CE3EE4"/>
    <w:rsid w:val="00CE3F9B"/>
    <w:rsid w:val="00CE46CC"/>
    <w:rsid w:val="00CE4750"/>
    <w:rsid w:val="00CE5D9F"/>
    <w:rsid w:val="00CE6185"/>
    <w:rsid w:val="00CE6488"/>
    <w:rsid w:val="00CE6C00"/>
    <w:rsid w:val="00CE7B35"/>
    <w:rsid w:val="00CF0333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4C2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47F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9A8"/>
    <w:rsid w:val="00CF79E0"/>
    <w:rsid w:val="00CF7EF9"/>
    <w:rsid w:val="00D00508"/>
    <w:rsid w:val="00D00551"/>
    <w:rsid w:val="00D007C1"/>
    <w:rsid w:val="00D00EC4"/>
    <w:rsid w:val="00D00F8E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A97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18E"/>
    <w:rsid w:val="00D11346"/>
    <w:rsid w:val="00D118DF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3FA6"/>
    <w:rsid w:val="00D1442A"/>
    <w:rsid w:val="00D145DB"/>
    <w:rsid w:val="00D147CE"/>
    <w:rsid w:val="00D14CF8"/>
    <w:rsid w:val="00D14FE0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7F8"/>
    <w:rsid w:val="00D17A74"/>
    <w:rsid w:val="00D17ED4"/>
    <w:rsid w:val="00D20019"/>
    <w:rsid w:val="00D2040A"/>
    <w:rsid w:val="00D2054E"/>
    <w:rsid w:val="00D20CCC"/>
    <w:rsid w:val="00D20DDA"/>
    <w:rsid w:val="00D20E67"/>
    <w:rsid w:val="00D211AF"/>
    <w:rsid w:val="00D213B0"/>
    <w:rsid w:val="00D216A0"/>
    <w:rsid w:val="00D21747"/>
    <w:rsid w:val="00D21761"/>
    <w:rsid w:val="00D218A5"/>
    <w:rsid w:val="00D21AB2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551"/>
    <w:rsid w:val="00D278EC"/>
    <w:rsid w:val="00D27B0F"/>
    <w:rsid w:val="00D27C21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4D0"/>
    <w:rsid w:val="00D32E97"/>
    <w:rsid w:val="00D32EC8"/>
    <w:rsid w:val="00D32ED4"/>
    <w:rsid w:val="00D33778"/>
    <w:rsid w:val="00D33890"/>
    <w:rsid w:val="00D33892"/>
    <w:rsid w:val="00D33E23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909"/>
    <w:rsid w:val="00D34A22"/>
    <w:rsid w:val="00D34CA3"/>
    <w:rsid w:val="00D34D05"/>
    <w:rsid w:val="00D34EF0"/>
    <w:rsid w:val="00D34FEE"/>
    <w:rsid w:val="00D3581A"/>
    <w:rsid w:val="00D35C26"/>
    <w:rsid w:val="00D35DC0"/>
    <w:rsid w:val="00D36488"/>
    <w:rsid w:val="00D36B7E"/>
    <w:rsid w:val="00D36C0D"/>
    <w:rsid w:val="00D371B8"/>
    <w:rsid w:val="00D37605"/>
    <w:rsid w:val="00D3765D"/>
    <w:rsid w:val="00D3796D"/>
    <w:rsid w:val="00D37EF8"/>
    <w:rsid w:val="00D37FB1"/>
    <w:rsid w:val="00D400E5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848"/>
    <w:rsid w:val="00D43D8D"/>
    <w:rsid w:val="00D43F3A"/>
    <w:rsid w:val="00D43F51"/>
    <w:rsid w:val="00D444C4"/>
    <w:rsid w:val="00D447A1"/>
    <w:rsid w:val="00D447E3"/>
    <w:rsid w:val="00D44804"/>
    <w:rsid w:val="00D4480B"/>
    <w:rsid w:val="00D44837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5DE"/>
    <w:rsid w:val="00D478EC"/>
    <w:rsid w:val="00D47A2B"/>
    <w:rsid w:val="00D47EEF"/>
    <w:rsid w:val="00D504C7"/>
    <w:rsid w:val="00D5056E"/>
    <w:rsid w:val="00D50A93"/>
    <w:rsid w:val="00D5142F"/>
    <w:rsid w:val="00D518CA"/>
    <w:rsid w:val="00D51A19"/>
    <w:rsid w:val="00D51B32"/>
    <w:rsid w:val="00D51BF3"/>
    <w:rsid w:val="00D51C5E"/>
    <w:rsid w:val="00D51CE1"/>
    <w:rsid w:val="00D51F08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0B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439"/>
    <w:rsid w:val="00D65D5C"/>
    <w:rsid w:val="00D662E7"/>
    <w:rsid w:val="00D669C5"/>
    <w:rsid w:val="00D66A74"/>
    <w:rsid w:val="00D6778F"/>
    <w:rsid w:val="00D679C3"/>
    <w:rsid w:val="00D67A97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4F7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97"/>
    <w:rsid w:val="00D75F05"/>
    <w:rsid w:val="00D760C1"/>
    <w:rsid w:val="00D7620F"/>
    <w:rsid w:val="00D762DB"/>
    <w:rsid w:val="00D76313"/>
    <w:rsid w:val="00D76440"/>
    <w:rsid w:val="00D76623"/>
    <w:rsid w:val="00D767EA"/>
    <w:rsid w:val="00D768C1"/>
    <w:rsid w:val="00D7691C"/>
    <w:rsid w:val="00D76F0B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988"/>
    <w:rsid w:val="00D82B41"/>
    <w:rsid w:val="00D82EA7"/>
    <w:rsid w:val="00D83175"/>
    <w:rsid w:val="00D8322B"/>
    <w:rsid w:val="00D83595"/>
    <w:rsid w:val="00D835FA"/>
    <w:rsid w:val="00D8379E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A22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D3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0D9E"/>
    <w:rsid w:val="00DA10D2"/>
    <w:rsid w:val="00DA12E7"/>
    <w:rsid w:val="00DA1520"/>
    <w:rsid w:val="00DA1560"/>
    <w:rsid w:val="00DA1639"/>
    <w:rsid w:val="00DA17F5"/>
    <w:rsid w:val="00DA1801"/>
    <w:rsid w:val="00DA1BE9"/>
    <w:rsid w:val="00DA1CDE"/>
    <w:rsid w:val="00DA2892"/>
    <w:rsid w:val="00DA2A27"/>
    <w:rsid w:val="00DA2A3C"/>
    <w:rsid w:val="00DA2B9E"/>
    <w:rsid w:val="00DA2C74"/>
    <w:rsid w:val="00DA2D98"/>
    <w:rsid w:val="00DA2E18"/>
    <w:rsid w:val="00DA30C4"/>
    <w:rsid w:val="00DA326F"/>
    <w:rsid w:val="00DA332D"/>
    <w:rsid w:val="00DA33FB"/>
    <w:rsid w:val="00DA35C5"/>
    <w:rsid w:val="00DA3733"/>
    <w:rsid w:val="00DA3BEA"/>
    <w:rsid w:val="00DA3C4F"/>
    <w:rsid w:val="00DA3D51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6FB5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24C"/>
    <w:rsid w:val="00DB3687"/>
    <w:rsid w:val="00DB3E8A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A1C"/>
    <w:rsid w:val="00DB7C53"/>
    <w:rsid w:val="00DB7C69"/>
    <w:rsid w:val="00DC0048"/>
    <w:rsid w:val="00DC00DB"/>
    <w:rsid w:val="00DC01C5"/>
    <w:rsid w:val="00DC0451"/>
    <w:rsid w:val="00DC12A6"/>
    <w:rsid w:val="00DC19CB"/>
    <w:rsid w:val="00DC1AD3"/>
    <w:rsid w:val="00DC1C1F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4E5E"/>
    <w:rsid w:val="00DC4E89"/>
    <w:rsid w:val="00DC508E"/>
    <w:rsid w:val="00DC55EF"/>
    <w:rsid w:val="00DC569E"/>
    <w:rsid w:val="00DC5E57"/>
    <w:rsid w:val="00DC60F1"/>
    <w:rsid w:val="00DC6155"/>
    <w:rsid w:val="00DC646A"/>
    <w:rsid w:val="00DC6FA5"/>
    <w:rsid w:val="00DC702A"/>
    <w:rsid w:val="00DC7438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2FF"/>
    <w:rsid w:val="00DD2810"/>
    <w:rsid w:val="00DD2871"/>
    <w:rsid w:val="00DD2A17"/>
    <w:rsid w:val="00DD2AAD"/>
    <w:rsid w:val="00DD32ED"/>
    <w:rsid w:val="00DD353D"/>
    <w:rsid w:val="00DD3961"/>
    <w:rsid w:val="00DD3987"/>
    <w:rsid w:val="00DD3DCE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2B"/>
    <w:rsid w:val="00DE0477"/>
    <w:rsid w:val="00DE0A56"/>
    <w:rsid w:val="00DE0B67"/>
    <w:rsid w:val="00DE1152"/>
    <w:rsid w:val="00DE12A6"/>
    <w:rsid w:val="00DE1A48"/>
    <w:rsid w:val="00DE1BDC"/>
    <w:rsid w:val="00DE1C05"/>
    <w:rsid w:val="00DE2049"/>
    <w:rsid w:val="00DE241A"/>
    <w:rsid w:val="00DE27F2"/>
    <w:rsid w:val="00DE3672"/>
    <w:rsid w:val="00DE4412"/>
    <w:rsid w:val="00DE47CE"/>
    <w:rsid w:val="00DE4807"/>
    <w:rsid w:val="00DE498B"/>
    <w:rsid w:val="00DE4AFA"/>
    <w:rsid w:val="00DE4B37"/>
    <w:rsid w:val="00DE4BDE"/>
    <w:rsid w:val="00DE4D09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179"/>
    <w:rsid w:val="00DE7623"/>
    <w:rsid w:val="00DE7E3D"/>
    <w:rsid w:val="00DE7EDD"/>
    <w:rsid w:val="00DE7F8B"/>
    <w:rsid w:val="00DF00E4"/>
    <w:rsid w:val="00DF0283"/>
    <w:rsid w:val="00DF03C0"/>
    <w:rsid w:val="00DF0757"/>
    <w:rsid w:val="00DF0D0B"/>
    <w:rsid w:val="00DF1094"/>
    <w:rsid w:val="00DF1175"/>
    <w:rsid w:val="00DF1AD5"/>
    <w:rsid w:val="00DF1BF9"/>
    <w:rsid w:val="00DF1DB1"/>
    <w:rsid w:val="00DF1E55"/>
    <w:rsid w:val="00DF1F3C"/>
    <w:rsid w:val="00DF207D"/>
    <w:rsid w:val="00DF272C"/>
    <w:rsid w:val="00DF2A8C"/>
    <w:rsid w:val="00DF2E26"/>
    <w:rsid w:val="00DF326E"/>
    <w:rsid w:val="00DF339D"/>
    <w:rsid w:val="00DF33C5"/>
    <w:rsid w:val="00DF383B"/>
    <w:rsid w:val="00DF3ACA"/>
    <w:rsid w:val="00DF3EB7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1F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DBB"/>
    <w:rsid w:val="00E00F5F"/>
    <w:rsid w:val="00E01217"/>
    <w:rsid w:val="00E01DC3"/>
    <w:rsid w:val="00E0233E"/>
    <w:rsid w:val="00E02510"/>
    <w:rsid w:val="00E026B3"/>
    <w:rsid w:val="00E02932"/>
    <w:rsid w:val="00E02A92"/>
    <w:rsid w:val="00E02B27"/>
    <w:rsid w:val="00E02C1D"/>
    <w:rsid w:val="00E03BCE"/>
    <w:rsid w:val="00E03CFA"/>
    <w:rsid w:val="00E046F5"/>
    <w:rsid w:val="00E04FC7"/>
    <w:rsid w:val="00E05052"/>
    <w:rsid w:val="00E05455"/>
    <w:rsid w:val="00E0577F"/>
    <w:rsid w:val="00E0587A"/>
    <w:rsid w:val="00E05A03"/>
    <w:rsid w:val="00E05D07"/>
    <w:rsid w:val="00E05F29"/>
    <w:rsid w:val="00E0623A"/>
    <w:rsid w:val="00E06648"/>
    <w:rsid w:val="00E0713D"/>
    <w:rsid w:val="00E073FD"/>
    <w:rsid w:val="00E0766A"/>
    <w:rsid w:val="00E07B64"/>
    <w:rsid w:val="00E07D84"/>
    <w:rsid w:val="00E104D5"/>
    <w:rsid w:val="00E10997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B66"/>
    <w:rsid w:val="00E13D4F"/>
    <w:rsid w:val="00E1426E"/>
    <w:rsid w:val="00E14629"/>
    <w:rsid w:val="00E1474E"/>
    <w:rsid w:val="00E14834"/>
    <w:rsid w:val="00E148BF"/>
    <w:rsid w:val="00E14D16"/>
    <w:rsid w:val="00E1520D"/>
    <w:rsid w:val="00E152D1"/>
    <w:rsid w:val="00E15EA3"/>
    <w:rsid w:val="00E15EEA"/>
    <w:rsid w:val="00E16056"/>
    <w:rsid w:val="00E161C7"/>
    <w:rsid w:val="00E16BB7"/>
    <w:rsid w:val="00E16BC4"/>
    <w:rsid w:val="00E16E7F"/>
    <w:rsid w:val="00E17241"/>
    <w:rsid w:val="00E17286"/>
    <w:rsid w:val="00E17310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27A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6D42"/>
    <w:rsid w:val="00E27001"/>
    <w:rsid w:val="00E27091"/>
    <w:rsid w:val="00E27097"/>
    <w:rsid w:val="00E2736D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2E6F"/>
    <w:rsid w:val="00E33042"/>
    <w:rsid w:val="00E33333"/>
    <w:rsid w:val="00E3365F"/>
    <w:rsid w:val="00E336B4"/>
    <w:rsid w:val="00E3387D"/>
    <w:rsid w:val="00E33955"/>
    <w:rsid w:val="00E3397D"/>
    <w:rsid w:val="00E33BCB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406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40A7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0F26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B86"/>
    <w:rsid w:val="00E55CC5"/>
    <w:rsid w:val="00E55D11"/>
    <w:rsid w:val="00E561B4"/>
    <w:rsid w:val="00E5623B"/>
    <w:rsid w:val="00E56357"/>
    <w:rsid w:val="00E565F8"/>
    <w:rsid w:val="00E569F1"/>
    <w:rsid w:val="00E56C78"/>
    <w:rsid w:val="00E56D28"/>
    <w:rsid w:val="00E56D75"/>
    <w:rsid w:val="00E56ED5"/>
    <w:rsid w:val="00E5705D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919"/>
    <w:rsid w:val="00E60DB6"/>
    <w:rsid w:val="00E60E99"/>
    <w:rsid w:val="00E61510"/>
    <w:rsid w:val="00E61848"/>
    <w:rsid w:val="00E61B20"/>
    <w:rsid w:val="00E61B4E"/>
    <w:rsid w:val="00E61F58"/>
    <w:rsid w:val="00E6206C"/>
    <w:rsid w:val="00E621B3"/>
    <w:rsid w:val="00E62362"/>
    <w:rsid w:val="00E62544"/>
    <w:rsid w:val="00E62D6D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28"/>
    <w:rsid w:val="00E65A81"/>
    <w:rsid w:val="00E65FBC"/>
    <w:rsid w:val="00E66285"/>
    <w:rsid w:val="00E665CE"/>
    <w:rsid w:val="00E66900"/>
    <w:rsid w:val="00E66E74"/>
    <w:rsid w:val="00E6711A"/>
    <w:rsid w:val="00E673D2"/>
    <w:rsid w:val="00E6741D"/>
    <w:rsid w:val="00E674E3"/>
    <w:rsid w:val="00E67790"/>
    <w:rsid w:val="00E67EF0"/>
    <w:rsid w:val="00E70D78"/>
    <w:rsid w:val="00E715C0"/>
    <w:rsid w:val="00E71937"/>
    <w:rsid w:val="00E71A8E"/>
    <w:rsid w:val="00E72619"/>
    <w:rsid w:val="00E72824"/>
    <w:rsid w:val="00E72C93"/>
    <w:rsid w:val="00E72D22"/>
    <w:rsid w:val="00E730C6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3EE"/>
    <w:rsid w:val="00E905BE"/>
    <w:rsid w:val="00E90AB5"/>
    <w:rsid w:val="00E91239"/>
    <w:rsid w:val="00E9139F"/>
    <w:rsid w:val="00E914DC"/>
    <w:rsid w:val="00E9194A"/>
    <w:rsid w:val="00E919B8"/>
    <w:rsid w:val="00E91AF2"/>
    <w:rsid w:val="00E91DB7"/>
    <w:rsid w:val="00E91FDB"/>
    <w:rsid w:val="00E921D6"/>
    <w:rsid w:val="00E928DC"/>
    <w:rsid w:val="00E92B19"/>
    <w:rsid w:val="00E92B5B"/>
    <w:rsid w:val="00E92CFC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6FE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06"/>
    <w:rsid w:val="00EA6BBC"/>
    <w:rsid w:val="00EA6F7C"/>
    <w:rsid w:val="00EA6FC9"/>
    <w:rsid w:val="00EA70EA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48F"/>
    <w:rsid w:val="00EB15D1"/>
    <w:rsid w:val="00EB15E3"/>
    <w:rsid w:val="00EB1965"/>
    <w:rsid w:val="00EB1BA3"/>
    <w:rsid w:val="00EB1C16"/>
    <w:rsid w:val="00EB20B1"/>
    <w:rsid w:val="00EB216C"/>
    <w:rsid w:val="00EB2595"/>
    <w:rsid w:val="00EB2624"/>
    <w:rsid w:val="00EB264D"/>
    <w:rsid w:val="00EB267E"/>
    <w:rsid w:val="00EB2A57"/>
    <w:rsid w:val="00EB2DAA"/>
    <w:rsid w:val="00EB2E9F"/>
    <w:rsid w:val="00EB3040"/>
    <w:rsid w:val="00EB311E"/>
    <w:rsid w:val="00EB3310"/>
    <w:rsid w:val="00EB359B"/>
    <w:rsid w:val="00EB376A"/>
    <w:rsid w:val="00EB3984"/>
    <w:rsid w:val="00EB39B1"/>
    <w:rsid w:val="00EB40DA"/>
    <w:rsid w:val="00EB4198"/>
    <w:rsid w:val="00EB43B7"/>
    <w:rsid w:val="00EB4665"/>
    <w:rsid w:val="00EB46C2"/>
    <w:rsid w:val="00EB471A"/>
    <w:rsid w:val="00EB4819"/>
    <w:rsid w:val="00EB497D"/>
    <w:rsid w:val="00EB4A84"/>
    <w:rsid w:val="00EB4FE5"/>
    <w:rsid w:val="00EB5094"/>
    <w:rsid w:val="00EB541E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BC"/>
    <w:rsid w:val="00EC016F"/>
    <w:rsid w:val="00EC030B"/>
    <w:rsid w:val="00EC0357"/>
    <w:rsid w:val="00EC0430"/>
    <w:rsid w:val="00EC06B7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82"/>
    <w:rsid w:val="00EC324F"/>
    <w:rsid w:val="00EC32B4"/>
    <w:rsid w:val="00EC3359"/>
    <w:rsid w:val="00EC3619"/>
    <w:rsid w:val="00EC36C9"/>
    <w:rsid w:val="00EC39B5"/>
    <w:rsid w:val="00EC3F08"/>
    <w:rsid w:val="00EC4127"/>
    <w:rsid w:val="00EC4189"/>
    <w:rsid w:val="00EC42E5"/>
    <w:rsid w:val="00EC433C"/>
    <w:rsid w:val="00EC48C2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510"/>
    <w:rsid w:val="00ED26A6"/>
    <w:rsid w:val="00ED2B00"/>
    <w:rsid w:val="00ED3148"/>
    <w:rsid w:val="00ED35B0"/>
    <w:rsid w:val="00ED3622"/>
    <w:rsid w:val="00ED3698"/>
    <w:rsid w:val="00ED374A"/>
    <w:rsid w:val="00ED376F"/>
    <w:rsid w:val="00ED3CE6"/>
    <w:rsid w:val="00ED433F"/>
    <w:rsid w:val="00ED446A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B10"/>
    <w:rsid w:val="00EE0C20"/>
    <w:rsid w:val="00EE0CFE"/>
    <w:rsid w:val="00EE0F33"/>
    <w:rsid w:val="00EE11F2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18A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6FA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0D"/>
    <w:rsid w:val="00EF0ED3"/>
    <w:rsid w:val="00EF1041"/>
    <w:rsid w:val="00EF109B"/>
    <w:rsid w:val="00EF1711"/>
    <w:rsid w:val="00EF1B7E"/>
    <w:rsid w:val="00EF20C7"/>
    <w:rsid w:val="00EF2102"/>
    <w:rsid w:val="00EF2462"/>
    <w:rsid w:val="00EF2576"/>
    <w:rsid w:val="00EF25E8"/>
    <w:rsid w:val="00EF290B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04A"/>
    <w:rsid w:val="00EF41F3"/>
    <w:rsid w:val="00EF43A4"/>
    <w:rsid w:val="00EF4702"/>
    <w:rsid w:val="00EF4C90"/>
    <w:rsid w:val="00EF508B"/>
    <w:rsid w:val="00EF50D4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885"/>
    <w:rsid w:val="00EF78F6"/>
    <w:rsid w:val="00EF7FF7"/>
    <w:rsid w:val="00F00174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FE"/>
    <w:rsid w:val="00F0380A"/>
    <w:rsid w:val="00F03AB8"/>
    <w:rsid w:val="00F03CAE"/>
    <w:rsid w:val="00F0409E"/>
    <w:rsid w:val="00F041D4"/>
    <w:rsid w:val="00F04515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6888"/>
    <w:rsid w:val="00F068DA"/>
    <w:rsid w:val="00F0701B"/>
    <w:rsid w:val="00F07124"/>
    <w:rsid w:val="00F071DA"/>
    <w:rsid w:val="00F07354"/>
    <w:rsid w:val="00F07382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3FF3"/>
    <w:rsid w:val="00F14247"/>
    <w:rsid w:val="00F148FB"/>
    <w:rsid w:val="00F14942"/>
    <w:rsid w:val="00F14B46"/>
    <w:rsid w:val="00F14BB6"/>
    <w:rsid w:val="00F14DC2"/>
    <w:rsid w:val="00F15098"/>
    <w:rsid w:val="00F15386"/>
    <w:rsid w:val="00F1546D"/>
    <w:rsid w:val="00F15B2E"/>
    <w:rsid w:val="00F15BBB"/>
    <w:rsid w:val="00F1604D"/>
    <w:rsid w:val="00F160A3"/>
    <w:rsid w:val="00F16278"/>
    <w:rsid w:val="00F16370"/>
    <w:rsid w:val="00F1650D"/>
    <w:rsid w:val="00F165F4"/>
    <w:rsid w:val="00F1689B"/>
    <w:rsid w:val="00F16AAE"/>
    <w:rsid w:val="00F1704F"/>
    <w:rsid w:val="00F17222"/>
    <w:rsid w:val="00F17494"/>
    <w:rsid w:val="00F17729"/>
    <w:rsid w:val="00F17AF1"/>
    <w:rsid w:val="00F17D87"/>
    <w:rsid w:val="00F17F1A"/>
    <w:rsid w:val="00F17FF4"/>
    <w:rsid w:val="00F2053F"/>
    <w:rsid w:val="00F20CF4"/>
    <w:rsid w:val="00F20DCB"/>
    <w:rsid w:val="00F211C4"/>
    <w:rsid w:val="00F21229"/>
    <w:rsid w:val="00F2153E"/>
    <w:rsid w:val="00F215C0"/>
    <w:rsid w:val="00F219A8"/>
    <w:rsid w:val="00F21B6F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29"/>
    <w:rsid w:val="00F2608C"/>
    <w:rsid w:val="00F265C6"/>
    <w:rsid w:val="00F2697A"/>
    <w:rsid w:val="00F2702E"/>
    <w:rsid w:val="00F271B5"/>
    <w:rsid w:val="00F2725E"/>
    <w:rsid w:val="00F272A9"/>
    <w:rsid w:val="00F273C0"/>
    <w:rsid w:val="00F27604"/>
    <w:rsid w:val="00F278A1"/>
    <w:rsid w:val="00F27913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5D7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08A"/>
    <w:rsid w:val="00F361C3"/>
    <w:rsid w:val="00F36552"/>
    <w:rsid w:val="00F36721"/>
    <w:rsid w:val="00F36B0F"/>
    <w:rsid w:val="00F36EDD"/>
    <w:rsid w:val="00F37032"/>
    <w:rsid w:val="00F378FE"/>
    <w:rsid w:val="00F37A73"/>
    <w:rsid w:val="00F4019D"/>
    <w:rsid w:val="00F40A4A"/>
    <w:rsid w:val="00F40A74"/>
    <w:rsid w:val="00F40B6C"/>
    <w:rsid w:val="00F40D1F"/>
    <w:rsid w:val="00F4113F"/>
    <w:rsid w:val="00F412F9"/>
    <w:rsid w:val="00F4160F"/>
    <w:rsid w:val="00F41771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D68"/>
    <w:rsid w:val="00F42EA5"/>
    <w:rsid w:val="00F430C0"/>
    <w:rsid w:val="00F431AF"/>
    <w:rsid w:val="00F432ED"/>
    <w:rsid w:val="00F43AAA"/>
    <w:rsid w:val="00F43B6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707E"/>
    <w:rsid w:val="00F4738F"/>
    <w:rsid w:val="00F475D8"/>
    <w:rsid w:val="00F478E7"/>
    <w:rsid w:val="00F507C0"/>
    <w:rsid w:val="00F508F9"/>
    <w:rsid w:val="00F50A71"/>
    <w:rsid w:val="00F50AAB"/>
    <w:rsid w:val="00F513F7"/>
    <w:rsid w:val="00F51613"/>
    <w:rsid w:val="00F51ABE"/>
    <w:rsid w:val="00F51CE5"/>
    <w:rsid w:val="00F51F09"/>
    <w:rsid w:val="00F523AF"/>
    <w:rsid w:val="00F5255D"/>
    <w:rsid w:val="00F5287C"/>
    <w:rsid w:val="00F52C80"/>
    <w:rsid w:val="00F52CB6"/>
    <w:rsid w:val="00F52F2F"/>
    <w:rsid w:val="00F531A1"/>
    <w:rsid w:val="00F53730"/>
    <w:rsid w:val="00F53A64"/>
    <w:rsid w:val="00F53CB1"/>
    <w:rsid w:val="00F541FC"/>
    <w:rsid w:val="00F54300"/>
    <w:rsid w:val="00F54561"/>
    <w:rsid w:val="00F545AA"/>
    <w:rsid w:val="00F546C1"/>
    <w:rsid w:val="00F54AD9"/>
    <w:rsid w:val="00F54B40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9D"/>
    <w:rsid w:val="00F56DBE"/>
    <w:rsid w:val="00F57111"/>
    <w:rsid w:val="00F57129"/>
    <w:rsid w:val="00F5754F"/>
    <w:rsid w:val="00F5775D"/>
    <w:rsid w:val="00F57C73"/>
    <w:rsid w:val="00F57F7D"/>
    <w:rsid w:val="00F60348"/>
    <w:rsid w:val="00F6051E"/>
    <w:rsid w:val="00F61140"/>
    <w:rsid w:val="00F61347"/>
    <w:rsid w:val="00F61909"/>
    <w:rsid w:val="00F620CB"/>
    <w:rsid w:val="00F62718"/>
    <w:rsid w:val="00F62834"/>
    <w:rsid w:val="00F62B27"/>
    <w:rsid w:val="00F62E99"/>
    <w:rsid w:val="00F63049"/>
    <w:rsid w:val="00F6378A"/>
    <w:rsid w:val="00F63D39"/>
    <w:rsid w:val="00F63FAF"/>
    <w:rsid w:val="00F641E2"/>
    <w:rsid w:val="00F64B38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989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83C"/>
    <w:rsid w:val="00F70D4C"/>
    <w:rsid w:val="00F70E32"/>
    <w:rsid w:val="00F71093"/>
    <w:rsid w:val="00F710BB"/>
    <w:rsid w:val="00F719B7"/>
    <w:rsid w:val="00F724D8"/>
    <w:rsid w:val="00F72711"/>
    <w:rsid w:val="00F72804"/>
    <w:rsid w:val="00F733DD"/>
    <w:rsid w:val="00F733F2"/>
    <w:rsid w:val="00F7341D"/>
    <w:rsid w:val="00F734EC"/>
    <w:rsid w:val="00F7385C"/>
    <w:rsid w:val="00F73CE8"/>
    <w:rsid w:val="00F74022"/>
    <w:rsid w:val="00F74097"/>
    <w:rsid w:val="00F740A9"/>
    <w:rsid w:val="00F742B1"/>
    <w:rsid w:val="00F74437"/>
    <w:rsid w:val="00F745B2"/>
    <w:rsid w:val="00F74747"/>
    <w:rsid w:val="00F747F8"/>
    <w:rsid w:val="00F74A2F"/>
    <w:rsid w:val="00F74E3A"/>
    <w:rsid w:val="00F750A0"/>
    <w:rsid w:val="00F750EA"/>
    <w:rsid w:val="00F75146"/>
    <w:rsid w:val="00F751DE"/>
    <w:rsid w:val="00F75694"/>
    <w:rsid w:val="00F756FA"/>
    <w:rsid w:val="00F757CD"/>
    <w:rsid w:val="00F75AD4"/>
    <w:rsid w:val="00F75BDB"/>
    <w:rsid w:val="00F75F22"/>
    <w:rsid w:val="00F75F7E"/>
    <w:rsid w:val="00F76740"/>
    <w:rsid w:val="00F76C8E"/>
    <w:rsid w:val="00F76D03"/>
    <w:rsid w:val="00F76F04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7B8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C2"/>
    <w:rsid w:val="00F841D0"/>
    <w:rsid w:val="00F8493A"/>
    <w:rsid w:val="00F84A9A"/>
    <w:rsid w:val="00F84BA1"/>
    <w:rsid w:val="00F850FC"/>
    <w:rsid w:val="00F8510B"/>
    <w:rsid w:val="00F85707"/>
    <w:rsid w:val="00F86169"/>
    <w:rsid w:val="00F8626C"/>
    <w:rsid w:val="00F8651D"/>
    <w:rsid w:val="00F867E4"/>
    <w:rsid w:val="00F86814"/>
    <w:rsid w:val="00F86EB3"/>
    <w:rsid w:val="00F870BC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611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127"/>
    <w:rsid w:val="00F95251"/>
    <w:rsid w:val="00F957C0"/>
    <w:rsid w:val="00F959D1"/>
    <w:rsid w:val="00F95A6D"/>
    <w:rsid w:val="00F95B73"/>
    <w:rsid w:val="00F95EDE"/>
    <w:rsid w:val="00F95FB7"/>
    <w:rsid w:val="00F961AB"/>
    <w:rsid w:val="00F96A98"/>
    <w:rsid w:val="00F96FD3"/>
    <w:rsid w:val="00F975FE"/>
    <w:rsid w:val="00F97689"/>
    <w:rsid w:val="00F97843"/>
    <w:rsid w:val="00F9791F"/>
    <w:rsid w:val="00F97993"/>
    <w:rsid w:val="00F97A74"/>
    <w:rsid w:val="00F97CF6"/>
    <w:rsid w:val="00FA01F7"/>
    <w:rsid w:val="00FA029C"/>
    <w:rsid w:val="00FA04FB"/>
    <w:rsid w:val="00FA052D"/>
    <w:rsid w:val="00FA0640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6BD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6BE"/>
    <w:rsid w:val="00FA4C3C"/>
    <w:rsid w:val="00FA4C44"/>
    <w:rsid w:val="00FA52F6"/>
    <w:rsid w:val="00FA5656"/>
    <w:rsid w:val="00FA5A53"/>
    <w:rsid w:val="00FA5B79"/>
    <w:rsid w:val="00FA5E5C"/>
    <w:rsid w:val="00FA601D"/>
    <w:rsid w:val="00FA66DB"/>
    <w:rsid w:val="00FA6835"/>
    <w:rsid w:val="00FA6A42"/>
    <w:rsid w:val="00FA6EBA"/>
    <w:rsid w:val="00FA6F2D"/>
    <w:rsid w:val="00FA723C"/>
    <w:rsid w:val="00FA775B"/>
    <w:rsid w:val="00FA7947"/>
    <w:rsid w:val="00FA7B36"/>
    <w:rsid w:val="00FA7B8E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07B"/>
    <w:rsid w:val="00FB23B2"/>
    <w:rsid w:val="00FB250C"/>
    <w:rsid w:val="00FB2723"/>
    <w:rsid w:val="00FB2CFD"/>
    <w:rsid w:val="00FB3154"/>
    <w:rsid w:val="00FB32B4"/>
    <w:rsid w:val="00FB3890"/>
    <w:rsid w:val="00FB38CB"/>
    <w:rsid w:val="00FB3A15"/>
    <w:rsid w:val="00FB3CEC"/>
    <w:rsid w:val="00FB3D2F"/>
    <w:rsid w:val="00FB4103"/>
    <w:rsid w:val="00FB4336"/>
    <w:rsid w:val="00FB44D8"/>
    <w:rsid w:val="00FB47D3"/>
    <w:rsid w:val="00FB4F76"/>
    <w:rsid w:val="00FB5115"/>
    <w:rsid w:val="00FB52CD"/>
    <w:rsid w:val="00FB5A80"/>
    <w:rsid w:val="00FB5C56"/>
    <w:rsid w:val="00FB5C63"/>
    <w:rsid w:val="00FB5D30"/>
    <w:rsid w:val="00FB5D4A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149"/>
    <w:rsid w:val="00FC0681"/>
    <w:rsid w:val="00FC09C1"/>
    <w:rsid w:val="00FC0DE2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CFB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BD4"/>
    <w:rsid w:val="00FD0DBD"/>
    <w:rsid w:val="00FD0FEC"/>
    <w:rsid w:val="00FD1187"/>
    <w:rsid w:val="00FD143B"/>
    <w:rsid w:val="00FD163C"/>
    <w:rsid w:val="00FD166E"/>
    <w:rsid w:val="00FD16E3"/>
    <w:rsid w:val="00FD1AA1"/>
    <w:rsid w:val="00FD1ACC"/>
    <w:rsid w:val="00FD1DB5"/>
    <w:rsid w:val="00FD25EB"/>
    <w:rsid w:val="00FD28F6"/>
    <w:rsid w:val="00FD2905"/>
    <w:rsid w:val="00FD2BE3"/>
    <w:rsid w:val="00FD2E2C"/>
    <w:rsid w:val="00FD308D"/>
    <w:rsid w:val="00FD346E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1EF"/>
    <w:rsid w:val="00FD748A"/>
    <w:rsid w:val="00FD793C"/>
    <w:rsid w:val="00FD7ED5"/>
    <w:rsid w:val="00FE00A8"/>
    <w:rsid w:val="00FE03AE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B03"/>
    <w:rsid w:val="00FE2E39"/>
    <w:rsid w:val="00FE2F1E"/>
    <w:rsid w:val="00FE2FAE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D4A"/>
    <w:rsid w:val="00FE5E2D"/>
    <w:rsid w:val="00FE60AA"/>
    <w:rsid w:val="00FE64D4"/>
    <w:rsid w:val="00FE64E5"/>
    <w:rsid w:val="00FE67C2"/>
    <w:rsid w:val="00FE6914"/>
    <w:rsid w:val="00FE6D92"/>
    <w:rsid w:val="00FE6DF7"/>
    <w:rsid w:val="00FE70ED"/>
    <w:rsid w:val="00FE72ED"/>
    <w:rsid w:val="00FE7325"/>
    <w:rsid w:val="00FE7682"/>
    <w:rsid w:val="00FE7B72"/>
    <w:rsid w:val="00FE7C2A"/>
    <w:rsid w:val="00FE7CE1"/>
    <w:rsid w:val="00FF04CE"/>
    <w:rsid w:val="00FF08AE"/>
    <w:rsid w:val="00FF0EE9"/>
    <w:rsid w:val="00FF1395"/>
    <w:rsid w:val="00FF16BA"/>
    <w:rsid w:val="00FF1A05"/>
    <w:rsid w:val="00FF2467"/>
    <w:rsid w:val="00FF27BD"/>
    <w:rsid w:val="00FF2933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77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6F83"/>
    <w:rsid w:val="00FF76EA"/>
    <w:rsid w:val="00FF78B9"/>
    <w:rsid w:val="00FF7E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18"/>
      </w:numPr>
    </w:pPr>
  </w:style>
  <w:style w:type="numbering" w:customStyle="1" w:styleId="Style2">
    <w:name w:val="Style2"/>
    <w:uiPriority w:val="99"/>
    <w:rsid w:val="001D379F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D03D-85FB-4C96-8B55-D3E260A7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852</TotalTime>
  <Pages>1</Pages>
  <Words>3503</Words>
  <Characters>19973</Characters>
  <Application>Microsoft Office Word</Application>
  <DocSecurity>0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ปรัศนี วงศ์งาม</cp:lastModifiedBy>
  <cp:revision>143</cp:revision>
  <cp:lastPrinted>2025-05-06T03:43:00Z</cp:lastPrinted>
  <dcterms:created xsi:type="dcterms:W3CDTF">2025-03-06T03:14:00Z</dcterms:created>
  <dcterms:modified xsi:type="dcterms:W3CDTF">2025-08-14T08:42:00Z</dcterms:modified>
</cp:coreProperties>
</file>