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05D6D" w14:textId="317C5427" w:rsidR="003B14EA" w:rsidRPr="005523CB" w:rsidRDefault="003B14EA" w:rsidP="000B01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5523CB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5523CB" w:rsidRDefault="00EE4483" w:rsidP="000B0131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9E74317" w14:textId="77777777" w:rsidR="00AE5C2C" w:rsidRPr="005523CB" w:rsidRDefault="00AE5C2C" w:rsidP="000B01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523CB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5523CB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BA8130F" w14:textId="5C9958FA" w:rsidR="00376F9B" w:rsidRPr="005523CB" w:rsidRDefault="00376F9B" w:rsidP="000B0131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5523CB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5523CB">
        <w:rPr>
          <w:rFonts w:ascii="Angsana New" w:hAnsi="Angsana New" w:hint="cs"/>
          <w:sz w:val="32"/>
          <w:szCs w:val="32"/>
          <w:cs/>
        </w:rPr>
        <w:t>และ</w:t>
      </w:r>
      <w:r w:rsidR="0006689A" w:rsidRPr="005523CB">
        <w:rPr>
          <w:rFonts w:ascii="Angsana New" w:hAnsi="Angsana New" w:hint="cs"/>
          <w:sz w:val="32"/>
          <w:szCs w:val="32"/>
          <w:cs/>
        </w:rPr>
        <w:t>เก้าเดือน</w:t>
      </w:r>
      <w:r w:rsidR="0006689A" w:rsidRPr="005523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6689A" w:rsidRPr="005523CB">
        <w:rPr>
          <w:rFonts w:ascii="Angsana New" w:hAnsi="Angsana New"/>
          <w:sz w:val="32"/>
          <w:szCs w:val="32"/>
        </w:rPr>
        <w:t xml:space="preserve">30 </w:t>
      </w:r>
      <w:r w:rsidR="0006689A" w:rsidRPr="005523C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523CB">
        <w:rPr>
          <w:rFonts w:ascii="Angsana New" w:hAnsi="Angsana New"/>
          <w:sz w:val="32"/>
          <w:szCs w:val="32"/>
        </w:rPr>
        <w:t>256</w:t>
      </w:r>
      <w:r w:rsidRPr="005523CB">
        <w:rPr>
          <w:rFonts w:ascii="Angsana New" w:hAnsi="Angsana New" w:hint="cs"/>
          <w:sz w:val="32"/>
          <w:szCs w:val="32"/>
          <w:cs/>
        </w:rPr>
        <w:t>8</w:t>
      </w:r>
    </w:p>
    <w:p w14:paraId="0CBF966A" w14:textId="77777777" w:rsidR="00AE5C2C" w:rsidRPr="005523CB" w:rsidRDefault="00AE5C2C" w:rsidP="000B0131">
      <w:pPr>
        <w:jc w:val="center"/>
        <w:rPr>
          <w:rFonts w:ascii="Angsana New" w:hAnsi="Angsana New"/>
          <w:sz w:val="32"/>
          <w:szCs w:val="32"/>
        </w:rPr>
      </w:pPr>
      <w:r w:rsidRPr="005523CB">
        <w:rPr>
          <w:rFonts w:ascii="Angsana New" w:hAnsi="Angsana New"/>
          <w:sz w:val="32"/>
          <w:szCs w:val="32"/>
          <w:cs/>
        </w:rPr>
        <w:t>และ</w:t>
      </w:r>
    </w:p>
    <w:p w14:paraId="2CFA2153" w14:textId="77777777" w:rsidR="00AE5C2C" w:rsidRPr="005523CB" w:rsidRDefault="00AE5C2C" w:rsidP="000B0131">
      <w:pPr>
        <w:jc w:val="center"/>
        <w:rPr>
          <w:rFonts w:ascii="Angsana New" w:hAnsi="Angsana New"/>
          <w:sz w:val="32"/>
          <w:szCs w:val="32"/>
        </w:rPr>
      </w:pPr>
      <w:r w:rsidRPr="005523CB">
        <w:rPr>
          <w:rFonts w:ascii="Angsana New" w:hAnsi="Angsana New"/>
          <w:sz w:val="32"/>
          <w:szCs w:val="32"/>
          <w:cs/>
        </w:rPr>
        <w:t>รายงาน</w:t>
      </w:r>
      <w:r w:rsidRPr="005523CB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5523CB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982947D" w14:textId="77777777" w:rsidR="00584F28" w:rsidRPr="005523CB" w:rsidRDefault="00584F28" w:rsidP="000B0131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p w14:paraId="31876E28" w14:textId="77777777" w:rsidR="00533FA7" w:rsidRPr="005523CB" w:rsidRDefault="00533FA7" w:rsidP="000B013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5523CB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5523CB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5523CB" w:rsidRDefault="00844626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0607A3E7" w14:textId="77777777" w:rsidR="00F571AC" w:rsidRPr="005523CB" w:rsidRDefault="00F571AC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5523CB" w:rsidRDefault="00F571AC" w:rsidP="000B0131">
      <w:pPr>
        <w:rPr>
          <w:sz w:val="28"/>
          <w:szCs w:val="28"/>
          <w:lang w:val="en-GB"/>
        </w:rPr>
      </w:pPr>
    </w:p>
    <w:p w14:paraId="7C6C2A96" w14:textId="77777777" w:rsidR="00584F28" w:rsidRPr="005523CB" w:rsidRDefault="00584F28" w:rsidP="000B0131">
      <w:pPr>
        <w:rPr>
          <w:sz w:val="28"/>
          <w:szCs w:val="28"/>
          <w:lang w:val="en-GB"/>
        </w:rPr>
        <w:sectPr w:rsidR="00584F28" w:rsidRPr="005523CB" w:rsidSect="003601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3BAA1285" w14:textId="4D0BDB0D" w:rsidR="00B4089C" w:rsidRPr="005523CB" w:rsidRDefault="000264CB" w:rsidP="000B0131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5523CB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5523CB" w:rsidRDefault="00B4089C" w:rsidP="000B0131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5523CB" w:rsidRDefault="000264CB" w:rsidP="000B0131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523CB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5523CB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</w:p>
    <w:p w14:paraId="2B7215CF" w14:textId="472DE06A" w:rsidR="00376F9B" w:rsidRPr="005523CB" w:rsidRDefault="00376F9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ข้าพเจ้าได้สอบทานง</w:t>
      </w:r>
      <w:r w:rsidR="00F234AA" w:rsidRPr="005523CB">
        <w:rPr>
          <w:rFonts w:ascii="Angsana New" w:hAnsi="Angsana New" w:hint="cs"/>
          <w:sz w:val="28"/>
          <w:szCs w:val="28"/>
          <w:cs/>
        </w:rPr>
        <w:t>บ</w:t>
      </w:r>
      <w:r w:rsidRPr="005523CB">
        <w:rPr>
          <w:rFonts w:ascii="Angsana New" w:hAnsi="Angsana New"/>
          <w:sz w:val="28"/>
          <w:szCs w:val="28"/>
          <w:cs/>
        </w:rPr>
        <w:t>ฐานะการเงินรวมและงบฐานะการเงินเฉพาะกิจการ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ณ</w:t>
      </w:r>
      <w:r w:rsidRPr="005523CB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="0006689A" w:rsidRPr="005523CB">
        <w:rPr>
          <w:rFonts w:ascii="Angsana New" w:hAnsi="Angsana New"/>
          <w:sz w:val="28"/>
          <w:szCs w:val="28"/>
        </w:rPr>
        <w:t>30</w:t>
      </w:r>
      <w:r w:rsidR="0006689A" w:rsidRPr="005523C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5523CB">
        <w:rPr>
          <w:rFonts w:ascii="Angsana New" w:hAnsi="Angsana New"/>
          <w:sz w:val="28"/>
          <w:szCs w:val="28"/>
        </w:rPr>
        <w:t>256</w:t>
      </w:r>
      <w:r w:rsidRPr="005523CB">
        <w:rPr>
          <w:rFonts w:ascii="Angsana New" w:hAnsi="Angsana New" w:hint="cs"/>
          <w:sz w:val="28"/>
          <w:szCs w:val="28"/>
          <w:cs/>
        </w:rPr>
        <w:t>8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งบกำไร</w:t>
      </w:r>
      <w:r w:rsidRPr="005523CB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Pr="005523CB">
        <w:rPr>
          <w:rFonts w:ascii="Angsana New" w:hAnsi="Angsana New" w:hint="cs"/>
          <w:spacing w:val="-2"/>
          <w:sz w:val="28"/>
          <w:szCs w:val="28"/>
          <w:cs/>
        </w:rPr>
        <w:t>สำหรับงวดสามเดือนและ</w:t>
      </w:r>
      <w:r w:rsidR="0006689A" w:rsidRPr="005523CB">
        <w:rPr>
          <w:rFonts w:ascii="Angsana New" w:hAnsi="Angsana New" w:hint="cs"/>
          <w:spacing w:val="-2"/>
          <w:sz w:val="28"/>
          <w:szCs w:val="28"/>
          <w:cs/>
        </w:rPr>
        <w:t>เก้าเดือนสิ้นสุด</w:t>
      </w:r>
      <w:r w:rsidRPr="005523CB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06689A" w:rsidRPr="005523CB">
        <w:rPr>
          <w:rFonts w:ascii="Angsana New" w:hAnsi="Angsana New"/>
          <w:sz w:val="28"/>
          <w:szCs w:val="28"/>
        </w:rPr>
        <w:t>30</w:t>
      </w:r>
      <w:r w:rsidR="0006689A" w:rsidRPr="005523C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5523CB">
        <w:rPr>
          <w:rFonts w:ascii="Angsana New" w:hAnsi="Angsana New"/>
          <w:spacing w:val="-2"/>
          <w:sz w:val="28"/>
          <w:szCs w:val="28"/>
        </w:rPr>
        <w:t>256</w:t>
      </w:r>
      <w:r w:rsidRPr="005523CB">
        <w:rPr>
          <w:rFonts w:ascii="Angsana New" w:hAnsi="Angsana New" w:hint="cs"/>
          <w:spacing w:val="-2"/>
          <w:sz w:val="28"/>
          <w:szCs w:val="28"/>
          <w:cs/>
        </w:rPr>
        <w:t>8</w:t>
      </w:r>
      <w:r w:rsidRPr="005523CB">
        <w:rPr>
          <w:rFonts w:ascii="Angsana New" w:hAnsi="Angsana New"/>
          <w:spacing w:val="-2"/>
          <w:sz w:val="28"/>
          <w:szCs w:val="28"/>
        </w:rPr>
        <w:t xml:space="preserve"> </w:t>
      </w:r>
      <w:r w:rsidRPr="005523CB">
        <w:rPr>
          <w:rFonts w:ascii="Angsana New" w:hAnsi="Angsana New"/>
          <w:spacing w:val="-2"/>
          <w:sz w:val="28"/>
          <w:szCs w:val="28"/>
          <w:cs/>
        </w:rPr>
        <w:t>งบการเปลี่ยนแปลงส่วนของผู้ถือหุ้นรวมและ</w:t>
      </w:r>
      <w:r w:rsidR="00F234AA" w:rsidRPr="005523CB">
        <w:rPr>
          <w:rFonts w:ascii="Angsana New" w:hAnsi="Angsana New"/>
          <w:spacing w:val="-2"/>
          <w:sz w:val="28"/>
          <w:szCs w:val="28"/>
          <w:cs/>
        </w:rPr>
        <w:t>งบการเปลี่ยนแปลง</w:t>
      </w:r>
      <w:r w:rsidRPr="005523CB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5523CB">
        <w:rPr>
          <w:rFonts w:ascii="Angsana New" w:hAnsi="Angsana New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06689A" w:rsidRPr="005523CB">
        <w:rPr>
          <w:rFonts w:ascii="Angsana New" w:hAnsi="Angsana New" w:hint="cs"/>
          <w:spacing w:val="-2"/>
          <w:sz w:val="28"/>
          <w:szCs w:val="28"/>
          <w:cs/>
        </w:rPr>
        <w:t>เก้าเดือนสิ้นสุด</w:t>
      </w:r>
      <w:r w:rsidRPr="005523CB">
        <w:rPr>
          <w:rFonts w:ascii="Angsana New" w:hAnsi="Angsana New"/>
          <w:sz w:val="28"/>
          <w:szCs w:val="28"/>
          <w:cs/>
        </w:rPr>
        <w:t xml:space="preserve">วันที่ </w:t>
      </w:r>
      <w:r w:rsidR="0006689A" w:rsidRPr="005523CB">
        <w:rPr>
          <w:rFonts w:ascii="Angsana New" w:hAnsi="Angsana New"/>
          <w:sz w:val="28"/>
          <w:szCs w:val="28"/>
        </w:rPr>
        <w:t>30</w:t>
      </w:r>
      <w:r w:rsidR="0006689A" w:rsidRPr="005523CB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5523CB">
        <w:rPr>
          <w:rFonts w:ascii="Angsana New" w:hAnsi="Angsana New"/>
          <w:sz w:val="28"/>
          <w:szCs w:val="28"/>
        </w:rPr>
        <w:t>256</w:t>
      </w:r>
      <w:r w:rsidRPr="005523CB">
        <w:rPr>
          <w:rFonts w:ascii="Angsana New" w:hAnsi="Angsana New" w:hint="cs"/>
          <w:sz w:val="28"/>
          <w:szCs w:val="28"/>
          <w:cs/>
        </w:rPr>
        <w:t>8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Pr="005523CB">
        <w:rPr>
          <w:rFonts w:ascii="Angsana New" w:hAnsi="Angsana New"/>
          <w:sz w:val="28"/>
          <w:szCs w:val="28"/>
        </w:rPr>
        <w:t>(</w:t>
      </w:r>
      <w:r w:rsidRPr="005523CB">
        <w:rPr>
          <w:rFonts w:ascii="Angsana New" w:hAnsi="Angsana New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523CB">
        <w:rPr>
          <w:rFonts w:ascii="Angsana New" w:hAnsi="Angsana New"/>
          <w:sz w:val="28"/>
          <w:szCs w:val="28"/>
        </w:rPr>
        <w:t>34</w:t>
      </w:r>
      <w:r w:rsidRPr="005523CB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503241" w14:textId="77777777" w:rsidR="00376F9B" w:rsidRPr="005523CB" w:rsidRDefault="00376F9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5523CB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5523CB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2068851F" w:rsidR="00E44935" w:rsidRPr="005523CB" w:rsidRDefault="000264CB" w:rsidP="000B01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รหัส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="00CA53C1" w:rsidRPr="005523CB">
        <w:rPr>
          <w:rFonts w:ascii="Angsana New" w:hAnsi="Angsana New"/>
          <w:sz w:val="28"/>
          <w:szCs w:val="28"/>
        </w:rPr>
        <w:t>2410</w:t>
      </w:r>
      <w:r w:rsidRPr="005523CB">
        <w:rPr>
          <w:rFonts w:ascii="Angsana New" w:hAnsi="Angsana New"/>
          <w:sz w:val="28"/>
          <w:szCs w:val="28"/>
        </w:rPr>
        <w:t xml:space="preserve"> “</w:t>
      </w:r>
      <w:r w:rsidRPr="005523CB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23CB">
        <w:rPr>
          <w:rFonts w:ascii="Angsana New" w:hAnsi="Angsana New"/>
          <w:sz w:val="28"/>
          <w:szCs w:val="28"/>
        </w:rPr>
        <w:t>”</w:t>
      </w:r>
      <w:r w:rsidRPr="005523CB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B51AC9" w:rsidRPr="005523CB">
        <w:rPr>
          <w:rFonts w:ascii="Angsana New" w:hAnsi="Angsana New"/>
          <w:sz w:val="28"/>
          <w:szCs w:val="28"/>
        </w:rPr>
        <w:br/>
      </w:r>
      <w:r w:rsidRPr="005523CB">
        <w:rPr>
          <w:rFonts w:ascii="Angsana New" w:hAnsi="Angsana New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="004C2AE8"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5523CB">
        <w:rPr>
          <w:rFonts w:ascii="Angsana New" w:hAnsi="Angsana New"/>
          <w:sz w:val="28"/>
          <w:szCs w:val="28"/>
          <w:cs/>
        </w:rPr>
        <w:br/>
      </w:r>
      <w:r w:rsidRPr="005523CB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B51AC9" w:rsidRPr="005523CB">
        <w:rPr>
          <w:rFonts w:ascii="Angsana New" w:hAnsi="Angsana New"/>
          <w:sz w:val="28"/>
          <w:szCs w:val="28"/>
        </w:rPr>
        <w:br/>
      </w:r>
      <w:r w:rsidRPr="005523CB">
        <w:rPr>
          <w:rFonts w:ascii="Angsana New" w:hAnsi="Angsana New"/>
          <w:sz w:val="28"/>
          <w:szCs w:val="28"/>
          <w:cs/>
        </w:rPr>
        <w:t>การตรวจสอบ</w:t>
      </w:r>
      <w:r w:rsidRPr="005523CB">
        <w:rPr>
          <w:rFonts w:ascii="Angsana New" w:hAnsi="Angsana New"/>
          <w:sz w:val="28"/>
          <w:szCs w:val="28"/>
        </w:rPr>
        <w:t xml:space="preserve"> </w:t>
      </w:r>
      <w:r w:rsidRPr="005523CB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5523CB" w:rsidRDefault="00E44935" w:rsidP="000B0131">
      <w:pPr>
        <w:rPr>
          <w:rFonts w:ascii="Angsana New" w:hAnsi="Angsana New"/>
          <w:i/>
          <w:iCs/>
          <w:sz w:val="28"/>
          <w:szCs w:val="28"/>
          <w:cs/>
        </w:rPr>
      </w:pPr>
      <w:r w:rsidRPr="005523CB">
        <w:rPr>
          <w:rFonts w:ascii="Angsana New" w:hAnsi="Angsana New"/>
          <w:sz w:val="28"/>
          <w:szCs w:val="28"/>
          <w:cs/>
        </w:rPr>
        <w:t xml:space="preserve"> </w:t>
      </w:r>
    </w:p>
    <w:p w14:paraId="3EEAA6BE" w14:textId="77777777" w:rsidR="00F941D9" w:rsidRPr="005523CB" w:rsidRDefault="00F941D9" w:rsidP="000B0131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5523CB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E07BB4E" w14:textId="5CB5A0E7" w:rsidR="000264CB" w:rsidRPr="005523CB" w:rsidRDefault="000264CB" w:rsidP="000B0131">
      <w:pPr>
        <w:rPr>
          <w:rFonts w:ascii="Angsana New" w:hAnsi="Angsana New"/>
          <w:i/>
          <w:iCs/>
          <w:sz w:val="24"/>
          <w:szCs w:val="24"/>
        </w:rPr>
      </w:pPr>
      <w:r w:rsidRPr="005523CB">
        <w:rPr>
          <w:rFonts w:ascii="Angsana New" w:hAnsi="Angsana New"/>
          <w:i/>
          <w:iCs/>
          <w:sz w:val="28"/>
          <w:szCs w:val="28"/>
          <w:cs/>
        </w:rPr>
        <w:lastRenderedPageBreak/>
        <w:t>ข้อสรุป</w:t>
      </w:r>
    </w:p>
    <w:p w14:paraId="00F75FC3" w14:textId="77777777" w:rsidR="000264CB" w:rsidRPr="005523CB" w:rsidRDefault="000264CB" w:rsidP="000B0131">
      <w:pPr>
        <w:rPr>
          <w:rFonts w:ascii="Angsana New" w:hAnsi="Angsana New"/>
          <w:sz w:val="28"/>
          <w:szCs w:val="28"/>
        </w:rPr>
      </w:pPr>
    </w:p>
    <w:p w14:paraId="145D543F" w14:textId="5C31B909" w:rsidR="005325AD" w:rsidRPr="005523CB" w:rsidRDefault="000264CB" w:rsidP="000B0131">
      <w:pPr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5523CB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CA53C1" w:rsidRPr="005523CB">
        <w:rPr>
          <w:rFonts w:ascii="Angsana New" w:hAnsi="Angsana New"/>
          <w:spacing w:val="-10"/>
          <w:sz w:val="28"/>
          <w:szCs w:val="28"/>
        </w:rPr>
        <w:t>34</w:t>
      </w:r>
      <w:r w:rsidRPr="005523CB">
        <w:rPr>
          <w:rFonts w:ascii="Angsana New" w:hAnsi="Angsana New"/>
          <w:sz w:val="28"/>
          <w:szCs w:val="28"/>
          <w:cs/>
        </w:rPr>
        <w:t xml:space="preserve"> </w:t>
      </w:r>
      <w:r w:rsidRPr="005523CB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5523CB">
        <w:rPr>
          <w:rFonts w:ascii="Angsana New" w:hAnsi="Angsana New"/>
          <w:spacing w:val="-4"/>
          <w:sz w:val="28"/>
          <w:szCs w:val="28"/>
        </w:rPr>
        <w:t xml:space="preserve"> </w:t>
      </w:r>
      <w:r w:rsidRPr="005523CB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812E77A" w14:textId="48470764" w:rsidR="00716957" w:rsidRPr="005523CB" w:rsidRDefault="00716957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46AB4F9" w14:textId="77777777" w:rsidR="00B90CB1" w:rsidRPr="005523CB" w:rsidRDefault="00B90CB1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1F8B6BBD" w:rsidR="00716957" w:rsidRPr="005523CB" w:rsidRDefault="00716957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2B0F0E6" w14:textId="19168D16" w:rsidR="00F92114" w:rsidRPr="005523CB" w:rsidRDefault="00F92114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12F3D31" w14:textId="77777777" w:rsidR="00F92114" w:rsidRPr="005523CB" w:rsidRDefault="00F92114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1592E9D" w14:textId="77777777" w:rsidR="00853604" w:rsidRPr="005523CB" w:rsidRDefault="00853604" w:rsidP="000B0131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5523CB">
        <w:rPr>
          <w:rFonts w:ascii="Angsana New" w:hAnsi="Angsana New"/>
          <w:sz w:val="28"/>
          <w:szCs w:val="28"/>
          <w:cs/>
          <w:lang w:val="th-TH"/>
        </w:rPr>
        <w:t>(</w:t>
      </w:r>
      <w:r w:rsidRPr="005523CB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5523CB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455E0BA3" w14:textId="77777777" w:rsidR="00853604" w:rsidRPr="005523CB" w:rsidRDefault="00853604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523CB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3F13472" w14:textId="138F1FD7" w:rsidR="00853604" w:rsidRPr="005523CB" w:rsidRDefault="00853604" w:rsidP="000B0131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523CB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CA53C1" w:rsidRPr="005523CB">
        <w:rPr>
          <w:rFonts w:ascii="Angsana New" w:hAnsi="Angsana New" w:cs="Angsana New"/>
          <w:sz w:val="28"/>
          <w:szCs w:val="28"/>
          <w:lang w:val="en-US"/>
        </w:rPr>
        <w:t>10512</w:t>
      </w:r>
    </w:p>
    <w:p w14:paraId="2A579A52" w14:textId="77777777" w:rsidR="00B4089C" w:rsidRPr="005523CB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5523CB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DF2B94D" w14:textId="77777777" w:rsidR="004F384B" w:rsidRPr="005523CB" w:rsidRDefault="00B4089C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5608816" w14:textId="4E7200DE" w:rsidR="00376F9B" w:rsidRPr="005523CB" w:rsidRDefault="000F2D9F" w:rsidP="000B0131">
      <w:pPr>
        <w:spacing w:line="240" w:lineRule="auto"/>
        <w:rPr>
          <w:rFonts w:ascii="Angsana New" w:hAnsi="Angsana New"/>
          <w:sz w:val="28"/>
          <w:szCs w:val="28"/>
        </w:rPr>
      </w:pPr>
      <w:r w:rsidRPr="005523CB">
        <w:rPr>
          <w:rFonts w:ascii="Angsana New" w:hAnsi="Angsana New"/>
          <w:sz w:val="28"/>
          <w:szCs w:val="28"/>
        </w:rPr>
        <w:t>14</w:t>
      </w:r>
      <w:r w:rsidR="0006689A" w:rsidRPr="005523CB">
        <w:rPr>
          <w:rFonts w:ascii="Angsana New" w:hAnsi="Angsana New"/>
          <w:sz w:val="28"/>
          <w:szCs w:val="28"/>
        </w:rPr>
        <w:t xml:space="preserve"> </w:t>
      </w:r>
      <w:r w:rsidR="0006689A" w:rsidRPr="005523C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376F9B" w:rsidRPr="005523CB">
        <w:rPr>
          <w:rFonts w:ascii="Angsana New" w:hAnsi="Angsana New"/>
          <w:sz w:val="28"/>
          <w:szCs w:val="28"/>
        </w:rPr>
        <w:t>256</w:t>
      </w:r>
      <w:r w:rsidR="00376F9B" w:rsidRPr="005523CB">
        <w:rPr>
          <w:rFonts w:ascii="Angsana New" w:hAnsi="Angsana New" w:hint="cs"/>
          <w:sz w:val="28"/>
          <w:szCs w:val="28"/>
          <w:cs/>
        </w:rPr>
        <w:t>8</w:t>
      </w:r>
    </w:p>
    <w:p w14:paraId="5900BE9A" w14:textId="77777777" w:rsidR="00CE17CD" w:rsidRPr="005523CB" w:rsidRDefault="00CE17CD" w:rsidP="000B0131">
      <w:pPr>
        <w:spacing w:line="240" w:lineRule="auto"/>
        <w:rPr>
          <w:rFonts w:ascii="Angsana New" w:hAnsi="Angsana New"/>
          <w:sz w:val="28"/>
          <w:szCs w:val="28"/>
        </w:rPr>
      </w:pPr>
    </w:p>
    <w:sectPr w:rsidR="00CE17CD" w:rsidRPr="005523CB" w:rsidSect="00687C79">
      <w:headerReference w:type="default" r:id="rId17"/>
      <w:footerReference w:type="default" r:id="rId18"/>
      <w:type w:val="nextColumn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575A4" w14:textId="77777777" w:rsidR="00425E97" w:rsidRDefault="00425E97">
      <w:r>
        <w:separator/>
      </w:r>
    </w:p>
  </w:endnote>
  <w:endnote w:type="continuationSeparator" w:id="0">
    <w:p w14:paraId="68714A47" w14:textId="77777777" w:rsidR="00425E97" w:rsidRDefault="00425E97">
      <w:r>
        <w:continuationSeparator/>
      </w:r>
    </w:p>
  </w:endnote>
  <w:endnote w:type="continuationNotice" w:id="1">
    <w:p w14:paraId="4BEA2357" w14:textId="77777777" w:rsidR="00425E97" w:rsidRDefault="00425E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FCDF" w14:textId="77777777" w:rsidR="00F25D38" w:rsidRDefault="00F2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564ED" w14:textId="77777777" w:rsidR="00F25D38" w:rsidRDefault="00F25D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64EC2" w14:textId="77777777" w:rsidR="00F25D38" w:rsidRPr="00643A2D" w:rsidRDefault="00F25D3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19E23" w14:textId="77777777" w:rsidR="00425E97" w:rsidRDefault="00425E97">
      <w:r>
        <w:separator/>
      </w:r>
    </w:p>
  </w:footnote>
  <w:footnote w:type="continuationSeparator" w:id="0">
    <w:p w14:paraId="18269DE9" w14:textId="77777777" w:rsidR="00425E97" w:rsidRDefault="00425E97">
      <w:r>
        <w:continuationSeparator/>
      </w:r>
    </w:p>
  </w:footnote>
  <w:footnote w:type="continuationNotice" w:id="1">
    <w:p w14:paraId="2A9E6452" w14:textId="77777777" w:rsidR="00425E97" w:rsidRDefault="00425E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DE235" w14:textId="77777777" w:rsidR="00F25D38" w:rsidRDefault="00F2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F58E" w14:textId="4F228419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32A27F" w14:textId="0390E62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DA8ED4" w14:textId="23A6565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4B6D6C" w14:textId="4BB1A0F3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786683" w14:textId="3E01A06F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748B14" w14:textId="77777777" w:rsidR="00EF5548" w:rsidRP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26FB" w14:textId="7E3CBDD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AF8CD" w14:textId="48ECCF1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D08B27" w14:textId="3E7738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EAE1F3D" w14:textId="78F1632A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7633C6" w14:textId="54AD13F6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E3A6D4" w14:textId="4E83BA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8576EA" w14:textId="512FC1F4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308A67" w14:textId="77777777" w:rsidR="00B26056" w:rsidRPr="00575BB2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F03FB" w14:textId="77777777" w:rsidR="00F25D38" w:rsidRDefault="00F25D38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03CEAD45" w14:textId="77777777" w:rsidR="00687C79" w:rsidRDefault="00687C7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04657863" w14:textId="77777777" w:rsidR="00687C79" w:rsidRDefault="00687C7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6FCBDCD1" w14:textId="77777777" w:rsidR="00687C79" w:rsidRPr="00687C79" w:rsidRDefault="00687C7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91C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1ED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A5B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10D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62E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368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BCD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1A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4D9"/>
    <w:rsid w:val="0006276B"/>
    <w:rsid w:val="000627C9"/>
    <w:rsid w:val="000629D8"/>
    <w:rsid w:val="00062B3D"/>
    <w:rsid w:val="00062EDB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9A"/>
    <w:rsid w:val="0006689B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947"/>
    <w:rsid w:val="00067A9A"/>
    <w:rsid w:val="00067BA5"/>
    <w:rsid w:val="00067CDC"/>
    <w:rsid w:val="00067DF5"/>
    <w:rsid w:val="00070288"/>
    <w:rsid w:val="00070381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D7F"/>
    <w:rsid w:val="00073EDA"/>
    <w:rsid w:val="00074022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21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B2B"/>
    <w:rsid w:val="00085D23"/>
    <w:rsid w:val="00085D64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694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0A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8BD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60F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131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60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CD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15"/>
    <w:rsid w:val="000C172B"/>
    <w:rsid w:val="000C1918"/>
    <w:rsid w:val="000C19B4"/>
    <w:rsid w:val="000C1AB4"/>
    <w:rsid w:val="000C1BD6"/>
    <w:rsid w:val="000C1C0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3E4C"/>
    <w:rsid w:val="000E3EE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6F73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D9F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B53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CD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DEA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C83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DB6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667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A1F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5F0A"/>
    <w:rsid w:val="0012611C"/>
    <w:rsid w:val="0012632F"/>
    <w:rsid w:val="0012657F"/>
    <w:rsid w:val="001266D3"/>
    <w:rsid w:val="00126D0B"/>
    <w:rsid w:val="00126D6A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D6A"/>
    <w:rsid w:val="00136ED2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C9E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16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2B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BB1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CFF"/>
    <w:rsid w:val="00164E1E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1EBB"/>
    <w:rsid w:val="00172244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A9F"/>
    <w:rsid w:val="00172EAF"/>
    <w:rsid w:val="00172EE1"/>
    <w:rsid w:val="001730A9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0DC0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44C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48E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DCD"/>
    <w:rsid w:val="00190E51"/>
    <w:rsid w:val="00190F8A"/>
    <w:rsid w:val="00190FC9"/>
    <w:rsid w:val="00191083"/>
    <w:rsid w:val="00191151"/>
    <w:rsid w:val="00191191"/>
    <w:rsid w:val="0019133D"/>
    <w:rsid w:val="001914F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59"/>
    <w:rsid w:val="00192FD0"/>
    <w:rsid w:val="00193474"/>
    <w:rsid w:val="00193698"/>
    <w:rsid w:val="001936AF"/>
    <w:rsid w:val="001936F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07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36E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C5C"/>
    <w:rsid w:val="001A0CB2"/>
    <w:rsid w:val="001A0F0E"/>
    <w:rsid w:val="001A10F4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E87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68F"/>
    <w:rsid w:val="001B0887"/>
    <w:rsid w:val="001B0933"/>
    <w:rsid w:val="001B0A29"/>
    <w:rsid w:val="001B0C5A"/>
    <w:rsid w:val="001B0DE9"/>
    <w:rsid w:val="001B0E98"/>
    <w:rsid w:val="001B118E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00"/>
    <w:rsid w:val="001B524A"/>
    <w:rsid w:val="001B527D"/>
    <w:rsid w:val="001B58EE"/>
    <w:rsid w:val="001B5BF3"/>
    <w:rsid w:val="001B5F0C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C4"/>
    <w:rsid w:val="001C16B0"/>
    <w:rsid w:val="001C16E9"/>
    <w:rsid w:val="001C173D"/>
    <w:rsid w:val="001C1747"/>
    <w:rsid w:val="001C1938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4F0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BF3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DB8"/>
    <w:rsid w:val="001D3F8E"/>
    <w:rsid w:val="001D402B"/>
    <w:rsid w:val="001D47CC"/>
    <w:rsid w:val="001D4883"/>
    <w:rsid w:val="001D4A32"/>
    <w:rsid w:val="001D4BFC"/>
    <w:rsid w:val="001D4E67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8B8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4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EC"/>
    <w:rsid w:val="001F64F7"/>
    <w:rsid w:val="001F6649"/>
    <w:rsid w:val="001F682F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6FB"/>
    <w:rsid w:val="002027E8"/>
    <w:rsid w:val="00202921"/>
    <w:rsid w:val="002029E8"/>
    <w:rsid w:val="00202A27"/>
    <w:rsid w:val="00202EC4"/>
    <w:rsid w:val="00202F70"/>
    <w:rsid w:val="00203022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CE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D93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8D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785"/>
    <w:rsid w:val="00223AEC"/>
    <w:rsid w:val="00223BF2"/>
    <w:rsid w:val="00223C26"/>
    <w:rsid w:val="00223C6D"/>
    <w:rsid w:val="00223DFD"/>
    <w:rsid w:val="00224020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0E6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0B7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6A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40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7AC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E1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777"/>
    <w:rsid w:val="0029284C"/>
    <w:rsid w:val="002928B9"/>
    <w:rsid w:val="002928E5"/>
    <w:rsid w:val="00292B86"/>
    <w:rsid w:val="00292BCE"/>
    <w:rsid w:val="00292D7E"/>
    <w:rsid w:val="00292E81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5CE4"/>
    <w:rsid w:val="002963F6"/>
    <w:rsid w:val="002964F4"/>
    <w:rsid w:val="0029672F"/>
    <w:rsid w:val="002967FD"/>
    <w:rsid w:val="00296884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A0E"/>
    <w:rsid w:val="00297DE9"/>
    <w:rsid w:val="002A011D"/>
    <w:rsid w:val="002A0193"/>
    <w:rsid w:val="002A0405"/>
    <w:rsid w:val="002A0748"/>
    <w:rsid w:val="002A079B"/>
    <w:rsid w:val="002A09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4F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2F9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33D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65A"/>
    <w:rsid w:val="002D473F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7A7"/>
    <w:rsid w:val="002D681B"/>
    <w:rsid w:val="002D6A47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D5F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7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43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4C3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43A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8AE"/>
    <w:rsid w:val="003308C3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79C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2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4A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B74"/>
    <w:rsid w:val="00346D23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363"/>
    <w:rsid w:val="003575CE"/>
    <w:rsid w:val="003575FD"/>
    <w:rsid w:val="00357797"/>
    <w:rsid w:val="00357864"/>
    <w:rsid w:val="00357EF4"/>
    <w:rsid w:val="0036004C"/>
    <w:rsid w:val="00360189"/>
    <w:rsid w:val="0036040F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7E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635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9B"/>
    <w:rsid w:val="00376FFE"/>
    <w:rsid w:val="00377079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A2B"/>
    <w:rsid w:val="00382D1E"/>
    <w:rsid w:val="00382D22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3AD9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9BB"/>
    <w:rsid w:val="003A4A39"/>
    <w:rsid w:val="003A4C58"/>
    <w:rsid w:val="003A4EEB"/>
    <w:rsid w:val="003A506F"/>
    <w:rsid w:val="003A55A7"/>
    <w:rsid w:val="003A57D1"/>
    <w:rsid w:val="003A581F"/>
    <w:rsid w:val="003A5BFA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82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71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A5B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0DE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B72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C5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7A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7F6"/>
    <w:rsid w:val="00425BD6"/>
    <w:rsid w:val="00425C3D"/>
    <w:rsid w:val="00425CA9"/>
    <w:rsid w:val="00425E0E"/>
    <w:rsid w:val="00425E97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4C9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3F77"/>
    <w:rsid w:val="00434695"/>
    <w:rsid w:val="004347EF"/>
    <w:rsid w:val="00434866"/>
    <w:rsid w:val="004349F9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098A"/>
    <w:rsid w:val="0044109D"/>
    <w:rsid w:val="00441279"/>
    <w:rsid w:val="00441493"/>
    <w:rsid w:val="00441580"/>
    <w:rsid w:val="0044158D"/>
    <w:rsid w:val="00441708"/>
    <w:rsid w:val="0044172B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640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7C6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2E8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099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07"/>
    <w:rsid w:val="004639E6"/>
    <w:rsid w:val="00463ACE"/>
    <w:rsid w:val="00463E19"/>
    <w:rsid w:val="004640D0"/>
    <w:rsid w:val="0046411F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2FBF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1C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CF4"/>
    <w:rsid w:val="00497E62"/>
    <w:rsid w:val="00497F29"/>
    <w:rsid w:val="00497F85"/>
    <w:rsid w:val="004A002A"/>
    <w:rsid w:val="004A01F3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2BB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BA"/>
    <w:rsid w:val="004A1EC4"/>
    <w:rsid w:val="004A1F6B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126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B60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6F8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53F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7CA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3B8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0C4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7BF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682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CFC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0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1F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CA1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0DF"/>
    <w:rsid w:val="00533195"/>
    <w:rsid w:val="00533BCC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1FA9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3CB"/>
    <w:rsid w:val="005528DF"/>
    <w:rsid w:val="00552C6E"/>
    <w:rsid w:val="00552CEB"/>
    <w:rsid w:val="00552F90"/>
    <w:rsid w:val="0055308F"/>
    <w:rsid w:val="00553247"/>
    <w:rsid w:val="0055327F"/>
    <w:rsid w:val="005533C4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5BD"/>
    <w:rsid w:val="0055560B"/>
    <w:rsid w:val="00555674"/>
    <w:rsid w:val="0055568B"/>
    <w:rsid w:val="00555C15"/>
    <w:rsid w:val="00555D5B"/>
    <w:rsid w:val="00555EB0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6A8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7A0"/>
    <w:rsid w:val="0056680C"/>
    <w:rsid w:val="00566A31"/>
    <w:rsid w:val="00566A5A"/>
    <w:rsid w:val="00566DA8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842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32D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777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8B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29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AA6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C0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02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FE"/>
    <w:rsid w:val="005B1BE0"/>
    <w:rsid w:val="005B1EDA"/>
    <w:rsid w:val="005B2184"/>
    <w:rsid w:val="005B26E5"/>
    <w:rsid w:val="005B28C4"/>
    <w:rsid w:val="005B2B16"/>
    <w:rsid w:val="005B2B20"/>
    <w:rsid w:val="005B2BBE"/>
    <w:rsid w:val="005B2E0D"/>
    <w:rsid w:val="005B2E66"/>
    <w:rsid w:val="005B2F02"/>
    <w:rsid w:val="005B312B"/>
    <w:rsid w:val="005B3158"/>
    <w:rsid w:val="005B32B9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C41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5E7C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B81"/>
    <w:rsid w:val="005C7C41"/>
    <w:rsid w:val="005C7C70"/>
    <w:rsid w:val="005C7DCA"/>
    <w:rsid w:val="005D006E"/>
    <w:rsid w:val="005D0083"/>
    <w:rsid w:val="005D033F"/>
    <w:rsid w:val="005D04BF"/>
    <w:rsid w:val="005D04D5"/>
    <w:rsid w:val="005D06B4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60"/>
    <w:rsid w:val="005D2480"/>
    <w:rsid w:val="005D24E4"/>
    <w:rsid w:val="005D25D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EA6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035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9C6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09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934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D23"/>
    <w:rsid w:val="005F3E86"/>
    <w:rsid w:val="005F4014"/>
    <w:rsid w:val="005F4144"/>
    <w:rsid w:val="005F41A2"/>
    <w:rsid w:val="005F41F3"/>
    <w:rsid w:val="005F440E"/>
    <w:rsid w:val="005F45F8"/>
    <w:rsid w:val="005F4618"/>
    <w:rsid w:val="005F4712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AD"/>
    <w:rsid w:val="005F74BD"/>
    <w:rsid w:val="005F7751"/>
    <w:rsid w:val="005F77C5"/>
    <w:rsid w:val="005F7891"/>
    <w:rsid w:val="005F7A4C"/>
    <w:rsid w:val="005F7B9B"/>
    <w:rsid w:val="005F7B9F"/>
    <w:rsid w:val="005F7ED8"/>
    <w:rsid w:val="006000B1"/>
    <w:rsid w:val="0060010F"/>
    <w:rsid w:val="0060013C"/>
    <w:rsid w:val="006003CD"/>
    <w:rsid w:val="0060052B"/>
    <w:rsid w:val="00600754"/>
    <w:rsid w:val="006009C1"/>
    <w:rsid w:val="00600A11"/>
    <w:rsid w:val="00600CAD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B9B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5C9"/>
    <w:rsid w:val="006115EE"/>
    <w:rsid w:val="0061186A"/>
    <w:rsid w:val="006119D9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0E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6F5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301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58C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047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192"/>
    <w:rsid w:val="006371A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210"/>
    <w:rsid w:val="00642243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59E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5F82"/>
    <w:rsid w:val="00676084"/>
    <w:rsid w:val="00676270"/>
    <w:rsid w:val="00676A96"/>
    <w:rsid w:val="00676C1E"/>
    <w:rsid w:val="0067707B"/>
    <w:rsid w:val="006771EF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3EB3"/>
    <w:rsid w:val="00684661"/>
    <w:rsid w:val="00684917"/>
    <w:rsid w:val="00684B7A"/>
    <w:rsid w:val="00684C0F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C79"/>
    <w:rsid w:val="00687D80"/>
    <w:rsid w:val="00687DBA"/>
    <w:rsid w:val="00687FEC"/>
    <w:rsid w:val="0069007E"/>
    <w:rsid w:val="00690256"/>
    <w:rsid w:val="006904C8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5A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62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0E"/>
    <w:rsid w:val="006A02A6"/>
    <w:rsid w:val="006A038D"/>
    <w:rsid w:val="006A03C3"/>
    <w:rsid w:val="006A07D8"/>
    <w:rsid w:val="006A0988"/>
    <w:rsid w:val="006A0BF3"/>
    <w:rsid w:val="006A0DC3"/>
    <w:rsid w:val="006A0E32"/>
    <w:rsid w:val="006A1308"/>
    <w:rsid w:val="006A1510"/>
    <w:rsid w:val="006A152B"/>
    <w:rsid w:val="006A155F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0F0C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B31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88B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63B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49"/>
    <w:rsid w:val="006D58C1"/>
    <w:rsid w:val="006D5B83"/>
    <w:rsid w:val="006D5BEE"/>
    <w:rsid w:val="006D5C36"/>
    <w:rsid w:val="006D5DAC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55A"/>
    <w:rsid w:val="006E2988"/>
    <w:rsid w:val="006E2CE5"/>
    <w:rsid w:val="006E2E91"/>
    <w:rsid w:val="006E2F71"/>
    <w:rsid w:val="006E2FB6"/>
    <w:rsid w:val="006E2FFC"/>
    <w:rsid w:val="006E3077"/>
    <w:rsid w:val="006E31A1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8B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8D2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CD0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30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3C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B4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33"/>
    <w:rsid w:val="007160FE"/>
    <w:rsid w:val="0071617B"/>
    <w:rsid w:val="00716188"/>
    <w:rsid w:val="00716195"/>
    <w:rsid w:val="0071639A"/>
    <w:rsid w:val="0071639C"/>
    <w:rsid w:val="007163DF"/>
    <w:rsid w:val="007168CC"/>
    <w:rsid w:val="00716926"/>
    <w:rsid w:val="0071694A"/>
    <w:rsid w:val="00716957"/>
    <w:rsid w:val="007169CF"/>
    <w:rsid w:val="00716A14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4FB1"/>
    <w:rsid w:val="00725133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36A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379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55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B59"/>
    <w:rsid w:val="00734BD1"/>
    <w:rsid w:val="00734D40"/>
    <w:rsid w:val="00734E20"/>
    <w:rsid w:val="00735025"/>
    <w:rsid w:val="00735254"/>
    <w:rsid w:val="007355D9"/>
    <w:rsid w:val="00735B06"/>
    <w:rsid w:val="00735B87"/>
    <w:rsid w:val="00735C1F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2D5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4B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19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06D"/>
    <w:rsid w:val="0075468C"/>
    <w:rsid w:val="007547FD"/>
    <w:rsid w:val="007548F7"/>
    <w:rsid w:val="0075493C"/>
    <w:rsid w:val="00754958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FD4"/>
    <w:rsid w:val="00757032"/>
    <w:rsid w:val="0075713B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CB4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0E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67FA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613"/>
    <w:rsid w:val="007717C6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B2C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02E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88E"/>
    <w:rsid w:val="0078290B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F20"/>
    <w:rsid w:val="00790153"/>
    <w:rsid w:val="007902E0"/>
    <w:rsid w:val="00790513"/>
    <w:rsid w:val="0079063B"/>
    <w:rsid w:val="0079079F"/>
    <w:rsid w:val="007907C4"/>
    <w:rsid w:val="00790A2E"/>
    <w:rsid w:val="00790B89"/>
    <w:rsid w:val="00790C03"/>
    <w:rsid w:val="00790E2B"/>
    <w:rsid w:val="0079117D"/>
    <w:rsid w:val="007911E5"/>
    <w:rsid w:val="007913E9"/>
    <w:rsid w:val="0079160D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6C6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C7F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546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19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1FA0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79"/>
    <w:rsid w:val="007C3E7F"/>
    <w:rsid w:val="007C4196"/>
    <w:rsid w:val="007C438D"/>
    <w:rsid w:val="007C43D2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19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43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92A"/>
    <w:rsid w:val="00806D6A"/>
    <w:rsid w:val="00807129"/>
    <w:rsid w:val="008074EC"/>
    <w:rsid w:val="008075EB"/>
    <w:rsid w:val="008077A9"/>
    <w:rsid w:val="00807808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3A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4CB5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680"/>
    <w:rsid w:val="008167C8"/>
    <w:rsid w:val="00816809"/>
    <w:rsid w:val="0081694D"/>
    <w:rsid w:val="008169BE"/>
    <w:rsid w:val="00816A27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AF7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97A"/>
    <w:rsid w:val="00824BC0"/>
    <w:rsid w:val="00824DBB"/>
    <w:rsid w:val="00825171"/>
    <w:rsid w:val="008254B1"/>
    <w:rsid w:val="00825512"/>
    <w:rsid w:val="00825645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5FD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591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DE3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3D97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10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010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CB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CBB"/>
    <w:rsid w:val="00855CE2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6FF2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57DC1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8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379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67"/>
    <w:rsid w:val="00874594"/>
    <w:rsid w:val="0087484E"/>
    <w:rsid w:val="0087486F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ECC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BBD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D0E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4F42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0A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3AD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4F7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3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2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315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2C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2BD7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7CA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7F"/>
    <w:rsid w:val="008F1982"/>
    <w:rsid w:val="008F19D8"/>
    <w:rsid w:val="008F1B4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4"/>
    <w:rsid w:val="00901731"/>
    <w:rsid w:val="00901BBB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366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AD0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A1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3FCD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7B6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065"/>
    <w:rsid w:val="00930138"/>
    <w:rsid w:val="00930177"/>
    <w:rsid w:val="00930198"/>
    <w:rsid w:val="009304D5"/>
    <w:rsid w:val="009304F8"/>
    <w:rsid w:val="0093050F"/>
    <w:rsid w:val="009305A1"/>
    <w:rsid w:val="009306E2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4D1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E1C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BD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9F"/>
    <w:rsid w:val="009648EE"/>
    <w:rsid w:val="00964930"/>
    <w:rsid w:val="009649D7"/>
    <w:rsid w:val="00964F25"/>
    <w:rsid w:val="00964FC2"/>
    <w:rsid w:val="009650F5"/>
    <w:rsid w:val="009651BB"/>
    <w:rsid w:val="00965220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B08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0A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2BB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028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188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467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0C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52B"/>
    <w:rsid w:val="009B7715"/>
    <w:rsid w:val="009B7794"/>
    <w:rsid w:val="009B7845"/>
    <w:rsid w:val="009B7873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227"/>
    <w:rsid w:val="009C4426"/>
    <w:rsid w:val="009C450F"/>
    <w:rsid w:val="009C47BF"/>
    <w:rsid w:val="009C49CF"/>
    <w:rsid w:val="009C4D49"/>
    <w:rsid w:val="009C4FAE"/>
    <w:rsid w:val="009C4FFE"/>
    <w:rsid w:val="009C51DF"/>
    <w:rsid w:val="009C538C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C7FA4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0ED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859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1AE"/>
    <w:rsid w:val="009F2384"/>
    <w:rsid w:val="009F23C7"/>
    <w:rsid w:val="009F27EF"/>
    <w:rsid w:val="009F291E"/>
    <w:rsid w:val="009F2B9D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616"/>
    <w:rsid w:val="00A02779"/>
    <w:rsid w:val="00A027DB"/>
    <w:rsid w:val="00A0295E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3AF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EE7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AAC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6B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62A"/>
    <w:rsid w:val="00A267EB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14F"/>
    <w:rsid w:val="00A37298"/>
    <w:rsid w:val="00A37374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5BF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000"/>
    <w:rsid w:val="00A532FE"/>
    <w:rsid w:val="00A5333F"/>
    <w:rsid w:val="00A53475"/>
    <w:rsid w:val="00A534C5"/>
    <w:rsid w:val="00A534F3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03C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9FC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787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771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BEB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E3C"/>
    <w:rsid w:val="00AA2FEA"/>
    <w:rsid w:val="00AA3023"/>
    <w:rsid w:val="00AA307A"/>
    <w:rsid w:val="00AA3091"/>
    <w:rsid w:val="00AA3292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CA7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0A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BF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9CB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2E"/>
    <w:rsid w:val="00AC3C3A"/>
    <w:rsid w:val="00AC3CB4"/>
    <w:rsid w:val="00AC3CFB"/>
    <w:rsid w:val="00AC4170"/>
    <w:rsid w:val="00AC4234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4F7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354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99B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50C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981"/>
    <w:rsid w:val="00AF1AF3"/>
    <w:rsid w:val="00AF1CAF"/>
    <w:rsid w:val="00AF1D0F"/>
    <w:rsid w:val="00AF1D53"/>
    <w:rsid w:val="00AF1D64"/>
    <w:rsid w:val="00AF1E97"/>
    <w:rsid w:val="00AF2396"/>
    <w:rsid w:val="00AF2423"/>
    <w:rsid w:val="00AF249E"/>
    <w:rsid w:val="00AF256D"/>
    <w:rsid w:val="00AF25D7"/>
    <w:rsid w:val="00AF26CC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C54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AB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37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E2"/>
    <w:rsid w:val="00B129AA"/>
    <w:rsid w:val="00B12C4D"/>
    <w:rsid w:val="00B12EAD"/>
    <w:rsid w:val="00B12F19"/>
    <w:rsid w:val="00B13078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17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95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61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BEC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292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AA1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4F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E79"/>
    <w:rsid w:val="00B52F74"/>
    <w:rsid w:val="00B5315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5E6"/>
    <w:rsid w:val="00B5561C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A2"/>
    <w:rsid w:val="00B670E4"/>
    <w:rsid w:val="00B67126"/>
    <w:rsid w:val="00B673C4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1D9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824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BD7"/>
    <w:rsid w:val="00B81CC2"/>
    <w:rsid w:val="00B8208D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E69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14E"/>
    <w:rsid w:val="00B93258"/>
    <w:rsid w:val="00B9346E"/>
    <w:rsid w:val="00B93723"/>
    <w:rsid w:val="00B9373D"/>
    <w:rsid w:val="00B93958"/>
    <w:rsid w:val="00B93DBC"/>
    <w:rsid w:val="00B93EC7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45C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26E"/>
    <w:rsid w:val="00BA33B6"/>
    <w:rsid w:val="00BA3533"/>
    <w:rsid w:val="00BA3653"/>
    <w:rsid w:val="00BA3661"/>
    <w:rsid w:val="00BA3694"/>
    <w:rsid w:val="00BA3769"/>
    <w:rsid w:val="00BA39DA"/>
    <w:rsid w:val="00BA39F3"/>
    <w:rsid w:val="00BA3A7D"/>
    <w:rsid w:val="00BA3B7A"/>
    <w:rsid w:val="00BA3C89"/>
    <w:rsid w:val="00BA3F04"/>
    <w:rsid w:val="00BA402B"/>
    <w:rsid w:val="00BA4248"/>
    <w:rsid w:val="00BA4325"/>
    <w:rsid w:val="00BA4405"/>
    <w:rsid w:val="00BA47F1"/>
    <w:rsid w:val="00BA4DE3"/>
    <w:rsid w:val="00BA4F5C"/>
    <w:rsid w:val="00BA4FA4"/>
    <w:rsid w:val="00BA525D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BD9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B8C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818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0FAA"/>
    <w:rsid w:val="00BD11A5"/>
    <w:rsid w:val="00BD11F7"/>
    <w:rsid w:val="00BD1286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06FB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45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4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8D6"/>
    <w:rsid w:val="00C3698E"/>
    <w:rsid w:val="00C369FA"/>
    <w:rsid w:val="00C36C75"/>
    <w:rsid w:val="00C36F2E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141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5A8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82A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98"/>
    <w:rsid w:val="00C502DE"/>
    <w:rsid w:val="00C50573"/>
    <w:rsid w:val="00C50609"/>
    <w:rsid w:val="00C50645"/>
    <w:rsid w:val="00C50671"/>
    <w:rsid w:val="00C509AF"/>
    <w:rsid w:val="00C50A41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5E9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853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97"/>
    <w:rsid w:val="00C67FE9"/>
    <w:rsid w:val="00C700F6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78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944"/>
    <w:rsid w:val="00C83ADE"/>
    <w:rsid w:val="00C83B50"/>
    <w:rsid w:val="00C83B8D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BA4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3B5"/>
    <w:rsid w:val="00CA46BD"/>
    <w:rsid w:val="00CA4901"/>
    <w:rsid w:val="00CA49B0"/>
    <w:rsid w:val="00CA4B27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4D13"/>
    <w:rsid w:val="00CB50EB"/>
    <w:rsid w:val="00CB52EC"/>
    <w:rsid w:val="00CB530F"/>
    <w:rsid w:val="00CB5408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EC4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DEB"/>
    <w:rsid w:val="00CC2E9A"/>
    <w:rsid w:val="00CC3060"/>
    <w:rsid w:val="00CC3074"/>
    <w:rsid w:val="00CC30D5"/>
    <w:rsid w:val="00CC3399"/>
    <w:rsid w:val="00CC3764"/>
    <w:rsid w:val="00CC37AE"/>
    <w:rsid w:val="00CC37DC"/>
    <w:rsid w:val="00CC37E3"/>
    <w:rsid w:val="00CC3A1B"/>
    <w:rsid w:val="00CC3A98"/>
    <w:rsid w:val="00CC3B17"/>
    <w:rsid w:val="00CC3BB2"/>
    <w:rsid w:val="00CC3DE9"/>
    <w:rsid w:val="00CC3E6D"/>
    <w:rsid w:val="00CC4146"/>
    <w:rsid w:val="00CC416D"/>
    <w:rsid w:val="00CC4209"/>
    <w:rsid w:val="00CC4401"/>
    <w:rsid w:val="00CC4427"/>
    <w:rsid w:val="00CC459D"/>
    <w:rsid w:val="00CC4790"/>
    <w:rsid w:val="00CC4803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1F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6F03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AFA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D34"/>
    <w:rsid w:val="00CF4E63"/>
    <w:rsid w:val="00CF4FB3"/>
    <w:rsid w:val="00CF514F"/>
    <w:rsid w:val="00CF516D"/>
    <w:rsid w:val="00CF55C1"/>
    <w:rsid w:val="00CF57B7"/>
    <w:rsid w:val="00CF58E1"/>
    <w:rsid w:val="00CF5A14"/>
    <w:rsid w:val="00CF5BB9"/>
    <w:rsid w:val="00CF5C00"/>
    <w:rsid w:val="00CF5C53"/>
    <w:rsid w:val="00CF5E89"/>
    <w:rsid w:val="00CF5E98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5A9"/>
    <w:rsid w:val="00D0761F"/>
    <w:rsid w:val="00D0782A"/>
    <w:rsid w:val="00D07970"/>
    <w:rsid w:val="00D07BDD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8FB"/>
    <w:rsid w:val="00D12911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7DD"/>
    <w:rsid w:val="00D218DF"/>
    <w:rsid w:val="00D21E68"/>
    <w:rsid w:val="00D22139"/>
    <w:rsid w:val="00D22203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8A2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39D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271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5EB1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CAB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59D"/>
    <w:rsid w:val="00D6167A"/>
    <w:rsid w:val="00D6170F"/>
    <w:rsid w:val="00D61767"/>
    <w:rsid w:val="00D61EE8"/>
    <w:rsid w:val="00D61F92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1B"/>
    <w:rsid w:val="00D70552"/>
    <w:rsid w:val="00D70789"/>
    <w:rsid w:val="00D7083E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48A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4BC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DE5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B90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CC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AC"/>
    <w:rsid w:val="00DA44C4"/>
    <w:rsid w:val="00DA4772"/>
    <w:rsid w:val="00DA48BB"/>
    <w:rsid w:val="00DA492C"/>
    <w:rsid w:val="00DA4933"/>
    <w:rsid w:val="00DA4988"/>
    <w:rsid w:val="00DA4A9F"/>
    <w:rsid w:val="00DA4C52"/>
    <w:rsid w:val="00DA4E2C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A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1D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54E"/>
    <w:rsid w:val="00DB4B41"/>
    <w:rsid w:val="00DB4B4E"/>
    <w:rsid w:val="00DB5195"/>
    <w:rsid w:val="00DB51C4"/>
    <w:rsid w:val="00DB52C1"/>
    <w:rsid w:val="00DB553A"/>
    <w:rsid w:val="00DB591A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110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3FC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7BD"/>
    <w:rsid w:val="00DC58CB"/>
    <w:rsid w:val="00DC5B87"/>
    <w:rsid w:val="00DC5C55"/>
    <w:rsid w:val="00DC5ECD"/>
    <w:rsid w:val="00DC608F"/>
    <w:rsid w:val="00DC61C9"/>
    <w:rsid w:val="00DC61F7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5AC"/>
    <w:rsid w:val="00DC75F1"/>
    <w:rsid w:val="00DC765E"/>
    <w:rsid w:val="00DC7705"/>
    <w:rsid w:val="00DC792A"/>
    <w:rsid w:val="00DC7F39"/>
    <w:rsid w:val="00DC7F6D"/>
    <w:rsid w:val="00DD01B1"/>
    <w:rsid w:val="00DD01CB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B14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875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3AB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14E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3D4C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5DE7"/>
    <w:rsid w:val="00E05EE2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4FC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CC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526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DB2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D"/>
    <w:rsid w:val="00E45D4F"/>
    <w:rsid w:val="00E45D6A"/>
    <w:rsid w:val="00E45D82"/>
    <w:rsid w:val="00E45EF8"/>
    <w:rsid w:val="00E460B7"/>
    <w:rsid w:val="00E46310"/>
    <w:rsid w:val="00E464C2"/>
    <w:rsid w:val="00E4697C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9F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C6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4CD"/>
    <w:rsid w:val="00E7258F"/>
    <w:rsid w:val="00E726DD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BB9"/>
    <w:rsid w:val="00E80C0A"/>
    <w:rsid w:val="00E80C3B"/>
    <w:rsid w:val="00E80D31"/>
    <w:rsid w:val="00E80DF5"/>
    <w:rsid w:val="00E80E59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87"/>
    <w:rsid w:val="00E825D6"/>
    <w:rsid w:val="00E82783"/>
    <w:rsid w:val="00E828C1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260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F4"/>
    <w:rsid w:val="00E93301"/>
    <w:rsid w:val="00E933B4"/>
    <w:rsid w:val="00E9345F"/>
    <w:rsid w:val="00E934BD"/>
    <w:rsid w:val="00E9353F"/>
    <w:rsid w:val="00E93B84"/>
    <w:rsid w:val="00E93BB7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778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74A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7D6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71"/>
    <w:rsid w:val="00EB3A8A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426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39C"/>
    <w:rsid w:val="00EE049B"/>
    <w:rsid w:val="00EE06F7"/>
    <w:rsid w:val="00EE08F7"/>
    <w:rsid w:val="00EE09EB"/>
    <w:rsid w:val="00EE0DBE"/>
    <w:rsid w:val="00EE0E52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398"/>
    <w:rsid w:val="00EF2443"/>
    <w:rsid w:val="00EF27C9"/>
    <w:rsid w:val="00EF29DA"/>
    <w:rsid w:val="00EF2A06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90E"/>
    <w:rsid w:val="00EF5AED"/>
    <w:rsid w:val="00EF5C5E"/>
    <w:rsid w:val="00EF5DED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EC4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98A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B82"/>
    <w:rsid w:val="00F03DBA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1A4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C1A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5D2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AA"/>
    <w:rsid w:val="00F234F8"/>
    <w:rsid w:val="00F23511"/>
    <w:rsid w:val="00F2354A"/>
    <w:rsid w:val="00F235EF"/>
    <w:rsid w:val="00F239CD"/>
    <w:rsid w:val="00F23C15"/>
    <w:rsid w:val="00F23C98"/>
    <w:rsid w:val="00F23FF1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D38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10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7E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BDE"/>
    <w:rsid w:val="00F55EF3"/>
    <w:rsid w:val="00F55FF4"/>
    <w:rsid w:val="00F5605F"/>
    <w:rsid w:val="00F56160"/>
    <w:rsid w:val="00F561E0"/>
    <w:rsid w:val="00F56383"/>
    <w:rsid w:val="00F56507"/>
    <w:rsid w:val="00F565B4"/>
    <w:rsid w:val="00F5663D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2E05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4F1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CB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AA7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28F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00"/>
    <w:rsid w:val="00FA0957"/>
    <w:rsid w:val="00FA0D2C"/>
    <w:rsid w:val="00FA104B"/>
    <w:rsid w:val="00FA10A6"/>
    <w:rsid w:val="00FA1102"/>
    <w:rsid w:val="00FA11AF"/>
    <w:rsid w:val="00FA1201"/>
    <w:rsid w:val="00FA12D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87"/>
    <w:rsid w:val="00FA49A0"/>
    <w:rsid w:val="00FA4B0D"/>
    <w:rsid w:val="00FA4CEA"/>
    <w:rsid w:val="00FA4F39"/>
    <w:rsid w:val="00FA4FE2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AD6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689"/>
    <w:rsid w:val="00FC2705"/>
    <w:rsid w:val="00FC2862"/>
    <w:rsid w:val="00FC298E"/>
    <w:rsid w:val="00FC2A47"/>
    <w:rsid w:val="00FC2BFC"/>
    <w:rsid w:val="00FC2C49"/>
    <w:rsid w:val="00FC2F6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CE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09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C3C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8E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3E01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329"/>
    <w:rsid w:val="00FF7499"/>
    <w:rsid w:val="00FF7677"/>
    <w:rsid w:val="00FF76B5"/>
    <w:rsid w:val="00FF7739"/>
    <w:rsid w:val="00FF782D"/>
    <w:rsid w:val="00FF7866"/>
    <w:rsid w:val="00FF789E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2FD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f13c1b93d574005b47a3c708f5a90c84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991c715bab18c5f38b51a61d7447396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1F03F-08E7-4BCC-AE84-C94C0EA0A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413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2025-08-07T03:13:00Z</cp:lastPrinted>
  <dcterms:created xsi:type="dcterms:W3CDTF">2025-08-14T07:23:00Z</dcterms:created>
  <dcterms:modified xsi:type="dcterms:W3CDTF">2025-08-14T07:23:00Z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