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EC0258" w14:textId="7777777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GoBack"/>
      <w:bookmarkEnd w:id="0"/>
      <w:r w:rsidRPr="00796FB7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5E22A8FB" w14:textId="7777777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40"/>
          <w:szCs w:val="40"/>
        </w:rPr>
      </w:pPr>
    </w:p>
    <w:p w14:paraId="4D4FE7EB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796F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D80EDE7" w14:textId="58AB52E4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6FB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796FB7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96FB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796FB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796FB7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6336DFE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0F7028" w14:textId="77777777" w:rsidR="00F03BD4" w:rsidRPr="00796FB7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96F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96FB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4E1906" w14:textId="77777777" w:rsidR="004517E3" w:rsidRPr="00796FB7" w:rsidRDefault="004517E3" w:rsidP="004517E3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</w:p>
    <w:p w14:paraId="2F22F072" w14:textId="77777777" w:rsidR="004517E3" w:rsidRPr="00796FB7" w:rsidRDefault="004517E3" w:rsidP="004517E3">
      <w:pPr>
        <w:rPr>
          <w:cs/>
        </w:rPr>
        <w:sectPr w:rsidR="004517E3" w:rsidRPr="00796FB7" w:rsidSect="00F03B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A48279" w14:textId="77777777" w:rsidR="00D0366A" w:rsidRPr="00796FB7" w:rsidRDefault="00D0366A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6F0327" w14:textId="396A8607" w:rsidR="004517E3" w:rsidRPr="00796FB7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796FB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96FB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96FB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FD8E2C8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E80F6E8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796FB7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796FB7">
        <w:rPr>
          <w:rFonts w:ascii="Angsana New" w:hAnsi="Angsana New"/>
          <w:b/>
          <w:bCs/>
          <w:sz w:val="30"/>
          <w:szCs w:val="30"/>
        </w:rPr>
        <w:t>(</w:t>
      </w:r>
      <w:r w:rsidRPr="00796FB7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796FB7">
        <w:rPr>
          <w:rFonts w:ascii="Angsana New" w:hAnsi="Angsana New"/>
          <w:b/>
          <w:bCs/>
          <w:sz w:val="30"/>
          <w:szCs w:val="30"/>
        </w:rPr>
        <w:t>)</w:t>
      </w:r>
    </w:p>
    <w:p w14:paraId="348D23D5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6C136631" w14:textId="5A87B6C4" w:rsidR="00F03BD4" w:rsidRPr="00796FB7" w:rsidRDefault="00F03BD4" w:rsidP="00F03BD4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lang w:val="en-US"/>
        </w:rPr>
      </w:pPr>
      <w:r w:rsidRPr="00796FB7">
        <w:rPr>
          <w:rFonts w:asciiTheme="majorBidi" w:hAnsiTheme="majorBidi" w:cstheme="majorBidi"/>
          <w:cs/>
        </w:rPr>
        <w:t>ข้าพเจ้าได้สอบทานงบฐานะการเงินรวมและงบฐานะการเงินเฉพาะกิจการ</w:t>
      </w:r>
      <w:r w:rsidRPr="00796FB7">
        <w:rPr>
          <w:rFonts w:asciiTheme="majorBidi" w:hAnsiTheme="majorBidi" w:cstheme="majorBidi"/>
          <w:lang w:val="en-US"/>
        </w:rPr>
        <w:t xml:space="preserve"> </w:t>
      </w:r>
      <w:r w:rsidRPr="00796FB7">
        <w:rPr>
          <w:rFonts w:asciiTheme="majorBidi" w:hAnsiTheme="majorBidi" w:cstheme="majorBidi"/>
          <w:cs/>
        </w:rPr>
        <w:t>ณ</w:t>
      </w:r>
      <w:r w:rsidRPr="00796FB7">
        <w:rPr>
          <w:rFonts w:asciiTheme="majorBidi" w:hAnsiTheme="majorBidi" w:cstheme="majorBidi"/>
          <w:lang w:val="en-US"/>
        </w:rPr>
        <w:t xml:space="preserve"> </w:t>
      </w:r>
      <w:r w:rsidRPr="00796FB7">
        <w:rPr>
          <w:rFonts w:asciiTheme="majorBidi" w:hAnsiTheme="majorBidi" w:cstheme="majorBidi"/>
          <w:cs/>
        </w:rPr>
        <w:t>วันที่</w:t>
      </w:r>
      <w:r w:rsidRPr="00796FB7">
        <w:rPr>
          <w:rFonts w:asciiTheme="majorBidi" w:hAnsiTheme="majorBidi" w:cstheme="majorBidi"/>
          <w:lang w:val="en-US"/>
        </w:rPr>
        <w:t xml:space="preserve"> </w:t>
      </w:r>
      <w:r w:rsidRPr="00796FB7">
        <w:rPr>
          <w:rFonts w:asciiTheme="majorBidi" w:hAnsiTheme="majorBidi" w:cs="Angsana New" w:hint="cs"/>
          <w:cs/>
        </w:rPr>
        <w:t>30</w:t>
      </w:r>
      <w:r w:rsidRPr="00796FB7">
        <w:rPr>
          <w:rFonts w:asciiTheme="majorBidi" w:hAnsiTheme="majorBidi" w:cs="Angsana New"/>
          <w:cs/>
        </w:rPr>
        <w:t xml:space="preserve"> </w:t>
      </w:r>
      <w:r w:rsidRPr="00796FB7">
        <w:rPr>
          <w:rFonts w:asciiTheme="majorBidi" w:hAnsiTheme="majorBidi" w:cs="Angsana New" w:hint="cs"/>
          <w:cs/>
        </w:rPr>
        <w:t>มิถุนายน</w:t>
      </w:r>
      <w:r w:rsidRPr="00796FB7">
        <w:rPr>
          <w:rFonts w:asciiTheme="majorBidi" w:hAnsiTheme="majorBidi" w:cs="Angsana New"/>
          <w:lang w:val="en-US"/>
        </w:rPr>
        <w:t xml:space="preserve"> 2568</w:t>
      </w:r>
      <w:r w:rsidRPr="00796FB7">
        <w:rPr>
          <w:rFonts w:asciiTheme="majorBidi" w:hAnsiTheme="majorBidi" w:cstheme="majorBidi"/>
          <w:lang w:val="en-US"/>
        </w:rPr>
        <w:t xml:space="preserve"> </w:t>
      </w:r>
      <w:r w:rsidRPr="00796FB7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Pr="00796FB7">
        <w:rPr>
          <w:rFonts w:asciiTheme="majorBidi" w:hAnsiTheme="majorBidi" w:cstheme="majorBidi" w:hint="cs"/>
          <w:cs/>
        </w:rPr>
        <w:t xml:space="preserve"> สำหรับงวดสามเดือนและหกเดือนสิ้นสุดวันที่</w:t>
      </w:r>
      <w:r w:rsidR="00D0366A" w:rsidRPr="00796FB7">
        <w:rPr>
          <w:rFonts w:asciiTheme="majorBidi" w:hAnsiTheme="majorBidi" w:cstheme="majorBidi"/>
          <w:lang w:val="en-US"/>
        </w:rPr>
        <w:t xml:space="preserve"> </w:t>
      </w:r>
      <w:r w:rsidRPr="00796FB7">
        <w:rPr>
          <w:rFonts w:asciiTheme="majorBidi" w:hAnsiTheme="majorBidi" w:cs="Angsana New" w:hint="cs"/>
          <w:cs/>
        </w:rPr>
        <w:t>30</w:t>
      </w:r>
      <w:r w:rsidRPr="00796FB7">
        <w:rPr>
          <w:rFonts w:asciiTheme="majorBidi" w:hAnsiTheme="majorBidi" w:cstheme="majorBidi" w:hint="cs"/>
          <w:cs/>
        </w:rPr>
        <w:t xml:space="preserve"> มิถุนายน </w:t>
      </w:r>
      <w:r w:rsidRPr="00796FB7">
        <w:rPr>
          <w:rFonts w:asciiTheme="majorBidi" w:hAnsiTheme="majorBidi" w:cs="Angsana New"/>
          <w:lang w:val="en-US"/>
        </w:rPr>
        <w:t>2568</w:t>
      </w:r>
      <w:r w:rsidRPr="00796FB7">
        <w:rPr>
          <w:rFonts w:asciiTheme="majorBidi" w:hAnsiTheme="majorBidi" w:cstheme="majorBidi" w:hint="cs"/>
          <w:cs/>
        </w:rPr>
        <w:t xml:space="preserve"> </w:t>
      </w:r>
      <w:r w:rsidRPr="00796FB7">
        <w:rPr>
          <w:rFonts w:asciiTheme="majorBidi" w:hAnsiTheme="majorBidi" w:cstheme="majorBidi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796FB7">
        <w:rPr>
          <w:rFonts w:asciiTheme="majorBidi" w:hAnsiTheme="majorBidi" w:cstheme="majorBidi" w:hint="cs"/>
          <w:cs/>
        </w:rPr>
        <w:t>หก</w:t>
      </w:r>
      <w:r w:rsidRPr="00796FB7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796FB7">
        <w:rPr>
          <w:rFonts w:asciiTheme="majorBidi" w:hAnsiTheme="majorBidi" w:cstheme="majorBidi"/>
          <w:lang w:val="en-US"/>
        </w:rPr>
        <w:t>30</w:t>
      </w:r>
      <w:r w:rsidRPr="00796FB7">
        <w:rPr>
          <w:rFonts w:asciiTheme="majorBidi" w:hAnsiTheme="majorBidi" w:cstheme="majorBidi" w:hint="cs"/>
          <w:cs/>
          <w:lang w:val="en-US"/>
        </w:rPr>
        <w:t xml:space="preserve"> มิถุนายน</w:t>
      </w:r>
      <w:r w:rsidRPr="00796FB7">
        <w:rPr>
          <w:rFonts w:asciiTheme="majorBidi" w:hAnsiTheme="majorBidi" w:cstheme="majorBidi"/>
          <w:cs/>
        </w:rPr>
        <w:t xml:space="preserve"> </w:t>
      </w:r>
      <w:r w:rsidRPr="00796FB7">
        <w:rPr>
          <w:rFonts w:asciiTheme="majorBidi" w:hAnsiTheme="majorBidi" w:cstheme="majorBidi"/>
          <w:lang w:val="en-US"/>
        </w:rPr>
        <w:t xml:space="preserve">2568 </w:t>
      </w:r>
      <w:r w:rsidRPr="00796FB7">
        <w:rPr>
          <w:rFonts w:asciiTheme="majorBidi" w:hAnsiTheme="majorBidi" w:cs="Angsana New" w:hint="cs"/>
          <w:cs/>
        </w:rPr>
        <w:t>และหมายเหตุประกอบงบการเงินแบบย่อ</w:t>
      </w:r>
      <w:r w:rsidRPr="00796FB7">
        <w:rPr>
          <w:rFonts w:asciiTheme="majorBidi" w:hAnsiTheme="majorBidi" w:cs="Angsana New" w:hint="cs"/>
          <w:cs/>
          <w:lang w:val="en-US"/>
        </w:rPr>
        <w:t xml:space="preserve"> </w:t>
      </w:r>
      <w:r w:rsidRPr="00796FB7">
        <w:rPr>
          <w:rFonts w:asciiTheme="majorBidi" w:hAnsiTheme="majorBidi" w:cs="Angsana New"/>
          <w:lang w:val="en-US"/>
        </w:rPr>
        <w:t>(</w:t>
      </w:r>
      <w:r w:rsidRPr="00796FB7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</w:t>
      </w:r>
      <w:r w:rsidRPr="00796FB7">
        <w:rPr>
          <w:rFonts w:asciiTheme="majorBidi" w:hAnsiTheme="majorBidi" w:cs="Angsana New"/>
          <w:lang w:val="en-US"/>
        </w:rPr>
        <w:t>)</w:t>
      </w:r>
      <w:r w:rsidRPr="00796FB7">
        <w:rPr>
          <w:rFonts w:asciiTheme="majorBidi" w:hAnsiTheme="majorBidi" w:cstheme="majorBidi"/>
          <w:cs/>
        </w:rPr>
        <w:t xml:space="preserve"> ของบริษัท สุรพลฟู้ดส์ จำกัด (มหาชน) และบริษัทย่อย</w:t>
      </w:r>
      <w:r w:rsidRPr="00796FB7">
        <w:rPr>
          <w:rFonts w:asciiTheme="majorBidi" w:hAnsiTheme="majorBidi" w:cstheme="majorBidi" w:hint="cs"/>
          <w:cs/>
        </w:rPr>
        <w:t xml:space="preserve"> </w:t>
      </w:r>
      <w:r w:rsidRPr="00796FB7">
        <w:rPr>
          <w:rFonts w:asciiTheme="majorBidi" w:hAnsiTheme="majorBidi" w:cstheme="majorBidi"/>
          <w:cs/>
        </w:rPr>
        <w:t xml:space="preserve">และของเฉพาะบริษัท </w:t>
      </w:r>
      <w:r w:rsidR="00D0366A" w:rsidRPr="00796FB7">
        <w:rPr>
          <w:rFonts w:asciiTheme="majorBidi" w:hAnsiTheme="majorBidi" w:cstheme="majorBidi"/>
          <w:lang w:val="en-US"/>
        </w:rPr>
        <w:t xml:space="preserve">              </w:t>
      </w:r>
      <w:r w:rsidRPr="00796FB7">
        <w:rPr>
          <w:rFonts w:asciiTheme="majorBidi" w:hAnsiTheme="majorBidi" w:cstheme="majorBidi"/>
          <w:cs/>
        </w:rPr>
        <w:t>สุรพลฟู้ดส์ จำกัด (มหาชน)</w:t>
      </w:r>
      <w:r w:rsidRPr="00796FB7">
        <w:rPr>
          <w:rFonts w:asciiTheme="majorBidi" w:hAnsiTheme="majorBidi" w:cstheme="majorBidi" w:hint="cs"/>
          <w:cs/>
        </w:rPr>
        <w:t xml:space="preserve"> </w:t>
      </w:r>
      <w:r w:rsidRPr="00796FB7">
        <w:rPr>
          <w:rFonts w:asciiTheme="majorBidi" w:hAnsiTheme="majorBidi" w:cstheme="majorBidi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796FB7">
        <w:rPr>
          <w:rFonts w:asciiTheme="majorBidi" w:hAnsiTheme="majorBidi" w:cs="Angsana New" w:hint="cs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96FB7">
        <w:rPr>
          <w:rFonts w:asciiTheme="majorBidi" w:hAnsiTheme="majorBidi" w:cs="Angsana New"/>
          <w:lang w:val="en-US"/>
        </w:rPr>
        <w:t xml:space="preserve">34 </w:t>
      </w:r>
      <w:r w:rsidRPr="00796FB7">
        <w:rPr>
          <w:rFonts w:asciiTheme="majorBidi" w:hAnsiTheme="majorBidi" w:cs="Angsana New" w:hint="cs"/>
          <w:cs/>
          <w:lang w:val="en-US"/>
        </w:rPr>
        <w:t>เรื่อง</w:t>
      </w:r>
      <w:r w:rsidRPr="00796FB7">
        <w:rPr>
          <w:rFonts w:asciiTheme="majorBidi" w:hAnsiTheme="majorBidi" w:cs="Angsana New"/>
          <w:lang w:val="en-US"/>
        </w:rPr>
        <w:t xml:space="preserve"> </w:t>
      </w:r>
      <w:r w:rsidRPr="00796FB7">
        <w:rPr>
          <w:rFonts w:asciiTheme="majorBidi" w:hAnsiTheme="majorBidi" w:cs="Angsana New" w:hint="cs"/>
          <w:cs/>
          <w:lang w:val="en-US"/>
        </w:rPr>
        <w:t>การรายงานทางการเงินระหว่างกาล</w:t>
      </w:r>
      <w:r w:rsidRPr="00796FB7">
        <w:rPr>
          <w:rFonts w:asciiTheme="majorBidi" w:hAnsiTheme="majorBidi" w:cs="Angsana New"/>
          <w:cs/>
        </w:rPr>
        <w:t xml:space="preserve"> </w:t>
      </w:r>
      <w:r w:rsidRPr="00796FB7">
        <w:rPr>
          <w:rFonts w:asciiTheme="majorBidi" w:hAnsiTheme="majorBidi" w:cs="Angsana New" w:hint="cs"/>
          <w:cs/>
        </w:rPr>
        <w:t>ส่วนข้าพเจ้า</w:t>
      </w:r>
      <w:r w:rsidR="00D0366A" w:rsidRPr="00796FB7">
        <w:rPr>
          <w:rFonts w:asciiTheme="majorBidi" w:hAnsiTheme="majorBidi" w:cs="Angsana New" w:hint="cs"/>
          <w:cs/>
        </w:rPr>
        <w:t xml:space="preserve">                              </w:t>
      </w:r>
      <w:r w:rsidRPr="00796FB7">
        <w:rPr>
          <w:rFonts w:asciiTheme="majorBidi" w:hAnsiTheme="majorBidi" w:cs="Angsana New" w:hint="cs"/>
          <w:cs/>
        </w:rPr>
        <w:t>เป็</w:t>
      </w:r>
      <w:r w:rsidR="00D0366A" w:rsidRPr="00796FB7">
        <w:rPr>
          <w:rFonts w:asciiTheme="majorBidi" w:hAnsiTheme="majorBidi" w:cs="Angsana New" w:hint="cs"/>
          <w:cs/>
          <w:lang w:val="en-US"/>
        </w:rPr>
        <w:t>น</w:t>
      </w:r>
      <w:r w:rsidRPr="00796FB7">
        <w:rPr>
          <w:rFonts w:asciiTheme="majorBidi" w:hAnsiTheme="majorBidi" w:cs="Angsana New" w:hint="cs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947E23" w14:textId="77777777" w:rsidR="004517E3" w:rsidRPr="00796FB7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05B7D591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6FB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888CEC6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17D7D" w14:textId="11E92266" w:rsidR="004517E3" w:rsidRPr="00796FB7" w:rsidRDefault="004517E3" w:rsidP="004517E3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รหัส</w:t>
      </w:r>
      <w:r w:rsidRPr="00796FB7">
        <w:rPr>
          <w:rFonts w:asciiTheme="majorBidi" w:hAnsiTheme="majorBidi" w:cstheme="majorBidi"/>
          <w:sz w:val="30"/>
          <w:szCs w:val="30"/>
        </w:rPr>
        <w:t xml:space="preserve"> 2410 “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D77F45" w:rsidRPr="00796FB7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796FB7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96FB7">
        <w:rPr>
          <w:rFonts w:asciiTheme="majorBidi" w:hAnsiTheme="majorBidi" w:cstheme="majorBidi"/>
          <w:sz w:val="30"/>
          <w:szCs w:val="30"/>
        </w:rPr>
        <w:t>”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796FB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D0366A" w:rsidRPr="00796F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96FB7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67BDCD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EE59BB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E7EC1E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517E3" w:rsidRPr="00796FB7" w:rsidSect="00F03BD4">
          <w:headerReference w:type="even" r:id="rId18"/>
          <w:head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35A0E39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96F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0E05396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61C8" w14:textId="77777777" w:rsidR="004517E3" w:rsidRPr="00796FB7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96FB7">
        <w:rPr>
          <w:rFonts w:asciiTheme="majorBidi" w:hAnsiTheme="majorBidi" w:cstheme="majorBidi"/>
          <w:sz w:val="30"/>
          <w:szCs w:val="30"/>
        </w:rPr>
        <w:t xml:space="preserve">         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96FB7">
        <w:rPr>
          <w:rFonts w:asciiTheme="majorBidi" w:hAnsiTheme="majorBidi" w:cstheme="majorBidi"/>
          <w:sz w:val="30"/>
          <w:szCs w:val="30"/>
        </w:rPr>
        <w:t>34</w:t>
      </w:r>
      <w:r w:rsidRPr="00796FB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Pr="00796FB7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FB09A6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8AE225D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B690367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6B47A68" w14:textId="77777777" w:rsidR="004517E3" w:rsidRPr="00796FB7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4C8C884" w14:textId="77777777" w:rsidR="004517E3" w:rsidRPr="00796FB7" w:rsidRDefault="004517E3" w:rsidP="004517E3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796FB7">
        <w:rPr>
          <w:rFonts w:asciiTheme="majorBidi" w:hAnsiTheme="majorBidi" w:cstheme="majorBidi"/>
          <w:cs/>
        </w:rPr>
        <w:t>(</w:t>
      </w:r>
      <w:r w:rsidRPr="00796FB7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796FB7">
        <w:rPr>
          <w:rFonts w:asciiTheme="majorBidi" w:hAnsiTheme="majorBidi" w:cstheme="majorBidi"/>
          <w:lang w:val="en-US"/>
        </w:rPr>
        <w:t>)</w:t>
      </w:r>
    </w:p>
    <w:p w14:paraId="65C13689" w14:textId="77777777" w:rsidR="004517E3" w:rsidRPr="00796FB7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96FB7">
        <w:rPr>
          <w:rFonts w:asciiTheme="majorBidi" w:hAnsiTheme="majorBidi" w:cstheme="majorBidi"/>
          <w:cs/>
        </w:rPr>
        <w:t>ผู้สอบบัญชีรับอนุญาต</w:t>
      </w:r>
    </w:p>
    <w:p w14:paraId="405603A8" w14:textId="77777777" w:rsidR="004517E3" w:rsidRPr="00796FB7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96FB7">
        <w:rPr>
          <w:rFonts w:asciiTheme="majorBidi" w:hAnsiTheme="majorBidi" w:cstheme="majorBidi"/>
          <w:cs/>
        </w:rPr>
        <w:t xml:space="preserve">เลขทะเบียน </w:t>
      </w:r>
      <w:r w:rsidRPr="00796FB7">
        <w:rPr>
          <w:rFonts w:asciiTheme="majorBidi" w:hAnsiTheme="majorBidi" w:cstheme="majorBidi"/>
          <w:lang w:val="en-US"/>
        </w:rPr>
        <w:t>3684</w:t>
      </w:r>
    </w:p>
    <w:p w14:paraId="3ED70E5C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EC074" w14:textId="77777777" w:rsidR="004517E3" w:rsidRPr="00796FB7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96FB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73A0498" w14:textId="77777777" w:rsidR="004517E3" w:rsidRPr="00796FB7" w:rsidRDefault="004517E3" w:rsidP="004517E3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96FB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</w:t>
      </w:r>
      <w:r w:rsidRPr="00796FB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</w:t>
      </w:r>
    </w:p>
    <w:p w14:paraId="07CF2EFD" w14:textId="6F76D61A" w:rsidR="004517E3" w:rsidRPr="00796FB7" w:rsidRDefault="007470ED" w:rsidP="004517E3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796FB7">
        <w:rPr>
          <w:rFonts w:asciiTheme="majorBidi" w:hAnsiTheme="majorBidi" w:cstheme="majorBidi"/>
          <w:sz w:val="30"/>
          <w:szCs w:val="30"/>
        </w:rPr>
        <w:t>11</w:t>
      </w:r>
      <w:r w:rsidR="00F03BD4" w:rsidRPr="00796FB7">
        <w:rPr>
          <w:rFonts w:asciiTheme="majorBidi" w:hAnsiTheme="majorBidi" w:cstheme="majorBidi"/>
          <w:sz w:val="30"/>
          <w:szCs w:val="30"/>
        </w:rPr>
        <w:t xml:space="preserve"> </w:t>
      </w:r>
      <w:r w:rsidR="00F03BD4" w:rsidRPr="00796FB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03BD4" w:rsidRPr="00796F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17E3" w:rsidRPr="00796FB7">
        <w:rPr>
          <w:rFonts w:asciiTheme="majorBidi" w:hAnsiTheme="majorBidi" w:cstheme="majorBidi"/>
          <w:sz w:val="30"/>
          <w:szCs w:val="30"/>
        </w:rPr>
        <w:t>256</w:t>
      </w:r>
      <w:r w:rsidR="007875A4" w:rsidRPr="00796FB7">
        <w:rPr>
          <w:rFonts w:asciiTheme="majorBidi" w:hAnsiTheme="majorBidi" w:cstheme="majorBidi"/>
          <w:sz w:val="30"/>
          <w:szCs w:val="30"/>
        </w:rPr>
        <w:t>8</w:t>
      </w:r>
    </w:p>
    <w:p w14:paraId="6D544C2D" w14:textId="3A1B3805" w:rsidR="003630C3" w:rsidRPr="003630C3" w:rsidRDefault="003630C3" w:rsidP="0036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3630C3" w:rsidRPr="003630C3" w:rsidSect="00F028A3">
      <w:headerReference w:type="default" r:id="rId22"/>
      <w:footerReference w:type="default" r:id="rId23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FBA53" w14:textId="77777777" w:rsidR="0057395B" w:rsidRDefault="0057395B" w:rsidP="004956B4">
      <w:r>
        <w:separator/>
      </w:r>
    </w:p>
  </w:endnote>
  <w:endnote w:type="continuationSeparator" w:id="0">
    <w:p w14:paraId="0A32CAF6" w14:textId="77777777" w:rsidR="0057395B" w:rsidRDefault="0057395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A4573" w14:textId="77777777" w:rsidR="004517E3" w:rsidRDefault="004517E3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665726B0" w14:textId="77777777" w:rsidR="004517E3" w:rsidRDefault="004517E3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CEED1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B92BCE4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FACD9" w14:textId="77777777" w:rsidR="004517E3" w:rsidRPr="00677C0C" w:rsidRDefault="004517E3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282A2" w14:textId="77777777" w:rsidR="004517E3" w:rsidRPr="00677C0C" w:rsidRDefault="004517E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C72C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6DCA2" w14:textId="77777777" w:rsidR="0057395B" w:rsidRDefault="0057395B" w:rsidP="004956B4">
      <w:r>
        <w:separator/>
      </w:r>
    </w:p>
  </w:footnote>
  <w:footnote w:type="continuationSeparator" w:id="0">
    <w:p w14:paraId="614A8C7C" w14:textId="77777777" w:rsidR="0057395B" w:rsidRDefault="0057395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82690" w14:textId="77777777" w:rsidR="0066671F" w:rsidRDefault="006667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E50F60" w14:textId="77777777" w:rsidR="0066671F" w:rsidRDefault="006667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1002F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E0EDD4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0C74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BA43A9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6C2AC2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553DE8B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09D8E" w14:textId="77777777" w:rsidR="004517E3" w:rsidRDefault="004517E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2E28C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D9D7C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7824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8D8BE0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8C4E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76B59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3E1876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3D4CB3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CB41CB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BF2A7E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CE0795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059082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AC740" w14:textId="77777777" w:rsidR="004517E3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B06FAB8" w14:textId="77777777" w:rsidR="00F028A3" w:rsidRDefault="00F028A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176E862" w14:textId="77777777" w:rsidR="00F028A3" w:rsidRDefault="00F028A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982D18" w14:textId="77777777" w:rsidR="00F028A3" w:rsidRPr="00F028A3" w:rsidRDefault="00F028A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9"/>
  </w:num>
  <w:num w:numId="14">
    <w:abstractNumId w:val="12"/>
  </w:num>
  <w:num w:numId="15">
    <w:abstractNumId w:val="14"/>
  </w:num>
  <w:num w:numId="16">
    <w:abstractNumId w:val="20"/>
  </w:num>
  <w:num w:numId="17">
    <w:abstractNumId w:val="21"/>
  </w:num>
  <w:num w:numId="18">
    <w:abstractNumId w:val="15"/>
  </w:num>
  <w:num w:numId="19">
    <w:abstractNumId w:val="10"/>
  </w:num>
  <w:num w:numId="20">
    <w:abstractNumId w:val="18"/>
  </w:num>
  <w:num w:numId="21">
    <w:abstractNumId w:val="17"/>
  </w:num>
  <w:num w:numId="2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3CD2"/>
    <w:rsid w:val="00004616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2839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129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2FF3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FA4"/>
    <w:rsid w:val="00060244"/>
    <w:rsid w:val="0006034B"/>
    <w:rsid w:val="0006098A"/>
    <w:rsid w:val="00060B69"/>
    <w:rsid w:val="000618A4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166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042"/>
    <w:rsid w:val="000F12FB"/>
    <w:rsid w:val="000F1371"/>
    <w:rsid w:val="000F1574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A6F"/>
    <w:rsid w:val="00212B40"/>
    <w:rsid w:val="002133B2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67D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9F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56D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0F6D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851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409D"/>
    <w:rsid w:val="003E4345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69CC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6F84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353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BEE"/>
    <w:rsid w:val="0051235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D54"/>
    <w:rsid w:val="00553EE3"/>
    <w:rsid w:val="00554001"/>
    <w:rsid w:val="00554015"/>
    <w:rsid w:val="00554B8B"/>
    <w:rsid w:val="00554C67"/>
    <w:rsid w:val="0055516B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95B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114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8787E"/>
    <w:rsid w:val="005902A9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6DA"/>
    <w:rsid w:val="005B0787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221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BE8"/>
    <w:rsid w:val="005D558B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D04"/>
    <w:rsid w:val="005E6EB8"/>
    <w:rsid w:val="005E7238"/>
    <w:rsid w:val="005E77C2"/>
    <w:rsid w:val="005E7ADE"/>
    <w:rsid w:val="005E7C1D"/>
    <w:rsid w:val="005F025E"/>
    <w:rsid w:val="005F0698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2E8"/>
    <w:rsid w:val="006004D9"/>
    <w:rsid w:val="006005C7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B00"/>
    <w:rsid w:val="00607E8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CA5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1F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97A3E"/>
    <w:rsid w:val="006A085A"/>
    <w:rsid w:val="006A08E2"/>
    <w:rsid w:val="006A0905"/>
    <w:rsid w:val="006A0A17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38C8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951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3A76"/>
    <w:rsid w:val="007342FD"/>
    <w:rsid w:val="00734468"/>
    <w:rsid w:val="00734CA0"/>
    <w:rsid w:val="00734DF4"/>
    <w:rsid w:val="00735596"/>
    <w:rsid w:val="007355D2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457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8A7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434"/>
    <w:rsid w:val="00780B9A"/>
    <w:rsid w:val="007819E2"/>
    <w:rsid w:val="00781A35"/>
    <w:rsid w:val="00781DAB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90151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6FB7"/>
    <w:rsid w:val="00797926"/>
    <w:rsid w:val="00797AD6"/>
    <w:rsid w:val="00797E60"/>
    <w:rsid w:val="007A0D4C"/>
    <w:rsid w:val="007A0DC5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21C6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C79"/>
    <w:rsid w:val="0085512B"/>
    <w:rsid w:val="008559AE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C01"/>
    <w:rsid w:val="00895DBA"/>
    <w:rsid w:val="00895F72"/>
    <w:rsid w:val="008960A9"/>
    <w:rsid w:val="008961EA"/>
    <w:rsid w:val="008962AC"/>
    <w:rsid w:val="00896379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67"/>
    <w:rsid w:val="008C6184"/>
    <w:rsid w:val="008C69C0"/>
    <w:rsid w:val="008C6A01"/>
    <w:rsid w:val="008C6B7A"/>
    <w:rsid w:val="008C700D"/>
    <w:rsid w:val="008C72CC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691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A1A"/>
    <w:rsid w:val="00997D37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B7A53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7AF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56C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8E1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C3"/>
    <w:rsid w:val="00A76C1C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40B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3C90"/>
    <w:rsid w:val="00AB3D25"/>
    <w:rsid w:val="00AB40E4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917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295"/>
    <w:rsid w:val="00B10405"/>
    <w:rsid w:val="00B1044F"/>
    <w:rsid w:val="00B10465"/>
    <w:rsid w:val="00B104E1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74E"/>
    <w:rsid w:val="00B56AC5"/>
    <w:rsid w:val="00B56D00"/>
    <w:rsid w:val="00B56E90"/>
    <w:rsid w:val="00B5778B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3F5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44F"/>
    <w:rsid w:val="00BF372B"/>
    <w:rsid w:val="00BF397C"/>
    <w:rsid w:val="00BF3B12"/>
    <w:rsid w:val="00BF44CC"/>
    <w:rsid w:val="00BF4504"/>
    <w:rsid w:val="00BF48F8"/>
    <w:rsid w:val="00BF4B40"/>
    <w:rsid w:val="00BF4C91"/>
    <w:rsid w:val="00BF4F5E"/>
    <w:rsid w:val="00BF51AB"/>
    <w:rsid w:val="00BF51C3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3CF2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B4C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683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A2B"/>
    <w:rsid w:val="00CA2D8A"/>
    <w:rsid w:val="00CA2F0D"/>
    <w:rsid w:val="00CA3578"/>
    <w:rsid w:val="00CA384E"/>
    <w:rsid w:val="00CA3AD3"/>
    <w:rsid w:val="00CA3B62"/>
    <w:rsid w:val="00CA424E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358A"/>
    <w:rsid w:val="00D0366A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2F7"/>
    <w:rsid w:val="00D203D4"/>
    <w:rsid w:val="00D21040"/>
    <w:rsid w:val="00D21086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36"/>
    <w:rsid w:val="00D578C0"/>
    <w:rsid w:val="00D60E23"/>
    <w:rsid w:val="00D60E27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010"/>
    <w:rsid w:val="00DD7699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921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629E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1E26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058E"/>
    <w:rsid w:val="00F013C7"/>
    <w:rsid w:val="00F014B3"/>
    <w:rsid w:val="00F01512"/>
    <w:rsid w:val="00F0182A"/>
    <w:rsid w:val="00F01B95"/>
    <w:rsid w:val="00F01FCE"/>
    <w:rsid w:val="00F0207A"/>
    <w:rsid w:val="00F022BF"/>
    <w:rsid w:val="00F026C7"/>
    <w:rsid w:val="00F02788"/>
    <w:rsid w:val="00F028A3"/>
    <w:rsid w:val="00F02D79"/>
    <w:rsid w:val="00F03922"/>
    <w:rsid w:val="00F03BD4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BB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BFE"/>
    <w:rsid w:val="00F92D8A"/>
    <w:rsid w:val="00F93528"/>
    <w:rsid w:val="00F9366D"/>
    <w:rsid w:val="00F94156"/>
    <w:rsid w:val="00F941B7"/>
    <w:rsid w:val="00F9421D"/>
    <w:rsid w:val="00F94446"/>
    <w:rsid w:val="00F945A0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9F4"/>
    <w:rsid w:val="00FE3A31"/>
    <w:rsid w:val="00FE4709"/>
    <w:rsid w:val="00FE4739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37089-0339-4734-968B-7BF1B01E5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AD3F1-812E-46A5-92C3-936F79DA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2025-05-06T03:19:00Z</cp:lastPrinted>
  <dcterms:created xsi:type="dcterms:W3CDTF">2025-08-11T08:24:00Z</dcterms:created>
  <dcterms:modified xsi:type="dcterms:W3CDTF">2025-08-11T08:24:00Z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