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796FB7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796FB7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796FB7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796FB7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3C6B4F9" w14:textId="40855D09" w:rsidR="00D27D28" w:rsidRPr="00796FB7" w:rsidRDefault="00D27D28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34A0DA29" w14:textId="624F0355" w:rsidR="009B7A53" w:rsidRPr="00796FB7" w:rsidRDefault="009B7A53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1F0B458A" w14:textId="5E3CE86F" w:rsidR="00B27B3B" w:rsidRPr="00796FB7" w:rsidRDefault="00BE6589" w:rsidP="009C53E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D4C5A22" w14:textId="77777777" w:rsidR="00BE6589" w:rsidRPr="00796FB7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="Angsana New" w:hAnsi="Angsana New"/>
          <w:sz w:val="30"/>
          <w:szCs w:val="30"/>
          <w:cs/>
        </w:rPr>
        <w:br w:type="page"/>
      </w:r>
      <w:r w:rsidR="00BE6589" w:rsidRPr="00796FB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796FB7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09770B78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2F3E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7470ED" w:rsidRPr="00796FB7">
        <w:rPr>
          <w:rFonts w:asciiTheme="majorBidi" w:hAnsiTheme="majorBidi" w:cstheme="majorBidi"/>
          <w:sz w:val="28"/>
          <w:szCs w:val="28"/>
        </w:rPr>
        <w:t>11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780434" w:rsidRPr="00796FB7">
        <w:rPr>
          <w:rFonts w:asciiTheme="majorBidi" w:hAnsiTheme="majorBidi" w:hint="cs"/>
          <w:sz w:val="28"/>
          <w:szCs w:val="28"/>
          <w:cs/>
        </w:rPr>
        <w:t>สิงหาคม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796FB7">
        <w:rPr>
          <w:rFonts w:asciiTheme="majorBidi" w:hAnsiTheme="majorBidi" w:cstheme="majorBidi"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sz w:val="28"/>
          <w:szCs w:val="28"/>
        </w:rPr>
        <w:t>8</w:t>
      </w:r>
    </w:p>
    <w:p w14:paraId="00C86B67" w14:textId="125B8FD2" w:rsidR="001C41B1" w:rsidRPr="00796FB7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796FB7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796FB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796FB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5E641E9D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96FB7">
        <w:rPr>
          <w:rFonts w:ascii="Angsana New" w:hAnsi="Angsana New"/>
          <w:sz w:val="28"/>
          <w:szCs w:val="28"/>
        </w:rPr>
        <w:t xml:space="preserve">34 </w:t>
      </w:r>
      <w:r w:rsidRPr="00796FB7">
        <w:rPr>
          <w:rFonts w:ascii="Angsana New" w:hAnsi="Angsana New"/>
          <w:sz w:val="28"/>
          <w:szCs w:val="28"/>
          <w:cs/>
        </w:rPr>
        <w:t>เรื่อง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96FB7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96FB7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796FB7">
        <w:rPr>
          <w:rFonts w:ascii="Angsana New" w:hAnsi="Angsana New"/>
          <w:sz w:val="28"/>
          <w:szCs w:val="28"/>
        </w:rPr>
        <w:t xml:space="preserve"> </w:t>
      </w:r>
      <w:r w:rsidR="00CD2092" w:rsidRPr="00796FB7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CD2092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796FB7">
        <w:rPr>
          <w:rFonts w:ascii="Angsana New" w:hAnsi="Angsana New"/>
          <w:sz w:val="28"/>
          <w:szCs w:val="28"/>
        </w:rPr>
        <w:t xml:space="preserve">) </w:t>
      </w:r>
      <w:r w:rsidR="00CB06E1" w:rsidRPr="00796FB7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CD2092" w:rsidRPr="00796FB7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CD2092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/>
          <w:sz w:val="28"/>
          <w:szCs w:val="28"/>
        </w:rPr>
        <w:t xml:space="preserve"> 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796FB7">
        <w:rPr>
          <w:rFonts w:ascii="Angsana New" w:hAnsi="Angsana New"/>
          <w:sz w:val="28"/>
          <w:szCs w:val="28"/>
        </w:rPr>
        <w:t>(</w:t>
      </w:r>
      <w:r w:rsidR="00F41BE3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796FB7">
        <w:rPr>
          <w:rFonts w:ascii="Angsana New" w:hAnsi="Angsana New"/>
          <w:sz w:val="28"/>
          <w:szCs w:val="28"/>
        </w:rPr>
        <w:t>) 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F41BE3" w:rsidRPr="00796FB7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F41BE3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A52F1" w:rsidRPr="00796FB7">
        <w:rPr>
          <w:rFonts w:ascii="Angsana New" w:hAnsi="Angsana New"/>
          <w:sz w:val="28"/>
          <w:szCs w:val="28"/>
        </w:rPr>
        <w:t xml:space="preserve"> 31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796FB7">
        <w:rPr>
          <w:rFonts w:ascii="Angsana New" w:hAnsi="Angsana New" w:hint="cs"/>
          <w:sz w:val="28"/>
          <w:szCs w:val="28"/>
        </w:rPr>
        <w:t xml:space="preserve"> 256</w:t>
      </w:r>
      <w:r w:rsidR="007875A4" w:rsidRPr="00796FB7">
        <w:rPr>
          <w:rFonts w:ascii="Angsana New" w:hAnsi="Angsana New"/>
          <w:sz w:val="28"/>
          <w:szCs w:val="28"/>
        </w:rPr>
        <w:t>7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796FB7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921519F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>การบัญชีขอ</w:t>
      </w:r>
      <w:r w:rsidRPr="00796FB7">
        <w:rPr>
          <w:rFonts w:ascii="Angsana New" w:hAnsi="Angsana New" w:hint="cs"/>
          <w:sz w:val="28"/>
          <w:szCs w:val="28"/>
          <w:cs/>
        </w:rPr>
        <w:t>ง</w:t>
      </w:r>
      <w:r w:rsidRPr="00796FB7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96FB7">
        <w:rPr>
          <w:rFonts w:ascii="Angsana New" w:hAnsi="Angsana New" w:hint="cs"/>
          <w:sz w:val="28"/>
          <w:szCs w:val="28"/>
          <w:cs/>
        </w:rPr>
        <w:t>ไว้</w:t>
      </w:r>
      <w:r w:rsidRPr="00796FB7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796FB7">
        <w:rPr>
          <w:rFonts w:ascii="Angsana New" w:hAnsi="Angsana New"/>
          <w:sz w:val="28"/>
          <w:szCs w:val="28"/>
        </w:rPr>
        <w:t xml:space="preserve">31 </w:t>
      </w:r>
      <w:r w:rsidRPr="00796F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96FB7">
        <w:rPr>
          <w:rFonts w:ascii="Angsana New" w:hAnsi="Angsana New"/>
          <w:sz w:val="28"/>
          <w:szCs w:val="28"/>
        </w:rPr>
        <w:t>256</w:t>
      </w:r>
      <w:r w:rsidR="007875A4" w:rsidRPr="00796FB7">
        <w:rPr>
          <w:rFonts w:ascii="Angsana New" w:hAnsi="Angsana New"/>
          <w:sz w:val="28"/>
          <w:szCs w:val="28"/>
        </w:rPr>
        <w:t>7</w:t>
      </w:r>
    </w:p>
    <w:p w14:paraId="1EC1B80A" w14:textId="77777777" w:rsidR="00F17CEC" w:rsidRPr="00796FB7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796FB7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bookmarkStart w:id="1" w:name="_Hlk197697230"/>
      <w:r w:rsidRPr="00796FB7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bookmarkEnd w:id="1"/>
    <w:p w14:paraId="24AA612A" w14:textId="77777777" w:rsidR="004F312E" w:rsidRPr="00796FB7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2247E2FB" w:rsidR="000131F1" w:rsidRPr="00796FB7" w:rsidRDefault="000131F1" w:rsidP="00013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96FB7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780434" w:rsidRPr="00796FB7">
        <w:rPr>
          <w:rFonts w:asciiTheme="majorBidi" w:hAnsiTheme="majorBidi" w:hint="cs"/>
          <w:b/>
          <w:sz w:val="28"/>
          <w:szCs w:val="28"/>
          <w:cs/>
        </w:rPr>
        <w:t>หกเดือนสิ้นสุดวันที่</w:t>
      </w:r>
      <w:r w:rsidR="00780434" w:rsidRPr="00796FB7">
        <w:rPr>
          <w:rFonts w:asciiTheme="majorBidi" w:hAnsiTheme="majorBidi"/>
          <w:b/>
          <w:sz w:val="28"/>
          <w:szCs w:val="28"/>
        </w:rPr>
        <w:t xml:space="preserve"> </w:t>
      </w:r>
      <w:r w:rsidR="00780434" w:rsidRPr="00796FB7">
        <w:rPr>
          <w:rFonts w:asciiTheme="majorBidi" w:hAnsiTheme="majorBidi"/>
          <w:bCs/>
          <w:sz w:val="28"/>
          <w:szCs w:val="28"/>
        </w:rPr>
        <w:t>30</w:t>
      </w:r>
      <w:r w:rsidR="00780434" w:rsidRPr="00796FB7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780434" w:rsidRPr="00796FB7">
        <w:rPr>
          <w:rFonts w:asciiTheme="majorBidi" w:hAnsiTheme="majorBidi" w:hint="cs"/>
          <w:b/>
          <w:sz w:val="28"/>
          <w:szCs w:val="28"/>
          <w:cs/>
        </w:rPr>
        <w:t>มิถุนายน</w:t>
      </w:r>
      <w:r w:rsidR="00780434" w:rsidRPr="00796FB7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796FB7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780434" w:rsidRPr="00796FB7" w14:paraId="1CB4092E" w14:textId="77777777" w:rsidTr="004D548B">
        <w:trPr>
          <w:trHeight w:hRule="exact" w:val="374"/>
          <w:tblHeader/>
        </w:trPr>
        <w:tc>
          <w:tcPr>
            <w:tcW w:w="4230" w:type="dxa"/>
          </w:tcPr>
          <w:p w14:paraId="3D6BD6FA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D230764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DF679C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5C96B53F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434" w:rsidRPr="00796FB7" w14:paraId="04E74582" w14:textId="77777777" w:rsidTr="004D548B">
        <w:trPr>
          <w:trHeight w:hRule="exact" w:val="374"/>
          <w:tblHeader/>
        </w:trPr>
        <w:tc>
          <w:tcPr>
            <w:tcW w:w="4230" w:type="dxa"/>
          </w:tcPr>
          <w:p w14:paraId="41D0F4A4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84603A2" w14:textId="3F0C924D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3" w:type="dxa"/>
          </w:tcPr>
          <w:p w14:paraId="01061F58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ED1D00" w14:textId="5483543F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D7E8562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CFD39F" w14:textId="1CB00C44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4F65E7D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93D88C" w14:textId="45FECDCC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0434" w:rsidRPr="00796FB7" w14:paraId="01887FA3" w14:textId="77777777" w:rsidTr="004D548B">
        <w:trPr>
          <w:trHeight w:hRule="exact" w:val="374"/>
          <w:tblHeader/>
        </w:trPr>
        <w:tc>
          <w:tcPr>
            <w:tcW w:w="4230" w:type="dxa"/>
          </w:tcPr>
          <w:p w14:paraId="37624D1E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513536EA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0434" w:rsidRPr="00796FB7" w14:paraId="626E5460" w14:textId="77777777" w:rsidTr="004D548B">
        <w:trPr>
          <w:trHeight w:hRule="exact" w:val="374"/>
          <w:tblHeader/>
        </w:trPr>
        <w:tc>
          <w:tcPr>
            <w:tcW w:w="4230" w:type="dxa"/>
          </w:tcPr>
          <w:p w14:paraId="6C952E69" w14:textId="77777777" w:rsidR="00780434" w:rsidRPr="00796FB7" w:rsidRDefault="00780434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322253B4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F1F26F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1EE888F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F98F92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5A1AB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7EE7F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F253BA7" w14:textId="77777777" w:rsidR="00780434" w:rsidRPr="00796FB7" w:rsidRDefault="00780434" w:rsidP="004D548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4A6" w:rsidRPr="00796FB7" w14:paraId="0CC4CEBA" w14:textId="77777777" w:rsidTr="004D548B">
        <w:trPr>
          <w:trHeight w:hRule="exact" w:val="374"/>
        </w:trPr>
        <w:tc>
          <w:tcPr>
            <w:tcW w:w="4230" w:type="dxa"/>
          </w:tcPr>
          <w:p w14:paraId="3DA7D77E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6B02D6D6" w14:textId="0CAD4661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6F8B65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7734E3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34E525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479FDE" w14:textId="6F78AFEC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160,893</w:t>
            </w:r>
          </w:p>
        </w:tc>
        <w:tc>
          <w:tcPr>
            <w:tcW w:w="270" w:type="dxa"/>
          </w:tcPr>
          <w:p w14:paraId="1CCD095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EC855C" w14:textId="1820E5E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153,765</w:t>
            </w:r>
          </w:p>
        </w:tc>
      </w:tr>
      <w:tr w:rsidR="00A864A6" w:rsidRPr="00796FB7" w14:paraId="433EE4A2" w14:textId="77777777" w:rsidTr="004D548B">
        <w:trPr>
          <w:trHeight w:hRule="exact" w:val="374"/>
        </w:trPr>
        <w:tc>
          <w:tcPr>
            <w:tcW w:w="4230" w:type="dxa"/>
          </w:tcPr>
          <w:p w14:paraId="753B60CD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01FD9CC3" w14:textId="6E719E6C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9739F8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3BB20A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1BE0E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4E8D1" w14:textId="0401DDFC" w:rsidR="00A864A6" w:rsidRPr="00796FB7" w:rsidRDefault="00A864A6" w:rsidP="00F945A0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46993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730976" w14:textId="1953960D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74,440</w:t>
            </w:r>
          </w:p>
        </w:tc>
      </w:tr>
      <w:tr w:rsidR="00A864A6" w:rsidRPr="00796FB7" w14:paraId="16336746" w14:textId="77777777" w:rsidTr="004D548B">
        <w:trPr>
          <w:trHeight w:hRule="exact" w:val="374"/>
        </w:trPr>
        <w:tc>
          <w:tcPr>
            <w:tcW w:w="4230" w:type="dxa"/>
          </w:tcPr>
          <w:p w14:paraId="5ED602DA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53384387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083862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BF816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D34AF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EDE2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CE9AB9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12898B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64A6" w:rsidRPr="00796FB7" w14:paraId="303D1C12" w14:textId="77777777" w:rsidTr="004D548B">
        <w:trPr>
          <w:trHeight w:hRule="exact" w:val="374"/>
        </w:trPr>
        <w:tc>
          <w:tcPr>
            <w:tcW w:w="4230" w:type="dxa"/>
          </w:tcPr>
          <w:p w14:paraId="4D0DB0BC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21420101" w14:textId="17D7955D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C2D3BA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559F7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D4CFD5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61298" w14:textId="589F7775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19,248</w:t>
            </w:r>
          </w:p>
        </w:tc>
        <w:tc>
          <w:tcPr>
            <w:tcW w:w="270" w:type="dxa"/>
          </w:tcPr>
          <w:p w14:paraId="2574207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0F625A" w14:textId="22F895B2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21,351</w:t>
            </w:r>
          </w:p>
        </w:tc>
      </w:tr>
      <w:tr w:rsidR="00A864A6" w:rsidRPr="00796FB7" w14:paraId="0A2B2FCA" w14:textId="77777777" w:rsidTr="004D548B">
        <w:trPr>
          <w:trHeight w:hRule="exact" w:val="374"/>
        </w:trPr>
        <w:tc>
          <w:tcPr>
            <w:tcW w:w="4230" w:type="dxa"/>
          </w:tcPr>
          <w:p w14:paraId="336A9E4E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1C47DFEB" w14:textId="4489DBA3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65FC16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F8496E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F187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AEF5D" w14:textId="37A8A72E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3,238</w:t>
            </w:r>
          </w:p>
        </w:tc>
        <w:tc>
          <w:tcPr>
            <w:tcW w:w="270" w:type="dxa"/>
          </w:tcPr>
          <w:p w14:paraId="2D3DA3F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C82B20" w14:textId="78F5FAEB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3,334</w:t>
            </w:r>
          </w:p>
        </w:tc>
      </w:tr>
      <w:tr w:rsidR="00A864A6" w:rsidRPr="00796FB7" w14:paraId="7649F791" w14:textId="77777777" w:rsidTr="004D548B">
        <w:trPr>
          <w:trHeight w:hRule="exact" w:val="374"/>
        </w:trPr>
        <w:tc>
          <w:tcPr>
            <w:tcW w:w="4230" w:type="dxa"/>
          </w:tcPr>
          <w:p w14:paraId="35D4FE99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4737FF7C" w14:textId="77BBE7A9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A5111F6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32AE30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5398F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213D3E" w14:textId="16396F2C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1,125</w:t>
            </w:r>
          </w:p>
        </w:tc>
        <w:tc>
          <w:tcPr>
            <w:tcW w:w="270" w:type="dxa"/>
          </w:tcPr>
          <w:p w14:paraId="67371564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73C7B10" w14:textId="38DB084F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1,600</w:t>
            </w:r>
          </w:p>
        </w:tc>
      </w:tr>
      <w:tr w:rsidR="00A864A6" w:rsidRPr="00796FB7" w14:paraId="1CC168DE" w14:textId="77777777" w:rsidTr="004D548B">
        <w:trPr>
          <w:trHeight w:hRule="exact" w:val="374"/>
        </w:trPr>
        <w:tc>
          <w:tcPr>
            <w:tcW w:w="4230" w:type="dxa"/>
          </w:tcPr>
          <w:p w14:paraId="0EAB5EF4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5F66720F" w14:textId="7EB32A5D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83284D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51FDCD7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67F3C0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F102D" w14:textId="57F0C1AE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0C1C58E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8B657E" w14:textId="6F318B42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</w:tr>
      <w:tr w:rsidR="00A864A6" w:rsidRPr="00796FB7" w14:paraId="259EA591" w14:textId="77777777" w:rsidTr="004D548B">
        <w:trPr>
          <w:trHeight w:hRule="exact" w:val="374"/>
        </w:trPr>
        <w:tc>
          <w:tcPr>
            <w:tcW w:w="4230" w:type="dxa"/>
          </w:tcPr>
          <w:p w14:paraId="42E0DB2C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47450E9C" w14:textId="3A6D283F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F4E5887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BA7156D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EDBD09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79ABDB" w14:textId="125D0F06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30C2C32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C4A946" w14:textId="6C466A1C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</w:p>
        </w:tc>
      </w:tr>
      <w:tr w:rsidR="00A864A6" w:rsidRPr="00796FB7" w14:paraId="064B4644" w14:textId="77777777" w:rsidTr="004D548B">
        <w:trPr>
          <w:trHeight w:hRule="exact" w:val="374"/>
        </w:trPr>
        <w:tc>
          <w:tcPr>
            <w:tcW w:w="4230" w:type="dxa"/>
          </w:tcPr>
          <w:p w14:paraId="52427BEC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5B98FB2D" w14:textId="06907A73" w:rsidR="00A864A6" w:rsidRPr="00796FB7" w:rsidRDefault="00A864A6" w:rsidP="00A864A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6E8E383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F6CDD3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FBC3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50C41" w14:textId="5AFCE8D1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44041E3D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08D11D" w14:textId="0DC2335D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</w:p>
        </w:tc>
      </w:tr>
      <w:tr w:rsidR="00A864A6" w:rsidRPr="00796FB7" w14:paraId="7FE2FCE2" w14:textId="77777777" w:rsidTr="004D548B">
        <w:trPr>
          <w:trHeight w:hRule="exact" w:val="374"/>
        </w:trPr>
        <w:tc>
          <w:tcPr>
            <w:tcW w:w="4230" w:type="dxa"/>
          </w:tcPr>
          <w:p w14:paraId="10D35494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16607C3F" w14:textId="6FB6460C" w:rsidR="00A864A6" w:rsidRPr="00796FB7" w:rsidRDefault="00A864A6" w:rsidP="00A864A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E8B457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FF5CCFE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5D40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52E99" w14:textId="4E0337E6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3,696</w:t>
            </w:r>
          </w:p>
        </w:tc>
        <w:tc>
          <w:tcPr>
            <w:tcW w:w="270" w:type="dxa"/>
          </w:tcPr>
          <w:p w14:paraId="3FB973AE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97BAB8" w14:textId="21174986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3,772</w:t>
            </w:r>
          </w:p>
        </w:tc>
      </w:tr>
      <w:tr w:rsidR="00A864A6" w:rsidRPr="00796FB7" w14:paraId="23E323BF" w14:textId="77777777" w:rsidTr="004D548B">
        <w:trPr>
          <w:trHeight w:hRule="exact" w:val="374"/>
        </w:trPr>
        <w:tc>
          <w:tcPr>
            <w:tcW w:w="4230" w:type="dxa"/>
          </w:tcPr>
          <w:p w14:paraId="420C545A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6E0CCA0C" w14:textId="3EAA2402" w:rsidR="00A864A6" w:rsidRPr="00796FB7" w:rsidRDefault="00A864A6" w:rsidP="00A864A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BB027E4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FF747A5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845B7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67605" w14:textId="2E18C1EE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270" w:type="dxa"/>
          </w:tcPr>
          <w:p w14:paraId="3EDA6CB7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898C95" w14:textId="7A0364BB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</w:p>
        </w:tc>
      </w:tr>
      <w:tr w:rsidR="00A864A6" w:rsidRPr="00796FB7" w14:paraId="50E83663" w14:textId="77777777" w:rsidTr="004D548B">
        <w:trPr>
          <w:trHeight w:hRule="exact" w:val="374"/>
        </w:trPr>
        <w:tc>
          <w:tcPr>
            <w:tcW w:w="4230" w:type="dxa"/>
          </w:tcPr>
          <w:p w14:paraId="5BDF1447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1819C2FC" w14:textId="20343F10" w:rsidR="00A864A6" w:rsidRPr="00796FB7" w:rsidRDefault="00A864A6" w:rsidP="00A864A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59F33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8D3A11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D8376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D2B699" w14:textId="44782681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6CB3E44B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C4A13D8" w14:textId="779A56A2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1,360</w:t>
            </w:r>
          </w:p>
        </w:tc>
      </w:tr>
      <w:tr w:rsidR="00A864A6" w:rsidRPr="00796FB7" w14:paraId="0C3B28B4" w14:textId="77777777" w:rsidTr="004D548B">
        <w:trPr>
          <w:trHeight w:hRule="exact" w:val="374"/>
        </w:trPr>
        <w:tc>
          <w:tcPr>
            <w:tcW w:w="4230" w:type="dxa"/>
          </w:tcPr>
          <w:p w14:paraId="777B4389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EDADB3A" w14:textId="0F64169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190EA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554A4B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3FDE3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CC6BC" w14:textId="6A9A40A2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42A1039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12D9D2" w14:textId="0367C07E" w:rsidR="00A864A6" w:rsidRPr="00796FB7" w:rsidRDefault="00A864A6" w:rsidP="00A864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370</w:t>
            </w:r>
          </w:p>
        </w:tc>
      </w:tr>
      <w:tr w:rsidR="00780434" w:rsidRPr="00796FB7" w14:paraId="7F0D8EE4" w14:textId="77777777" w:rsidTr="004D548B">
        <w:trPr>
          <w:trHeight w:hRule="exact" w:val="353"/>
        </w:trPr>
        <w:tc>
          <w:tcPr>
            <w:tcW w:w="4230" w:type="dxa"/>
          </w:tcPr>
          <w:p w14:paraId="54954BF1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E8F527C" w14:textId="77777777" w:rsidR="00780434" w:rsidRPr="00796FB7" w:rsidRDefault="00780434" w:rsidP="007804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5C5B8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12F3278" w14:textId="77777777" w:rsidR="00780434" w:rsidRPr="00796FB7" w:rsidRDefault="00780434" w:rsidP="00780434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AFC777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D79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31D3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B4257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80434" w:rsidRPr="00796FB7" w14:paraId="1E88FD1D" w14:textId="77777777" w:rsidTr="004D548B">
        <w:trPr>
          <w:trHeight w:hRule="exact" w:val="374"/>
        </w:trPr>
        <w:tc>
          <w:tcPr>
            <w:tcW w:w="4230" w:type="dxa"/>
          </w:tcPr>
          <w:p w14:paraId="462FCEC8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331C99F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B4B3AE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1F5CCD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37F6D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4A1A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BAECA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E145EE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5F60D6CA" w14:textId="77777777" w:rsidTr="004D548B">
        <w:trPr>
          <w:trHeight w:hRule="exact" w:val="374"/>
        </w:trPr>
        <w:tc>
          <w:tcPr>
            <w:tcW w:w="4230" w:type="dxa"/>
          </w:tcPr>
          <w:p w14:paraId="08630280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963AE7B" w14:textId="1241D8FC" w:rsidR="00780434" w:rsidRPr="00796FB7" w:rsidRDefault="00F835C1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6029978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6A7C12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CA9F99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D807F0" w14:textId="12FA7F54" w:rsidR="00780434" w:rsidRPr="00796FB7" w:rsidRDefault="00A864A6" w:rsidP="0078043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5815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2FC9E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80434" w:rsidRPr="00796FB7" w14:paraId="48418146" w14:textId="77777777" w:rsidTr="004D548B">
        <w:trPr>
          <w:trHeight w:hRule="exact" w:val="344"/>
        </w:trPr>
        <w:tc>
          <w:tcPr>
            <w:tcW w:w="4230" w:type="dxa"/>
          </w:tcPr>
          <w:p w14:paraId="211CEE9B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DFA875F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F284A43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7B5C4D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CE6B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3BAAF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1A66D9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E8779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2B87E448" w14:textId="77777777" w:rsidTr="004D548B">
        <w:trPr>
          <w:trHeight w:hRule="exact" w:val="374"/>
        </w:trPr>
        <w:tc>
          <w:tcPr>
            <w:tcW w:w="4230" w:type="dxa"/>
          </w:tcPr>
          <w:p w14:paraId="14093FF6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41E7789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8090EFE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E91089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02FB97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7ACA4A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AF4B1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E0221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02C4E41A" w14:textId="77777777" w:rsidTr="004D548B">
        <w:trPr>
          <w:trHeight w:hRule="exact" w:val="374"/>
        </w:trPr>
        <w:tc>
          <w:tcPr>
            <w:tcW w:w="4230" w:type="dxa"/>
          </w:tcPr>
          <w:p w14:paraId="174D6C89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10497719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D6ABDD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300DC8F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1A278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6A3343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3D826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8C0AD4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6EC942EB" w14:textId="77777777" w:rsidTr="004D548B">
        <w:trPr>
          <w:trHeight w:hRule="exact" w:val="389"/>
        </w:trPr>
        <w:tc>
          <w:tcPr>
            <w:tcW w:w="4230" w:type="dxa"/>
          </w:tcPr>
          <w:p w14:paraId="566F625B" w14:textId="77777777" w:rsidR="00780434" w:rsidRPr="00796FB7" w:rsidRDefault="00780434" w:rsidP="00780434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0A1D1DA6" w14:textId="6ED8C18E" w:rsidR="00780434" w:rsidRPr="00796FB7" w:rsidRDefault="00A864A6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="00F835C1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43" w:type="dxa"/>
          </w:tcPr>
          <w:p w14:paraId="1A07129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6107EB" w14:textId="47AD661D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819E2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819E2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1798CC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1A6FEE" w14:textId="2C8421F2" w:rsidR="00780434" w:rsidRPr="00796FB7" w:rsidRDefault="00A864A6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="00F835C1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70" w:type="dxa"/>
          </w:tcPr>
          <w:p w14:paraId="7444DBC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0B0EEE3" w14:textId="0EDBFDF6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13,417</w:t>
            </w:r>
          </w:p>
        </w:tc>
      </w:tr>
      <w:tr w:rsidR="00780434" w:rsidRPr="00796FB7" w14:paraId="39FC87B3" w14:textId="77777777" w:rsidTr="004D548B">
        <w:trPr>
          <w:trHeight w:hRule="exact" w:val="374"/>
        </w:trPr>
        <w:tc>
          <w:tcPr>
            <w:tcW w:w="4230" w:type="dxa"/>
          </w:tcPr>
          <w:p w14:paraId="3A192403" w14:textId="77777777" w:rsidR="00780434" w:rsidRPr="00796FB7" w:rsidRDefault="00780434" w:rsidP="00780434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875DA1" w14:textId="1676B1D2" w:rsidR="00780434" w:rsidRPr="00796FB7" w:rsidRDefault="00A864A6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243" w:type="dxa"/>
          </w:tcPr>
          <w:p w14:paraId="711FE1D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F272AB3" w14:textId="75A13D7A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4C9E072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4E27E" w14:textId="1939A9AD" w:rsidR="00780434" w:rsidRPr="00796FB7" w:rsidRDefault="00A864A6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270" w:type="dxa"/>
          </w:tcPr>
          <w:p w14:paraId="35F1E3A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BB64187" w14:textId="307874FA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</w:p>
        </w:tc>
      </w:tr>
      <w:tr w:rsidR="00780434" w:rsidRPr="00796FB7" w14:paraId="0F44C052" w14:textId="77777777" w:rsidTr="004D548B">
        <w:trPr>
          <w:trHeight w:hRule="exact" w:val="374"/>
        </w:trPr>
        <w:tc>
          <w:tcPr>
            <w:tcW w:w="4230" w:type="dxa"/>
          </w:tcPr>
          <w:p w14:paraId="27EEA596" w14:textId="77777777" w:rsidR="00780434" w:rsidRPr="00796FB7" w:rsidRDefault="00780434" w:rsidP="007804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95330E1" w14:textId="7BE886E1" w:rsidR="00780434" w:rsidRPr="00796FB7" w:rsidRDefault="00A864A6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835C1"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3,004</w:t>
            </w:r>
          </w:p>
        </w:tc>
        <w:tc>
          <w:tcPr>
            <w:tcW w:w="243" w:type="dxa"/>
          </w:tcPr>
          <w:p w14:paraId="5786E2D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CB9D175" w14:textId="742A194D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819E2"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819E2"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FA576E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CF706E" w14:textId="20A0F0B7" w:rsidR="00780434" w:rsidRPr="00796FB7" w:rsidRDefault="00A864A6" w:rsidP="007804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835C1"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2,884</w:t>
            </w:r>
          </w:p>
        </w:tc>
        <w:tc>
          <w:tcPr>
            <w:tcW w:w="270" w:type="dxa"/>
          </w:tcPr>
          <w:p w14:paraId="2619171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B985D6C" w14:textId="79FD8629" w:rsidR="00780434" w:rsidRPr="00796FB7" w:rsidRDefault="00780434" w:rsidP="0078043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13,673</w:t>
            </w:r>
          </w:p>
        </w:tc>
      </w:tr>
      <w:tr w:rsidR="00780434" w:rsidRPr="00796FB7" w14:paraId="134AA50B" w14:textId="77777777" w:rsidTr="004D548B">
        <w:trPr>
          <w:trHeight w:hRule="exact" w:val="356"/>
        </w:trPr>
        <w:tc>
          <w:tcPr>
            <w:tcW w:w="4230" w:type="dxa"/>
          </w:tcPr>
          <w:p w14:paraId="5B92B339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5F27CB5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A6EDEA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90212C2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F9673C5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E4177E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E662F30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2D2C49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08E36F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09D6EA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86B4B0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FCE8A2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1968EDA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7F2F9C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4B35E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41CFFD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8D4ECE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B90F66E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63C36181" w14:textId="77777777" w:rsidTr="004D548B">
        <w:trPr>
          <w:trHeight w:hRule="exact" w:val="374"/>
        </w:trPr>
        <w:tc>
          <w:tcPr>
            <w:tcW w:w="4230" w:type="dxa"/>
          </w:tcPr>
          <w:p w14:paraId="31AA4A9F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CFD955E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7582EA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D02D87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36591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4B2E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4F2E5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0B0A55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0434" w:rsidRPr="00796FB7" w14:paraId="2AD4566E" w14:textId="77777777" w:rsidTr="004D548B">
        <w:trPr>
          <w:trHeight w:hRule="exact" w:val="374"/>
        </w:trPr>
        <w:tc>
          <w:tcPr>
            <w:tcW w:w="4230" w:type="dxa"/>
          </w:tcPr>
          <w:p w14:paraId="59807178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2F8E001B" w14:textId="137A6B09" w:rsidR="00780434" w:rsidRPr="00796FB7" w:rsidRDefault="00A864A6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F835C1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918,284</w:t>
            </w:r>
          </w:p>
        </w:tc>
        <w:tc>
          <w:tcPr>
            <w:tcW w:w="243" w:type="dxa"/>
          </w:tcPr>
          <w:p w14:paraId="75A6DAC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D2415BB" w14:textId="56B83D6D" w:rsidR="00780434" w:rsidRPr="00796FB7" w:rsidRDefault="00780434" w:rsidP="00780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1,997,713</w:t>
            </w:r>
          </w:p>
        </w:tc>
        <w:tc>
          <w:tcPr>
            <w:tcW w:w="270" w:type="dxa"/>
          </w:tcPr>
          <w:p w14:paraId="0C62702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8F8437" w14:textId="16B3A9DA" w:rsidR="00780434" w:rsidRPr="00796FB7" w:rsidRDefault="00A864A6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23,</w:t>
            </w:r>
            <w:r w:rsidR="00D429D6" w:rsidRPr="00796FB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</w:p>
          <w:p w14:paraId="3774DA50" w14:textId="29AAD897" w:rsidR="00A864A6" w:rsidRPr="00796FB7" w:rsidRDefault="00A864A6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E8029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B8E275" w14:textId="5FB002B6" w:rsidR="00780434" w:rsidRPr="00796FB7" w:rsidRDefault="00780434" w:rsidP="0078043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20,207</w:t>
            </w:r>
          </w:p>
        </w:tc>
      </w:tr>
      <w:tr w:rsidR="00A864A6" w:rsidRPr="00796FB7" w14:paraId="44E62240" w14:textId="77777777" w:rsidTr="004D548B">
        <w:trPr>
          <w:trHeight w:hRule="exact" w:val="374"/>
        </w:trPr>
        <w:tc>
          <w:tcPr>
            <w:tcW w:w="4230" w:type="dxa"/>
          </w:tcPr>
          <w:p w14:paraId="2B7D39F0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7E2482BA" w14:textId="46036A79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748A7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3,835</w:t>
            </w:r>
          </w:p>
        </w:tc>
        <w:tc>
          <w:tcPr>
            <w:tcW w:w="243" w:type="dxa"/>
          </w:tcPr>
          <w:p w14:paraId="59B811E7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93C056" w14:textId="2D597F01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11,755</w:t>
            </w:r>
          </w:p>
        </w:tc>
        <w:tc>
          <w:tcPr>
            <w:tcW w:w="270" w:type="dxa"/>
          </w:tcPr>
          <w:p w14:paraId="1046488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A5AF5" w14:textId="0734E7B5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604E0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459D76D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64A6" w:rsidRPr="00796FB7" w14:paraId="7A0D6F9C" w14:textId="77777777" w:rsidTr="004D548B">
        <w:trPr>
          <w:trHeight w:hRule="exact" w:val="374"/>
        </w:trPr>
        <w:tc>
          <w:tcPr>
            <w:tcW w:w="4230" w:type="dxa"/>
          </w:tcPr>
          <w:p w14:paraId="4BBCD7E7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26B38CEA" w14:textId="55873002" w:rsidR="00A864A6" w:rsidRPr="00796FB7" w:rsidRDefault="00386907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6,562</w:t>
            </w:r>
          </w:p>
        </w:tc>
        <w:tc>
          <w:tcPr>
            <w:tcW w:w="243" w:type="dxa"/>
          </w:tcPr>
          <w:p w14:paraId="5131B83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B75BDB8" w14:textId="4C201BB3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7,237</w:t>
            </w:r>
          </w:p>
        </w:tc>
        <w:tc>
          <w:tcPr>
            <w:tcW w:w="270" w:type="dxa"/>
          </w:tcPr>
          <w:p w14:paraId="6EFC3992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98E73" w14:textId="13A9B192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1AA7B9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DA124CC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64A6" w:rsidRPr="00796FB7" w14:paraId="15ADF9C1" w14:textId="77777777" w:rsidTr="004D548B">
        <w:trPr>
          <w:trHeight w:hRule="exact" w:val="374"/>
        </w:trPr>
        <w:tc>
          <w:tcPr>
            <w:tcW w:w="4230" w:type="dxa"/>
          </w:tcPr>
          <w:p w14:paraId="707FBB24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6F3B3D80" w14:textId="0C80E48C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1,724</w:t>
            </w:r>
          </w:p>
        </w:tc>
        <w:tc>
          <w:tcPr>
            <w:tcW w:w="243" w:type="dxa"/>
          </w:tcPr>
          <w:p w14:paraId="4EB3473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EC00297" w14:textId="7D93BF2A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1,741</w:t>
            </w:r>
          </w:p>
        </w:tc>
        <w:tc>
          <w:tcPr>
            <w:tcW w:w="270" w:type="dxa"/>
          </w:tcPr>
          <w:p w14:paraId="37302D2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00F66" w14:textId="700DE4F5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9B8FAE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E3AE9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64A6" w:rsidRPr="00796FB7" w14:paraId="435EBDDA" w14:textId="77777777" w:rsidTr="004D548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E53103E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63A2FE07" w14:textId="66787FCA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43" w:type="dxa"/>
            <w:shd w:val="clear" w:color="auto" w:fill="auto"/>
          </w:tcPr>
          <w:p w14:paraId="7EF834C5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30D6ECB" w14:textId="7DFE82C0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056013BA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E17FF7" w14:textId="601590AD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F705D0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9A6E9A8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64A6" w:rsidRPr="00796FB7" w14:paraId="58495AA9" w14:textId="77777777" w:rsidTr="004D548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24A63CA6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187167BA" w14:textId="450BB155" w:rsidR="00A864A6" w:rsidRPr="00796FB7" w:rsidRDefault="00386907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243" w:type="dxa"/>
            <w:shd w:val="clear" w:color="auto" w:fill="auto"/>
          </w:tcPr>
          <w:p w14:paraId="51A4FF9E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1EF4151" w14:textId="7AD7C313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12A99001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62619" w14:textId="365C187C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F0353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6377326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64A6" w:rsidRPr="00796FB7" w14:paraId="15B31E1D" w14:textId="77777777" w:rsidTr="004D548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127E7C7" w14:textId="77777777" w:rsidR="00A864A6" w:rsidRPr="00796FB7" w:rsidRDefault="00A864A6" w:rsidP="00A8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2F383BA" w14:textId="14D2C8D0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4,</w:t>
            </w:r>
            <w:r w:rsidR="00386907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854C79"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3114686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8CB2EE4" w14:textId="051FF0DE" w:rsidR="00A864A6" w:rsidRPr="00796FB7" w:rsidRDefault="00A864A6" w:rsidP="00A864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3,887</w:t>
            </w:r>
          </w:p>
        </w:tc>
        <w:tc>
          <w:tcPr>
            <w:tcW w:w="270" w:type="dxa"/>
            <w:shd w:val="clear" w:color="auto" w:fill="auto"/>
          </w:tcPr>
          <w:p w14:paraId="45D29ABF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877AE3" w14:textId="06242C82" w:rsidR="00A864A6" w:rsidRPr="00796FB7" w:rsidRDefault="00A864A6" w:rsidP="00A864A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8226B6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7140290" w14:textId="77777777" w:rsidR="00A864A6" w:rsidRPr="00796FB7" w:rsidRDefault="00A864A6" w:rsidP="00A864A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52FCB6D" w14:textId="77777777" w:rsidR="002A46A7" w:rsidRPr="00796FB7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1B06E37C" w:rsidR="00907567" w:rsidRPr="00796FB7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796FB7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7510C2" w:rsidRPr="00796FB7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</w:t>
      </w:r>
      <w:r w:rsidR="002B4AEF"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="002B4AEF"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="002B4AEF" w:rsidRPr="00796FB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2B4AEF"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151.93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7</w:t>
      </w:r>
      <w:r w:rsidR="001A0AFD" w:rsidRPr="00796FB7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2567</w:t>
      </w:r>
    </w:p>
    <w:p w14:paraId="2625838C" w14:textId="77777777" w:rsidR="00B222E2" w:rsidRPr="00796FB7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1DD8730" w14:textId="189B64C0" w:rsidR="002B4AEF" w:rsidRPr="00796FB7" w:rsidRDefault="004F312E" w:rsidP="0078043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780434" w:rsidRPr="00796FB7">
        <w:rPr>
          <w:rFonts w:asciiTheme="majorBidi" w:hAnsiTheme="majorBidi" w:hint="cs"/>
          <w:sz w:val="28"/>
          <w:szCs w:val="28"/>
          <w:cs/>
        </w:rPr>
        <w:t>มิถุนายน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796FB7">
        <w:rPr>
          <w:rFonts w:asciiTheme="majorBidi" w:hAnsiTheme="majorBidi" w:cs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796FB7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796FB7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796FB7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997D37" w:rsidRPr="00796FB7">
        <w:rPr>
          <w:rFonts w:asciiTheme="majorBidi" w:hAnsiTheme="majorBidi" w:cstheme="majorBidi"/>
          <w:sz w:val="28"/>
          <w:szCs w:val="28"/>
        </w:rPr>
        <w:t xml:space="preserve">6.8 </w:t>
      </w:r>
      <w:r w:rsidRPr="00796FB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ab/>
      </w:r>
      <w:r w:rsidR="002B4AEF" w:rsidRPr="00796FB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A3481C" w14:textId="0931C014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ยอดคงเหลือกับกิจการที่เกี่ยวข้องกัน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ณ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780434" w:rsidRPr="00796FB7">
        <w:rPr>
          <w:rFonts w:asciiTheme="majorBidi" w:hAnsiTheme="majorBidi" w:hint="cs"/>
          <w:sz w:val="28"/>
          <w:szCs w:val="28"/>
          <w:cs/>
        </w:rPr>
        <w:t>มิถุนายน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796FB7">
        <w:rPr>
          <w:rFonts w:asciiTheme="majorBidi" w:hAnsi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และ</w:t>
      </w:r>
      <w:r w:rsidRPr="00796FB7">
        <w:rPr>
          <w:rFonts w:asciiTheme="majorBidi" w:hAnsiTheme="majorBidi" w:cstheme="majorBidi"/>
          <w:sz w:val="28"/>
          <w:szCs w:val="28"/>
        </w:rPr>
        <w:t xml:space="preserve"> 31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96FB7">
        <w:rPr>
          <w:rFonts w:asciiTheme="majorBidi" w:hAnsiTheme="majorBidi" w:cstheme="majorBidi"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sz w:val="28"/>
          <w:szCs w:val="28"/>
        </w:rPr>
        <w:t>7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796FB7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796FB7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796FB7" w:rsidRDefault="00607924" w:rsidP="0075722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5A4" w:rsidRPr="00796FB7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7F569696" w:rsidR="007875A4" w:rsidRPr="00796FB7" w:rsidRDefault="0078043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CA4832" w14:textId="77777777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7875A4" w:rsidRPr="00796FB7" w:rsidRDefault="007875A4" w:rsidP="007875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78B516C2" w:rsidR="007875A4" w:rsidRPr="00796FB7" w:rsidRDefault="0078043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</w:tcPr>
          <w:p w14:paraId="3A63D62A" w14:textId="77777777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76C09535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875A4" w:rsidRPr="00796FB7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376C589B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B666960" w14:textId="77777777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7B657D04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1254639" w14:textId="77777777" w:rsidR="007875A4" w:rsidRPr="00796FB7" w:rsidRDefault="007875A4" w:rsidP="007875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21154284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C8FC8A7" w14:textId="77777777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335A1A54" w:rsidR="007875A4" w:rsidRPr="00796FB7" w:rsidRDefault="007875A4" w:rsidP="007875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131F1" w:rsidRPr="00796FB7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131F1" w:rsidRPr="00796FB7" w:rsidRDefault="000131F1" w:rsidP="000131F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131F1" w:rsidRPr="00796FB7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796FB7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131F1" w:rsidRPr="00796FB7" w:rsidRDefault="000131F1" w:rsidP="000131F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131F1" w:rsidRPr="00796FB7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875A4" w:rsidRPr="00796FB7" w14:paraId="59346CD8" w14:textId="77777777" w:rsidTr="000D42E5">
        <w:tc>
          <w:tcPr>
            <w:tcW w:w="3690" w:type="dxa"/>
          </w:tcPr>
          <w:p w14:paraId="67D1C35C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11016561" w:rsidR="007875A4" w:rsidRPr="00796FB7" w:rsidRDefault="00693A66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077DD6A7" w:rsidR="007875A4" w:rsidRPr="00796FB7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079FD972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69,318</w:t>
            </w:r>
          </w:p>
        </w:tc>
        <w:tc>
          <w:tcPr>
            <w:tcW w:w="262" w:type="dxa"/>
          </w:tcPr>
          <w:p w14:paraId="60CD8B5B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454394BE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45,172</w:t>
            </w:r>
          </w:p>
        </w:tc>
      </w:tr>
      <w:tr w:rsidR="007875A4" w:rsidRPr="00796FB7" w14:paraId="379E6696" w14:textId="77777777" w:rsidTr="000D42E5">
        <w:tc>
          <w:tcPr>
            <w:tcW w:w="3690" w:type="dxa"/>
          </w:tcPr>
          <w:p w14:paraId="4B4088D6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09950F9A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198,921</w:t>
            </w:r>
          </w:p>
        </w:tc>
        <w:tc>
          <w:tcPr>
            <w:tcW w:w="270" w:type="dxa"/>
          </w:tcPr>
          <w:p w14:paraId="5A9C87F1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1A075AD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30458F4D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1400DDE5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3,991</w:t>
            </w:r>
          </w:p>
        </w:tc>
        <w:tc>
          <w:tcPr>
            <w:tcW w:w="262" w:type="dxa"/>
          </w:tcPr>
          <w:p w14:paraId="00DF3E49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4CAE216D" w:rsidR="007875A4" w:rsidRPr="00796FB7" w:rsidRDefault="007875A4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75A4" w:rsidRPr="00796FB7" w14:paraId="6410462C" w14:textId="77777777" w:rsidTr="000D42E5">
        <w:tc>
          <w:tcPr>
            <w:tcW w:w="3690" w:type="dxa"/>
          </w:tcPr>
          <w:p w14:paraId="52D256E7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71725019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198,921</w:t>
            </w:r>
          </w:p>
        </w:tc>
        <w:tc>
          <w:tcPr>
            <w:tcW w:w="270" w:type="dxa"/>
          </w:tcPr>
          <w:p w14:paraId="0516DE3A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03CF1963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1F9CA56D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216DEBF2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73,309</w:t>
            </w:r>
          </w:p>
        </w:tc>
        <w:tc>
          <w:tcPr>
            <w:tcW w:w="262" w:type="dxa"/>
          </w:tcPr>
          <w:p w14:paraId="56C35C72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4F453BB9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45,172</w:t>
            </w:r>
          </w:p>
        </w:tc>
      </w:tr>
      <w:tr w:rsidR="000D42E5" w:rsidRPr="00796FB7" w14:paraId="0C66B3D0" w14:textId="77777777" w:rsidTr="00A4269F">
        <w:trPr>
          <w:trHeight w:hRule="exact" w:val="338"/>
        </w:trPr>
        <w:tc>
          <w:tcPr>
            <w:tcW w:w="3690" w:type="dxa"/>
          </w:tcPr>
          <w:p w14:paraId="081BC99A" w14:textId="74B23CA3" w:rsidR="000D42E5" w:rsidRPr="00796FB7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11D890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5DCCBF5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A63F0A6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13DBD5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FE557D1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D42E5" w:rsidRPr="00796FB7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1C4CFEC6" w:rsidR="000D42E5" w:rsidRPr="00796FB7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060C9"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190" w:type="dxa"/>
          </w:tcPr>
          <w:p w14:paraId="1F165CF2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D42E5" w:rsidRPr="00796FB7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75A4" w:rsidRPr="00796FB7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4977BBCE" w:rsidR="007875A4" w:rsidRPr="00796FB7" w:rsidRDefault="00693A66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C2FC9DB" w:rsidR="007875A4" w:rsidRPr="00796FB7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6595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48D41337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1,208</w:t>
            </w:r>
          </w:p>
        </w:tc>
        <w:tc>
          <w:tcPr>
            <w:tcW w:w="262" w:type="dxa"/>
          </w:tcPr>
          <w:p w14:paraId="7420042A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570610AA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1,304</w:t>
            </w:r>
          </w:p>
        </w:tc>
      </w:tr>
      <w:tr w:rsidR="007875A4" w:rsidRPr="00796FB7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39654533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0D169136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005FCE26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529320A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0AF20B1C" w:rsidR="007875A4" w:rsidRPr="00796FB7" w:rsidRDefault="00693A66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EBA3775" w:rsidR="007875A4" w:rsidRPr="00796FB7" w:rsidRDefault="007875A4" w:rsidP="007875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875A4" w:rsidRPr="00796FB7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5531B132" w:rsidR="007875A4" w:rsidRPr="00796FB7" w:rsidRDefault="00693A66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4C9F8E63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76743762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76AFC8BF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358876B6" w:rsidR="007875A4" w:rsidRPr="00796FB7" w:rsidRDefault="00E36921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1,208</w:t>
            </w:r>
          </w:p>
        </w:tc>
        <w:tc>
          <w:tcPr>
            <w:tcW w:w="262" w:type="dxa"/>
          </w:tcPr>
          <w:p w14:paraId="558DFD58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68EE3F72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1,304</w:t>
            </w:r>
          </w:p>
        </w:tc>
      </w:tr>
      <w:tr w:rsidR="007875A4" w:rsidRPr="00796FB7" w14:paraId="226A1B2B" w14:textId="77777777" w:rsidTr="00780434">
        <w:trPr>
          <w:trHeight w:hRule="exact" w:val="428"/>
        </w:trPr>
        <w:tc>
          <w:tcPr>
            <w:tcW w:w="3690" w:type="dxa"/>
          </w:tcPr>
          <w:p w14:paraId="06FE5E53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5A4" w:rsidRPr="00796FB7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7875A4" w:rsidRPr="00796FB7" w:rsidRDefault="007875A4" w:rsidP="00787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7875A4" w:rsidRPr="00796FB7" w:rsidRDefault="007875A4" w:rsidP="007875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5002" w:rsidRPr="00796FB7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02A0FAC1" w:rsidR="00025002" w:rsidRPr="00796FB7" w:rsidRDefault="00693A66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637D918D" w:rsidR="00025002" w:rsidRPr="00796FB7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C1B1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19458AFE" w:rsidR="00025002" w:rsidRPr="00796FB7" w:rsidRDefault="00693A66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62" w:type="dxa"/>
          </w:tcPr>
          <w:p w14:paraId="46296F85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1704DE3F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,500</w:t>
            </w:r>
          </w:p>
        </w:tc>
      </w:tr>
      <w:tr w:rsidR="00025002" w:rsidRPr="00796FB7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74C07FD3" w:rsidR="00025002" w:rsidRPr="00796FB7" w:rsidRDefault="00693A66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6345CC7A" w:rsidR="00025002" w:rsidRPr="00796FB7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21D07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1830C9C3" w:rsidR="00025002" w:rsidRPr="00796FB7" w:rsidRDefault="00693A66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133,250</w:t>
            </w:r>
          </w:p>
        </w:tc>
        <w:tc>
          <w:tcPr>
            <w:tcW w:w="262" w:type="dxa"/>
          </w:tcPr>
          <w:p w14:paraId="2001FB42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30CEC498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133,250</w:t>
            </w:r>
          </w:p>
        </w:tc>
      </w:tr>
      <w:tr w:rsidR="00025002" w:rsidRPr="00796FB7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17F4A6F6" w:rsidR="00025002" w:rsidRPr="00796FB7" w:rsidRDefault="00693A66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07C240A3" w:rsidR="00025002" w:rsidRPr="00796FB7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7A476F55" w:rsidR="00025002" w:rsidRPr="00796FB7" w:rsidRDefault="00693A66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140,750</w:t>
            </w:r>
          </w:p>
        </w:tc>
        <w:tc>
          <w:tcPr>
            <w:tcW w:w="262" w:type="dxa"/>
          </w:tcPr>
          <w:p w14:paraId="4C6A9A6B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0758CD6B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025002" w:rsidRPr="00796FB7" w14:paraId="38E7B605" w14:textId="77777777" w:rsidTr="00A4269F">
        <w:trPr>
          <w:trHeight w:val="359"/>
        </w:trPr>
        <w:tc>
          <w:tcPr>
            <w:tcW w:w="3690" w:type="dxa"/>
          </w:tcPr>
          <w:p w14:paraId="3A87FA3D" w14:textId="0E490F34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D97CB82" w14:textId="539EBD8B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160B6E" w14:textId="3C84F459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5002" w:rsidRPr="00796FB7" w14:paraId="39A8D541" w14:textId="77777777" w:rsidTr="000D42E5">
        <w:tc>
          <w:tcPr>
            <w:tcW w:w="3690" w:type="dxa"/>
          </w:tcPr>
          <w:p w14:paraId="5DA42D07" w14:textId="39711AAE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5002" w:rsidRPr="00796FB7" w14:paraId="5DA389EE" w14:textId="77777777" w:rsidTr="000D42E5">
        <w:tc>
          <w:tcPr>
            <w:tcW w:w="3690" w:type="dxa"/>
          </w:tcPr>
          <w:p w14:paraId="68AAE727" w14:textId="4D8D4F18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5843DF33" w:rsidR="00025002" w:rsidRPr="00796FB7" w:rsidRDefault="00693A66" w:rsidP="00025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199E3DE3" w:rsidR="00025002" w:rsidRPr="00796FB7" w:rsidRDefault="00025002" w:rsidP="0002500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577C1BB3" w:rsidR="00025002" w:rsidRPr="00796FB7" w:rsidRDefault="00B86972" w:rsidP="00693A6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62" w:type="dxa"/>
          </w:tcPr>
          <w:p w14:paraId="34172C8E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16FFF3DA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025002" w:rsidRPr="00796FB7" w14:paraId="4A9B0D90" w14:textId="77777777" w:rsidTr="000D42E5">
        <w:tc>
          <w:tcPr>
            <w:tcW w:w="3690" w:type="dxa"/>
          </w:tcPr>
          <w:p w14:paraId="2C3EB88E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63024D43" w:rsidR="00025002" w:rsidRPr="00796FB7" w:rsidRDefault="00693A66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1,120</w:t>
            </w:r>
          </w:p>
        </w:tc>
        <w:tc>
          <w:tcPr>
            <w:tcW w:w="270" w:type="dxa"/>
          </w:tcPr>
          <w:p w14:paraId="5A4EBE77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66B8E596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53F9CF27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5F0A20AF" w:rsidR="00025002" w:rsidRPr="00796FB7" w:rsidRDefault="00693A66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43AADFC" w:rsidR="00025002" w:rsidRPr="00796FB7" w:rsidRDefault="00025002" w:rsidP="000250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25002" w:rsidRPr="00796FB7" w14:paraId="11249602" w14:textId="77777777" w:rsidTr="000D42E5">
        <w:tc>
          <w:tcPr>
            <w:tcW w:w="3690" w:type="dxa"/>
          </w:tcPr>
          <w:p w14:paraId="39641791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4F6E50C9" w:rsidR="00025002" w:rsidRPr="00796FB7" w:rsidRDefault="00693A66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1,120</w:t>
            </w:r>
          </w:p>
        </w:tc>
        <w:tc>
          <w:tcPr>
            <w:tcW w:w="270" w:type="dxa"/>
          </w:tcPr>
          <w:p w14:paraId="36420C3D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5E4C8734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0489F9CA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487E0000" w:rsidR="00025002" w:rsidRPr="00796FB7" w:rsidRDefault="00B86972" w:rsidP="00693A6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301</w:t>
            </w:r>
          </w:p>
        </w:tc>
        <w:tc>
          <w:tcPr>
            <w:tcW w:w="262" w:type="dxa"/>
          </w:tcPr>
          <w:p w14:paraId="10D16AEE" w14:textId="77777777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0A319ACE" w:rsidR="00025002" w:rsidRPr="00796FB7" w:rsidRDefault="00025002" w:rsidP="000250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241</w:t>
            </w:r>
          </w:p>
        </w:tc>
      </w:tr>
      <w:tr w:rsidR="00025002" w:rsidRPr="00796FB7" w14:paraId="2F6BC09C" w14:textId="77777777" w:rsidTr="00780434">
        <w:trPr>
          <w:trHeight w:val="44"/>
        </w:trPr>
        <w:tc>
          <w:tcPr>
            <w:tcW w:w="3690" w:type="dxa"/>
          </w:tcPr>
          <w:p w14:paraId="439B77D5" w14:textId="5A336761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025002" w:rsidRPr="00796FB7" w:rsidRDefault="00025002" w:rsidP="000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434" w:rsidRPr="00796FB7" w14:paraId="74FEFCC2" w14:textId="77777777" w:rsidTr="000D42E5">
        <w:tc>
          <w:tcPr>
            <w:tcW w:w="3690" w:type="dxa"/>
          </w:tcPr>
          <w:p w14:paraId="0E63A7EC" w14:textId="38BD55DD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90" w:type="dxa"/>
          </w:tcPr>
          <w:p w14:paraId="202DC50E" w14:textId="1EF4ED41" w:rsidR="00780434" w:rsidRPr="00796FB7" w:rsidRDefault="00780434" w:rsidP="0078043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ED660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40808ED9" w:rsidR="00780434" w:rsidRPr="00796FB7" w:rsidRDefault="00780434" w:rsidP="007804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CB109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57645E40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FC1B1F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72057B9E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80434" w:rsidRPr="00796FB7" w14:paraId="6CDCF9A2" w14:textId="77777777" w:rsidTr="000D42E5">
        <w:tc>
          <w:tcPr>
            <w:tcW w:w="3690" w:type="dxa"/>
          </w:tcPr>
          <w:p w14:paraId="798F91A2" w14:textId="567C53FF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13D2FCE6" w14:textId="78DAFC01" w:rsidR="00780434" w:rsidRPr="00796FB7" w:rsidRDefault="00693A66" w:rsidP="0078043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CBF93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8E30D5" w14:textId="32B029CC" w:rsidR="00780434" w:rsidRPr="00796FB7" w:rsidRDefault="00780434" w:rsidP="007804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F451B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9EEC5E0" w14:textId="018FC632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62" w:type="dxa"/>
          </w:tcPr>
          <w:p w14:paraId="7829DC4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8F512BE" w14:textId="5E0F44B5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</w:p>
        </w:tc>
      </w:tr>
      <w:tr w:rsidR="00780434" w:rsidRPr="00796FB7" w14:paraId="5FD9D51E" w14:textId="77777777" w:rsidTr="000D42E5">
        <w:tc>
          <w:tcPr>
            <w:tcW w:w="3690" w:type="dxa"/>
          </w:tcPr>
          <w:p w14:paraId="75339E87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3E9C7FF7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9,178</w:t>
            </w:r>
          </w:p>
        </w:tc>
        <w:tc>
          <w:tcPr>
            <w:tcW w:w="270" w:type="dxa"/>
          </w:tcPr>
          <w:p w14:paraId="64CAA5A7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4931CFAB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7561E81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03B3293C" w:rsidR="00780434" w:rsidRPr="00796FB7" w:rsidRDefault="00693A66" w:rsidP="0078043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33BBE9B9" w:rsidR="00780434" w:rsidRPr="00796FB7" w:rsidRDefault="00780434" w:rsidP="0078043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80434" w:rsidRPr="00796FB7" w14:paraId="48C5514A" w14:textId="77777777" w:rsidTr="000D42E5">
        <w:tc>
          <w:tcPr>
            <w:tcW w:w="3690" w:type="dxa"/>
          </w:tcPr>
          <w:p w14:paraId="42D1C773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185E0D80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9,178</w:t>
            </w:r>
          </w:p>
        </w:tc>
        <w:tc>
          <w:tcPr>
            <w:tcW w:w="270" w:type="dxa"/>
          </w:tcPr>
          <w:p w14:paraId="3BF89D43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6AEEF7FC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1A61F187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457221EB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62" w:type="dxa"/>
          </w:tcPr>
          <w:p w14:paraId="303E17F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22F7989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780434" w:rsidRPr="00796FB7" w14:paraId="69BC6B74" w14:textId="77777777" w:rsidTr="000D42E5">
        <w:tc>
          <w:tcPr>
            <w:tcW w:w="3690" w:type="dxa"/>
          </w:tcPr>
          <w:p w14:paraId="54CC68F6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434" w:rsidRPr="00796FB7" w14:paraId="078CA0D0" w14:textId="77777777" w:rsidTr="000D42E5">
        <w:tc>
          <w:tcPr>
            <w:tcW w:w="3690" w:type="dxa"/>
          </w:tcPr>
          <w:p w14:paraId="7C733427" w14:textId="763F6DFB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0434" w:rsidRPr="00796FB7" w14:paraId="5104CA49" w14:textId="77777777" w:rsidTr="000D42E5">
        <w:tc>
          <w:tcPr>
            <w:tcW w:w="3690" w:type="dxa"/>
          </w:tcPr>
          <w:p w14:paraId="39020290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27EC385E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2,569</w:t>
            </w:r>
          </w:p>
        </w:tc>
        <w:tc>
          <w:tcPr>
            <w:tcW w:w="270" w:type="dxa"/>
          </w:tcPr>
          <w:p w14:paraId="4B139E9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CB94868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3,488</w:t>
            </w:r>
          </w:p>
        </w:tc>
        <w:tc>
          <w:tcPr>
            <w:tcW w:w="236" w:type="dxa"/>
          </w:tcPr>
          <w:p w14:paraId="065A1635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2C3B2945" w:rsidR="00780434" w:rsidRPr="00796FB7" w:rsidRDefault="00693A66" w:rsidP="0078043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5A06A860" w:rsidR="00780434" w:rsidRPr="00796FB7" w:rsidRDefault="00780434" w:rsidP="00780434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80434" w:rsidRPr="00796FB7" w14:paraId="282EC8FF" w14:textId="77777777" w:rsidTr="000D42E5">
        <w:tc>
          <w:tcPr>
            <w:tcW w:w="3690" w:type="dxa"/>
          </w:tcPr>
          <w:p w14:paraId="2AE3A3AE" w14:textId="3A6FD1CB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80434" w:rsidRPr="00796FB7" w14:paraId="0EDA339C" w14:textId="77777777" w:rsidTr="000D42E5">
        <w:tc>
          <w:tcPr>
            <w:tcW w:w="3690" w:type="dxa"/>
          </w:tcPr>
          <w:p w14:paraId="18AC1DA2" w14:textId="0749EF59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90" w:type="dxa"/>
          </w:tcPr>
          <w:p w14:paraId="1DF98BCC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80434" w:rsidRPr="00796FB7" w14:paraId="55A49FE5" w14:textId="77777777" w:rsidTr="000D42E5">
        <w:tc>
          <w:tcPr>
            <w:tcW w:w="3690" w:type="dxa"/>
          </w:tcPr>
          <w:p w14:paraId="25E1A5BF" w14:textId="6F08ACFA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7E90A8A0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7BCD34A" w14:textId="44FF8534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202AE0D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BDBFF6A" w14:textId="1A0AD419" w:rsidR="00780434" w:rsidRPr="00796FB7" w:rsidRDefault="00693A66" w:rsidP="0078043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6CBEE930" w:rsidR="00780434" w:rsidRPr="00796FB7" w:rsidRDefault="00780434" w:rsidP="0078043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80434" w:rsidRPr="00796FB7" w14:paraId="304DA0EA" w14:textId="77777777" w:rsidTr="000D42E5">
        <w:tc>
          <w:tcPr>
            <w:tcW w:w="3690" w:type="dxa"/>
          </w:tcPr>
          <w:p w14:paraId="279700C4" w14:textId="67148AB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2F485E77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19A5F32F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  <w:shd w:val="clear" w:color="auto" w:fill="auto"/>
          </w:tcPr>
          <w:p w14:paraId="2A642D7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318905" w14:textId="2C778D43" w:rsidR="00780434" w:rsidRPr="00796FB7" w:rsidRDefault="00693A66" w:rsidP="0078043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7304D7E9" w:rsidR="00780434" w:rsidRPr="00796FB7" w:rsidRDefault="00780434" w:rsidP="0078043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80434" w:rsidRPr="00796FB7" w14:paraId="65B80115" w14:textId="77777777" w:rsidTr="000D42E5">
        <w:tc>
          <w:tcPr>
            <w:tcW w:w="3690" w:type="dxa"/>
          </w:tcPr>
          <w:p w14:paraId="2D22FD70" w14:textId="77777777" w:rsidR="00780434" w:rsidRPr="00796FB7" w:rsidRDefault="00780434" w:rsidP="0078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67BB5DD0" w:rsidR="00780434" w:rsidRPr="00796FB7" w:rsidRDefault="00693A66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0E6F1D02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  <w:shd w:val="clear" w:color="auto" w:fill="auto"/>
          </w:tcPr>
          <w:p w14:paraId="1076E1D0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01731671" w:rsidR="00780434" w:rsidRPr="00796FB7" w:rsidRDefault="00693A66" w:rsidP="0078043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780434" w:rsidRPr="00796FB7" w:rsidRDefault="00780434" w:rsidP="0078043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BDC010E" w:rsidR="00780434" w:rsidRPr="00796FB7" w:rsidRDefault="00780434" w:rsidP="00780434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DA51808" w14:textId="0F51198E" w:rsidR="008371FD" w:rsidRPr="00796FB7" w:rsidRDefault="008371F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76EB2416" w14:textId="308FBCB5" w:rsidR="00925DC1" w:rsidRPr="00796FB7" w:rsidRDefault="008371FD" w:rsidP="008121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796FB7">
        <w:rPr>
          <w:rFonts w:ascii="Angsana New" w:hAnsi="Angsana New"/>
          <w:i/>
          <w:iCs/>
          <w:sz w:val="28"/>
          <w:szCs w:val="28"/>
        </w:rPr>
        <w:tab/>
      </w:r>
      <w:r w:rsidRPr="00796FB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</w:t>
      </w:r>
      <w:r w:rsidR="00925DC1" w:rsidRPr="00796F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35D468E3" w14:textId="77777777" w:rsidR="00925DC1" w:rsidRPr="00796FB7" w:rsidRDefault="00925DC1" w:rsidP="00925DC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30C8A0E9" w14:textId="77777777" w:rsidR="00925DC1" w:rsidRPr="00796FB7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</w:rPr>
      </w:pPr>
      <w:r w:rsidRPr="00796FB7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บริษัทย่อยแห่งหนึ่งทำสัญญากับบริษัทที่เกี่ยวข้องกันหลายฉบับ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ซึ่งรวมถึงสัญญาซื้อขายวัตถุดิบหลัก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สัญญาบริการจัดการการขายและการตลาด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สัญญาความช่วยเหลือด้านเทคนิค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การบริหาร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และการตลาด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โดยบริษัทย่อยดังกล่าวต้องชำระค่าบริการตามที่กำหนดในสัญญา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ซึ่งส่วนใหญ่ของสัญญาจะมีผลบังคับใช้จนกว่าฝ่ายใดฝ่ายหนึ่งจะแจ้งยกเลิกเป็นลายลักษณ์อักษรล่วงหน้า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หรือมีระยะเวลาที่กำหนดไว้แต่สามารถต่ออายุได้โดยอัตโนมัติครั้งละหนึ่งปี</w:t>
      </w:r>
      <w:r w:rsidRPr="00796FB7">
        <w:rPr>
          <w:rFonts w:asciiTheme="majorBidi" w:hAnsiTheme="majorBidi"/>
          <w:sz w:val="28"/>
          <w:szCs w:val="28"/>
          <w:cs/>
        </w:rPr>
        <w:t xml:space="preserve">  </w:t>
      </w:r>
    </w:p>
    <w:p w14:paraId="27455959" w14:textId="77777777" w:rsidR="00925DC1" w:rsidRPr="00796FB7" w:rsidRDefault="00925DC1" w:rsidP="0083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25A04977" w14:textId="77777777" w:rsidR="00925DC1" w:rsidRPr="00796FB7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บริษัททำสัญญาให้บริการจัดการการขาย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และการตลาดกับบริษัทย่อยหลายแห่งเป็นระยะเวลาหนึ่งปี โดยบริษัทตกลงที่จะให้บริการช่วยเหลือการบริหารงานแก่บริษัทย่อยดังกล่าว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</w:t>
      </w:r>
      <w:r w:rsidRPr="00796FB7">
        <w:rPr>
          <w:rFonts w:asciiTheme="majorBidi" w:hAnsiTheme="majorBidi" w:cstheme="majorBidi"/>
          <w:sz w:val="28"/>
          <w:szCs w:val="28"/>
          <w:cs/>
        </w:rPr>
        <w:br/>
        <w:t xml:space="preserve">ลายลักษณ์อักษรล่วงหน้า </w:t>
      </w:r>
      <w:r w:rsidRPr="00796FB7">
        <w:rPr>
          <w:rFonts w:asciiTheme="majorBidi" w:hAnsiTheme="majorBidi" w:cstheme="majorBidi"/>
          <w:sz w:val="28"/>
          <w:szCs w:val="28"/>
        </w:rPr>
        <w:t>30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มิฉะนั้นจะถือว่าสัญญานี้ต่ออายุโดยอัตโนมัติครั้งละหนึ่งปี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Pr="00796FB7">
        <w:rPr>
          <w:rFonts w:asciiTheme="majorBidi" w:hAnsiTheme="majorBidi" w:cstheme="majorBidi"/>
          <w:sz w:val="28"/>
          <w:szCs w:val="28"/>
          <w:cs/>
        </w:rPr>
        <w:br/>
        <w:t>ตกลงที่จะจ่ายค่าบริการจัดการในจำนวนเงินตามที่ระบุในสัญญา</w:t>
      </w:r>
    </w:p>
    <w:p w14:paraId="24C12DC9" w14:textId="35D7CCB5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AD72431" w14:textId="41AA820C" w:rsidR="000C6EEE" w:rsidRPr="00796FB7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796FB7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796FB7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5FF7DB5C" w:rsidR="00764E95" w:rsidRPr="00796FB7" w:rsidRDefault="007875A4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6A0A17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A0A17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6A0A17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796FB7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796FB7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796FB7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796FB7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796FB7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3CC1FEDF" w:rsidR="007F6EA9" w:rsidRPr="00796FB7" w:rsidRDefault="00925CA0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33,153</w:t>
            </w:r>
          </w:p>
        </w:tc>
        <w:tc>
          <w:tcPr>
            <w:tcW w:w="180" w:type="dxa"/>
          </w:tcPr>
          <w:p w14:paraId="5EEF98B7" w14:textId="77777777" w:rsidR="007F6EA9" w:rsidRPr="00796FB7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6ECDB8AD" w:rsidR="007F6EA9" w:rsidRPr="00796FB7" w:rsidRDefault="00925CA0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5,297</w:t>
            </w:r>
          </w:p>
        </w:tc>
      </w:tr>
      <w:tr w:rsidR="005461AD" w:rsidRPr="00796FB7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796FB7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796FB7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70334B95" w:rsidR="005461AD" w:rsidRPr="00796FB7" w:rsidRDefault="00925CA0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1,156</w:t>
            </w:r>
          </w:p>
        </w:tc>
        <w:tc>
          <w:tcPr>
            <w:tcW w:w="180" w:type="dxa"/>
          </w:tcPr>
          <w:p w14:paraId="20AB2A50" w14:textId="77777777" w:rsidR="005461AD" w:rsidRPr="00796FB7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6C4780AD" w:rsidR="005461AD" w:rsidRPr="00796FB7" w:rsidRDefault="00925CA0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1,156</w:t>
            </w:r>
          </w:p>
        </w:tc>
      </w:tr>
      <w:tr w:rsidR="005461AD" w:rsidRPr="00796FB7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796FB7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796FB7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4C7F6AC5" w:rsidR="005461AD" w:rsidRPr="00796FB7" w:rsidRDefault="00925CA0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(227)</w:t>
            </w:r>
          </w:p>
        </w:tc>
        <w:tc>
          <w:tcPr>
            <w:tcW w:w="180" w:type="dxa"/>
          </w:tcPr>
          <w:p w14:paraId="79FCAE47" w14:textId="77777777" w:rsidR="005461AD" w:rsidRPr="00796FB7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6CE203A8" w:rsidR="005461AD" w:rsidRPr="00796FB7" w:rsidRDefault="00925CA0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(1,099)</w:t>
            </w:r>
          </w:p>
        </w:tc>
      </w:tr>
    </w:tbl>
    <w:p w14:paraId="2C98440F" w14:textId="1A7CD079" w:rsidR="008121B1" w:rsidRPr="00796FB7" w:rsidRDefault="008121B1" w:rsidP="00925DC1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/>
          <w:sz w:val="28"/>
          <w:szCs w:val="28"/>
        </w:rPr>
      </w:pPr>
    </w:p>
    <w:p w14:paraId="415677CA" w14:textId="77777777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en-GB" w:bidi="ar-SA"/>
        </w:rPr>
      </w:pPr>
      <w:r w:rsidRPr="00796FB7">
        <w:rPr>
          <w:rFonts w:asciiTheme="majorBidi" w:hAnsiTheme="majorBidi"/>
          <w:sz w:val="28"/>
          <w:szCs w:val="28"/>
        </w:rPr>
        <w:br w:type="page"/>
      </w:r>
    </w:p>
    <w:p w14:paraId="1783F808" w14:textId="3FD5F1F3" w:rsidR="00925DC1" w:rsidRPr="00796FB7" w:rsidRDefault="00925DC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หนี้สินที่มีภาระดอกเบี้ย</w:t>
      </w:r>
    </w:p>
    <w:p w14:paraId="1537D182" w14:textId="77777777" w:rsidR="00305D91" w:rsidRPr="00796FB7" w:rsidRDefault="00305D91" w:rsidP="00E862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080"/>
        <w:gridCol w:w="270"/>
        <w:gridCol w:w="1170"/>
        <w:gridCol w:w="270"/>
        <w:gridCol w:w="1170"/>
        <w:gridCol w:w="270"/>
        <w:gridCol w:w="1166"/>
      </w:tblGrid>
      <w:tr w:rsidR="00E8629E" w:rsidRPr="00796FB7" w14:paraId="6850D7D3" w14:textId="77777777" w:rsidTr="00E8629E">
        <w:trPr>
          <w:trHeight w:val="160"/>
          <w:tblHeader/>
        </w:trPr>
        <w:tc>
          <w:tcPr>
            <w:tcW w:w="2790" w:type="dxa"/>
          </w:tcPr>
          <w:p w14:paraId="3827CB4A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EA7B4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DC9F4C9" w14:textId="77777777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ACC414D" w14:textId="4579B905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D146031" w14:textId="33DFFCAE" w:rsidR="00E8629E" w:rsidRPr="00796FB7" w:rsidRDefault="00E8629E" w:rsidP="00305D91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0A17" w:rsidRPr="00796FB7" w14:paraId="48AEC75E" w14:textId="77777777" w:rsidTr="00E8629E">
        <w:trPr>
          <w:trHeight w:val="151"/>
          <w:tblHeader/>
        </w:trPr>
        <w:tc>
          <w:tcPr>
            <w:tcW w:w="2790" w:type="dxa"/>
          </w:tcPr>
          <w:p w14:paraId="0074ACAC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D6DADA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0EEFF" w14:textId="64D0DB5F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5A6EED" w14:textId="28D62D4B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40E4" w:rsidRPr="00796F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345701C" w14:textId="77777777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E4B52" w14:textId="25001CB7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8B1DCB1" w14:textId="77777777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E807C" w14:textId="445B5EAE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40E4" w:rsidRPr="00796F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15D5BD" w14:textId="1BE85556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B5809D" w14:textId="74F427D6" w:rsidR="006A0A17" w:rsidRPr="00796FB7" w:rsidRDefault="006A0A17" w:rsidP="006A0A17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A0A17" w:rsidRPr="00796FB7" w14:paraId="13135D7E" w14:textId="77777777" w:rsidTr="00555C08">
        <w:trPr>
          <w:trHeight w:val="362"/>
          <w:tblHeader/>
        </w:trPr>
        <w:tc>
          <w:tcPr>
            <w:tcW w:w="2790" w:type="dxa"/>
          </w:tcPr>
          <w:p w14:paraId="3D0C51D4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FDB2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6" w:type="dxa"/>
            <w:gridSpan w:val="7"/>
          </w:tcPr>
          <w:p w14:paraId="5FE36D21" w14:textId="774C5EF3" w:rsidR="006A0A17" w:rsidRPr="00796FB7" w:rsidRDefault="006A0A17" w:rsidP="006A0A17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0A17" w:rsidRPr="00796FB7" w14:paraId="3FC887EC" w14:textId="77777777" w:rsidTr="00E8629E">
        <w:trPr>
          <w:trHeight w:val="533"/>
        </w:trPr>
        <w:tc>
          <w:tcPr>
            <w:tcW w:w="2790" w:type="dxa"/>
          </w:tcPr>
          <w:p w14:paraId="68F6588D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4DB018C0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B25D6E" w14:textId="7DFE397E" w:rsidR="006A0A17" w:rsidRPr="00796FB7" w:rsidRDefault="00496F84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75899"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75899"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70" w:type="dxa"/>
            <w:vAlign w:val="bottom"/>
          </w:tcPr>
          <w:p w14:paraId="10B74371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310E7" w14:textId="1773AA20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307,912</w:t>
            </w:r>
          </w:p>
        </w:tc>
        <w:tc>
          <w:tcPr>
            <w:tcW w:w="270" w:type="dxa"/>
            <w:vAlign w:val="bottom"/>
          </w:tcPr>
          <w:p w14:paraId="14945281" w14:textId="77777777" w:rsidR="006A0A17" w:rsidRPr="00796FB7" w:rsidRDefault="006A0A17" w:rsidP="006A0A17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DD20B" w14:textId="4657F104" w:rsidR="006A0A17" w:rsidRPr="00796FB7" w:rsidRDefault="00496F84" w:rsidP="006A0A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87,500</w:t>
            </w:r>
          </w:p>
        </w:tc>
        <w:tc>
          <w:tcPr>
            <w:tcW w:w="270" w:type="dxa"/>
            <w:vAlign w:val="bottom"/>
          </w:tcPr>
          <w:p w14:paraId="0DDFA5CC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E8469E" w14:textId="35C3F9DA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27,000</w:t>
            </w:r>
          </w:p>
        </w:tc>
      </w:tr>
      <w:tr w:rsidR="006A0A17" w:rsidRPr="00796FB7" w14:paraId="15E02441" w14:textId="77777777" w:rsidTr="00E8629E">
        <w:trPr>
          <w:trHeight w:val="533"/>
        </w:trPr>
        <w:tc>
          <w:tcPr>
            <w:tcW w:w="2790" w:type="dxa"/>
          </w:tcPr>
          <w:p w14:paraId="0BAD56D6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3E904F2" w14:textId="72030990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D6F6A0A" w14:textId="27AEE7B2" w:rsidR="006A0A17" w:rsidRPr="00796FB7" w:rsidRDefault="00496F84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6643EF53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1405B" w14:textId="48E82D88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4B271C57" w14:textId="77777777" w:rsidR="006A0A17" w:rsidRPr="00796FB7" w:rsidRDefault="006A0A17" w:rsidP="006A0A17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7221A" w14:textId="2D4EE84C" w:rsidR="006A0A17" w:rsidRPr="00796FB7" w:rsidRDefault="00496F84" w:rsidP="006A0A1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419E3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41D629" w14:textId="60D69C17" w:rsidR="006A0A17" w:rsidRPr="00796FB7" w:rsidRDefault="006A0A17" w:rsidP="006A0A1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A0A17" w:rsidRPr="00796FB7" w14:paraId="56162401" w14:textId="77777777" w:rsidTr="00E8629E">
        <w:trPr>
          <w:trHeight w:val="533"/>
        </w:trPr>
        <w:tc>
          <w:tcPr>
            <w:tcW w:w="2790" w:type="dxa"/>
          </w:tcPr>
          <w:p w14:paraId="01747EA6" w14:textId="0561234C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6D2B507D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BAF5E" w14:textId="7F80B232" w:rsidR="006A0A17" w:rsidRPr="00796FB7" w:rsidRDefault="00496F84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170,266</w:t>
            </w:r>
          </w:p>
        </w:tc>
        <w:tc>
          <w:tcPr>
            <w:tcW w:w="270" w:type="dxa"/>
            <w:vAlign w:val="bottom"/>
          </w:tcPr>
          <w:p w14:paraId="08437401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60F73" w14:textId="11D4C4FF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205,582</w:t>
            </w:r>
          </w:p>
        </w:tc>
        <w:tc>
          <w:tcPr>
            <w:tcW w:w="270" w:type="dxa"/>
            <w:vAlign w:val="bottom"/>
          </w:tcPr>
          <w:p w14:paraId="2F4B7463" w14:textId="77777777" w:rsidR="006A0A17" w:rsidRPr="00796FB7" w:rsidRDefault="006A0A17" w:rsidP="006A0A17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BCC9FC" w14:textId="15565D88" w:rsidR="006A0A17" w:rsidRPr="00796FB7" w:rsidRDefault="00496F84" w:rsidP="006A0A1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13,375</w:t>
            </w:r>
          </w:p>
        </w:tc>
        <w:tc>
          <w:tcPr>
            <w:tcW w:w="270" w:type="dxa"/>
            <w:vAlign w:val="bottom"/>
          </w:tcPr>
          <w:p w14:paraId="719DC872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1FC003" w14:textId="5E4176DC" w:rsidR="006A0A17" w:rsidRPr="00796FB7" w:rsidRDefault="006A0A17" w:rsidP="006A0A1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14,671</w:t>
            </w:r>
          </w:p>
        </w:tc>
      </w:tr>
      <w:tr w:rsidR="006A0A17" w:rsidRPr="00796FB7" w14:paraId="11CEFD79" w14:textId="77777777" w:rsidTr="00E8629E">
        <w:trPr>
          <w:trHeight w:hRule="exact" w:val="758"/>
        </w:trPr>
        <w:tc>
          <w:tcPr>
            <w:tcW w:w="2790" w:type="dxa"/>
          </w:tcPr>
          <w:p w14:paraId="52DB8922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28CE0B" w14:textId="0F7EE7D9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7755D06" w14:textId="79AA6717" w:rsidR="006A0A17" w:rsidRPr="00796FB7" w:rsidRDefault="00496F84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  <w:tc>
          <w:tcPr>
            <w:tcW w:w="270" w:type="dxa"/>
            <w:vAlign w:val="bottom"/>
          </w:tcPr>
          <w:p w14:paraId="6C7EB7FF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5A58D" w14:textId="21073432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68B1B56F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8A57FE" w14:textId="473286CC" w:rsidR="006A0A17" w:rsidRPr="00796FB7" w:rsidRDefault="00496F84" w:rsidP="006A0A1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5E57A1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339"/>
                <w:tab w:val="decimal" w:pos="882"/>
              </w:tabs>
              <w:spacing w:line="240" w:lineRule="auto"/>
              <w:ind w:left="-79" w:right="2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2054A9B6" w14:textId="46E66A24" w:rsidR="006A0A17" w:rsidRPr="00796FB7" w:rsidRDefault="006A0A17" w:rsidP="006A0A1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A0A17" w:rsidRPr="00796FB7" w14:paraId="3D382AF0" w14:textId="77777777" w:rsidTr="00E8629E">
        <w:trPr>
          <w:trHeight w:val="185"/>
        </w:trPr>
        <w:tc>
          <w:tcPr>
            <w:tcW w:w="2790" w:type="dxa"/>
          </w:tcPr>
          <w:p w14:paraId="14242F65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4B3AEB0A" w14:textId="77777777" w:rsidR="006A0A17" w:rsidRPr="00796FB7" w:rsidRDefault="006A0A17" w:rsidP="006A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C510" w14:textId="145250A0" w:rsidR="006A0A17" w:rsidRPr="00796FB7" w:rsidRDefault="00496F84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5899"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66,646</w:t>
            </w:r>
          </w:p>
        </w:tc>
        <w:tc>
          <w:tcPr>
            <w:tcW w:w="270" w:type="dxa"/>
            <w:vAlign w:val="bottom"/>
          </w:tcPr>
          <w:p w14:paraId="782FB5E6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3682" w14:textId="092F7EC6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536,244</w:t>
            </w:r>
          </w:p>
        </w:tc>
        <w:tc>
          <w:tcPr>
            <w:tcW w:w="270" w:type="dxa"/>
            <w:vAlign w:val="bottom"/>
          </w:tcPr>
          <w:p w14:paraId="3CAAEB33" w14:textId="77777777" w:rsidR="006A0A17" w:rsidRPr="00796FB7" w:rsidRDefault="006A0A17" w:rsidP="006A0A17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DC638" w14:textId="3611B1EE" w:rsidR="006A0A17" w:rsidRPr="00796FB7" w:rsidRDefault="00496F84" w:rsidP="006A0A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100,875</w:t>
            </w:r>
          </w:p>
        </w:tc>
        <w:tc>
          <w:tcPr>
            <w:tcW w:w="270" w:type="dxa"/>
            <w:vAlign w:val="bottom"/>
          </w:tcPr>
          <w:p w14:paraId="1F79F8C9" w14:textId="77777777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F177" w14:textId="1305675D" w:rsidR="006A0A17" w:rsidRPr="00796FB7" w:rsidRDefault="006A0A17" w:rsidP="006A0A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41,671</w:t>
            </w:r>
          </w:p>
        </w:tc>
      </w:tr>
    </w:tbl>
    <w:p w14:paraId="2B4FB095" w14:textId="2ECEC1B0" w:rsidR="008121B1" w:rsidRPr="00796FB7" w:rsidRDefault="008121B1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49699C3" w14:textId="53739ADC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095BF81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BE0A6D6" w14:textId="1AED6393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Pr="00796FB7">
        <w:rPr>
          <w:rFonts w:ascii="Angsana New" w:hAnsi="Angsana New" w:hint="cs"/>
          <w:sz w:val="28"/>
          <w:szCs w:val="28"/>
        </w:rPr>
        <w:t>2566</w:t>
      </w:r>
      <w:r w:rsidRPr="00796FB7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796FB7">
        <w:rPr>
          <w:rFonts w:ascii="Angsana New" w:hAnsi="Angsana New" w:hint="cs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796FB7">
        <w:rPr>
          <w:rFonts w:ascii="Angsana New" w:hAnsi="Angsana New" w:hint="cs"/>
          <w:sz w:val="28"/>
          <w:szCs w:val="28"/>
        </w:rPr>
        <w:t xml:space="preserve">14.83 </w:t>
      </w:r>
      <w:r w:rsidRPr="00796FB7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796FB7">
        <w:rPr>
          <w:rFonts w:ascii="Angsana New" w:hAnsi="Angsana New" w:hint="cs"/>
          <w:sz w:val="28"/>
          <w:szCs w:val="28"/>
        </w:rPr>
        <w:t xml:space="preserve">MLR) </w:t>
      </w:r>
      <w:r w:rsidRPr="00796FB7">
        <w:rPr>
          <w:rFonts w:ascii="Angsana New" w:hAnsi="Angsana New" w:hint="cs"/>
          <w:sz w:val="28"/>
          <w:szCs w:val="28"/>
          <w:cs/>
        </w:rPr>
        <w:t xml:space="preserve">ตามที่ระบุในสัญญาเงินกู้ยืม </w:t>
      </w:r>
      <w:r w:rsidRPr="00796FB7">
        <w:rPr>
          <w:rFonts w:ascii="Angsana New" w:hAnsi="Angsana New"/>
          <w:sz w:val="28"/>
          <w:szCs w:val="28"/>
          <w:cs/>
        </w:rPr>
        <w:br/>
      </w:r>
      <w:r w:rsidRPr="00796FB7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796FB7">
        <w:rPr>
          <w:rFonts w:ascii="Angsana New" w:hAnsi="Angsana New" w:hint="cs"/>
          <w:sz w:val="28"/>
          <w:szCs w:val="28"/>
        </w:rPr>
        <w:t xml:space="preserve"> 7 </w:t>
      </w:r>
      <w:r w:rsidRPr="00796FB7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796FB7">
        <w:rPr>
          <w:rFonts w:ascii="Angsana New" w:hAnsi="Angsana New" w:hint="cs"/>
          <w:sz w:val="28"/>
          <w:szCs w:val="28"/>
        </w:rPr>
        <w:t>84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A0A17" w:rsidRPr="00796FB7">
        <w:rPr>
          <w:rFonts w:ascii="Angsana New" w:hAnsi="Angsana New"/>
          <w:sz w:val="28"/>
          <w:szCs w:val="28"/>
        </w:rPr>
        <w:t xml:space="preserve">30 </w:t>
      </w:r>
      <w:r w:rsidR="006A0A17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sz w:val="28"/>
          <w:szCs w:val="28"/>
        </w:rPr>
        <w:t xml:space="preserve">2568 </w:t>
      </w:r>
      <w:r w:rsidRPr="00796FB7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="00D019C2" w:rsidRPr="00796FB7">
        <w:rPr>
          <w:rFonts w:ascii="Angsana New" w:hAnsi="Angsana New"/>
          <w:sz w:val="28"/>
          <w:szCs w:val="28"/>
        </w:rPr>
        <w:t>10.23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="004F7B45"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96FB7">
        <w:rPr>
          <w:rFonts w:ascii="Angsana New" w:hAnsi="Angsana New"/>
          <w:i/>
          <w:iCs/>
          <w:sz w:val="28"/>
          <w:szCs w:val="28"/>
        </w:rPr>
        <w:t>(31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2567: 11.37 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96FB7">
        <w:rPr>
          <w:rFonts w:ascii="Angsana New" w:hAnsi="Angsana New"/>
          <w:i/>
          <w:iCs/>
          <w:sz w:val="28"/>
          <w:szCs w:val="28"/>
        </w:rPr>
        <w:t>)</w:t>
      </w:r>
    </w:p>
    <w:p w14:paraId="146D1398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957C5F" w14:textId="0827A809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796FB7">
        <w:rPr>
          <w:rFonts w:ascii="Angsana New" w:hAnsi="Angsana New" w:hint="cs"/>
          <w:sz w:val="28"/>
          <w:szCs w:val="28"/>
        </w:rPr>
        <w:t>2566</w:t>
      </w:r>
      <w:r w:rsidRPr="00796FB7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796FB7">
        <w:rPr>
          <w:rFonts w:ascii="Angsana New" w:hAnsi="Angsana New" w:hint="cs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796FB7">
        <w:rPr>
          <w:rFonts w:ascii="Angsana New" w:hAnsi="Angsana New" w:hint="cs"/>
          <w:sz w:val="28"/>
          <w:szCs w:val="28"/>
        </w:rPr>
        <w:t xml:space="preserve">20.5 </w:t>
      </w:r>
      <w:r w:rsidRPr="00796FB7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796FB7">
        <w:rPr>
          <w:rFonts w:ascii="Angsana New" w:hAnsi="Angsana New" w:hint="cs"/>
          <w:sz w:val="28"/>
          <w:szCs w:val="28"/>
        </w:rPr>
        <w:t xml:space="preserve">MLR) </w:t>
      </w:r>
      <w:r w:rsidRPr="00796FB7">
        <w:rPr>
          <w:rFonts w:ascii="Angsana New" w:hAnsi="Angsana New" w:hint="cs"/>
          <w:sz w:val="28"/>
          <w:szCs w:val="28"/>
          <w:cs/>
        </w:rPr>
        <w:t>ตามที่ระบุในสัญญาเงินกู้ยืม</w:t>
      </w:r>
      <w:r w:rsidR="008121B1" w:rsidRPr="00796FB7">
        <w:rPr>
          <w:rFonts w:ascii="Angsana New" w:hAnsi="Angsana New"/>
          <w:sz w:val="28"/>
          <w:szCs w:val="28"/>
          <w:cs/>
        </w:rPr>
        <w:br/>
      </w:r>
      <w:r w:rsidRPr="00796FB7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796FB7">
        <w:rPr>
          <w:rFonts w:ascii="Angsana New" w:hAnsi="Angsana New" w:hint="cs"/>
          <w:sz w:val="28"/>
          <w:szCs w:val="28"/>
        </w:rPr>
        <w:t xml:space="preserve"> 7 </w:t>
      </w:r>
      <w:r w:rsidRPr="00796FB7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796FB7">
        <w:rPr>
          <w:rFonts w:ascii="Angsana New" w:hAnsi="Angsana New" w:hint="cs"/>
          <w:sz w:val="28"/>
          <w:szCs w:val="28"/>
        </w:rPr>
        <w:t xml:space="preserve">96 </w:t>
      </w:r>
      <w:r w:rsidRPr="00796FB7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A0A17" w:rsidRPr="00796FB7">
        <w:rPr>
          <w:rFonts w:ascii="Angsana New" w:hAnsi="Angsana New"/>
          <w:sz w:val="28"/>
          <w:szCs w:val="28"/>
        </w:rPr>
        <w:t xml:space="preserve">30 </w:t>
      </w:r>
      <w:r w:rsidR="006A0A17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="006A0A17"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/>
          <w:sz w:val="28"/>
          <w:szCs w:val="28"/>
        </w:rPr>
        <w:t xml:space="preserve">2568 </w:t>
      </w:r>
      <w:r w:rsidRPr="00796FB7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="00D019C2" w:rsidRPr="00796FB7">
        <w:rPr>
          <w:rFonts w:ascii="Angsana New" w:hAnsi="Angsana New"/>
          <w:sz w:val="28"/>
          <w:szCs w:val="28"/>
        </w:rPr>
        <w:t>14.91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="004F7B45"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96FB7">
        <w:rPr>
          <w:rFonts w:ascii="Angsana New" w:hAnsi="Angsana New"/>
          <w:i/>
          <w:iCs/>
          <w:sz w:val="28"/>
          <w:szCs w:val="28"/>
        </w:rPr>
        <w:t>(31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2567: 16.29 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96FB7">
        <w:rPr>
          <w:rFonts w:ascii="Angsana New" w:hAnsi="Angsana New"/>
          <w:i/>
          <w:iCs/>
          <w:sz w:val="28"/>
          <w:szCs w:val="28"/>
        </w:rPr>
        <w:t>)</w:t>
      </w:r>
    </w:p>
    <w:p w14:paraId="7CD10D4B" w14:textId="4DC17B3D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796FB7">
        <w:rPr>
          <w:rFonts w:asciiTheme="majorBidi" w:hAnsiTheme="majorBidi"/>
          <w:sz w:val="28"/>
          <w:szCs w:val="28"/>
          <w:cs/>
        </w:rPr>
        <w:br w:type="page"/>
      </w:r>
    </w:p>
    <w:p w14:paraId="7AF7ECB4" w14:textId="3062C842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96FB7">
        <w:rPr>
          <w:rFonts w:asciiTheme="majorBidi" w:hAnsiTheme="majorBidi" w:hint="cs"/>
          <w:spacing w:val="-4"/>
          <w:sz w:val="28"/>
          <w:szCs w:val="28"/>
          <w:cs/>
        </w:rPr>
        <w:lastRenderedPageBreak/>
        <w:t xml:space="preserve">ในเดือนมิถุนายน </w:t>
      </w:r>
      <w:r w:rsidRPr="00796FB7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/>
          <w:spacing w:val="-4"/>
          <w:sz w:val="28"/>
          <w:szCs w:val="28"/>
        </w:rPr>
        <w:t>19.42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96FB7">
        <w:rPr>
          <w:rFonts w:asciiTheme="majorBidi" w:hAnsiTheme="majorBidi"/>
          <w:sz w:val="28"/>
          <w:szCs w:val="28"/>
          <w:cs/>
        </w:rPr>
        <w:t xml:space="preserve"> (</w:t>
      </w:r>
      <w:r w:rsidRPr="00796FB7">
        <w:rPr>
          <w:rFonts w:asciiTheme="majorBidi" w:hAnsiTheme="majorBidi" w:cstheme="majorBidi"/>
          <w:sz w:val="28"/>
          <w:szCs w:val="28"/>
        </w:rPr>
        <w:t xml:space="preserve">MLR) </w:t>
      </w:r>
      <w:r w:rsidRPr="00796FB7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ตามที่ระบุในสัญญาเงินกู้ยืมมีกำหนดชำระคืนเงินต้นเป็นรายเดือน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/>
          <w:sz w:val="28"/>
          <w:szCs w:val="28"/>
        </w:rPr>
        <w:t>7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นับแต่เดือนที่มีการเบิกรับเงินกู้ยืมงวดแรก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/>
          <w:sz w:val="28"/>
          <w:szCs w:val="28"/>
        </w:rPr>
        <w:t>96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เดือนนับแต่เดือนที่มีการเบิกรับเงินกู้ยืม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Pr="00796F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D0221" w:rsidRPr="00796FB7">
        <w:rPr>
          <w:rFonts w:ascii="Angsana New" w:hAnsi="Angsana New"/>
          <w:sz w:val="28"/>
          <w:szCs w:val="28"/>
        </w:rPr>
        <w:t xml:space="preserve">30 </w:t>
      </w:r>
      <w:r w:rsidR="005D0221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="005D0221"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/>
          <w:sz w:val="28"/>
          <w:szCs w:val="28"/>
        </w:rPr>
        <w:t xml:space="preserve">2568 </w:t>
      </w:r>
      <w:r w:rsidRPr="00796FB7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="00D019C2" w:rsidRPr="00796FB7">
        <w:rPr>
          <w:rFonts w:ascii="Angsana New" w:hAnsi="Angsana New"/>
          <w:sz w:val="28"/>
          <w:szCs w:val="28"/>
        </w:rPr>
        <w:t xml:space="preserve">13.37 </w:t>
      </w:r>
      <w:r w:rsidRPr="00796FB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796FB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2567: 14.67 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96FB7">
        <w:rPr>
          <w:rFonts w:ascii="Angsana New" w:hAnsi="Angsana New"/>
          <w:i/>
          <w:iCs/>
          <w:sz w:val="28"/>
          <w:szCs w:val="28"/>
        </w:rPr>
        <w:t>)</w:t>
      </w:r>
    </w:p>
    <w:p w14:paraId="1440BC57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2860E54" w14:textId="7FE8E941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96FB7">
        <w:rPr>
          <w:rFonts w:asciiTheme="majorBidi" w:hAnsiTheme="majorBidi" w:hint="cs"/>
          <w:spacing w:val="-4"/>
          <w:sz w:val="28"/>
          <w:szCs w:val="28"/>
          <w:cs/>
        </w:rPr>
        <w:t>ในเดือนมกราคม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บริษัทย่อยแห่งหนึ่ง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Pr="00796FB7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96FB7">
        <w:rPr>
          <w:rFonts w:asciiTheme="majorBidi" w:hAnsiTheme="majorBidi"/>
          <w:spacing w:val="-4"/>
          <w:sz w:val="28"/>
          <w:szCs w:val="28"/>
        </w:rPr>
        <w:t xml:space="preserve"> 170</w:t>
      </w:r>
      <w:r w:rsidRPr="00796FB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96FB7">
        <w:rPr>
          <w:rFonts w:asciiTheme="majorBidi" w:hAnsiTheme="majorBidi"/>
          <w:sz w:val="28"/>
          <w:szCs w:val="28"/>
          <w:cs/>
        </w:rPr>
        <w:t xml:space="preserve"> (</w:t>
      </w:r>
      <w:r w:rsidRPr="00796FB7">
        <w:rPr>
          <w:rFonts w:asciiTheme="majorBidi" w:hAnsiTheme="majorBidi" w:cstheme="majorBidi"/>
          <w:sz w:val="28"/>
          <w:szCs w:val="28"/>
        </w:rPr>
        <w:t xml:space="preserve">MLR) </w:t>
      </w:r>
      <w:r w:rsidRPr="00796FB7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 w:rsidRPr="00796FB7">
        <w:rPr>
          <w:rFonts w:asciiTheme="majorBidi" w:hAnsiTheme="majorBidi"/>
          <w:sz w:val="28"/>
          <w:szCs w:val="28"/>
          <w:cs/>
        </w:rPr>
        <w:br/>
      </w:r>
      <w:r w:rsidRPr="00796FB7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/>
          <w:sz w:val="28"/>
          <w:szCs w:val="28"/>
        </w:rPr>
        <w:t>7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ปีนับจากวันที่เบิกรับเงินกู้ยืมงวดแรก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417322" w:rsidRPr="00796FB7">
        <w:rPr>
          <w:rFonts w:asciiTheme="majorBidi" w:hAnsiTheme="majorBidi" w:hint="cs"/>
          <w:sz w:val="28"/>
          <w:szCs w:val="28"/>
          <w:cs/>
        </w:rPr>
        <w:t>ย่อย</w:t>
      </w:r>
      <w:r w:rsidRPr="00796FB7">
        <w:rPr>
          <w:rFonts w:asciiTheme="majorBidi" w:hAnsiTheme="majorBidi" w:hint="cs"/>
          <w:sz w:val="28"/>
          <w:szCs w:val="28"/>
          <w:cs/>
        </w:rPr>
        <w:t>ต้องปฏิบัติตามเงื่อนไขที่ให้บริษัท</w:t>
      </w:r>
      <w:r w:rsidR="00417322" w:rsidRPr="00796FB7">
        <w:rPr>
          <w:rFonts w:asciiTheme="majorBidi" w:hAnsiTheme="majorBidi" w:hint="cs"/>
          <w:sz w:val="28"/>
          <w:szCs w:val="28"/>
          <w:cs/>
        </w:rPr>
        <w:t>ย่อย</w:t>
      </w:r>
      <w:r w:rsidRPr="00796FB7">
        <w:rPr>
          <w:rFonts w:asciiTheme="majorBidi" w:hAnsiTheme="majorBidi" w:hint="cs"/>
          <w:sz w:val="28"/>
          <w:szCs w:val="28"/>
          <w:cs/>
        </w:rPr>
        <w:t>ดังกล่าวต้องชำระคืนเงินต้นของสัญญาเงินกู้ยืมนี้ให้เสร็จสิ้นก่อน</w:t>
      </w:r>
      <w:r w:rsidRPr="00796FB7">
        <w:rPr>
          <w:rFonts w:asciiTheme="majorBidi" w:hAnsiTheme="majorBidi"/>
          <w:sz w:val="28"/>
          <w:szCs w:val="28"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</w:t>
      </w:r>
      <w:r w:rsidR="00417322" w:rsidRPr="00796FB7">
        <w:rPr>
          <w:rFonts w:asciiTheme="majorBidi" w:hAnsiTheme="majorBidi" w:hint="cs"/>
          <w:sz w:val="28"/>
          <w:szCs w:val="28"/>
          <w:cs/>
        </w:rPr>
        <w:t>ย่อย</w:t>
      </w:r>
      <w:r w:rsidRPr="00796FB7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Pr="00796FB7">
        <w:rPr>
          <w:rFonts w:asciiTheme="majorBidi" w:hAnsiTheme="majorBidi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D0221" w:rsidRPr="00796FB7">
        <w:rPr>
          <w:rFonts w:ascii="Angsana New" w:hAnsi="Angsana New"/>
          <w:sz w:val="28"/>
          <w:szCs w:val="28"/>
        </w:rPr>
        <w:t xml:space="preserve">30 </w:t>
      </w:r>
      <w:r w:rsidR="005D0221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="005D0221"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/>
          <w:sz w:val="28"/>
          <w:szCs w:val="28"/>
        </w:rPr>
        <w:t xml:space="preserve">2568 </w:t>
      </w:r>
      <w:r w:rsidRPr="00796FB7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="00D019C2" w:rsidRPr="00796FB7">
        <w:rPr>
          <w:rFonts w:ascii="Angsana New" w:hAnsi="Angsana New"/>
          <w:sz w:val="28"/>
          <w:szCs w:val="28"/>
        </w:rPr>
        <w:t>1</w:t>
      </w:r>
      <w:r w:rsidR="008902FF" w:rsidRPr="00796FB7">
        <w:rPr>
          <w:rFonts w:ascii="Angsana New" w:hAnsi="Angsana New"/>
          <w:sz w:val="28"/>
          <w:szCs w:val="28"/>
        </w:rPr>
        <w:t>22</w:t>
      </w:r>
      <w:r w:rsidR="00D019C2" w:rsidRPr="00796FB7">
        <w:rPr>
          <w:rFonts w:ascii="Angsana New" w:hAnsi="Angsana New"/>
          <w:sz w:val="28"/>
          <w:szCs w:val="28"/>
        </w:rPr>
        <w:t>.7</w:t>
      </w:r>
      <w:r w:rsidR="008902FF" w:rsidRPr="00796FB7">
        <w:rPr>
          <w:rFonts w:ascii="Angsana New" w:hAnsi="Angsana New"/>
          <w:sz w:val="28"/>
          <w:szCs w:val="28"/>
        </w:rPr>
        <w:t>5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Pr="00796FB7">
        <w:rPr>
          <w:rFonts w:ascii="Angsana New" w:hAnsi="Angsana New" w:hint="cs"/>
          <w:sz w:val="28"/>
          <w:szCs w:val="28"/>
          <w:cs/>
        </w:rPr>
        <w:t>ล้านบาท</w:t>
      </w:r>
      <w:r w:rsidR="00417322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i/>
          <w:iCs/>
          <w:sz w:val="28"/>
          <w:szCs w:val="28"/>
        </w:rPr>
        <w:t>(</w:t>
      </w:r>
      <w:r w:rsidR="009E4B2A" w:rsidRPr="00796FB7">
        <w:rPr>
          <w:rFonts w:ascii="Angsana New" w:hAnsi="Angsana New"/>
          <w:i/>
          <w:iCs/>
          <w:sz w:val="28"/>
          <w:szCs w:val="28"/>
        </w:rPr>
        <w:t xml:space="preserve">31 </w:t>
      </w:r>
      <w:r w:rsidR="009E4B2A" w:rsidRPr="00796FB7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9E4B2A" w:rsidRPr="00796FB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E4B2A" w:rsidRPr="00796FB7">
        <w:rPr>
          <w:rFonts w:ascii="Angsana New" w:hAnsi="Angsana New"/>
          <w:i/>
          <w:iCs/>
          <w:sz w:val="28"/>
          <w:szCs w:val="28"/>
        </w:rPr>
        <w:t>2567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: </w:t>
      </w:r>
      <w:r w:rsidR="009E4B2A" w:rsidRPr="00796FB7">
        <w:rPr>
          <w:rFonts w:ascii="Angsana New" w:hAnsi="Angsana New"/>
          <w:i/>
          <w:iCs/>
          <w:sz w:val="28"/>
          <w:szCs w:val="28"/>
        </w:rPr>
        <w:t>139.25</w:t>
      </w:r>
      <w:r w:rsidRPr="00796FB7">
        <w:rPr>
          <w:rFonts w:ascii="Angsana New" w:hAnsi="Angsana New"/>
          <w:i/>
          <w:iCs/>
          <w:sz w:val="28"/>
          <w:szCs w:val="28"/>
        </w:rPr>
        <w:t xml:space="preserve"> </w:t>
      </w:r>
      <w:r w:rsidRPr="00796FB7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96FB7">
        <w:rPr>
          <w:rFonts w:ascii="Angsana New" w:hAnsi="Angsana New"/>
          <w:i/>
          <w:iCs/>
          <w:sz w:val="28"/>
          <w:szCs w:val="28"/>
        </w:rPr>
        <w:t>)</w:t>
      </w:r>
    </w:p>
    <w:p w14:paraId="3BE07340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910BF34" w14:textId="0822ABF9" w:rsidR="00E8629E" w:rsidRPr="00796FB7" w:rsidRDefault="00E8629E" w:rsidP="00E8629E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2559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  จำนวน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เงิน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225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 (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>MLR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) ตามที่ระบุในสัญญาเงินกู้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เงินกู้ยืมมีกำหนดชำระคืนเงินต้น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เป็นรายเดือนโดย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ให้เสร็จสิ้นภายในกำหนดเวลา 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73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>2561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บริษัทย่อยขอแก้ไขสัญญาเงินกู้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กับสถาบันการเงินดังกล่าว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สำหรับการ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เปลี่ยนแปลงเงื่อนไขการชำระคืนเงินต้นและตารางการชำระคืนเงินต้น ตลอดจนจำนวนเงินที่ชำระคืนในแต่ละงวด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ใน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เดือนกุมภาพันธ์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pacing w:val="4"/>
          <w:sz w:val="28"/>
          <w:szCs w:val="28"/>
        </w:rPr>
        <w:t xml:space="preserve">2564 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บริษัทย่อยได้เปลี่ยนแปลงเงื่อนไขการชำระคืนเงินต้นของสัญญาเงินกู้</w:t>
      </w:r>
      <w:r w:rsidRPr="00796FB7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96FB7">
        <w:rPr>
          <w:rFonts w:asciiTheme="majorBidi" w:hAnsiTheme="majorBidi" w:cstheme="majorBidi"/>
          <w:spacing w:val="4"/>
          <w:sz w:val="28"/>
          <w:szCs w:val="28"/>
          <w:cs/>
        </w:rPr>
        <w:t>ดังกล่าว โดยชำระคืนตามตารางการชำระคืนเงินต้นใหม่ให้เสร็จสิ้นภายในเดือน</w:t>
      </w:r>
      <w:r w:rsidRPr="00796FB7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ตุลาคม </w:t>
      </w:r>
      <w:r w:rsidRPr="00796FB7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796FB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="005D0221" w:rsidRPr="00796FB7">
        <w:rPr>
          <w:rFonts w:ascii="Angsana New" w:hAnsi="Angsana New"/>
          <w:sz w:val="28"/>
          <w:szCs w:val="28"/>
        </w:rPr>
        <w:t xml:space="preserve">30 </w:t>
      </w:r>
      <w:r w:rsidR="005D0221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="005D0221" w:rsidRPr="00796FB7">
        <w:rPr>
          <w:rFonts w:ascii="Angsana New" w:hAnsi="Angsana New"/>
          <w:sz w:val="28"/>
          <w:szCs w:val="28"/>
        </w:rPr>
        <w:t xml:space="preserve"> </w:t>
      </w:r>
      <w:r w:rsidR="009E4B2A" w:rsidRPr="00796FB7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796FB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96FB7">
        <w:rPr>
          <w:rFonts w:ascii="Angsana New" w:hAnsi="Angsana New" w:hint="cs"/>
          <w:spacing w:val="-2"/>
          <w:sz w:val="28"/>
          <w:szCs w:val="28"/>
          <w:cs/>
        </w:rPr>
        <w:t>บริษัทมียอดคงเหลือเงินกู้ยืมจำนวนเงิน</w:t>
      </w:r>
      <w:r w:rsidRPr="00796FB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66764" w:rsidRPr="00796FB7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796FB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9E4B2A"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31 </w:t>
      </w:r>
      <w:r w:rsidR="009E4B2A" w:rsidRPr="00796FB7">
        <w:rPr>
          <w:rFonts w:asciiTheme="majorBidi" w:hAnsiTheme="majorBidi" w:hint="cs"/>
          <w:i/>
          <w:iCs/>
          <w:spacing w:val="-2"/>
          <w:sz w:val="28"/>
          <w:szCs w:val="28"/>
          <w:cs/>
        </w:rPr>
        <w:t>ธันวาคม</w:t>
      </w:r>
      <w:r w:rsidR="009E4B2A" w:rsidRPr="00796FB7">
        <w:rPr>
          <w:rFonts w:asciiTheme="majorBidi" w:hAnsiTheme="majorBidi"/>
          <w:i/>
          <w:iCs/>
          <w:spacing w:val="-2"/>
          <w:sz w:val="28"/>
          <w:szCs w:val="28"/>
          <w:cs/>
        </w:rPr>
        <w:t xml:space="preserve"> </w:t>
      </w:r>
      <w:r w:rsidR="009E4B2A"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>2567</w:t>
      </w:r>
      <w:r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9E4B2A"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4 </w:t>
      </w:r>
      <w:r w:rsidRPr="00796FB7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ล้านบาท</w:t>
      </w:r>
      <w:r w:rsidRPr="00796FB7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499858E1" w14:textId="77777777" w:rsidR="00E8629E" w:rsidRPr="00796FB7" w:rsidRDefault="00E8629E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15DC897" w14:textId="2A0E60D9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 เป็นต้น</w:t>
      </w:r>
    </w:p>
    <w:p w14:paraId="35E53F2B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B52745" w14:textId="19825C93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บางส่วนไปเป็นหลักประกันสำหรับวงเงินกู้ยืมระยะยาวจากสถาบันการเงินแห่งหนึ่ง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มีมูลค่าสุทธิทางบัญชีจำนวนเงิน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D019C2" w:rsidRPr="00796FB7">
        <w:rPr>
          <w:rFonts w:asciiTheme="majorBidi" w:hAnsiTheme="majorBidi"/>
          <w:sz w:val="28"/>
          <w:szCs w:val="28"/>
          <w:lang w:eastAsia="ja-JP"/>
        </w:rPr>
        <w:t>64.53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ล้านบาท ณ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วันที่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5D0221" w:rsidRPr="00796FB7">
        <w:rPr>
          <w:rFonts w:ascii="Angsana New" w:hAnsi="Angsana New"/>
          <w:sz w:val="28"/>
          <w:szCs w:val="28"/>
        </w:rPr>
        <w:t xml:space="preserve">30 </w:t>
      </w:r>
      <w:r w:rsidR="005D0221" w:rsidRPr="00796FB7">
        <w:rPr>
          <w:rFonts w:ascii="Angsana New" w:hAnsi="Angsana New" w:hint="cs"/>
          <w:sz w:val="28"/>
          <w:szCs w:val="28"/>
          <w:cs/>
        </w:rPr>
        <w:t>มิถุนายน</w:t>
      </w:r>
      <w:r w:rsidR="005D0221" w:rsidRPr="00796FB7">
        <w:rPr>
          <w:rFonts w:ascii="Angsana New" w:hAnsi="Angsana New"/>
          <w:sz w:val="28"/>
          <w:szCs w:val="28"/>
        </w:rPr>
        <w:t xml:space="preserve"> </w:t>
      </w:r>
      <w:r w:rsidR="009E4B2A" w:rsidRPr="00796FB7">
        <w:rPr>
          <w:rFonts w:asciiTheme="majorBidi" w:hAnsiTheme="majorBidi"/>
          <w:sz w:val="28"/>
          <w:szCs w:val="28"/>
          <w:lang w:eastAsia="ja-JP"/>
        </w:rPr>
        <w:t>2568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(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31 </w:t>
      </w:r>
      <w:r w:rsidR="009E4B2A"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ธันวาคม</w:t>
      </w:r>
      <w:r w:rsidR="009E4B2A"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2567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>69.73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5EB042F4" w14:textId="5FFAE4B9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br w:type="page"/>
      </w:r>
    </w:p>
    <w:p w14:paraId="3873B774" w14:textId="32919EC0" w:rsidR="003F7D59" w:rsidRPr="00796FB7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ส่วนงานดำเนินงาน</w:t>
      </w:r>
      <w:r w:rsidR="00ED213C"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7CD5B18A" w14:textId="77777777" w:rsidR="007263E0" w:rsidRPr="00321007" w:rsidRDefault="007263E0" w:rsidP="007263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14:paraId="5B07C026" w14:textId="77777777" w:rsidR="007263E0" w:rsidRPr="00796FB7" w:rsidRDefault="007263E0" w:rsidP="007263E0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ส่วนกลุ่มบริษัทมี </w:t>
      </w:r>
      <w:r w:rsidRPr="00796FB7">
        <w:rPr>
          <w:rFonts w:asciiTheme="majorBidi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53635097" w14:textId="77777777" w:rsidR="007263E0" w:rsidRPr="00321007" w:rsidRDefault="007263E0" w:rsidP="0072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p w14:paraId="24178214" w14:textId="77777777" w:rsidR="007263E0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660B4FF8" w14:textId="2FECC6C2" w:rsidR="00C738AC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6339BC10" w14:textId="3062E714" w:rsidR="00334002" w:rsidRPr="00321007" w:rsidRDefault="0033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499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394"/>
        <w:gridCol w:w="1018"/>
        <w:gridCol w:w="241"/>
        <w:gridCol w:w="1048"/>
        <w:gridCol w:w="241"/>
        <w:gridCol w:w="1044"/>
        <w:gridCol w:w="241"/>
        <w:gridCol w:w="1025"/>
        <w:gridCol w:w="241"/>
        <w:gridCol w:w="1066"/>
        <w:gridCol w:w="241"/>
        <w:gridCol w:w="1015"/>
      </w:tblGrid>
      <w:tr w:rsidR="00094166" w:rsidRPr="00796FB7" w14:paraId="07384B71" w14:textId="77777777" w:rsidTr="00094166">
        <w:trPr>
          <w:tblHeader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2F552F9F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81" w:type="pct"/>
            <w:gridSpan w:val="11"/>
            <w:tcBorders>
              <w:top w:val="nil"/>
              <w:left w:val="nil"/>
              <w:bottom w:val="nil"/>
            </w:tcBorders>
          </w:tcPr>
          <w:p w14:paraId="7210BD3A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4166" w:rsidRPr="00796FB7" w14:paraId="1B603088" w14:textId="77777777" w:rsidTr="00321007">
        <w:trPr>
          <w:tblHeader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15B2DAC9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0155C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ผลิตและจำหน่ายอาหาร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11C010B7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DE8FE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บริการรับฝาก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17F007B5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pct"/>
            <w:gridSpan w:val="3"/>
          </w:tcPr>
          <w:p w14:paraId="6E645D67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94166" w:rsidRPr="00796FB7" w14:paraId="6145AFE8" w14:textId="77777777" w:rsidTr="00321007">
        <w:trPr>
          <w:tblHeader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54328B7A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D9865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ทะเล อาหารสำเร็จรูปและ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346C22B3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BF5DC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ห้องเย็นและขนส่ง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3593C1AE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pct"/>
            <w:gridSpan w:val="3"/>
          </w:tcPr>
          <w:p w14:paraId="0079F201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94166" w:rsidRPr="00796FB7" w14:paraId="00B93664" w14:textId="77777777" w:rsidTr="00321007">
        <w:trPr>
          <w:tblHeader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497A432E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1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0103A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อาหารกึ่งสำเร็จรูปแช่แข็ง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502B7D13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A336C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ห้องเย็น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184370D5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pct"/>
            <w:gridSpan w:val="3"/>
          </w:tcPr>
          <w:p w14:paraId="6E4C5080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94166" w:rsidRPr="00796FB7" w14:paraId="227B2F52" w14:textId="77777777" w:rsidTr="00321007">
        <w:trPr>
          <w:tblHeader/>
        </w:trPr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683F6B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</w:t>
            </w: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14:paraId="2655C257" w14:textId="0E9FAADB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430D5A13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</w:tcPr>
          <w:p w14:paraId="724555E7" w14:textId="1E673A56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68FD784D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14:paraId="5EFD05B3" w14:textId="0580B595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BD09B2A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</w:tcPr>
          <w:p w14:paraId="7CDD6CC0" w14:textId="2A7F6704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55A2016D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</w:tcPr>
          <w:p w14:paraId="431DA038" w14:textId="0EBC3734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" w:type="pct"/>
          </w:tcPr>
          <w:p w14:paraId="62985437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</w:tcPr>
          <w:p w14:paraId="08E3B3F3" w14:textId="1BB5C725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94166" w:rsidRPr="00796FB7" w14:paraId="5F66E81C" w14:textId="77777777" w:rsidTr="00094166">
        <w:trPr>
          <w:tblHeader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6AD31F8C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81" w:type="pct"/>
            <w:gridSpan w:val="11"/>
            <w:tcBorders>
              <w:top w:val="nil"/>
              <w:left w:val="nil"/>
            </w:tcBorders>
          </w:tcPr>
          <w:p w14:paraId="406E37FE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796FB7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94166" w:rsidRPr="00796FB7" w14:paraId="4D01E547" w14:textId="77777777" w:rsidTr="00094166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09E3560A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781" w:type="pct"/>
            <w:gridSpan w:val="11"/>
            <w:tcBorders>
              <w:top w:val="nil"/>
              <w:left w:val="nil"/>
            </w:tcBorders>
          </w:tcPr>
          <w:p w14:paraId="71686544" w14:textId="77777777" w:rsidR="00094166" w:rsidRPr="00796FB7" w:rsidRDefault="00094166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</w:tr>
      <w:tr w:rsidR="00094166" w:rsidRPr="00796FB7" w14:paraId="14A3706E" w14:textId="77777777" w:rsidTr="00321007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5CC5AD2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268FD11D" w14:textId="1E9F6DF8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2,598,493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7655FE4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7F0B5" w14:textId="558BC97B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2,638,106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37AA3B9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C5EDB" w14:textId="1EF426EA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129,176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0D8FB2F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1FC3B" w14:textId="4398E916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90,850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</w:tcPr>
          <w:p w14:paraId="7EC6545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199ED046" w14:textId="5A177489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2,727,669</w:t>
            </w:r>
          </w:p>
        </w:tc>
        <w:tc>
          <w:tcPr>
            <w:tcW w:w="123" w:type="pct"/>
            <w:vAlign w:val="bottom"/>
          </w:tcPr>
          <w:p w14:paraId="7CA8BD4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70735C28" w14:textId="10789869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2,728,956</w:t>
            </w:r>
          </w:p>
        </w:tc>
      </w:tr>
      <w:tr w:rsidR="00094166" w:rsidRPr="00796FB7" w14:paraId="14E2E487" w14:textId="77777777" w:rsidTr="00321007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14:paraId="5D1CF637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3B1E760B" w14:textId="0C435864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firstLine="1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176,49</w:t>
            </w:r>
            <w:r w:rsidR="007E169D" w:rsidRPr="00796FB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1AA36A9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C566F" w14:textId="6F931C81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firstLine="1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174,259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47CC894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C8341" w14:textId="3D2FB337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19,</w:t>
            </w:r>
            <w:r w:rsidR="00F47C37" w:rsidRPr="00796FB7">
              <w:rPr>
                <w:rFonts w:ascii="Angsana New" w:hAnsi="Angsan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3704092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F6A38" w14:textId="20B9604A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22,900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</w:tcPr>
          <w:p w14:paraId="05FAAC6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7CB4BEE2" w14:textId="28AAC2B0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="00F47C37" w:rsidRPr="00796FB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47C37" w:rsidRPr="00796FB7">
              <w:rPr>
                <w:rFonts w:ascii="Angsana New" w:hAnsi="Angsan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3" w:type="pct"/>
            <w:vAlign w:val="bottom"/>
          </w:tcPr>
          <w:p w14:paraId="3D0BF1A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0E41FF11" w14:textId="0DE12918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197,159</w:t>
            </w:r>
          </w:p>
        </w:tc>
      </w:tr>
      <w:tr w:rsidR="00094166" w:rsidRPr="00796FB7" w14:paraId="7FCED5CF" w14:textId="77777777" w:rsidTr="00321007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CF1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72443" w14:textId="11657780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2,774,98</w:t>
            </w:r>
            <w:r w:rsidR="007E169D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5C6F5E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D59243" w14:textId="5A7153C0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2,812,365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858F64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EC9E7D" w14:textId="717F6E52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</w:t>
            </w:r>
            <w:r w:rsidR="00F47C37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F47C37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4D0DC4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89110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601249" w14:textId="2B9415A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113,750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04AA706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19A62EBA" w14:textId="165512DD" w:rsidR="00094166" w:rsidRPr="00796FB7" w:rsidRDefault="00212A6F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2,9</w:t>
            </w:r>
            <w:r w:rsidR="004D0DC4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F47C37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F47C37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3" w:type="pct"/>
            <w:vAlign w:val="bottom"/>
          </w:tcPr>
          <w:p w14:paraId="175B683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14:paraId="28B9ED3C" w14:textId="13EB961D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2,926,115</w:t>
            </w:r>
          </w:p>
        </w:tc>
      </w:tr>
      <w:tr w:rsidR="00094166" w:rsidRPr="00796FB7" w14:paraId="6AB12359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ED5D3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791CBEF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ED81E3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240B2AD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B769F2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0C414A6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D5905B7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B3CF60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7CB82FE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3" w:type="pct"/>
            <w:vAlign w:val="bottom"/>
          </w:tcPr>
          <w:p w14:paraId="4111BEC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vAlign w:val="bottom"/>
          </w:tcPr>
          <w:p w14:paraId="60D1A63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Align w:val="bottom"/>
          </w:tcPr>
          <w:p w14:paraId="65E3AEA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094166" w:rsidRPr="00796FB7" w14:paraId="13173DFA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A5FAE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029652A6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BED53A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3AAF84C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A8616A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05207D6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A78C09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5818D0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60CA23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4DB7A27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vAlign w:val="bottom"/>
          </w:tcPr>
          <w:p w14:paraId="18E0BFE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012F6A8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4166" w:rsidRPr="00796FB7" w14:paraId="30E28A94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</w:tcPr>
          <w:p w14:paraId="7DB14D6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15F2520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409E7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260B4A17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26238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442ED83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428FFA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3E4B5C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81EAD1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0BE4549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vAlign w:val="bottom"/>
          </w:tcPr>
          <w:p w14:paraId="518D953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3FA17A6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4166" w:rsidRPr="00796FB7" w14:paraId="1049E12B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</w:tcPr>
          <w:p w14:paraId="7DEB279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415A5479" w14:textId="3E42DB20" w:rsidR="00094166" w:rsidRPr="00796FB7" w:rsidRDefault="00831F4B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2,774,98</w:t>
            </w:r>
            <w:r w:rsidR="007E169D" w:rsidRPr="00796FB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1677B9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39FD8E06" w14:textId="45B22BC3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2,812,365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F3E562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257C8F3B" w14:textId="31136407" w:rsidR="00094166" w:rsidRPr="00796FB7" w:rsidRDefault="005D2B75" w:rsidP="005E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68F9B9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E50721B" w14:textId="4873143E" w:rsidR="00094166" w:rsidRPr="00796FB7" w:rsidRDefault="00094166" w:rsidP="00B1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F363A8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4E6FC972" w14:textId="46435A5E" w:rsidR="00094166" w:rsidRPr="00796FB7" w:rsidRDefault="005E421D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2,774,98</w:t>
            </w:r>
            <w:r w:rsidR="007E169D" w:rsidRPr="00796FB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" w:type="pct"/>
            <w:vAlign w:val="bottom"/>
          </w:tcPr>
          <w:p w14:paraId="318FFF0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7C3820A9" w14:textId="760D8C1E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2,812,365</w:t>
            </w:r>
          </w:p>
        </w:tc>
      </w:tr>
      <w:tr w:rsidR="00094166" w:rsidRPr="00796FB7" w14:paraId="34E7208F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</w:tcPr>
          <w:p w14:paraId="7D4FE62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CE3C4" w14:textId="52878DA9" w:rsidR="00094166" w:rsidRPr="00796FB7" w:rsidRDefault="00831F4B" w:rsidP="0083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FADD9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4191C" w14:textId="10A9E748" w:rsidR="00094166" w:rsidRPr="00796FB7" w:rsidRDefault="00094166" w:rsidP="00B1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5" w:right="-136" w:hanging="4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01441E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3128FD" w14:textId="5D4409BA" w:rsidR="00094166" w:rsidRPr="00796FB7" w:rsidRDefault="005D2B75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148,669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CFE453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2C1AD" w14:textId="01E6EF14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113,750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1BCCA2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32A374B6" w14:textId="00760DF1" w:rsidR="00094166" w:rsidRPr="00796FB7" w:rsidRDefault="002E0293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148,669</w:t>
            </w:r>
          </w:p>
        </w:tc>
        <w:tc>
          <w:tcPr>
            <w:tcW w:w="123" w:type="pct"/>
            <w:vAlign w:val="bottom"/>
          </w:tcPr>
          <w:p w14:paraId="43C1355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662858E4" w14:textId="2D75CF81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113,750</w:t>
            </w:r>
          </w:p>
        </w:tc>
      </w:tr>
      <w:tr w:rsidR="00094166" w:rsidRPr="00796FB7" w14:paraId="69BE2A54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D8DFD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4FC4" w14:textId="33FE7636" w:rsidR="00094166" w:rsidRPr="00796FB7" w:rsidRDefault="005D2B75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2,774,98</w:t>
            </w:r>
            <w:r w:rsidR="007E169D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4D0D41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45D0E" w14:textId="4E3554A0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2,812,365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752A38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2EEE" w14:textId="1361F470" w:rsidR="00094166" w:rsidRPr="00796FB7" w:rsidRDefault="005D2B75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148,669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B03A9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4ED21" w14:textId="127AEDC8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113,750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FC9D3E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2C7EA" w14:textId="20BA6B2E" w:rsidR="00094166" w:rsidRPr="00796FB7" w:rsidRDefault="005E421D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</w:t>
            </w:r>
            <w:r w:rsidR="002E0293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="000C7556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</w:t>
            </w:r>
            <w:r w:rsidR="002E0293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,65</w:t>
            </w:r>
            <w:r w:rsidR="007E169D"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3" w:type="pct"/>
            <w:vAlign w:val="bottom"/>
          </w:tcPr>
          <w:p w14:paraId="6D4C400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185FE" w14:textId="587239E6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2,926,115</w:t>
            </w:r>
          </w:p>
        </w:tc>
      </w:tr>
      <w:tr w:rsidR="00094166" w:rsidRPr="00796FB7" w14:paraId="5F4CC73D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DBB82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33DDB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BCEC9B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D6FD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F573B7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91AB0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F5A56F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C67F5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55102F5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  <w:vAlign w:val="bottom"/>
          </w:tcPr>
          <w:p w14:paraId="68F58E7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vAlign w:val="bottom"/>
          </w:tcPr>
          <w:p w14:paraId="2F679EA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14:paraId="353F7A8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094166" w:rsidRPr="00796FB7" w14:paraId="2A348980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845776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กำไรตามส่วนงาน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  <w:t>ก่อนหักภาษีเงินได้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331C1DB7" w14:textId="18D4BE19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183,408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8ACB2C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74531FBB" w14:textId="70FA44D0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20</w:t>
            </w:r>
            <w:r w:rsidR="00E67050" w:rsidRPr="00796FB7">
              <w:rPr>
                <w:rFonts w:ascii="Angsana New" w:hAnsi="Angsana New"/>
                <w:sz w:val="26"/>
                <w:szCs w:val="26"/>
              </w:rPr>
              <w:t>0</w:t>
            </w:r>
            <w:r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="00E67050" w:rsidRPr="00796FB7">
              <w:rPr>
                <w:rFonts w:ascii="Angsana New" w:hAnsi="Angsana New"/>
                <w:sz w:val="26"/>
                <w:szCs w:val="26"/>
              </w:rPr>
              <w:t>693</w:t>
            </w:r>
            <w:r w:rsidRPr="00796F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3F545E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6387FAF2" w14:textId="4700FFC9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12,562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2B3070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9228890" w14:textId="307342E0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13,228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1CDDEC7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08C6014E" w14:textId="2DABABB8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195,970</w:t>
            </w:r>
          </w:p>
        </w:tc>
        <w:tc>
          <w:tcPr>
            <w:tcW w:w="123" w:type="pct"/>
            <w:vAlign w:val="bottom"/>
          </w:tcPr>
          <w:p w14:paraId="2F2CBFE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62CB3EC9" w14:textId="3868B6A3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21</w:t>
            </w:r>
            <w:r w:rsidR="002277CB" w:rsidRPr="00796FB7">
              <w:rPr>
                <w:rFonts w:ascii="Angsana New" w:hAnsi="Angsana New"/>
                <w:sz w:val="26"/>
                <w:szCs w:val="26"/>
              </w:rPr>
              <w:t>3</w:t>
            </w:r>
            <w:r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="002277CB" w:rsidRPr="00796FB7">
              <w:rPr>
                <w:rFonts w:ascii="Angsana New" w:hAnsi="Angsana New"/>
                <w:sz w:val="26"/>
                <w:szCs w:val="26"/>
              </w:rPr>
              <w:t>92</w:t>
            </w:r>
            <w:r w:rsidR="007E21C6" w:rsidRPr="00796FB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94166" w:rsidRPr="00796FB7" w14:paraId="3C036E06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8BBD3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75015" w14:textId="41732C80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26,445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FF812B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1DAB4" w14:textId="6C201086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33,885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B60136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4C1A9" w14:textId="58C92EAD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016648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BA43B" w14:textId="3F829B5A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6D78115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323E59BA" w14:textId="5F0FFC88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>26,567</w:t>
            </w:r>
          </w:p>
        </w:tc>
        <w:tc>
          <w:tcPr>
            <w:tcW w:w="123" w:type="pct"/>
            <w:vAlign w:val="bottom"/>
          </w:tcPr>
          <w:p w14:paraId="1D04F8A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62C50952" w14:textId="197B5378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33,864</w:t>
            </w:r>
          </w:p>
        </w:tc>
      </w:tr>
      <w:tr w:rsidR="00094166" w:rsidRPr="00796FB7" w14:paraId="198F0175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A0B0D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รวมกำไรตามส่วนงาน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D586A" w14:textId="66A920EE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156,963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2259D5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213B5" w14:textId="2707DBD6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7E169D" w:rsidRPr="00796FB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E169D" w:rsidRPr="00796FB7">
              <w:rPr>
                <w:rFonts w:ascii="Angsana New" w:hAnsi="Angsana New"/>
                <w:b/>
                <w:bCs/>
                <w:sz w:val="26"/>
                <w:szCs w:val="26"/>
              </w:rPr>
              <w:t>808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88ADF5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61B18" w14:textId="01EEA0A2" w:rsidR="00094166" w:rsidRPr="00796FB7" w:rsidRDefault="00B154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12,440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6A141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10B1F" w14:textId="490D05FD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13,249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6864858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31050" w14:textId="4F37CB30" w:rsidR="00094166" w:rsidRPr="00796FB7" w:rsidRDefault="00B1423D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169,403</w:t>
            </w:r>
          </w:p>
        </w:tc>
        <w:tc>
          <w:tcPr>
            <w:tcW w:w="123" w:type="pct"/>
            <w:vAlign w:val="bottom"/>
          </w:tcPr>
          <w:p w14:paraId="3A75B477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9062E" w14:textId="24982704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7E169D" w:rsidRPr="00796FB7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96FB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E169D" w:rsidRPr="00796FB7">
              <w:rPr>
                <w:rFonts w:ascii="Angsana New" w:hAnsi="Angsana New"/>
                <w:b/>
                <w:bCs/>
                <w:sz w:val="26"/>
                <w:szCs w:val="26"/>
              </w:rPr>
              <w:t>057</w:t>
            </w:r>
          </w:p>
        </w:tc>
      </w:tr>
      <w:tr w:rsidR="00094166" w:rsidRPr="00796FB7" w14:paraId="27C2464C" w14:textId="77777777" w:rsidTr="00321007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37AAD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58A0C81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B286AE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489AE0C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8AD6A6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2FD91D1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73E8D8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5C7F2B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12B6662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3" w:type="pct"/>
            <w:vAlign w:val="bottom"/>
          </w:tcPr>
          <w:p w14:paraId="7A7A287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vAlign w:val="bottom"/>
          </w:tcPr>
          <w:p w14:paraId="3B6EEA1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vAlign w:val="bottom"/>
          </w:tcPr>
          <w:p w14:paraId="2918640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94166" w:rsidRPr="00796FB7" w14:paraId="463460D9" w14:textId="77777777" w:rsidTr="00321007">
        <w:tc>
          <w:tcPr>
            <w:tcW w:w="1219" w:type="pct"/>
            <w:tcBorders>
              <w:left w:val="nil"/>
              <w:right w:val="nil"/>
            </w:tcBorders>
            <w:noWrap/>
            <w:vAlign w:val="bottom"/>
          </w:tcPr>
          <w:p w14:paraId="630F9EB5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สินทรัพย์ส่วนงาน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6948826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DC0BFC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06892A6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72B87DB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C07B46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E9F9C3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C38E5E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4DD9061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19CC8B0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vAlign w:val="bottom"/>
          </w:tcPr>
          <w:p w14:paraId="56FDAAF6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5C94740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4166" w:rsidRPr="00796FB7" w14:paraId="283E40AA" w14:textId="77777777" w:rsidTr="00321007">
        <w:trPr>
          <w:trHeight w:val="76"/>
        </w:trPr>
        <w:tc>
          <w:tcPr>
            <w:tcW w:w="121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744E0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 xml:space="preserve">/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br/>
              <w:t xml:space="preserve">31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22E263A6" w14:textId="241D038A" w:rsidR="00094166" w:rsidRPr="00796FB7" w:rsidRDefault="00215054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3,549,881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215898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6F490E86" w14:textId="486894B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3,</w:t>
            </w:r>
            <w:r w:rsidR="00215054" w:rsidRPr="00796FB7">
              <w:rPr>
                <w:rFonts w:ascii="Angsana New" w:hAnsi="Angsana New"/>
                <w:sz w:val="26"/>
                <w:szCs w:val="26"/>
              </w:rPr>
              <w:t>479</w:t>
            </w:r>
            <w:r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="00215054" w:rsidRPr="00796FB7">
              <w:rPr>
                <w:rFonts w:ascii="Angsana New" w:hAnsi="Angsana New"/>
                <w:sz w:val="26"/>
                <w:szCs w:val="26"/>
              </w:rPr>
              <w:t>876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0BF23C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6B12C6B4" w14:textId="3A7D5864" w:rsidR="00094166" w:rsidRPr="00796FB7" w:rsidRDefault="002639AB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455,892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A5DDEC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B740C0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</w:p>
          <w:p w14:paraId="0E37533B" w14:textId="7BADD2CD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44</w:t>
            </w:r>
            <w:r w:rsidR="002C035F" w:rsidRPr="00796FB7">
              <w:rPr>
                <w:rFonts w:ascii="Angsana New" w:hAnsi="Angsana New"/>
                <w:sz w:val="26"/>
                <w:szCs w:val="26"/>
              </w:rPr>
              <w:t>8,803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80ABF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1252F389" w14:textId="2B81D3D9" w:rsidR="00094166" w:rsidRPr="00796FB7" w:rsidRDefault="00FD3E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4,005,773</w:t>
            </w:r>
          </w:p>
        </w:tc>
        <w:tc>
          <w:tcPr>
            <w:tcW w:w="123" w:type="pct"/>
          </w:tcPr>
          <w:p w14:paraId="1355948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552FDD01" w14:textId="37414762" w:rsidR="00094166" w:rsidRPr="00796FB7" w:rsidRDefault="00107B03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3</w:t>
            </w:r>
            <w:r w:rsidR="00094166"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Pr="00796FB7">
              <w:rPr>
                <w:rFonts w:ascii="Angsana New" w:hAnsi="Angsana New"/>
                <w:sz w:val="26"/>
                <w:szCs w:val="26"/>
              </w:rPr>
              <w:t>928</w:t>
            </w:r>
            <w:r w:rsidR="00094166"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Pr="00796FB7">
              <w:rPr>
                <w:rFonts w:ascii="Angsana New" w:hAnsi="Angsana New"/>
                <w:sz w:val="26"/>
                <w:szCs w:val="26"/>
              </w:rPr>
              <w:t>679</w:t>
            </w:r>
            <w:r w:rsidR="00094166" w:rsidRPr="00796F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94166" w:rsidRPr="00796FB7" w14:paraId="0F6D92E4" w14:textId="77777777" w:rsidTr="00321007">
        <w:trPr>
          <w:trHeight w:val="50"/>
        </w:trPr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3704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8432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675929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4F608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2DF689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B96C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A956102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78A7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F47603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3043740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vAlign w:val="bottom"/>
          </w:tcPr>
          <w:p w14:paraId="26C7EE8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5F16F97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094166" w:rsidRPr="00796FB7" w14:paraId="5EB4F172" w14:textId="77777777" w:rsidTr="00321007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8F8E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14:paraId="6262ED4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8365BD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vAlign w:val="bottom"/>
          </w:tcPr>
          <w:p w14:paraId="286E4224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8EC1C4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05065273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E95BA27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11342BC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AF3F499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0BFB644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" w:type="pct"/>
          </w:tcPr>
          <w:p w14:paraId="4643CC31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31FD550F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4166" w:rsidRPr="00796FB7" w14:paraId="7C495976" w14:textId="77777777" w:rsidTr="00321007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F89D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t xml:space="preserve">/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</w:rPr>
              <w:br/>
              <w:t xml:space="preserve">31 </w:t>
            </w:r>
            <w:r w:rsidRPr="00796F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6E3E1" w14:textId="27E18D8A" w:rsidR="00094166" w:rsidRPr="00796FB7" w:rsidRDefault="00131185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1,251,487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110F71E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52593" w14:textId="29A63ACE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1,</w:t>
            </w:r>
            <w:r w:rsidR="00215054" w:rsidRPr="00796FB7">
              <w:rPr>
                <w:rFonts w:ascii="Angsana New" w:hAnsi="Angsana New"/>
                <w:sz w:val="26"/>
                <w:szCs w:val="26"/>
              </w:rPr>
              <w:t>286</w:t>
            </w:r>
            <w:r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="00215054" w:rsidRPr="00796FB7">
              <w:rPr>
                <w:rFonts w:ascii="Angsana New" w:hAnsi="Angsana New"/>
                <w:sz w:val="26"/>
                <w:szCs w:val="26"/>
              </w:rPr>
              <w:t>368</w:t>
            </w:r>
            <w:r w:rsidRPr="00796F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DF2C8D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D073F" w14:textId="60CBC2A6" w:rsidR="00094166" w:rsidRPr="00796FB7" w:rsidRDefault="002639AB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125,996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DCBD6A0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590B0" w14:textId="44BB8759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9</w:t>
            </w:r>
            <w:r w:rsidR="002C035F" w:rsidRPr="00796FB7">
              <w:rPr>
                <w:rFonts w:ascii="Angsana New" w:hAnsi="Angsana New"/>
                <w:sz w:val="26"/>
                <w:szCs w:val="26"/>
              </w:rPr>
              <w:t>1</w:t>
            </w:r>
            <w:r w:rsidRPr="00796FB7">
              <w:rPr>
                <w:rFonts w:ascii="Angsana New" w:hAnsi="Angsana New"/>
                <w:sz w:val="26"/>
                <w:szCs w:val="26"/>
              </w:rPr>
              <w:t>,6</w:t>
            </w:r>
            <w:r w:rsidR="002C035F" w:rsidRPr="00796FB7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ABCA49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72037ABD" w14:textId="4FFD7763" w:rsidR="00094166" w:rsidRPr="00796FB7" w:rsidRDefault="00FD3ED9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/>
              <w:rPr>
                <w:rFonts w:ascii="Angsana New" w:hAnsi="Angsana New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1,377,483</w:t>
            </w:r>
          </w:p>
        </w:tc>
        <w:tc>
          <w:tcPr>
            <w:tcW w:w="123" w:type="pct"/>
          </w:tcPr>
          <w:p w14:paraId="0A8899DA" w14:textId="77777777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3582F6F8" w14:textId="3CB7F2C9" w:rsidR="00094166" w:rsidRPr="00796FB7" w:rsidRDefault="00094166" w:rsidP="0009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5" w:right="-136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6FB7">
              <w:rPr>
                <w:rFonts w:ascii="Angsana New" w:hAnsi="Angsana New"/>
                <w:sz w:val="26"/>
                <w:szCs w:val="26"/>
              </w:rPr>
              <w:t>1,</w:t>
            </w:r>
            <w:r w:rsidR="004F4788" w:rsidRPr="00796FB7">
              <w:rPr>
                <w:rFonts w:ascii="Angsana New" w:hAnsi="Angsana New"/>
                <w:sz w:val="26"/>
                <w:szCs w:val="26"/>
              </w:rPr>
              <w:t>378</w:t>
            </w:r>
            <w:r w:rsidRPr="00796FB7">
              <w:rPr>
                <w:rFonts w:ascii="Angsana New" w:hAnsi="Angsana New"/>
                <w:sz w:val="26"/>
                <w:szCs w:val="26"/>
              </w:rPr>
              <w:t>,</w:t>
            </w:r>
            <w:r w:rsidR="004F4788" w:rsidRPr="00796FB7">
              <w:rPr>
                <w:rFonts w:ascii="Angsana New" w:hAnsi="Angsana New"/>
                <w:sz w:val="26"/>
                <w:szCs w:val="26"/>
              </w:rPr>
              <w:t>005</w:t>
            </w:r>
            <w:r w:rsidRPr="00796F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5AB6AC7F" w14:textId="77777777" w:rsidR="00321007" w:rsidRDefault="00321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3"/>
        <w:gridCol w:w="1432"/>
        <w:gridCol w:w="247"/>
        <w:gridCol w:w="1422"/>
        <w:gridCol w:w="6"/>
      </w:tblGrid>
      <w:tr w:rsidR="00052FF3" w:rsidRPr="00796FB7" w14:paraId="6BE39A2B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041CA8F" w14:textId="77777777" w:rsidR="00052FF3" w:rsidRPr="00796FB7" w:rsidRDefault="00052FF3" w:rsidP="004D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4BD6B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2FF3" w:rsidRPr="00796FB7" w14:paraId="1DBC7563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159E5DD5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8271BE" w14:textId="533F5D8C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27D28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8608B" w14:textId="2703A53B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2FF3" w:rsidRPr="00796FB7" w14:paraId="48ACDFC2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1F015FA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80ECE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736B" w:rsidRPr="00796FB7" w14:paraId="6EC7EDD5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B10F709" w14:textId="77777777" w:rsidR="0021736B" w:rsidRPr="00796FB7" w:rsidRDefault="0021736B" w:rsidP="002173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4E1DAC7" w14:textId="501D70BA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169,403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92DB36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07511" w14:textId="2134EF52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E7DA7" w:rsidRPr="00796FB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7DA7" w:rsidRPr="00796FB7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</w:tr>
      <w:tr w:rsidR="0021736B" w:rsidRPr="00796FB7" w14:paraId="0271DC7A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6FBEA5C" w14:textId="77777777" w:rsidR="0021736B" w:rsidRPr="00796FB7" w:rsidRDefault="0021736B" w:rsidP="002173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95A8725" w14:textId="15B92728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(1,80</w:t>
            </w:r>
            <w:r w:rsidR="007E169D" w:rsidRPr="00796FB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F40FF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D7D70" w14:textId="0583094C" w:rsidR="0021736B" w:rsidRPr="00796FB7" w:rsidRDefault="00BE7DA7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21736B" w:rsidRPr="00796FB7" w14:paraId="21BEA02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523DCEE" w14:textId="77777777" w:rsidR="0021736B" w:rsidRPr="00796FB7" w:rsidRDefault="0021736B" w:rsidP="002173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BDF818A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7944E7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2D7C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36B" w:rsidRPr="00796FB7" w14:paraId="515EF17C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13A5AE" w14:textId="77777777" w:rsidR="0021736B" w:rsidRPr="00796FB7" w:rsidRDefault="0021736B" w:rsidP="0021736B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C7DB0D" w14:textId="44F2C314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2B6F92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3F29A" w14:textId="57C3907C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21736B" w:rsidRPr="00796FB7" w14:paraId="1A87899B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262FF7C" w14:textId="77777777" w:rsidR="0021736B" w:rsidRPr="00796FB7" w:rsidRDefault="0021736B" w:rsidP="002173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FFEED" w14:textId="11379E59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130C7"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130C7"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E169D"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13C3DC" w14:textId="77777777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D88D7" w14:textId="0523FFEA" w:rsidR="0021736B" w:rsidRPr="00796FB7" w:rsidRDefault="0021736B" w:rsidP="0021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</w:t>
            </w:r>
            <w:r w:rsidR="00BE7DA7"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</w:tr>
    </w:tbl>
    <w:p w14:paraId="01907ACE" w14:textId="77777777" w:rsidR="000858B8" w:rsidRPr="00796FB7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C16F62" w14:textId="476E5484" w:rsidR="000858B8" w:rsidRPr="00796FB7" w:rsidRDefault="000858B8" w:rsidP="0008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796FB7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1DAAE22" w14:textId="77777777" w:rsidR="000858B8" w:rsidRPr="00796FB7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46E750" w14:textId="1042799E" w:rsidR="00913FA9" w:rsidRPr="00796FB7" w:rsidRDefault="000858B8" w:rsidP="00243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7EE004E0" w14:textId="77777777" w:rsidR="00243E9F" w:rsidRPr="00796FB7" w:rsidRDefault="00243E9F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3"/>
        <w:gridCol w:w="1432"/>
        <w:gridCol w:w="247"/>
        <w:gridCol w:w="1428"/>
      </w:tblGrid>
      <w:tr w:rsidR="00C16D5D" w:rsidRPr="00796FB7" w14:paraId="15324351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7313DB0C" w14:textId="77777777" w:rsidR="00C16D5D" w:rsidRPr="00796FB7" w:rsidRDefault="00C16D5D" w:rsidP="00C16D5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5BC75963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BD18E3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67081D9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16D5D" w:rsidRPr="00796FB7" w14:paraId="74562BB1" w14:textId="77777777" w:rsidTr="00057692">
        <w:trPr>
          <w:trHeight w:val="60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44D39F7" w14:textId="77777777" w:rsidR="00C16D5D" w:rsidRPr="00796FB7" w:rsidRDefault="00C16D5D" w:rsidP="00C16D5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1B593C4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F2BAA5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3EF09C2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16D5D" w:rsidRPr="00796FB7" w14:paraId="40C3CF4A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8D72BCC" w14:textId="77777777" w:rsidR="00C16D5D" w:rsidRPr="00796FB7" w:rsidRDefault="00C16D5D" w:rsidP="00C16D5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1B80CBF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CDDAD8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0517A0B" w14:textId="77777777" w:rsidR="00C16D5D" w:rsidRPr="00796FB7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7692" w:rsidRPr="00796FB7" w14:paraId="789D7D4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32F414D0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F3B9D" w14:textId="26AD1811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2,1</w:t>
            </w:r>
            <w:r w:rsidR="00FB0E38" w:rsidRPr="00796FB7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FB0E38" w:rsidRPr="00796FB7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2EDDE3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1DDE" w14:textId="176D81F2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2,136,385</w:t>
            </w:r>
          </w:p>
        </w:tc>
      </w:tr>
      <w:tr w:rsidR="00057692" w:rsidRPr="00796FB7" w14:paraId="2CACFB9C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CDCE0E4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C76A6" w14:textId="6AE9445A" w:rsidR="00057692" w:rsidRPr="00796FB7" w:rsidRDefault="00FB0E38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  <w:r w:rsidR="00057692"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50A6C2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1BE5" w14:textId="3D8A4935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392,639</w:t>
            </w:r>
          </w:p>
        </w:tc>
      </w:tr>
      <w:tr w:rsidR="007E169D" w:rsidRPr="00796FB7" w14:paraId="7AB82D15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737C841" w14:textId="58EC84A9" w:rsidR="007E169D" w:rsidRPr="00796FB7" w:rsidRDefault="007E169D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3530" w14:textId="2A45707F" w:rsidR="007E169D" w:rsidRPr="00796FB7" w:rsidRDefault="007E169D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51,001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A74887" w14:textId="77777777" w:rsidR="007E169D" w:rsidRPr="00796FB7" w:rsidRDefault="007E169D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57EF" w14:textId="10D6E65A" w:rsidR="007E169D" w:rsidRPr="00796FB7" w:rsidRDefault="007E169D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52,055</w:t>
            </w:r>
          </w:p>
        </w:tc>
      </w:tr>
      <w:tr w:rsidR="00057692" w:rsidRPr="00796FB7" w14:paraId="5F5A629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3CCEEFC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F51D" w14:textId="6CA8595E" w:rsidR="00057692" w:rsidRPr="00796FB7" w:rsidRDefault="00FB0E38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057692"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E042E2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2C0C7" w14:textId="0C01CB39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47,381</w:t>
            </w:r>
          </w:p>
        </w:tc>
      </w:tr>
      <w:tr w:rsidR="00057692" w:rsidRPr="00796FB7" w14:paraId="41DBD75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861673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80575" w14:textId="2980C175" w:rsidR="00057692" w:rsidRPr="00796FB7" w:rsidRDefault="00FB0E38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057692"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961E83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6C98" w14:textId="512C6461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34,988</w:t>
            </w:r>
          </w:p>
        </w:tc>
      </w:tr>
      <w:tr w:rsidR="00057692" w:rsidRPr="00796FB7" w14:paraId="5D14C300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E1E3F4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2C0F6" w14:textId="11F9173E" w:rsidR="00057692" w:rsidRPr="00796FB7" w:rsidRDefault="007E169D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057692"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FB0E38" w:rsidRPr="00796FB7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E1757B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4E0E6" w14:textId="5E3AA564" w:rsidR="00057692" w:rsidRPr="00796FB7" w:rsidRDefault="007E169D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057692" w:rsidRPr="00796FB7">
              <w:rPr>
                <w:rFonts w:ascii="Angsana New" w:hAnsi="Angsana New" w:hint="cs"/>
                <w:color w:val="000000"/>
                <w:sz w:val="28"/>
                <w:szCs w:val="28"/>
              </w:rPr>
              <w:t>,5</w:t>
            </w:r>
            <w:r w:rsidRPr="00796FB7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</w:p>
        </w:tc>
      </w:tr>
      <w:tr w:rsidR="00057692" w:rsidRPr="00796FB7" w14:paraId="78494178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089C320" w14:textId="77777777" w:rsidR="00057692" w:rsidRPr="00796FB7" w:rsidRDefault="00057692" w:rsidP="00057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0F5A39" w14:textId="5E288A19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2,72</w:t>
            </w:r>
            <w:r w:rsidR="00554B8B" w:rsidRPr="00796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796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,6</w:t>
            </w:r>
            <w:r w:rsidR="00554B8B" w:rsidRPr="00796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50E02" w14:textId="77777777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F724BD" w14:textId="4BCF4B61" w:rsidR="00057692" w:rsidRPr="00796FB7" w:rsidRDefault="00057692" w:rsidP="0005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2,728,956</w:t>
            </w:r>
          </w:p>
        </w:tc>
      </w:tr>
    </w:tbl>
    <w:p w14:paraId="0393DD86" w14:textId="3AAA04DF" w:rsidR="004E2DE4" w:rsidRPr="00796FB7" w:rsidRDefault="004E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E8B201" w14:textId="31827AA5" w:rsidR="00D44225" w:rsidRPr="00796FB7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796FB7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7D2E5F" w14:textId="087F0889" w:rsidR="00D47DCF" w:rsidRPr="00796FB7" w:rsidRDefault="00D47DCF" w:rsidP="00D47DC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796FB7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งวด</w:t>
      </w:r>
      <w:r w:rsidR="004E2DE4" w:rsidRPr="00796FB7">
        <w:rPr>
          <w:rFonts w:asciiTheme="majorBidi" w:hAnsiTheme="majorBidi" w:cstheme="majorBidi" w:hint="cs"/>
          <w:sz w:val="28"/>
          <w:szCs w:val="28"/>
          <w:cs/>
        </w:rPr>
        <w:t>สามเดือนและหก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4E2DE4" w:rsidRPr="00796FB7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="004E2DE4" w:rsidRPr="00796FB7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E2DE4" w:rsidRPr="00796FB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2DE4" w:rsidRPr="00796FB7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4E2DE4" w:rsidRPr="00796FB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796FB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796FB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46525167" w14:textId="5F09AA58" w:rsidR="009B7A53" w:rsidRPr="00796FB7" w:rsidRDefault="009B7A53" w:rsidP="009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9328746" w14:textId="575B9F35" w:rsidR="009B7A53" w:rsidRPr="00796FB7" w:rsidRDefault="009B7A53" w:rsidP="009B7A53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เงินปันผล</w:t>
      </w:r>
    </w:p>
    <w:p w14:paraId="7E9C3106" w14:textId="77777777" w:rsidR="009B7A53" w:rsidRPr="00796FB7" w:rsidRDefault="009B7A53" w:rsidP="009B7A53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</w:p>
    <w:p w14:paraId="2CDD1F49" w14:textId="6FDCA469" w:rsidR="009B7A53" w:rsidRPr="00796FB7" w:rsidRDefault="009B7A53" w:rsidP="009B7A53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796FB7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3A06093D" w14:textId="77777777" w:rsidR="009B7A53" w:rsidRPr="00796FB7" w:rsidRDefault="009B7A53" w:rsidP="009B7A53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9B7A53" w:rsidRPr="00796FB7" w14:paraId="477CD362" w14:textId="77777777" w:rsidTr="00A818F6">
        <w:trPr>
          <w:tblHeader/>
        </w:trPr>
        <w:tc>
          <w:tcPr>
            <w:tcW w:w="3600" w:type="dxa"/>
            <w:vAlign w:val="bottom"/>
          </w:tcPr>
          <w:p w14:paraId="149D3B36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EF5361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502A233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B96F596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69586331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7EE2379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9B7A53" w:rsidRPr="00796FB7" w14:paraId="0851BB71" w14:textId="77777777" w:rsidTr="00A818F6">
        <w:trPr>
          <w:tblHeader/>
        </w:trPr>
        <w:tc>
          <w:tcPr>
            <w:tcW w:w="3600" w:type="dxa"/>
          </w:tcPr>
          <w:p w14:paraId="1AC643E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3288F19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6068E2C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4488EA87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539A0DE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5813BD4B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9B7A53" w:rsidRPr="00796FB7" w14:paraId="146641DF" w14:textId="77777777" w:rsidTr="00A818F6">
        <w:trPr>
          <w:tblHeader/>
        </w:trPr>
        <w:tc>
          <w:tcPr>
            <w:tcW w:w="3600" w:type="dxa"/>
            <w:hideMark/>
          </w:tcPr>
          <w:p w14:paraId="4290A5AF" w14:textId="1BEB69E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796FB7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4230F6E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B7DBF75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226D1C8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364ABD4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C4B00B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7A5BE772" w14:textId="77777777" w:rsidTr="00A818F6">
        <w:trPr>
          <w:tblHeader/>
        </w:trPr>
        <w:tc>
          <w:tcPr>
            <w:tcW w:w="3600" w:type="dxa"/>
            <w:hideMark/>
          </w:tcPr>
          <w:p w14:paraId="31F9CB13" w14:textId="1DD462BC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796FB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hideMark/>
          </w:tcPr>
          <w:p w14:paraId="56F0612E" w14:textId="1756FE85" w:rsidR="009B7A53" w:rsidRPr="00796FB7" w:rsidRDefault="00F07E54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0956"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C0956"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4C0956"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1708" w:rsidRPr="00796F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5ECD1446" w14:textId="64C41C40" w:rsidR="009B7A53" w:rsidRPr="00796FB7" w:rsidRDefault="00F07E54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7C8FB737" w14:textId="1F13EEDE" w:rsidR="009B7A53" w:rsidRPr="00796FB7" w:rsidRDefault="005B06DA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0.3334</w:t>
            </w:r>
          </w:p>
        </w:tc>
        <w:tc>
          <w:tcPr>
            <w:tcW w:w="231" w:type="dxa"/>
          </w:tcPr>
          <w:p w14:paraId="3074A78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64AB059" w14:textId="4C337A21" w:rsidR="009B7A53" w:rsidRPr="00796FB7" w:rsidRDefault="00F07E54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90.02</w:t>
            </w:r>
          </w:p>
        </w:tc>
      </w:tr>
      <w:tr w:rsidR="009B7A53" w:rsidRPr="00796FB7" w14:paraId="46785122" w14:textId="77777777" w:rsidTr="00A818F6">
        <w:trPr>
          <w:trHeight w:val="110"/>
          <w:tblHeader/>
        </w:trPr>
        <w:tc>
          <w:tcPr>
            <w:tcW w:w="3600" w:type="dxa"/>
          </w:tcPr>
          <w:p w14:paraId="32CB0B8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32872C4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B9F2D7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26A5D62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431685C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52168EF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2D771C00" w14:textId="77777777" w:rsidTr="00A818F6">
        <w:trPr>
          <w:tblHeader/>
        </w:trPr>
        <w:tc>
          <w:tcPr>
            <w:tcW w:w="3600" w:type="dxa"/>
            <w:hideMark/>
          </w:tcPr>
          <w:p w14:paraId="10CD5B4C" w14:textId="3F96760A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796FB7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31343333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A9CF508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3271150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373FFD8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2CED7A3C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58315EA9" w14:textId="77777777" w:rsidTr="00A818F6">
        <w:tc>
          <w:tcPr>
            <w:tcW w:w="3600" w:type="dxa"/>
            <w:hideMark/>
          </w:tcPr>
          <w:p w14:paraId="4D79FB6C" w14:textId="60D3AB9E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796FB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hideMark/>
          </w:tcPr>
          <w:p w14:paraId="5BAF4CC1" w14:textId="0E0C3643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6F205EE1" w14:textId="26E8BE7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  <w:hideMark/>
          </w:tcPr>
          <w:p w14:paraId="47E4C49D" w14:textId="7DEEC5FC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</w:t>
            </w:r>
            <w:r w:rsidRPr="00796FB7">
              <w:rPr>
                <w:rFonts w:asciiTheme="majorBidi" w:hAnsiTheme="majorBidi"/>
                <w:sz w:val="28"/>
                <w:szCs w:val="28"/>
              </w:rPr>
              <w:t>3704</w:t>
            </w:r>
          </w:p>
        </w:tc>
        <w:tc>
          <w:tcPr>
            <w:tcW w:w="231" w:type="dxa"/>
          </w:tcPr>
          <w:p w14:paraId="2E57A403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33BCCEC" w14:textId="34AF3B6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100.01</w:t>
            </w:r>
          </w:p>
        </w:tc>
      </w:tr>
    </w:tbl>
    <w:p w14:paraId="727C3755" w14:textId="77777777" w:rsidR="009B7A53" w:rsidRPr="00796FB7" w:rsidRDefault="009B7A53" w:rsidP="009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BA6B0FB" w14:textId="345774FA" w:rsidR="00B04D4B" w:rsidRPr="00796FB7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796FB7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796FB7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796FB7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18751BF7" w14:textId="11483490" w:rsidR="00884C71" w:rsidRPr="00796FB7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796FB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1848856" w14:textId="2FBEFF46" w:rsidR="00635589" w:rsidRPr="00796FB7" w:rsidRDefault="0063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66"/>
      </w:tblGrid>
      <w:tr w:rsidR="00924924" w:rsidRPr="00796FB7" w14:paraId="2C8809E3" w14:textId="77777777" w:rsidTr="00BE2FBC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796FB7" w14:paraId="3E28057F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0CC6762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5D4BC095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213E5DD2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445E4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F4880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85E75F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B1A89E9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A21797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762269D" w14:textId="77777777" w:rsidTr="00BE2FBC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796FB7" w14:paraId="73716CFA" w14:textId="77777777" w:rsidTr="00BE2FBC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478F3AE0" w:rsidR="00924924" w:rsidRPr="00796FB7" w:rsidRDefault="00D47DCF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796FB7" w14:paraId="6381B0D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796FB7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BD273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3469D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01D1E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D5329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3A59C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796FB7" w14:paraId="03E4ECF0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796FB7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54ABA5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5BD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00B22D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796FB7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A0FE26" w14:textId="77777777" w:rsidR="00924924" w:rsidRPr="00796FB7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FD184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C01" w:rsidRPr="00796FB7" w14:paraId="2253F8E7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895C01" w:rsidRPr="00796FB7" w:rsidRDefault="00895C01" w:rsidP="00895C0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9AA7DB2" w14:textId="12CFC930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0358A" w:rsidRPr="00796FB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7CA503F5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C49D" w14:textId="1BF74AC3" w:rsidR="00895C01" w:rsidRPr="00796FB7" w:rsidRDefault="00895C01" w:rsidP="00895C0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895C01" w:rsidRPr="00796FB7" w:rsidRDefault="00895C01" w:rsidP="00895C0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4D09835A" w14:textId="78FBE2FE" w:rsidR="00895C01" w:rsidRPr="00796FB7" w:rsidRDefault="00895C01" w:rsidP="00895C0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895C01" w:rsidRPr="00796FB7" w:rsidRDefault="00895C01" w:rsidP="00895C0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999BF1" w14:textId="07DA128C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0358A"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9002B6B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068E7610" w14:textId="0DBD4C24" w:rsidR="00895C01" w:rsidRPr="00796FB7" w:rsidRDefault="00895C01" w:rsidP="00895C0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0358A"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95C01" w:rsidRPr="00796FB7" w14:paraId="2A181BD2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1ACF3D3D" w14:textId="3B3AF458" w:rsidR="00895C01" w:rsidRPr="00796FB7" w:rsidRDefault="00895C01" w:rsidP="00895C0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1B6D0210" w14:textId="4FE9BFEC" w:rsidR="00895C01" w:rsidRPr="00796FB7" w:rsidRDefault="00ED5CA4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42" w:type="dxa"/>
          </w:tcPr>
          <w:p w14:paraId="3FF4DC6E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FB93FC7" w14:textId="42823B52" w:rsidR="00895C01" w:rsidRPr="00796FB7" w:rsidRDefault="00895C01" w:rsidP="00895C0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D08AA2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0B6364C9" w14:textId="7DA674BA" w:rsidR="00895C01" w:rsidRPr="00796FB7" w:rsidRDefault="00ED5CA4" w:rsidP="00895C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36" w:type="dxa"/>
          </w:tcPr>
          <w:p w14:paraId="7F1E3747" w14:textId="77777777" w:rsidR="00895C01" w:rsidRPr="00796FB7" w:rsidRDefault="00895C01" w:rsidP="00895C0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3B8AD7" w14:textId="130E27BB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4A3140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7150213D" w14:textId="7F65660C" w:rsidR="00895C01" w:rsidRPr="00796FB7" w:rsidRDefault="00ED5CA4" w:rsidP="00895C0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895C01" w:rsidRPr="00796FB7" w14:paraId="67299F8F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3F12D27C" w:rsidR="008C6167" w:rsidRPr="00796FB7" w:rsidRDefault="00895C01" w:rsidP="00895C0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5E7D3346" w:rsidR="00895C01" w:rsidRPr="00796FB7" w:rsidRDefault="00ED5CA4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42" w:type="dxa"/>
          </w:tcPr>
          <w:p w14:paraId="4D92BF41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C00E9C" w14:textId="4255CF1E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2011A8B" w14:textId="17A22443" w:rsidR="00895C01" w:rsidRPr="00796FB7" w:rsidRDefault="00895C01" w:rsidP="00895C01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895C01" w:rsidRPr="00796FB7" w:rsidRDefault="00895C01" w:rsidP="00895C0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B56C1AA" w14:textId="77777777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4997FF4A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C01" w:rsidRPr="00796FB7" w14:paraId="2B2370C3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73BCFD6F" w14:textId="77777777" w:rsidR="00895C01" w:rsidRPr="00796FB7" w:rsidRDefault="00895C01" w:rsidP="00895C0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53713A" w14:textId="77777777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02B991D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39D9540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737611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854CC8" w14:textId="77777777" w:rsidR="00895C01" w:rsidRPr="00796FB7" w:rsidRDefault="00895C01" w:rsidP="00895C01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F6FFF" w14:textId="77777777" w:rsidR="00895C01" w:rsidRPr="00796FB7" w:rsidRDefault="00895C01" w:rsidP="00895C0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DD84D39" w14:textId="77777777" w:rsidR="00895C01" w:rsidRPr="00796FB7" w:rsidRDefault="00895C01" w:rsidP="0089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75767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4080E023" w14:textId="77777777" w:rsidR="00895C01" w:rsidRPr="00796FB7" w:rsidRDefault="00895C01" w:rsidP="00895C0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167" w:rsidRPr="00796FB7" w14:paraId="4315741C" w14:textId="77777777" w:rsidTr="004F05E7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651CF21D" w14:textId="0CC96A2A" w:rsidR="008C6167" w:rsidRPr="00796FB7" w:rsidRDefault="008C6167" w:rsidP="008C616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2813002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11B7EAA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D7139B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7DE9A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2C383C0" w14:textId="77777777" w:rsidR="008C6167" w:rsidRPr="00796FB7" w:rsidRDefault="008C6167" w:rsidP="008C616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2335E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997617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41B22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7DA1CBD4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167" w:rsidRPr="00796FB7" w14:paraId="376FAA4D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32FE8C3C" w14:textId="25FA945E" w:rsidR="008C6167" w:rsidRPr="00796FB7" w:rsidRDefault="008C6167" w:rsidP="008C616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699A2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50D2C4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B266CC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E5F6C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3F9EBB" w14:textId="77777777" w:rsidR="008C6167" w:rsidRPr="00796FB7" w:rsidRDefault="008C6167" w:rsidP="008C616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9465F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CD8D91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CD277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20E2CA17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167" w:rsidRPr="00796FB7" w14:paraId="4B3223BA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4A6611DF" w14:textId="191A9C17" w:rsidR="008C6167" w:rsidRPr="00796FB7" w:rsidRDefault="008C6167" w:rsidP="008C616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8C8730D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287CC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F50814B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CC81B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4156D94" w14:textId="77777777" w:rsidR="008C6167" w:rsidRPr="00796FB7" w:rsidRDefault="008C6167" w:rsidP="008C616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9A254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754902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E990F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4C2AB4A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167" w:rsidRPr="00796FB7" w14:paraId="148FA53E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69C8541B" w14:textId="2CE2CBD7" w:rsidR="008C6167" w:rsidRPr="00796FB7" w:rsidRDefault="008C6167" w:rsidP="007E169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454F87B2" w14:textId="13B2B466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1715831F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F53EC5E" w14:textId="49BF76DC" w:rsidR="008C6167" w:rsidRPr="00796FB7" w:rsidRDefault="008C6167" w:rsidP="008C616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9F9D27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35CB431" w14:textId="513FAC8A" w:rsidR="008C6167" w:rsidRPr="00796FB7" w:rsidRDefault="008C6167" w:rsidP="008C616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79792B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2A3764" w14:textId="12CB0313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079BF031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045A3AD5" w14:textId="1141BAAF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</w:tr>
      <w:tr w:rsidR="008C6167" w:rsidRPr="00796FB7" w14:paraId="47A22151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2770F7D4" w14:textId="21A389B1" w:rsidR="008C6167" w:rsidRPr="00796FB7" w:rsidRDefault="008C6167" w:rsidP="007E169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E04926" w14:textId="19E61508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42" w:type="dxa"/>
          </w:tcPr>
          <w:p w14:paraId="3E62F512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608B34" w14:textId="2AC1A38F" w:rsidR="008C6167" w:rsidRPr="00796FB7" w:rsidRDefault="008C6167" w:rsidP="008C616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937AA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692C48" w14:textId="61AC5BA5" w:rsidR="008C6167" w:rsidRPr="00796FB7" w:rsidRDefault="008C6167" w:rsidP="008C616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36" w:type="dxa"/>
          </w:tcPr>
          <w:p w14:paraId="42D4907C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B7C614" w14:textId="2C44B9B6" w:rsidR="008C6167" w:rsidRPr="00796FB7" w:rsidRDefault="008C6167" w:rsidP="008C61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36CFB8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9CBB9C1" w14:textId="63953CC1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</w:tr>
      <w:tr w:rsidR="008C6167" w:rsidRPr="00796FB7" w14:paraId="55A806DF" w14:textId="77777777" w:rsidTr="008C6167">
        <w:trPr>
          <w:trHeight w:val="261"/>
        </w:trPr>
        <w:tc>
          <w:tcPr>
            <w:tcW w:w="2698" w:type="dxa"/>
            <w:shd w:val="clear" w:color="auto" w:fill="auto"/>
          </w:tcPr>
          <w:p w14:paraId="59946BE1" w14:textId="2A1C7CBE" w:rsidR="008C6167" w:rsidRPr="00796FB7" w:rsidRDefault="008C6167" w:rsidP="008C6167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FB6F9B" w14:textId="21EA55CC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</w:t>
            </w:r>
          </w:p>
        </w:tc>
        <w:tc>
          <w:tcPr>
            <w:tcW w:w="242" w:type="dxa"/>
          </w:tcPr>
          <w:p w14:paraId="21F5511F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B35D47F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5FBDB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3BD3BB" w14:textId="77777777" w:rsidR="008C6167" w:rsidRPr="00796FB7" w:rsidRDefault="008C6167" w:rsidP="008C616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6783E" w14:textId="77777777" w:rsidR="008C6167" w:rsidRPr="00796FB7" w:rsidRDefault="008C6167" w:rsidP="008C61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AF84B1" w14:textId="77777777" w:rsidR="008C6167" w:rsidRPr="00796FB7" w:rsidRDefault="008C6167" w:rsidP="008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4D8C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2E5D1A2" w14:textId="77777777" w:rsidR="008C6167" w:rsidRPr="00796FB7" w:rsidRDefault="008C6167" w:rsidP="008C61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2810E0" w14:textId="5D198A67" w:rsidR="00896D56" w:rsidRPr="00796FB7" w:rsidRDefault="00896D56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44"/>
        <w:gridCol w:w="13"/>
      </w:tblGrid>
      <w:tr w:rsidR="00924924" w:rsidRPr="00796FB7" w14:paraId="5CBF65C7" w14:textId="77777777" w:rsidTr="00896D56">
        <w:trPr>
          <w:gridAfter w:val="1"/>
          <w:wAfter w:w="13" w:type="dxa"/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87D48F" w14:textId="4F0B722D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25F2554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796FB7" w14:paraId="361A6867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35B07855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645ECE1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0" w:type="dxa"/>
            <w:gridSpan w:val="8"/>
            <w:vAlign w:val="bottom"/>
          </w:tcPr>
          <w:p w14:paraId="339D56DF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6E333A10" w14:textId="77777777" w:rsidTr="00896D56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E240485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205F824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15DF6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A5FF90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1ED020F8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1FA092F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6A3A092" w14:textId="77777777" w:rsidTr="00896D56">
        <w:trPr>
          <w:gridAfter w:val="1"/>
          <w:wAfter w:w="13" w:type="dxa"/>
          <w:trHeight w:val="182"/>
          <w:tblHeader/>
        </w:trPr>
        <w:tc>
          <w:tcPr>
            <w:tcW w:w="2698" w:type="dxa"/>
            <w:shd w:val="clear" w:color="auto" w:fill="auto"/>
            <w:vAlign w:val="bottom"/>
          </w:tcPr>
          <w:p w14:paraId="3E476F53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5586923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796FB7" w14:paraId="50AB86EE" w14:textId="77777777" w:rsidTr="00896D56">
        <w:trPr>
          <w:gridAfter w:val="1"/>
          <w:wAfter w:w="13" w:type="dxa"/>
          <w:trHeight w:val="182"/>
        </w:trPr>
        <w:tc>
          <w:tcPr>
            <w:tcW w:w="2698" w:type="dxa"/>
            <w:shd w:val="clear" w:color="auto" w:fill="auto"/>
            <w:vAlign w:val="bottom"/>
          </w:tcPr>
          <w:p w14:paraId="6E53C60C" w14:textId="2C6CA50E" w:rsidR="001F232D" w:rsidRPr="00796FB7" w:rsidRDefault="003775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D47DCF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47DCF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59" w:type="dxa"/>
            <w:gridSpan w:val="9"/>
            <w:vAlign w:val="bottom"/>
          </w:tcPr>
          <w:p w14:paraId="1EE19F5D" w14:textId="77777777" w:rsidR="001F232D" w:rsidRPr="00796FB7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796FB7" w14:paraId="37CA08A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5F6431A0" w14:textId="77777777" w:rsidR="001F232D" w:rsidRPr="00796FB7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C2B5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368D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CCB8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2DD05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6F0BEE83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796FB7" w14:paraId="180C0743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5CBAF29E" w14:textId="77777777" w:rsidR="001F232D" w:rsidRPr="00796FB7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66B7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26C81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61EEC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796FB7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48C5CDA" w14:textId="77777777" w:rsidR="001F232D" w:rsidRPr="00796FB7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06020F2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7E01AB76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07F62BE" w14:textId="77777777" w:rsidR="006004D9" w:rsidRPr="00796FB7" w:rsidRDefault="006004D9" w:rsidP="006004D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427E6872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7FFB" w:rsidRPr="00796FB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46A12424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F455D7" w14:textId="5FB2CC83" w:rsidR="006004D9" w:rsidRPr="00796FB7" w:rsidRDefault="006004D9" w:rsidP="006004D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F0481F" w14:textId="1FB44DF0" w:rsidR="006004D9" w:rsidRPr="00796FB7" w:rsidRDefault="006004D9" w:rsidP="006004D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895CF2" w14:textId="7EC3B5D2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7FFB" w:rsidRPr="00796FB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50BF7E10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D5416F5" w14:textId="5418E0AD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7FFB" w:rsidRPr="00796FB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6004D9" w:rsidRPr="00796FB7" w14:paraId="3EC64D6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160B4B26" w14:textId="4E53A665" w:rsidR="006004D9" w:rsidRPr="00796FB7" w:rsidRDefault="006004D9" w:rsidP="006004D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4A4E9ECF" w14:textId="73B3535D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42" w:type="dxa"/>
          </w:tcPr>
          <w:p w14:paraId="452F5945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4807F63" w14:textId="64DD1BAB" w:rsidR="006004D9" w:rsidRPr="00796FB7" w:rsidRDefault="006004D9" w:rsidP="006004D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A3D235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7C3FB8A" w14:textId="352C6DFB" w:rsidR="006004D9" w:rsidRPr="00796FB7" w:rsidRDefault="006004D9" w:rsidP="00DE0F34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3495D77E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378C813" w14:textId="438241D4" w:rsidR="006004D9" w:rsidRPr="00796FB7" w:rsidRDefault="006004D9" w:rsidP="00DE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A06FCB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4EDB85B" w14:textId="62C2F01E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6004D9" w:rsidRPr="00796FB7" w14:paraId="2F2FD7C5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211BD4BE" w14:textId="77777777" w:rsidR="006004D9" w:rsidRPr="00796FB7" w:rsidRDefault="006004D9" w:rsidP="006004D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4B473AB6" w:rsidR="006004D9" w:rsidRPr="00796FB7" w:rsidRDefault="00321851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42" w:type="dxa"/>
          </w:tcPr>
          <w:p w14:paraId="4BB5734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43400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383658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2C10A" w14:textId="77777777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3CBCB9C7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34A98397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665E77DA" w14:textId="77777777" w:rsidR="006004D9" w:rsidRPr="00796FB7" w:rsidRDefault="006004D9" w:rsidP="006004D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8CE6B" w14:textId="77777777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583D21D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2063F2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72AB4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E1E3BE5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EC8774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51516A6" w14:textId="77777777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2D045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7DCCCB8B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62049649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2DDBBDB7" w14:textId="4086CBB0" w:rsidR="006004D9" w:rsidRPr="00796FB7" w:rsidRDefault="006004D9" w:rsidP="006004D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209DCC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8EE68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78ED343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7CAE281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2A11A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817BEE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03E0C2C8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06D45DDE" w14:textId="37C8AD1F" w:rsidR="006004D9" w:rsidRPr="00796FB7" w:rsidRDefault="006004D9" w:rsidP="006004D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70C081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F43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6E781D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C4DCF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0CED3A43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77C94198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0B5B96DE" w14:textId="77777777" w:rsidR="006004D9" w:rsidRPr="00796FB7" w:rsidRDefault="006004D9" w:rsidP="006004D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0AF484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534352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1E91D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3341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427403F9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4D9" w:rsidRPr="00796FB7" w14:paraId="7972F032" w14:textId="77777777" w:rsidTr="00896D56">
        <w:trPr>
          <w:trHeight w:val="254"/>
        </w:trPr>
        <w:tc>
          <w:tcPr>
            <w:tcW w:w="2698" w:type="dxa"/>
            <w:shd w:val="clear" w:color="auto" w:fill="auto"/>
          </w:tcPr>
          <w:p w14:paraId="7DA5042C" w14:textId="14C32A6B" w:rsidR="006004D9" w:rsidRPr="00796FB7" w:rsidRDefault="006004D9" w:rsidP="006004D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15B6D6C7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5151B315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6500665" w14:textId="7E8D0FB7" w:rsidR="006004D9" w:rsidRPr="00796FB7" w:rsidRDefault="006004D9" w:rsidP="006004D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B1CF33" w14:textId="289B6661" w:rsidR="006004D9" w:rsidRPr="00796FB7" w:rsidRDefault="006004D9" w:rsidP="006004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A3074B" w14:textId="36237632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F5BCF31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02869E3" w14:textId="2ED8A8A9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6004D9" w:rsidRPr="00796FB7" w14:paraId="2DB7EB5B" w14:textId="77777777" w:rsidTr="00896D56">
        <w:trPr>
          <w:trHeight w:val="261"/>
        </w:trPr>
        <w:tc>
          <w:tcPr>
            <w:tcW w:w="2698" w:type="dxa"/>
            <w:shd w:val="clear" w:color="auto" w:fill="auto"/>
          </w:tcPr>
          <w:p w14:paraId="7EE651C3" w14:textId="30785E37" w:rsidR="006004D9" w:rsidRPr="00796FB7" w:rsidRDefault="006004D9" w:rsidP="006004D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33A6F46C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56F9E2B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7B42DF" w14:textId="1F510D68" w:rsidR="006004D9" w:rsidRPr="00796FB7" w:rsidRDefault="006004D9" w:rsidP="006004D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E52839" w14:textId="484FA590" w:rsidR="006004D9" w:rsidRPr="00796FB7" w:rsidRDefault="006004D9" w:rsidP="006004D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5E450D83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244FA1" w14:textId="3F0346B5" w:rsidR="006004D9" w:rsidRPr="00796FB7" w:rsidRDefault="006004D9" w:rsidP="006004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38E1138D" w14:textId="02D6E6D0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6004D9" w:rsidRPr="00796FB7" w14:paraId="5277C711" w14:textId="77777777" w:rsidTr="00896D56">
        <w:trPr>
          <w:trHeight w:val="208"/>
        </w:trPr>
        <w:tc>
          <w:tcPr>
            <w:tcW w:w="2698" w:type="dxa"/>
            <w:shd w:val="clear" w:color="auto" w:fill="auto"/>
          </w:tcPr>
          <w:p w14:paraId="03CCC174" w14:textId="77777777" w:rsidR="006004D9" w:rsidRPr="00796FB7" w:rsidRDefault="006004D9" w:rsidP="006004D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79956AD2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42" w:type="dxa"/>
          </w:tcPr>
          <w:p w14:paraId="0F87FF0F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F509F83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D22F1C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6004D9" w:rsidRPr="00796FB7" w:rsidRDefault="006004D9" w:rsidP="006004D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AA35" w14:textId="77777777" w:rsidR="006004D9" w:rsidRPr="00796FB7" w:rsidRDefault="006004D9" w:rsidP="0060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1AB5FB56" w14:textId="77777777" w:rsidR="006004D9" w:rsidRPr="00796FB7" w:rsidRDefault="006004D9" w:rsidP="006004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A8CAF1" w14:textId="37DF6EEE" w:rsidR="00B05552" w:rsidRPr="00796FB7" w:rsidRDefault="006004D9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</w:rPr>
        <w:br w:type="page"/>
      </w:r>
      <w:r w:rsidR="007660D8" w:rsidRPr="00796FB7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796FB7">
        <w:rPr>
          <w:rFonts w:asciiTheme="majorBidi" w:hAnsiTheme="majorBidi" w:cstheme="majorBidi"/>
          <w:sz w:val="28"/>
          <w:szCs w:val="28"/>
          <w:cs/>
          <w:lang w:bidi="th-TH"/>
        </w:rPr>
        <w:t>งบฐานะการเงิน</w:t>
      </w:r>
    </w:p>
    <w:p w14:paraId="27BACF44" w14:textId="77777777" w:rsidR="00B05552" w:rsidRPr="00796FB7" w:rsidRDefault="00B05552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796FB7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796FB7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796FB7" w14:paraId="2FBDC84F" w14:textId="77777777" w:rsidTr="00EB2212">
        <w:tc>
          <w:tcPr>
            <w:tcW w:w="2520" w:type="dxa"/>
          </w:tcPr>
          <w:p w14:paraId="3F770144" w14:textId="0E5AAA8E" w:rsidR="00927BA1" w:rsidRPr="00796FB7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796FB7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796FB7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796FB7" w14:paraId="5E45B72E" w14:textId="77777777" w:rsidTr="008432F2">
        <w:tc>
          <w:tcPr>
            <w:tcW w:w="2520" w:type="dxa"/>
          </w:tcPr>
          <w:p w14:paraId="2E3FC32B" w14:textId="77777777" w:rsidR="00B3315C" w:rsidRPr="00796FB7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796FB7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796FB7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6390600E" w14:textId="75133AEA" w:rsidR="004E2DE4" w:rsidRPr="00796FB7" w:rsidRDefault="004E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8533FA1" w14:textId="141E2579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796FB7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2A38EB02" w:rsidR="00C33910" w:rsidRPr="00796FB7" w:rsidRDefault="00D47DCF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1E5943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796FB7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796FB7" w14:paraId="250C9017" w14:textId="77777777" w:rsidTr="00C33910">
        <w:tc>
          <w:tcPr>
            <w:tcW w:w="6030" w:type="dxa"/>
          </w:tcPr>
          <w:p w14:paraId="33ABE2F5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796FB7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796FB7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796FB7" w14:paraId="6A79068C" w14:textId="77777777" w:rsidTr="00C33910">
        <w:tc>
          <w:tcPr>
            <w:tcW w:w="6030" w:type="dxa"/>
          </w:tcPr>
          <w:p w14:paraId="4E6FEFE7" w14:textId="77777777" w:rsidR="00331786" w:rsidRPr="00796FB7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11726272" w:rsidR="00331786" w:rsidRPr="00796FB7" w:rsidRDefault="00CA4A5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43,652</w:t>
            </w:r>
          </w:p>
        </w:tc>
        <w:tc>
          <w:tcPr>
            <w:tcW w:w="272" w:type="dxa"/>
          </w:tcPr>
          <w:p w14:paraId="10C9AD44" w14:textId="77777777" w:rsidR="00331786" w:rsidRPr="00796FB7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19C8A807" w:rsidR="00331786" w:rsidRPr="00796FB7" w:rsidRDefault="00FB146F" w:rsidP="00F47C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F1042" w:rsidRPr="00796FB7" w14:paraId="62DF57CE" w14:textId="77777777" w:rsidTr="00C33910">
        <w:tc>
          <w:tcPr>
            <w:tcW w:w="6030" w:type="dxa"/>
          </w:tcPr>
          <w:p w14:paraId="666C9A42" w14:textId="5A00B279" w:rsidR="000F1042" w:rsidRPr="00796FB7" w:rsidRDefault="000F104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</w:t>
            </w:r>
            <w:r w:rsidR="00BF064D"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</w:tcPr>
          <w:p w14:paraId="6F66D547" w14:textId="0E66D366" w:rsidR="000F1042" w:rsidRPr="00796FB7" w:rsidRDefault="00FB146F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512</w:t>
            </w:r>
          </w:p>
        </w:tc>
        <w:tc>
          <w:tcPr>
            <w:tcW w:w="272" w:type="dxa"/>
          </w:tcPr>
          <w:p w14:paraId="5710F5EF" w14:textId="77777777" w:rsidR="000F1042" w:rsidRPr="00796FB7" w:rsidRDefault="000F1042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40B7B674" w14:textId="41E2E252" w:rsidR="000F1042" w:rsidRPr="00796FB7" w:rsidRDefault="00FB146F" w:rsidP="00F47C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796FB7" w14:paraId="5B25CD26" w14:textId="77777777" w:rsidTr="00C33910">
        <w:tc>
          <w:tcPr>
            <w:tcW w:w="6030" w:type="dxa"/>
          </w:tcPr>
          <w:p w14:paraId="3FFD198D" w14:textId="77777777" w:rsidR="00331786" w:rsidRPr="00796FB7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3148F09" w:rsidR="00331786" w:rsidRPr="00796FB7" w:rsidRDefault="00CA4A5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44,164</w:t>
            </w:r>
          </w:p>
        </w:tc>
        <w:tc>
          <w:tcPr>
            <w:tcW w:w="272" w:type="dxa"/>
          </w:tcPr>
          <w:p w14:paraId="42EAFB12" w14:textId="77777777" w:rsidR="00331786" w:rsidRPr="00796FB7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38112C18" w:rsidR="00331786" w:rsidRPr="00796FB7" w:rsidRDefault="00FB146F" w:rsidP="00F47C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786" w:rsidRPr="00796FB7" w14:paraId="0FE3B3C6" w14:textId="77777777" w:rsidTr="00C33910">
        <w:tc>
          <w:tcPr>
            <w:tcW w:w="6030" w:type="dxa"/>
          </w:tcPr>
          <w:p w14:paraId="6791DE11" w14:textId="5DF7304A" w:rsidR="00331786" w:rsidRPr="00796FB7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796FB7" w14:paraId="16F80E2C" w14:textId="77777777" w:rsidTr="00C33910">
        <w:tc>
          <w:tcPr>
            <w:tcW w:w="6030" w:type="dxa"/>
          </w:tcPr>
          <w:p w14:paraId="2D746881" w14:textId="2B405A14" w:rsidR="00331786" w:rsidRPr="00796FB7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796FB7" w14:paraId="47452D16" w14:textId="77777777" w:rsidTr="00C33910">
        <w:tc>
          <w:tcPr>
            <w:tcW w:w="6030" w:type="dxa"/>
          </w:tcPr>
          <w:p w14:paraId="6B5033B5" w14:textId="1C8C7BAF" w:rsidR="00331786" w:rsidRPr="00796FB7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" w:name="_Hlk164771446"/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EDCA215" w14:textId="5BB2C1C2" w:rsidR="000F1042" w:rsidRPr="00796FB7" w:rsidRDefault="00FB146F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>5,365</w:t>
            </w:r>
          </w:p>
        </w:tc>
        <w:tc>
          <w:tcPr>
            <w:tcW w:w="272" w:type="dxa"/>
          </w:tcPr>
          <w:p w14:paraId="7142FF3B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2466129" w14:textId="64E1FD5A" w:rsidR="000F1042" w:rsidRPr="00796FB7" w:rsidRDefault="00FB146F" w:rsidP="000F104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/>
                <w:sz w:val="28"/>
                <w:szCs w:val="28"/>
                <w:lang w:val="en-GB"/>
              </w:rPr>
              <w:br/>
              <w:t>418</w:t>
            </w:r>
          </w:p>
        </w:tc>
      </w:tr>
      <w:bookmarkEnd w:id="2"/>
      <w:tr w:rsidR="00331786" w:rsidRPr="00796FB7" w14:paraId="16FAB372" w14:textId="77777777" w:rsidTr="00C33910">
        <w:tc>
          <w:tcPr>
            <w:tcW w:w="6030" w:type="dxa"/>
          </w:tcPr>
          <w:p w14:paraId="1886ED0D" w14:textId="30E7B8A2" w:rsidR="00331786" w:rsidRPr="00796FB7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2F46FAAA" w:rsidR="00331786" w:rsidRPr="00796FB7" w:rsidRDefault="00A668E1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25,537</w:t>
            </w:r>
          </w:p>
        </w:tc>
        <w:tc>
          <w:tcPr>
            <w:tcW w:w="272" w:type="dxa"/>
          </w:tcPr>
          <w:p w14:paraId="517A7097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317C554B" w:rsidR="00331786" w:rsidRPr="00796FB7" w:rsidRDefault="00A668E1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5,187</w:t>
            </w:r>
          </w:p>
        </w:tc>
      </w:tr>
      <w:tr w:rsidR="00331786" w:rsidRPr="00796FB7" w14:paraId="01C58DDE" w14:textId="77777777" w:rsidTr="00C33910">
        <w:tc>
          <w:tcPr>
            <w:tcW w:w="6030" w:type="dxa"/>
          </w:tcPr>
          <w:p w14:paraId="42E75C81" w14:textId="77777777" w:rsidR="00331786" w:rsidRPr="00796FB7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02CD1235" w:rsidR="00C600B0" w:rsidRPr="00796FB7" w:rsidRDefault="00FB146F" w:rsidP="00C60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30,902</w:t>
            </w:r>
          </w:p>
        </w:tc>
        <w:tc>
          <w:tcPr>
            <w:tcW w:w="272" w:type="dxa"/>
          </w:tcPr>
          <w:p w14:paraId="37007FE9" w14:textId="77777777" w:rsidR="00331786" w:rsidRPr="00796FB7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3BFA558F" w:rsidR="00331786" w:rsidRPr="00796FB7" w:rsidRDefault="00FB146F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5,605</w:t>
            </w:r>
          </w:p>
        </w:tc>
      </w:tr>
    </w:tbl>
    <w:p w14:paraId="276639AC" w14:textId="77777777" w:rsidR="00F412C1" w:rsidRPr="00796FB7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B8219" w14:textId="676C8B57" w:rsidR="003006FB" w:rsidRPr="00796FB7" w:rsidRDefault="00E37FF5" w:rsidP="00AB2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796FB7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796FB7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และโรงงาน</w:t>
      </w:r>
      <w:r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พื้นที่คลังสินค้า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ระยะเวลาหนึ่งปีถึง</w:t>
      </w:r>
      <w:r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ห้า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>ปี สิ้นสุด</w:t>
      </w:r>
      <w:r w:rsidR="002508A1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จนถึง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กุมภาพันธ์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pacing w:val="-4"/>
          <w:sz w:val="28"/>
          <w:szCs w:val="28"/>
        </w:rPr>
        <w:t>2571</w:t>
      </w:r>
    </w:p>
    <w:p w14:paraId="5A345CE0" w14:textId="77777777" w:rsidR="00AB240B" w:rsidRPr="00796FB7" w:rsidRDefault="00AB240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F07E1" w14:textId="4A2A776D" w:rsidR="00883B9C" w:rsidRPr="00796FB7" w:rsidRDefault="004766F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47DCF"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796FB7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B56D00" w:rsidRPr="00796FB7">
        <w:rPr>
          <w:rFonts w:asciiTheme="majorBidi" w:hAnsiTheme="majorBidi" w:cstheme="majorBidi"/>
          <w:sz w:val="28"/>
          <w:szCs w:val="28"/>
        </w:rPr>
        <w:t>2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7D57F099" w14:textId="0BFDE81D" w:rsidR="004C40B4" w:rsidRPr="00796FB7" w:rsidRDefault="004C4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</w:rPr>
        <w:br w:type="page"/>
      </w:r>
    </w:p>
    <w:p w14:paraId="278AE7D4" w14:textId="469DCD75" w:rsidR="00F6594C" w:rsidRPr="00796FB7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="00457A49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796FB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796FB7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</w:t>
      </w:r>
      <w:r w:rsidRPr="00796FB7">
        <w:rPr>
          <w:rFonts w:asciiTheme="majorBidi" w:hAnsiTheme="majorBidi" w:cstheme="majorBidi"/>
          <w:sz w:val="30"/>
          <w:szCs w:val="30"/>
          <w:cs/>
        </w:rPr>
        <w:t>บคลุมไม่เกินหนึ่งปี ดังนี้</w:t>
      </w:r>
    </w:p>
    <w:p w14:paraId="42D2F8AB" w14:textId="77777777" w:rsidR="00B01EF3" w:rsidRPr="00796FB7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796FB7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796FB7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796FB7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796FB7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796FB7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796FB7" w14:paraId="64F2B2D2" w14:textId="77777777" w:rsidTr="000D6C06">
        <w:tc>
          <w:tcPr>
            <w:tcW w:w="3510" w:type="dxa"/>
          </w:tcPr>
          <w:p w14:paraId="52069E82" w14:textId="014EE583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796FB7" w14:paraId="23B939A4" w14:textId="77777777" w:rsidTr="000D6C06">
        <w:tc>
          <w:tcPr>
            <w:tcW w:w="3510" w:type="dxa"/>
          </w:tcPr>
          <w:p w14:paraId="4DC30352" w14:textId="610507A7" w:rsidR="00690D53" w:rsidRPr="00796FB7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3CF90876" w:rsidR="00690D53" w:rsidRPr="00796FB7" w:rsidRDefault="00EB143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550.35</w:t>
            </w:r>
          </w:p>
        </w:tc>
        <w:tc>
          <w:tcPr>
            <w:tcW w:w="270" w:type="dxa"/>
          </w:tcPr>
          <w:p w14:paraId="74179549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689EA6E6" w:rsidR="00690D53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125.24</w:t>
            </w:r>
          </w:p>
        </w:tc>
        <w:tc>
          <w:tcPr>
            <w:tcW w:w="270" w:type="dxa"/>
          </w:tcPr>
          <w:p w14:paraId="38E63010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675FB946" w:rsidR="00690D53" w:rsidRPr="00796FB7" w:rsidRDefault="00EB143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0.41</w:t>
            </w:r>
          </w:p>
        </w:tc>
        <w:tc>
          <w:tcPr>
            <w:tcW w:w="270" w:type="dxa"/>
          </w:tcPr>
          <w:p w14:paraId="21A5864C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27E79715" w:rsidR="00690D53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bidi="th-TH"/>
              </w:rPr>
              <w:t>0.09</w:t>
            </w:r>
          </w:p>
        </w:tc>
      </w:tr>
      <w:tr w:rsidR="000D6C06" w:rsidRPr="00796FB7" w14:paraId="1A27B309" w14:textId="77777777" w:rsidTr="000D6C06">
        <w:tc>
          <w:tcPr>
            <w:tcW w:w="3510" w:type="dxa"/>
          </w:tcPr>
          <w:p w14:paraId="70C7D510" w14:textId="189A855B" w:rsidR="000D6C06" w:rsidRPr="00796FB7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62DD5409" w:rsidR="000D6C06" w:rsidRPr="00796FB7" w:rsidRDefault="00EB143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3.67</w:t>
            </w:r>
          </w:p>
        </w:tc>
        <w:tc>
          <w:tcPr>
            <w:tcW w:w="270" w:type="dxa"/>
          </w:tcPr>
          <w:p w14:paraId="3489E8E6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7DBF" w14:textId="17B4CEA2" w:rsidR="000D6C06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118.16</w:t>
            </w:r>
          </w:p>
        </w:tc>
        <w:tc>
          <w:tcPr>
            <w:tcW w:w="270" w:type="dxa"/>
          </w:tcPr>
          <w:p w14:paraId="25BCD916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6F1FAAB2" w:rsidR="000D6C06" w:rsidRPr="00796FB7" w:rsidRDefault="00EB1430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0.43</w:t>
            </w:r>
          </w:p>
        </w:tc>
        <w:tc>
          <w:tcPr>
            <w:tcW w:w="270" w:type="dxa"/>
          </w:tcPr>
          <w:p w14:paraId="47DE87C0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F0ABDFF" w14:textId="1C1BE68F" w:rsidR="000D6C06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bidi="th-TH"/>
              </w:rPr>
              <w:t>13.71</w:t>
            </w:r>
          </w:p>
        </w:tc>
      </w:tr>
      <w:tr w:rsidR="00690D53" w:rsidRPr="00796FB7" w14:paraId="08398F62" w14:textId="77777777" w:rsidTr="000D6C06">
        <w:tc>
          <w:tcPr>
            <w:tcW w:w="3510" w:type="dxa"/>
          </w:tcPr>
          <w:p w14:paraId="13E52052" w14:textId="122FE2C4" w:rsidR="00690D53" w:rsidRPr="00796FB7" w:rsidRDefault="00A10C2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  <w:r w:rsidR="000D6C06" w:rsidRPr="00796FB7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5815B82A" w14:textId="6DB8D505" w:rsidR="00690D53" w:rsidRPr="00796FB7" w:rsidRDefault="00EB1430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1.73</w:t>
            </w:r>
          </w:p>
        </w:tc>
        <w:tc>
          <w:tcPr>
            <w:tcW w:w="270" w:type="dxa"/>
          </w:tcPr>
          <w:p w14:paraId="5446FCF2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6211BDE3" w:rsidR="00690D53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36.15</w:t>
            </w:r>
          </w:p>
        </w:tc>
        <w:tc>
          <w:tcPr>
            <w:tcW w:w="270" w:type="dxa"/>
          </w:tcPr>
          <w:p w14:paraId="6086E6B8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7568C06E" w:rsidR="00690D53" w:rsidRPr="00796FB7" w:rsidRDefault="00EB1430" w:rsidP="00EA5E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796FB7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4EAB3CE9" w:rsidR="00690D53" w:rsidRPr="00796FB7" w:rsidRDefault="00EB1430" w:rsidP="00EA5ED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0D53" w:rsidRPr="00796FB7" w14:paraId="5646091E" w14:textId="77777777" w:rsidTr="000D6C06">
        <w:tc>
          <w:tcPr>
            <w:tcW w:w="3510" w:type="dxa"/>
          </w:tcPr>
          <w:p w14:paraId="10E73DA1" w14:textId="0B212E06" w:rsidR="00690D53" w:rsidRPr="00796FB7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DEDB4A6" w:rsidR="00690D53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FB7">
              <w:rPr>
                <w:rFonts w:ascii="Angsana New" w:hAnsi="Angsana New"/>
                <w:b/>
                <w:bCs/>
                <w:sz w:val="30"/>
                <w:szCs w:val="30"/>
              </w:rPr>
              <w:t>279.55</w:t>
            </w:r>
          </w:p>
        </w:tc>
        <w:tc>
          <w:tcPr>
            <w:tcW w:w="270" w:type="dxa"/>
          </w:tcPr>
          <w:p w14:paraId="623BEBD6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5B3CF452" w:rsidR="00690D53" w:rsidRPr="00796FB7" w:rsidRDefault="00EB1430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13.80</w:t>
            </w:r>
          </w:p>
        </w:tc>
      </w:tr>
      <w:tr w:rsidR="00BF064D" w:rsidRPr="00796FB7" w14:paraId="7337F6B0" w14:textId="77777777" w:rsidTr="00BF064D">
        <w:tc>
          <w:tcPr>
            <w:tcW w:w="3510" w:type="dxa"/>
          </w:tcPr>
          <w:p w14:paraId="50D64BAD" w14:textId="77777777" w:rsidR="00BF064D" w:rsidRPr="00796FB7" w:rsidRDefault="00BF064D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2202EA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6A765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0A61B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14089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25A2BB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0CD68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634D0B8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1267" w:rsidRPr="00796FB7" w14:paraId="5C693940" w14:textId="77777777" w:rsidTr="000D6C06">
        <w:tc>
          <w:tcPr>
            <w:tcW w:w="3510" w:type="dxa"/>
          </w:tcPr>
          <w:p w14:paraId="04A39CC0" w14:textId="2A0E94B7" w:rsidR="00BE1267" w:rsidRPr="00796FB7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796FB7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796FB7" w14:paraId="4B927BC8" w14:textId="77777777" w:rsidTr="000D6C06">
        <w:tc>
          <w:tcPr>
            <w:tcW w:w="3510" w:type="dxa"/>
          </w:tcPr>
          <w:p w14:paraId="6C520531" w14:textId="77777777" w:rsidR="001D5169" w:rsidRPr="00796FB7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1133F167" w:rsidR="001D5169" w:rsidRPr="00796FB7" w:rsidRDefault="00EB1430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0.06</w:t>
            </w:r>
          </w:p>
        </w:tc>
        <w:tc>
          <w:tcPr>
            <w:tcW w:w="270" w:type="dxa"/>
          </w:tcPr>
          <w:p w14:paraId="49927463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5CFADFD3" w:rsidR="001D5169" w:rsidRPr="00796FB7" w:rsidRDefault="00EB143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/>
                <w:sz w:val="30"/>
                <w:szCs w:val="30"/>
              </w:rPr>
              <w:t>1.79</w:t>
            </w:r>
          </w:p>
        </w:tc>
        <w:tc>
          <w:tcPr>
            <w:tcW w:w="270" w:type="dxa"/>
          </w:tcPr>
          <w:p w14:paraId="02BDD604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4C75CCCC" w:rsidR="001D5169" w:rsidRPr="00796FB7" w:rsidRDefault="00EB1430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5E3E943C" w:rsidR="001D5169" w:rsidRPr="00796FB7" w:rsidRDefault="00EB143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FB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D5169" w:rsidRPr="00796FB7" w14:paraId="688A6E27" w14:textId="77777777" w:rsidTr="00BF064D">
        <w:tc>
          <w:tcPr>
            <w:tcW w:w="3510" w:type="dxa"/>
          </w:tcPr>
          <w:p w14:paraId="54784368" w14:textId="5F1900AB" w:rsidR="001D5169" w:rsidRPr="00796FB7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796FB7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6B95F308" w:rsidR="00C600B0" w:rsidRPr="00796FB7" w:rsidRDefault="00EB1430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FB7">
              <w:rPr>
                <w:rFonts w:ascii="Angsana New" w:hAnsi="Angsana New"/>
                <w:b/>
                <w:bCs/>
                <w:sz w:val="30"/>
                <w:szCs w:val="30"/>
              </w:rPr>
              <w:t>1.79</w:t>
            </w:r>
          </w:p>
        </w:tc>
        <w:tc>
          <w:tcPr>
            <w:tcW w:w="270" w:type="dxa"/>
          </w:tcPr>
          <w:p w14:paraId="013F47CF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21C9B1BE" w:rsidR="001D5169" w:rsidRPr="00796FB7" w:rsidRDefault="00EB1430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341D868" w14:textId="77777777" w:rsidR="000346FF" w:rsidRPr="00796FB7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6E57" w14:textId="006C602A" w:rsidR="003630C3" w:rsidRPr="009C53E6" w:rsidRDefault="00070550" w:rsidP="009C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="00457A49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796FB7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796FB7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8C6A0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A668E1" w:rsidRPr="00796FB7">
        <w:rPr>
          <w:rFonts w:asciiTheme="majorBidi" w:hAnsiTheme="majorBidi" w:cstheme="majorBidi"/>
          <w:sz w:val="28"/>
          <w:szCs w:val="28"/>
        </w:rPr>
        <w:t xml:space="preserve">1,339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และ</w:t>
      </w:r>
      <w:r w:rsidR="009A673A" w:rsidRPr="00796FB7">
        <w:rPr>
          <w:rFonts w:asciiTheme="majorBidi" w:hAnsiTheme="majorBidi"/>
          <w:sz w:val="28"/>
          <w:szCs w:val="28"/>
        </w:rPr>
        <w:t xml:space="preserve"> </w:t>
      </w:r>
      <w:r w:rsidR="00A668E1" w:rsidRPr="00796FB7">
        <w:rPr>
          <w:rFonts w:asciiTheme="majorBidi" w:hAnsiTheme="majorBidi"/>
          <w:sz w:val="28"/>
          <w:szCs w:val="28"/>
        </w:rPr>
        <w:t>5</w:t>
      </w:r>
      <w:r w:rsidR="008A4631" w:rsidRPr="00796FB7">
        <w:rPr>
          <w:rFonts w:asciiTheme="majorBidi" w:hAnsiTheme="majorBidi"/>
          <w:sz w:val="28"/>
          <w:szCs w:val="28"/>
        </w:rPr>
        <w:t xml:space="preserve"> </w:t>
      </w:r>
      <w:r w:rsidR="00F46CC3" w:rsidRPr="00796FB7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6D544C2D" w14:textId="3A1B3805" w:rsidR="003630C3" w:rsidRPr="003630C3" w:rsidRDefault="003630C3" w:rsidP="0036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630C3" w:rsidRPr="003630C3" w:rsidSect="0066671F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8DCD6" w14:textId="77777777" w:rsidR="00DE34C0" w:rsidRDefault="00DE34C0" w:rsidP="004956B4">
      <w:r>
        <w:separator/>
      </w:r>
    </w:p>
  </w:endnote>
  <w:endnote w:type="continuationSeparator" w:id="0">
    <w:p w14:paraId="05EA4609" w14:textId="77777777" w:rsidR="00DE34C0" w:rsidRDefault="00DE34C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0811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7D1DC" w14:textId="77777777" w:rsidR="00DE34C0" w:rsidRDefault="00DE34C0" w:rsidP="004956B4">
      <w:r>
        <w:separator/>
      </w:r>
    </w:p>
  </w:footnote>
  <w:footnote w:type="continuationSeparator" w:id="0">
    <w:p w14:paraId="35129C78" w14:textId="77777777" w:rsidR="00DE34C0" w:rsidRDefault="00DE34C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0A97DC7C" w14:textId="77777777" w:rsidR="004517E3" w:rsidRPr="001E5C27" w:rsidRDefault="004517E3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3DD5F27F" w14:textId="230EC6B6" w:rsidR="00780434" w:rsidRPr="00EB20B9" w:rsidRDefault="00780434" w:rsidP="00780434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2568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9"/>
  </w:num>
  <w:num w:numId="14">
    <w:abstractNumId w:val="12"/>
  </w:num>
  <w:num w:numId="15">
    <w:abstractNumId w:val="14"/>
  </w:num>
  <w:num w:numId="16">
    <w:abstractNumId w:val="20"/>
  </w:num>
  <w:num w:numId="17">
    <w:abstractNumId w:val="21"/>
  </w:num>
  <w:num w:numId="18">
    <w:abstractNumId w:val="1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9F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007"/>
    <w:rsid w:val="00321851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69CC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353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6DA"/>
    <w:rsid w:val="005B0787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B00"/>
    <w:rsid w:val="00607E8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951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434"/>
    <w:rsid w:val="00780B9A"/>
    <w:rsid w:val="007819E2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6FB7"/>
    <w:rsid w:val="00797926"/>
    <w:rsid w:val="00797AD6"/>
    <w:rsid w:val="00797E60"/>
    <w:rsid w:val="007A0811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5E76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8E1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C1C"/>
    <w:rsid w:val="00A76E9C"/>
    <w:rsid w:val="00A776D2"/>
    <w:rsid w:val="00A777FB"/>
    <w:rsid w:val="00A77A1B"/>
    <w:rsid w:val="00A77D32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40B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295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683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A2B"/>
    <w:rsid w:val="00CA2D8A"/>
    <w:rsid w:val="00CA2F0D"/>
    <w:rsid w:val="00CA3578"/>
    <w:rsid w:val="00CA384E"/>
    <w:rsid w:val="00CA3AD3"/>
    <w:rsid w:val="00CA3B62"/>
    <w:rsid w:val="00CA424E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358A"/>
    <w:rsid w:val="00D0366A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A6D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010"/>
    <w:rsid w:val="00DD7699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4C0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BB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B4B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866DA-A929-42F1-99BD-4BC9483D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2579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2025-05-06T03:19:00Z</cp:lastPrinted>
  <dcterms:created xsi:type="dcterms:W3CDTF">2025-08-11T09:38:00Z</dcterms:created>
  <dcterms:modified xsi:type="dcterms:W3CDTF">2025-08-11T09:38:00Z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