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1857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63C9BC43"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Pr>
          <w:rFonts w:ascii="Times New Roman" w:hAnsi="Times New Roman" w:cs="Times New Roman"/>
          <w:b/>
          <w:bCs/>
          <w:sz w:val="38"/>
          <w:szCs w:val="38"/>
        </w:rPr>
        <w:t>ry</w:t>
      </w:r>
    </w:p>
    <w:p w14:paraId="4D483041"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570064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15ACC0E2" w14:textId="50B158D3" w:rsidR="00A80A66" w:rsidRPr="00471669"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Pr="00471669">
        <w:rPr>
          <w:rFonts w:ascii="Times New Roman" w:hAnsi="Times New Roman" w:cs="Times New Roman"/>
          <w:spacing w:val="-3"/>
          <w:sz w:val="36"/>
          <w:szCs w:val="36"/>
        </w:rPr>
        <w:t>three-month</w:t>
      </w:r>
      <w:r w:rsidR="00BD3C03">
        <w:rPr>
          <w:rFonts w:ascii="Times New Roman" w:hAnsi="Times New Roman" w:cs="Times New Roman"/>
          <w:spacing w:val="-3"/>
          <w:sz w:val="36"/>
          <w:szCs w:val="36"/>
        </w:rPr>
        <w:t xml:space="preserve"> and six-month</w:t>
      </w:r>
      <w:r w:rsidRPr="00471669">
        <w:rPr>
          <w:rFonts w:ascii="Times New Roman" w:hAnsi="Times New Roman" w:cs="Times New Roman"/>
          <w:spacing w:val="-3"/>
          <w:sz w:val="36"/>
          <w:szCs w:val="36"/>
        </w:rPr>
        <w:t xml:space="preserve"> period</w:t>
      </w:r>
      <w:r w:rsidR="00BD3C03">
        <w:rPr>
          <w:rFonts w:ascii="Times New Roman" w:hAnsi="Times New Roman" w:cs="Times New Roman"/>
          <w:spacing w:val="-3"/>
          <w:sz w:val="36"/>
          <w:szCs w:val="36"/>
        </w:rPr>
        <w:t>s</w:t>
      </w:r>
      <w:r w:rsidRPr="00471669">
        <w:rPr>
          <w:rFonts w:ascii="Times New Roman" w:hAnsi="Times New Roman" w:cs="Times New Roman"/>
          <w:spacing w:val="-3"/>
          <w:sz w:val="36"/>
          <w:szCs w:val="36"/>
        </w:rPr>
        <w:t xml:space="preserve"> ended</w:t>
      </w:r>
    </w:p>
    <w:p w14:paraId="1F706CB4" w14:textId="6A050294" w:rsidR="00A80A66" w:rsidRPr="00E46662"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Pr>
          <w:rFonts w:ascii="Times New Roman" w:hAnsi="Times New Roman" w:cs="Times New Roman"/>
          <w:spacing w:val="-3"/>
          <w:sz w:val="36"/>
          <w:szCs w:val="36"/>
        </w:rPr>
        <w:t>3</w:t>
      </w:r>
      <w:r w:rsidR="00BD3C03">
        <w:rPr>
          <w:rFonts w:ascii="Times New Roman" w:hAnsi="Times New Roman" w:cs="Times New Roman"/>
          <w:spacing w:val="-3"/>
          <w:sz w:val="36"/>
          <w:szCs w:val="36"/>
        </w:rPr>
        <w:t>0</w:t>
      </w:r>
      <w:r>
        <w:rPr>
          <w:rFonts w:ascii="Times New Roman" w:hAnsi="Times New Roman" w:cs="Times New Roman"/>
          <w:spacing w:val="-3"/>
          <w:sz w:val="36"/>
          <w:szCs w:val="36"/>
        </w:rPr>
        <w:t xml:space="preserve"> </w:t>
      </w:r>
      <w:r w:rsidR="00BD3C03">
        <w:rPr>
          <w:rFonts w:ascii="Times New Roman" w:hAnsi="Times New Roman" w:cs="Times New Roman"/>
          <w:spacing w:val="-3"/>
          <w:sz w:val="36"/>
          <w:szCs w:val="36"/>
        </w:rPr>
        <w:t>June</w:t>
      </w:r>
      <w:r w:rsidRPr="00C23017">
        <w:rPr>
          <w:rFonts w:ascii="Times New Roman" w:hAnsi="Times New Roman" w:cs="Times New Roman"/>
          <w:spacing w:val="-3"/>
          <w:sz w:val="36"/>
          <w:szCs w:val="36"/>
        </w:rPr>
        <w:t xml:space="preserve"> 202</w:t>
      </w:r>
      <w:r>
        <w:rPr>
          <w:rFonts w:ascii="Times New Roman" w:hAnsi="Times New Roman" w:cs="Times New Roman"/>
          <w:spacing w:val="-3"/>
          <w:sz w:val="36"/>
          <w:szCs w:val="36"/>
        </w:rPr>
        <w:t>5</w:t>
      </w:r>
    </w:p>
    <w:p w14:paraId="3706FD9F"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223C9A8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09FFDCE5"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7CA001A"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B72C727"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D4EF79C"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97E10B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453E551" w14:textId="77777777" w:rsidR="00A80A66" w:rsidRPr="008C634C"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A80A66" w:rsidRPr="008C634C" w:rsidSect="00A80A66">
          <w:headerReference w:type="default" r:id="rId11"/>
          <w:footerReference w:type="default" r:id="rId12"/>
          <w:type w:val="nextColumn"/>
          <w:pgSz w:w="11909" w:h="16834" w:code="9"/>
          <w:pgMar w:top="691" w:right="1152" w:bottom="576" w:left="1152" w:header="720" w:footer="720" w:gutter="0"/>
          <w:pgNumType w:start="0"/>
          <w:cols w:space="720"/>
        </w:sectPr>
      </w:pPr>
    </w:p>
    <w:p w14:paraId="11912E0B" w14:textId="77777777" w:rsidR="00A80A66" w:rsidRPr="00C23017" w:rsidRDefault="00A80A66" w:rsidP="00A80A66">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09A018C4" w14:textId="77777777" w:rsidR="00A80A66" w:rsidRPr="00C23017" w:rsidRDefault="00A80A66" w:rsidP="00A80A66">
      <w:pPr>
        <w:jc w:val="both"/>
        <w:rPr>
          <w:rFonts w:ascii="Times New Roman" w:hAnsi="Times New Roman" w:cs="Times New Roman"/>
          <w:b/>
          <w:bCs/>
          <w:sz w:val="22"/>
          <w:szCs w:val="22"/>
          <w:lang w:val="en-GB"/>
        </w:rPr>
      </w:pPr>
    </w:p>
    <w:p w14:paraId="5DE2D697" w14:textId="77777777" w:rsidR="00A80A66" w:rsidRPr="00C23017" w:rsidRDefault="00A80A66" w:rsidP="00A80A66">
      <w:pPr>
        <w:jc w:val="both"/>
        <w:rPr>
          <w:rFonts w:ascii="Times New Roman" w:hAnsi="Times New Roman" w:cs="Times New Roman"/>
          <w:b/>
          <w:bCs/>
          <w:sz w:val="22"/>
          <w:szCs w:val="22"/>
        </w:rPr>
      </w:pPr>
    </w:p>
    <w:p w14:paraId="624F5251" w14:textId="77777777" w:rsidR="00A80A66" w:rsidRPr="00C23017" w:rsidRDefault="00A80A66" w:rsidP="00A80A66">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1815EA1C" w14:textId="77777777" w:rsidR="00A80A66" w:rsidRDefault="00A80A66" w:rsidP="00A80A66">
      <w:pPr>
        <w:jc w:val="both"/>
        <w:rPr>
          <w:rFonts w:ascii="Times New Roman" w:hAnsi="Times New Roman" w:cs="Times New Roman"/>
          <w:i/>
          <w:sz w:val="22"/>
          <w:szCs w:val="22"/>
        </w:rPr>
      </w:pPr>
    </w:p>
    <w:p w14:paraId="1BC2F13E" w14:textId="77777777" w:rsidR="00A80A66" w:rsidRDefault="00A80A66" w:rsidP="00A80A66">
      <w:pPr>
        <w:jc w:val="both"/>
        <w:rPr>
          <w:rFonts w:ascii="Times New Roman" w:hAnsi="Times New Roman" w:cs="Times New Roman"/>
          <w:i/>
          <w:sz w:val="22"/>
          <w:szCs w:val="22"/>
        </w:rPr>
      </w:pPr>
    </w:p>
    <w:p w14:paraId="20AD8C6D" w14:textId="4918EE00" w:rsidR="00A80A66" w:rsidRPr="00513AC8" w:rsidRDefault="00A80A66" w:rsidP="00513AC8">
      <w:pPr>
        <w:jc w:val="thaiDistribute"/>
        <w:rPr>
          <w:rFonts w:ascii="Times New Roman" w:hAnsi="Times New Roman" w:cstheme="minorBidi"/>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Pr="00471669">
        <w:rPr>
          <w:rFonts w:ascii="Times New Roman" w:hAnsi="Times New Roman" w:cs="Times New Roman"/>
          <w:sz w:val="22"/>
          <w:szCs w:val="22"/>
        </w:rPr>
        <w:t>at 3</w:t>
      </w:r>
      <w:r w:rsidR="00BD3C03">
        <w:rPr>
          <w:rFonts w:ascii="Times New Roman" w:hAnsi="Times New Roman" w:cs="Times New Roman"/>
          <w:sz w:val="22"/>
          <w:szCs w:val="22"/>
        </w:rPr>
        <w:t>0</w:t>
      </w:r>
      <w:r w:rsidRPr="00471669">
        <w:rPr>
          <w:rFonts w:ascii="Times New Roman" w:hAnsi="Times New Roman" w:cs="Times New Roman"/>
          <w:sz w:val="22"/>
          <w:szCs w:val="22"/>
        </w:rPr>
        <w:t xml:space="preserve"> </w:t>
      </w:r>
      <w:r w:rsidR="00BD3C03">
        <w:rPr>
          <w:rFonts w:ascii="Times New Roman" w:hAnsi="Times New Roman" w:cs="Times New Roman"/>
          <w:sz w:val="22"/>
          <w:szCs w:val="22"/>
        </w:rPr>
        <w:t>June</w:t>
      </w:r>
      <w:r>
        <w:rPr>
          <w:rFonts w:ascii="Times New Roman" w:hAnsi="Times New Roman" w:cs="Times New Roman"/>
          <w:sz w:val="22"/>
          <w:szCs w:val="22"/>
        </w:rPr>
        <w:t xml:space="preserve"> 2025</w:t>
      </w:r>
      <w:r w:rsidRPr="00C23017">
        <w:rPr>
          <w:rFonts w:ascii="Times New Roman" w:hAnsi="Times New Roman" w:cs="Times New Roman"/>
          <w:sz w:val="22"/>
          <w:szCs w:val="22"/>
        </w:rPr>
        <w:t>; the consolidated and separate statements of comprehensive income</w:t>
      </w:r>
      <w:r w:rsidR="00BD3C03">
        <w:rPr>
          <w:rFonts w:ascii="Times New Roman" w:hAnsi="Times New Roman" w:cs="Times New Roman"/>
          <w:sz w:val="22"/>
          <w:szCs w:val="22"/>
        </w:rPr>
        <w:t xml:space="preserve"> for three-month and six-month periods ended 30 June 2025</w:t>
      </w:r>
      <w:r w:rsidR="00F23BC8" w:rsidRPr="00482885">
        <w:rPr>
          <w:rFonts w:ascii="Times New Roman" w:hAnsi="Times New Roman" w:cs="Times New Roman"/>
          <w:sz w:val="22"/>
          <w:szCs w:val="22"/>
        </w:rPr>
        <w:t>,</w:t>
      </w:r>
      <w:r w:rsidR="00410DD7" w:rsidRPr="00482885">
        <w:rPr>
          <w:rFonts w:ascii="Times New Roman" w:hAnsi="Times New Roman" w:cs="Times New Roman"/>
          <w:sz w:val="22"/>
          <w:szCs w:val="22"/>
        </w:rPr>
        <w:t xml:space="preserve"> the consolidated and separate statements </w:t>
      </w:r>
      <w:r w:rsidR="00482885" w:rsidRPr="00482885">
        <w:rPr>
          <w:rFonts w:ascii="Times New Roman" w:hAnsi="Times New Roman" w:cs="Times New Roman"/>
          <w:sz w:val="22"/>
          <w:szCs w:val="22"/>
        </w:rPr>
        <w:t>of</w:t>
      </w:r>
      <w:r w:rsidRPr="00C23017">
        <w:rPr>
          <w:rFonts w:ascii="Times New Roman" w:hAnsi="Times New Roman" w:cs="Times New Roman"/>
          <w:sz w:val="22"/>
          <w:szCs w:val="22"/>
        </w:rPr>
        <w:t xml:space="preserve"> changes in equity and cash flows </w:t>
      </w:r>
      <w:r w:rsidRPr="00471669">
        <w:rPr>
          <w:rFonts w:ascii="Times New Roman" w:hAnsi="Times New Roman" w:cs="Times New Roman"/>
          <w:sz w:val="22"/>
          <w:szCs w:val="22"/>
        </w:rPr>
        <w:t>for</w:t>
      </w:r>
      <w:r>
        <w:rPr>
          <w:rFonts w:ascii="Times New Roman" w:hAnsi="Times New Roman" w:cs="Times New Roman"/>
          <w:sz w:val="22"/>
          <w:szCs w:val="22"/>
        </w:rPr>
        <w:t xml:space="preserve"> the</w:t>
      </w:r>
      <w:r w:rsidRPr="00471669">
        <w:rPr>
          <w:rFonts w:ascii="Times New Roman" w:hAnsi="Times New Roman" w:cs="Times New Roman"/>
          <w:sz w:val="22"/>
          <w:szCs w:val="22"/>
        </w:rPr>
        <w:t xml:space="preserve"> </w:t>
      </w:r>
      <w:r w:rsidR="00BD3C03">
        <w:rPr>
          <w:rFonts w:ascii="Times New Roman" w:hAnsi="Times New Roman" w:cs="Times New Roman"/>
          <w:sz w:val="22"/>
          <w:szCs w:val="22"/>
        </w:rPr>
        <w:t>six</w:t>
      </w:r>
      <w:r w:rsidRPr="00C23017">
        <w:rPr>
          <w:rFonts w:ascii="Times New Roman" w:hAnsi="Times New Roman" w:cs="Times New Roman"/>
          <w:sz w:val="22"/>
          <w:szCs w:val="22"/>
        </w:rPr>
        <w:t>-month</w:t>
      </w:r>
      <w:r w:rsidRPr="00471669">
        <w:rPr>
          <w:rFonts w:ascii="Times New Roman" w:hAnsi="Times New Roman" w:cs="Times New Roman"/>
          <w:sz w:val="22"/>
          <w:szCs w:val="22"/>
        </w:rPr>
        <w:t xml:space="preserve"> period ended </w:t>
      </w:r>
      <w:r>
        <w:rPr>
          <w:rFonts w:ascii="Times New Roman" w:hAnsi="Times New Roman" w:cs="Times New Roman"/>
          <w:sz w:val="22"/>
          <w:szCs w:val="22"/>
        </w:rPr>
        <w:t>3</w:t>
      </w:r>
      <w:r w:rsidR="00BD3C03">
        <w:rPr>
          <w:rFonts w:ascii="Times New Roman" w:hAnsi="Times New Roman" w:cs="Times New Roman"/>
          <w:sz w:val="22"/>
          <w:szCs w:val="22"/>
        </w:rPr>
        <w:t>0</w:t>
      </w:r>
      <w:r>
        <w:rPr>
          <w:rFonts w:ascii="Times New Roman" w:hAnsi="Times New Roman" w:cs="Times New Roman"/>
          <w:sz w:val="22"/>
          <w:szCs w:val="22"/>
        </w:rPr>
        <w:t xml:space="preserve"> </w:t>
      </w:r>
      <w:r w:rsidR="00BD3C03">
        <w:rPr>
          <w:rFonts w:ascii="Times New Roman" w:hAnsi="Times New Roman" w:cs="Times New Roman"/>
          <w:sz w:val="22"/>
          <w:szCs w:val="22"/>
        </w:rPr>
        <w:t>June</w:t>
      </w:r>
      <w:r>
        <w:rPr>
          <w:rFonts w:ascii="Times New Roman" w:hAnsi="Times New Roman" w:cs="Times New Roman"/>
          <w:sz w:val="22"/>
          <w:szCs w:val="22"/>
        </w:rPr>
        <w:t xml:space="preserve"> 2025</w:t>
      </w:r>
      <w:r w:rsidRPr="00C230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w:t>
      </w:r>
      <w:r w:rsidR="00513AC8">
        <w:rPr>
          <w:rFonts w:ascii="Times New Roman" w:hAnsi="Times New Roman" w:cstheme="minorBidi" w:hint="cs"/>
          <w:sz w:val="22"/>
          <w:szCs w:val="22"/>
          <w:cs/>
        </w:rPr>
        <w:t xml:space="preserve"> </w:t>
      </w:r>
      <w:r w:rsidRPr="00C23017">
        <w:rPr>
          <w:rFonts w:ascii="Times New Roman" w:hAnsi="Times New Roman" w:cs="Times New Roman"/>
          <w:sz w:val="22"/>
          <w:szCs w:val="22"/>
        </w:rPr>
        <w:t>Financial</w:t>
      </w:r>
      <w:r w:rsidR="00616C31">
        <w:rPr>
          <w:rFonts w:ascii="Times New Roman" w:hAnsi="Times New Roman" w:cs="Times New Roman"/>
          <w:sz w:val="22"/>
          <w:szCs w:val="22"/>
        </w:rPr>
        <w:t xml:space="preserve"> </w:t>
      </w:r>
      <w:r w:rsidRPr="00C23017">
        <w:rPr>
          <w:rFonts w:ascii="Times New Roman" w:hAnsi="Times New Roman" w:cs="Times New Roman"/>
          <w:sz w:val="22"/>
          <w:szCs w:val="22"/>
        </w:rPr>
        <w:t>Reporting” My responsibility is to express a conclusion on this interim financial information based on my review.</w:t>
      </w:r>
    </w:p>
    <w:p w14:paraId="3CF0EE37" w14:textId="77777777" w:rsidR="00A80A66" w:rsidRDefault="00A80A66" w:rsidP="00A80A66">
      <w:pPr>
        <w:jc w:val="both"/>
        <w:rPr>
          <w:rFonts w:ascii="Times New Roman" w:hAnsi="Times New Roman" w:cs="Times New Roman"/>
          <w:sz w:val="22"/>
          <w:szCs w:val="22"/>
        </w:rPr>
      </w:pPr>
    </w:p>
    <w:p w14:paraId="01EF8BCD" w14:textId="77777777" w:rsidR="00A80A66" w:rsidRPr="00C23017" w:rsidRDefault="00A80A66" w:rsidP="00A80A66">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DD2E674" w14:textId="77777777" w:rsidR="00A80A66" w:rsidRPr="00C23017" w:rsidRDefault="00A80A66" w:rsidP="00A80A66">
      <w:pPr>
        <w:jc w:val="both"/>
        <w:rPr>
          <w:rFonts w:ascii="Times New Roman" w:hAnsi="Times New Roman" w:cs="Times New Roman"/>
          <w:sz w:val="22"/>
          <w:szCs w:val="22"/>
        </w:rPr>
      </w:pPr>
    </w:p>
    <w:p w14:paraId="7EDFC5B5"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C23017">
        <w:rPr>
          <w:rFonts w:ascii="Times New Roman" w:hAnsi="Times New Roman" w:cs="Times New Roman"/>
          <w:sz w:val="22"/>
          <w:szCs w:val="22"/>
        </w:rPr>
        <w:t>persons</w:t>
      </w:r>
      <w:proofErr w:type="gramEnd"/>
      <w:r w:rsidRPr="00C2301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23017">
        <w:rPr>
          <w:rFonts w:ascii="Times New Roman" w:hAnsi="Times New Roman" w:cs="Times New Roman"/>
          <w:sz w:val="22"/>
          <w:szCs w:val="22"/>
        </w:rPr>
        <w:t>an audit opinion</w:t>
      </w:r>
      <w:proofErr w:type="gramEnd"/>
      <w:r w:rsidRPr="00C23017">
        <w:rPr>
          <w:rFonts w:ascii="Times New Roman" w:hAnsi="Times New Roman" w:cs="Times New Roman"/>
          <w:sz w:val="22"/>
          <w:szCs w:val="22"/>
        </w:rPr>
        <w:t>.</w:t>
      </w:r>
    </w:p>
    <w:p w14:paraId="69B0B23A" w14:textId="77777777" w:rsidR="00A80A66" w:rsidRPr="00C23017" w:rsidRDefault="00A80A66" w:rsidP="00A80A66">
      <w:pPr>
        <w:jc w:val="both"/>
        <w:rPr>
          <w:rFonts w:ascii="Times New Roman" w:hAnsi="Times New Roman" w:cs="Times New Roman"/>
          <w:sz w:val="22"/>
          <w:szCs w:val="22"/>
        </w:rPr>
      </w:pPr>
    </w:p>
    <w:p w14:paraId="3AB2567A"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66AC6660" w14:textId="77777777" w:rsidR="00A80A66" w:rsidRPr="00C23017" w:rsidRDefault="00A80A66" w:rsidP="00A80A66">
      <w:pPr>
        <w:jc w:val="both"/>
        <w:rPr>
          <w:rFonts w:ascii="Times New Roman" w:hAnsi="Times New Roman" w:cs="Times New Roman"/>
          <w:sz w:val="22"/>
          <w:szCs w:val="22"/>
        </w:rPr>
      </w:pPr>
    </w:p>
    <w:p w14:paraId="7EE06BD4"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0295A6FF" w14:textId="77777777" w:rsidR="00A80A66" w:rsidRPr="00C23017" w:rsidRDefault="00A80A66" w:rsidP="00A80A66">
      <w:pPr>
        <w:pStyle w:val="RNormal"/>
        <w:rPr>
          <w:szCs w:val="22"/>
          <w:lang w:bidi="th-TH"/>
        </w:rPr>
      </w:pPr>
    </w:p>
    <w:p w14:paraId="4234253B" w14:textId="77777777" w:rsidR="00A80A66" w:rsidRPr="00C23017" w:rsidRDefault="00A80A66" w:rsidP="00A80A66">
      <w:pPr>
        <w:pStyle w:val="RNormal"/>
        <w:rPr>
          <w:i/>
          <w:iCs/>
          <w:color w:val="000000"/>
          <w:szCs w:val="22"/>
        </w:rPr>
      </w:pPr>
    </w:p>
    <w:p w14:paraId="658522CC" w14:textId="77777777" w:rsidR="00A80A66" w:rsidRPr="00C23017" w:rsidRDefault="00A80A66" w:rsidP="00A80A66">
      <w:pPr>
        <w:pStyle w:val="RNormal"/>
        <w:rPr>
          <w:szCs w:val="22"/>
        </w:rPr>
      </w:pPr>
    </w:p>
    <w:p w14:paraId="3F94DF33" w14:textId="77777777" w:rsidR="00A80A66" w:rsidRPr="00C23017" w:rsidRDefault="00A80A66" w:rsidP="00A80A66">
      <w:pPr>
        <w:pStyle w:val="RNormal"/>
        <w:rPr>
          <w:szCs w:val="22"/>
        </w:rPr>
      </w:pPr>
    </w:p>
    <w:p w14:paraId="4D43815E" w14:textId="77777777" w:rsidR="00A80A66" w:rsidRPr="00C23017" w:rsidRDefault="00A80A66" w:rsidP="00A80A66">
      <w:pPr>
        <w:pStyle w:val="RNormal"/>
        <w:rPr>
          <w:szCs w:val="22"/>
        </w:rPr>
      </w:pPr>
    </w:p>
    <w:p w14:paraId="31C6C4D2" w14:textId="77777777" w:rsidR="00A80A66" w:rsidRPr="00C23017" w:rsidRDefault="00A80A66" w:rsidP="00A80A66">
      <w:pPr>
        <w:pStyle w:val="RNormal"/>
        <w:rPr>
          <w:szCs w:val="22"/>
        </w:rPr>
      </w:pPr>
    </w:p>
    <w:p w14:paraId="7DFEEE27"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(Chanlika Panya)</w:t>
      </w:r>
    </w:p>
    <w:p w14:paraId="38034A53"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Certified Public Accountant</w:t>
      </w:r>
    </w:p>
    <w:p w14:paraId="43BFC107" w14:textId="71472B3D" w:rsidR="00A80A66"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DF487C">
        <w:rPr>
          <w:rFonts w:ascii="Times New Roman" w:hAnsi="Times New Roman" w:cs="Times New Roman"/>
          <w:sz w:val="22"/>
          <w:szCs w:val="22"/>
        </w:rPr>
        <w:t>Registration No. 11872</w:t>
      </w:r>
    </w:p>
    <w:p w14:paraId="4BF27A65"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p>
    <w:p w14:paraId="2E5D0A6D"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2B4D1BE7" w14:textId="77777777" w:rsidR="00A6682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C23017">
        <w:rPr>
          <w:rFonts w:ascii="Times New Roman" w:hAnsi="Times New Roman" w:cs="Times New Roman"/>
          <w:sz w:val="22"/>
          <w:szCs w:val="22"/>
        </w:rPr>
        <w:t>Bangkok</w:t>
      </w:r>
    </w:p>
    <w:p w14:paraId="5654708A" w14:textId="423F29AA" w:rsidR="00A80A66" w:rsidRPr="00A6682E" w:rsidRDefault="00CF272C"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heme="minorBidi"/>
          <w:sz w:val="22"/>
          <w:szCs w:val="22"/>
        </w:rPr>
        <w:t>8</w:t>
      </w:r>
      <w:r w:rsidR="00A80A66">
        <w:rPr>
          <w:rFonts w:ascii="Times New Roman" w:hAnsi="Times New Roman" w:cs="Times New Roman"/>
          <w:sz w:val="22"/>
          <w:szCs w:val="22"/>
        </w:rPr>
        <w:t xml:space="preserve"> </w:t>
      </w:r>
      <w:r w:rsidR="00BD3C03">
        <w:rPr>
          <w:rFonts w:ascii="Times New Roman" w:hAnsi="Times New Roman" w:cs="Times New Roman"/>
          <w:sz w:val="22"/>
          <w:szCs w:val="28"/>
        </w:rPr>
        <w:t>August</w:t>
      </w:r>
      <w:r w:rsidR="00A80A66">
        <w:rPr>
          <w:rFonts w:ascii="Times New Roman" w:hAnsi="Times New Roman"/>
          <w:sz w:val="22"/>
          <w:szCs w:val="28"/>
        </w:rPr>
        <w:t xml:space="preserve"> 2025</w:t>
      </w:r>
    </w:p>
    <w:p w14:paraId="133143F1" w14:textId="08E9A274" w:rsidR="00606A86" w:rsidRPr="00E50C4A" w:rsidRDefault="00606A86" w:rsidP="007D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sectPr w:rsidR="00606A86" w:rsidRPr="00E50C4A" w:rsidSect="00005875">
      <w:headerReference w:type="default" r:id="rId13"/>
      <w:footerReference w:type="default" r:id="rId1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2737" w14:textId="77777777" w:rsidR="00A11978" w:rsidRDefault="00A11978">
      <w:r>
        <w:separator/>
      </w:r>
    </w:p>
  </w:endnote>
  <w:endnote w:type="continuationSeparator" w:id="0">
    <w:p w14:paraId="02CE6504" w14:textId="77777777" w:rsidR="00A11978" w:rsidRDefault="00A11978">
      <w:r>
        <w:continuationSeparator/>
      </w:r>
    </w:p>
  </w:endnote>
  <w:endnote w:type="continuationNotice" w:id="1">
    <w:p w14:paraId="580DE395" w14:textId="77777777" w:rsidR="00A11978" w:rsidRDefault="00A119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19162045" w14:textId="77777777" w:rsidR="00A80A66" w:rsidRPr="00801E3D" w:rsidRDefault="007D3E76">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33DD" w14:textId="6A69FD4B"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99E93" w14:textId="77777777" w:rsidR="00A11978" w:rsidRDefault="00A11978">
      <w:r>
        <w:separator/>
      </w:r>
    </w:p>
  </w:footnote>
  <w:footnote w:type="continuationSeparator" w:id="0">
    <w:p w14:paraId="792A34E7" w14:textId="77777777" w:rsidR="00A11978" w:rsidRDefault="00A11978">
      <w:r>
        <w:continuationSeparator/>
      </w:r>
    </w:p>
  </w:footnote>
  <w:footnote w:type="continuationNotice" w:id="1">
    <w:p w14:paraId="1FC0DA65" w14:textId="77777777" w:rsidR="00A11978" w:rsidRDefault="00A119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9FF0" w14:textId="77777777" w:rsidR="00A80A66" w:rsidRPr="008B5F12" w:rsidRDefault="00A80A66">
    <w:pPr>
      <w:pStyle w:val="Header"/>
      <w:rPr>
        <w:rFonts w:ascii="Times New Roman" w:hAnsi="Times New Roman" w:cs="Times New Roman"/>
        <w:sz w:val="28"/>
        <w:szCs w:val="28"/>
      </w:rPr>
    </w:pPr>
  </w:p>
  <w:p w14:paraId="513096D6" w14:textId="77777777" w:rsidR="00A80A66" w:rsidRPr="008B5F12" w:rsidRDefault="00A80A66">
    <w:pPr>
      <w:pStyle w:val="Header"/>
      <w:rPr>
        <w:rFonts w:ascii="Times New Roman" w:hAnsi="Times New Roman" w:cs="Times New Roman"/>
        <w:sz w:val="28"/>
        <w:szCs w:val="28"/>
      </w:rPr>
    </w:pPr>
  </w:p>
  <w:p w14:paraId="50176D67" w14:textId="77777777" w:rsidR="00A80A66" w:rsidRPr="008B5F12" w:rsidRDefault="00A80A66">
    <w:pPr>
      <w:pStyle w:val="Header"/>
      <w:rPr>
        <w:rFonts w:ascii="Times New Roman" w:hAnsi="Times New Roman" w:cs="Times New Roman"/>
        <w:sz w:val="28"/>
        <w:szCs w:val="28"/>
      </w:rPr>
    </w:pPr>
  </w:p>
  <w:p w14:paraId="2DCCE435" w14:textId="77777777" w:rsidR="00A80A66" w:rsidRPr="008B5F12" w:rsidRDefault="00A80A66">
    <w:pPr>
      <w:pStyle w:val="Header"/>
      <w:rPr>
        <w:rFonts w:ascii="Times New Roman" w:hAnsi="Times New Roman" w:cs="Times New Roman"/>
        <w:sz w:val="28"/>
        <w:szCs w:val="28"/>
      </w:rPr>
    </w:pPr>
  </w:p>
  <w:p w14:paraId="285B8C4A" w14:textId="77777777" w:rsidR="00A80A66" w:rsidRPr="008B5F12" w:rsidRDefault="00A80A66">
    <w:pPr>
      <w:pStyle w:val="Header"/>
      <w:rPr>
        <w:rFonts w:ascii="Times New Roman" w:hAnsi="Times New Roman" w:cs="Times New Roman"/>
        <w:sz w:val="28"/>
        <w:szCs w:val="28"/>
      </w:rPr>
    </w:pPr>
  </w:p>
  <w:p w14:paraId="5B21ADDA" w14:textId="77777777" w:rsidR="00A80A66" w:rsidRPr="008B5F12" w:rsidRDefault="00A80A66">
    <w:pPr>
      <w:pStyle w:val="Header"/>
      <w:rPr>
        <w:rFonts w:ascii="Times New Roman" w:hAnsi="Times New Roman" w:cs="Times New Roman"/>
        <w:sz w:val="28"/>
        <w:szCs w:val="28"/>
      </w:rPr>
    </w:pPr>
  </w:p>
  <w:p w14:paraId="36175C29" w14:textId="77777777" w:rsidR="00A80A66" w:rsidRPr="008B5F12" w:rsidRDefault="00A80A66">
    <w:pPr>
      <w:pStyle w:val="Header"/>
      <w:rPr>
        <w:rFonts w:ascii="Times New Roman" w:hAnsi="Times New Roman" w:cs="Times New Roman"/>
        <w:sz w:val="28"/>
        <w:szCs w:val="28"/>
      </w:rPr>
    </w:pPr>
  </w:p>
  <w:p w14:paraId="3937742D" w14:textId="77777777" w:rsidR="00A80A66" w:rsidRPr="008B5F12" w:rsidRDefault="00A80A66">
    <w:pPr>
      <w:pStyle w:val="Header"/>
      <w:rPr>
        <w:rFonts w:ascii="Times New Roman" w:hAnsi="Times New Roman" w:cs="Times New Roman"/>
        <w:sz w:val="28"/>
        <w:szCs w:val="28"/>
      </w:rPr>
    </w:pPr>
  </w:p>
  <w:p w14:paraId="1F70AFAD" w14:textId="77777777" w:rsidR="00A80A66" w:rsidRPr="008B5F12" w:rsidRDefault="00A80A66">
    <w:pPr>
      <w:pStyle w:val="Header"/>
      <w:rPr>
        <w:rFonts w:ascii="Times New Roman" w:hAnsi="Times New Roman" w:cs="Times New Roman"/>
        <w:sz w:val="28"/>
        <w:szCs w:val="28"/>
      </w:rPr>
    </w:pPr>
  </w:p>
  <w:p w14:paraId="411044B5" w14:textId="77777777" w:rsidR="00A80A66" w:rsidRPr="008B5F12" w:rsidRDefault="00A80A66">
    <w:pPr>
      <w:pStyle w:val="Header"/>
      <w:rPr>
        <w:rFonts w:ascii="Times New Roman" w:hAnsi="Times New Roman" w:cs="Times New Roman"/>
        <w:sz w:val="28"/>
        <w:szCs w:val="28"/>
      </w:rPr>
    </w:pPr>
  </w:p>
  <w:p w14:paraId="2828AAD3" w14:textId="77777777" w:rsidR="00A80A66" w:rsidRPr="008B5F12" w:rsidRDefault="00A80A66">
    <w:pPr>
      <w:pStyle w:val="Header"/>
      <w:rPr>
        <w:rFonts w:ascii="Times New Roman" w:hAnsi="Times New Roman" w:cs="Times New Roman"/>
        <w:sz w:val="28"/>
        <w:szCs w:val="28"/>
      </w:rPr>
    </w:pPr>
  </w:p>
  <w:p w14:paraId="3B2E16AD" w14:textId="77777777" w:rsidR="00A80A66" w:rsidRPr="008B5F12" w:rsidRDefault="00A80A66">
    <w:pPr>
      <w:pStyle w:val="Header"/>
      <w:rPr>
        <w:rFonts w:ascii="Times New Roman" w:hAnsi="Times New Roman" w:cs="Times New Roman"/>
        <w:sz w:val="28"/>
        <w:szCs w:val="28"/>
      </w:rPr>
    </w:pPr>
  </w:p>
  <w:p w14:paraId="7228C343" w14:textId="77777777" w:rsidR="00A80A66" w:rsidRDefault="00A80A66">
    <w:pPr>
      <w:pStyle w:val="Header"/>
      <w:rPr>
        <w:rFonts w:ascii="Times New Roman" w:hAnsi="Times New Roman" w:cs="Times New Roman"/>
        <w:sz w:val="28"/>
        <w:szCs w:val="28"/>
      </w:rPr>
    </w:pPr>
  </w:p>
  <w:p w14:paraId="6C8E31F8" w14:textId="77777777" w:rsidR="00A80A66" w:rsidRPr="008B5F12" w:rsidRDefault="00A80A6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7ADB" w14:textId="77777777" w:rsidR="00D0738B" w:rsidRPr="007D3E76"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50A0CE5"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9A950C2"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D781E90"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19AB47E5"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0D19DDDF"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15CF2EFA"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55317527"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8CA4D49"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1286AE46" w14:textId="77777777" w:rsidR="00D74BCE" w:rsidRPr="007D3E76" w:rsidRDefault="00D74BC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0F01"/>
    <w:rsid w:val="00001445"/>
    <w:rsid w:val="00001591"/>
    <w:rsid w:val="0000164C"/>
    <w:rsid w:val="000016EE"/>
    <w:rsid w:val="00001791"/>
    <w:rsid w:val="00001BEB"/>
    <w:rsid w:val="00001C3C"/>
    <w:rsid w:val="00001CD7"/>
    <w:rsid w:val="00001F2C"/>
    <w:rsid w:val="000021F5"/>
    <w:rsid w:val="0000263B"/>
    <w:rsid w:val="00003080"/>
    <w:rsid w:val="000030B9"/>
    <w:rsid w:val="00003205"/>
    <w:rsid w:val="000033EE"/>
    <w:rsid w:val="000040B8"/>
    <w:rsid w:val="00004214"/>
    <w:rsid w:val="00004642"/>
    <w:rsid w:val="0000468E"/>
    <w:rsid w:val="00004793"/>
    <w:rsid w:val="00004F97"/>
    <w:rsid w:val="000051DE"/>
    <w:rsid w:val="0000529A"/>
    <w:rsid w:val="0000540C"/>
    <w:rsid w:val="000056B1"/>
    <w:rsid w:val="000056D8"/>
    <w:rsid w:val="0000571A"/>
    <w:rsid w:val="00005875"/>
    <w:rsid w:val="000059F1"/>
    <w:rsid w:val="00005A95"/>
    <w:rsid w:val="00005D5C"/>
    <w:rsid w:val="00005D7C"/>
    <w:rsid w:val="00006070"/>
    <w:rsid w:val="00006603"/>
    <w:rsid w:val="000069AC"/>
    <w:rsid w:val="00006E61"/>
    <w:rsid w:val="00006F33"/>
    <w:rsid w:val="0000713C"/>
    <w:rsid w:val="0000736E"/>
    <w:rsid w:val="00007616"/>
    <w:rsid w:val="0000771A"/>
    <w:rsid w:val="00007A58"/>
    <w:rsid w:val="00007C83"/>
    <w:rsid w:val="00007C9D"/>
    <w:rsid w:val="00007F73"/>
    <w:rsid w:val="00010295"/>
    <w:rsid w:val="00010325"/>
    <w:rsid w:val="00010453"/>
    <w:rsid w:val="000104B1"/>
    <w:rsid w:val="0001063A"/>
    <w:rsid w:val="000107BB"/>
    <w:rsid w:val="00010D79"/>
    <w:rsid w:val="00010F43"/>
    <w:rsid w:val="000113A2"/>
    <w:rsid w:val="000117FB"/>
    <w:rsid w:val="00011805"/>
    <w:rsid w:val="000121C6"/>
    <w:rsid w:val="000125E3"/>
    <w:rsid w:val="00012CFD"/>
    <w:rsid w:val="00012FB7"/>
    <w:rsid w:val="00013339"/>
    <w:rsid w:val="000133DD"/>
    <w:rsid w:val="00013619"/>
    <w:rsid w:val="0001394E"/>
    <w:rsid w:val="00013B29"/>
    <w:rsid w:val="00013EE6"/>
    <w:rsid w:val="00013F50"/>
    <w:rsid w:val="00014233"/>
    <w:rsid w:val="00014632"/>
    <w:rsid w:val="0001483F"/>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D9C"/>
    <w:rsid w:val="00017EE6"/>
    <w:rsid w:val="00017FA0"/>
    <w:rsid w:val="000204A2"/>
    <w:rsid w:val="0002050B"/>
    <w:rsid w:val="00020571"/>
    <w:rsid w:val="00020642"/>
    <w:rsid w:val="0002105F"/>
    <w:rsid w:val="0002111C"/>
    <w:rsid w:val="0002127B"/>
    <w:rsid w:val="000219EB"/>
    <w:rsid w:val="00021D9E"/>
    <w:rsid w:val="00021F18"/>
    <w:rsid w:val="00022845"/>
    <w:rsid w:val="00022AA5"/>
    <w:rsid w:val="00022DF9"/>
    <w:rsid w:val="00023034"/>
    <w:rsid w:val="00023196"/>
    <w:rsid w:val="00023301"/>
    <w:rsid w:val="000233B6"/>
    <w:rsid w:val="000235F8"/>
    <w:rsid w:val="0002373B"/>
    <w:rsid w:val="000238BA"/>
    <w:rsid w:val="0002393C"/>
    <w:rsid w:val="00023BF0"/>
    <w:rsid w:val="00024469"/>
    <w:rsid w:val="00024654"/>
    <w:rsid w:val="00024F30"/>
    <w:rsid w:val="00024FF5"/>
    <w:rsid w:val="0002554A"/>
    <w:rsid w:val="000256DD"/>
    <w:rsid w:val="000259A2"/>
    <w:rsid w:val="000259F6"/>
    <w:rsid w:val="00025A11"/>
    <w:rsid w:val="00025D1A"/>
    <w:rsid w:val="00025E96"/>
    <w:rsid w:val="00025F43"/>
    <w:rsid w:val="00026010"/>
    <w:rsid w:val="0002626E"/>
    <w:rsid w:val="00026423"/>
    <w:rsid w:val="0002668B"/>
    <w:rsid w:val="000266AD"/>
    <w:rsid w:val="00026BC0"/>
    <w:rsid w:val="00026C21"/>
    <w:rsid w:val="00026DA4"/>
    <w:rsid w:val="00027477"/>
    <w:rsid w:val="00027845"/>
    <w:rsid w:val="00027904"/>
    <w:rsid w:val="00027A9D"/>
    <w:rsid w:val="00027AF6"/>
    <w:rsid w:val="000302D5"/>
    <w:rsid w:val="0003045B"/>
    <w:rsid w:val="00030ACF"/>
    <w:rsid w:val="00030F66"/>
    <w:rsid w:val="00030FE4"/>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4F90"/>
    <w:rsid w:val="000356A4"/>
    <w:rsid w:val="00035F66"/>
    <w:rsid w:val="00035FA4"/>
    <w:rsid w:val="0003628F"/>
    <w:rsid w:val="00036528"/>
    <w:rsid w:val="000368D4"/>
    <w:rsid w:val="000368EE"/>
    <w:rsid w:val="00036942"/>
    <w:rsid w:val="00037296"/>
    <w:rsid w:val="00037323"/>
    <w:rsid w:val="00037F9F"/>
    <w:rsid w:val="000403B4"/>
    <w:rsid w:val="000409E9"/>
    <w:rsid w:val="00040AE3"/>
    <w:rsid w:val="00040C64"/>
    <w:rsid w:val="00041542"/>
    <w:rsid w:val="000418AE"/>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5DBD"/>
    <w:rsid w:val="000461B8"/>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367"/>
    <w:rsid w:val="000516B9"/>
    <w:rsid w:val="000516E6"/>
    <w:rsid w:val="000516F1"/>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75"/>
    <w:rsid w:val="00054BA9"/>
    <w:rsid w:val="00054F2C"/>
    <w:rsid w:val="00054F73"/>
    <w:rsid w:val="000556F2"/>
    <w:rsid w:val="0005570A"/>
    <w:rsid w:val="00055897"/>
    <w:rsid w:val="00055BA0"/>
    <w:rsid w:val="00055E21"/>
    <w:rsid w:val="000561C9"/>
    <w:rsid w:val="00056324"/>
    <w:rsid w:val="0005735D"/>
    <w:rsid w:val="000577AE"/>
    <w:rsid w:val="0005784D"/>
    <w:rsid w:val="00057AED"/>
    <w:rsid w:val="00057B7C"/>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BDD"/>
    <w:rsid w:val="00070E1A"/>
    <w:rsid w:val="00070F38"/>
    <w:rsid w:val="000715FC"/>
    <w:rsid w:val="0007185C"/>
    <w:rsid w:val="00071930"/>
    <w:rsid w:val="00071ADE"/>
    <w:rsid w:val="00071CC4"/>
    <w:rsid w:val="00071F32"/>
    <w:rsid w:val="00071F5C"/>
    <w:rsid w:val="000722FC"/>
    <w:rsid w:val="000723C9"/>
    <w:rsid w:val="000728D0"/>
    <w:rsid w:val="000729D9"/>
    <w:rsid w:val="00072A07"/>
    <w:rsid w:val="00072EB8"/>
    <w:rsid w:val="00072F9B"/>
    <w:rsid w:val="00073BFB"/>
    <w:rsid w:val="00073EA7"/>
    <w:rsid w:val="00073EC1"/>
    <w:rsid w:val="00074698"/>
    <w:rsid w:val="00074830"/>
    <w:rsid w:val="000750A3"/>
    <w:rsid w:val="0007559E"/>
    <w:rsid w:val="00075F89"/>
    <w:rsid w:val="0007639B"/>
    <w:rsid w:val="000764D0"/>
    <w:rsid w:val="00076C07"/>
    <w:rsid w:val="00076FAA"/>
    <w:rsid w:val="0007734D"/>
    <w:rsid w:val="00077494"/>
    <w:rsid w:val="00077645"/>
    <w:rsid w:val="00077840"/>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2CFA"/>
    <w:rsid w:val="000834A5"/>
    <w:rsid w:val="00083528"/>
    <w:rsid w:val="000835E5"/>
    <w:rsid w:val="00083AAE"/>
    <w:rsid w:val="00083B0C"/>
    <w:rsid w:val="000841DE"/>
    <w:rsid w:val="000847B1"/>
    <w:rsid w:val="0008498A"/>
    <w:rsid w:val="000851C7"/>
    <w:rsid w:val="00085351"/>
    <w:rsid w:val="000856D5"/>
    <w:rsid w:val="000856DD"/>
    <w:rsid w:val="00085933"/>
    <w:rsid w:val="00085A0F"/>
    <w:rsid w:val="00085EDE"/>
    <w:rsid w:val="000862A0"/>
    <w:rsid w:val="0008659D"/>
    <w:rsid w:val="000867A0"/>
    <w:rsid w:val="00086E30"/>
    <w:rsid w:val="00086E49"/>
    <w:rsid w:val="000873A1"/>
    <w:rsid w:val="000874D8"/>
    <w:rsid w:val="000877A8"/>
    <w:rsid w:val="000877ED"/>
    <w:rsid w:val="00090090"/>
    <w:rsid w:val="0009012F"/>
    <w:rsid w:val="00090A04"/>
    <w:rsid w:val="00090B2A"/>
    <w:rsid w:val="00090D31"/>
    <w:rsid w:val="00091006"/>
    <w:rsid w:val="000910CD"/>
    <w:rsid w:val="000914A2"/>
    <w:rsid w:val="00091509"/>
    <w:rsid w:val="00091613"/>
    <w:rsid w:val="000916FB"/>
    <w:rsid w:val="0009173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137"/>
    <w:rsid w:val="00095676"/>
    <w:rsid w:val="000956DF"/>
    <w:rsid w:val="0009592F"/>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1EBF"/>
    <w:rsid w:val="000B23C2"/>
    <w:rsid w:val="000B24C9"/>
    <w:rsid w:val="000B26B5"/>
    <w:rsid w:val="000B27C1"/>
    <w:rsid w:val="000B27E2"/>
    <w:rsid w:val="000B2C04"/>
    <w:rsid w:val="000B337F"/>
    <w:rsid w:val="000B36A1"/>
    <w:rsid w:val="000B3817"/>
    <w:rsid w:val="000B3C41"/>
    <w:rsid w:val="000B4204"/>
    <w:rsid w:val="000B462D"/>
    <w:rsid w:val="000B4D37"/>
    <w:rsid w:val="000B4DE3"/>
    <w:rsid w:val="000B5035"/>
    <w:rsid w:val="000B51E9"/>
    <w:rsid w:val="000B55D3"/>
    <w:rsid w:val="000B5662"/>
    <w:rsid w:val="000B598B"/>
    <w:rsid w:val="000B5ADD"/>
    <w:rsid w:val="000B5E66"/>
    <w:rsid w:val="000B6486"/>
    <w:rsid w:val="000B6534"/>
    <w:rsid w:val="000B691F"/>
    <w:rsid w:val="000B6A16"/>
    <w:rsid w:val="000B6BFA"/>
    <w:rsid w:val="000B6D58"/>
    <w:rsid w:val="000B6D9F"/>
    <w:rsid w:val="000B6E60"/>
    <w:rsid w:val="000B70C8"/>
    <w:rsid w:val="000B75C9"/>
    <w:rsid w:val="000B7715"/>
    <w:rsid w:val="000B7724"/>
    <w:rsid w:val="000B7A90"/>
    <w:rsid w:val="000B7E99"/>
    <w:rsid w:val="000C0066"/>
    <w:rsid w:val="000C0A45"/>
    <w:rsid w:val="000C0A5B"/>
    <w:rsid w:val="000C0A66"/>
    <w:rsid w:val="000C0C6F"/>
    <w:rsid w:val="000C1056"/>
    <w:rsid w:val="000C107C"/>
    <w:rsid w:val="000C11BD"/>
    <w:rsid w:val="000C131B"/>
    <w:rsid w:val="000C1414"/>
    <w:rsid w:val="000C157E"/>
    <w:rsid w:val="000C19ED"/>
    <w:rsid w:val="000C1A4A"/>
    <w:rsid w:val="000C27E7"/>
    <w:rsid w:val="000C33FE"/>
    <w:rsid w:val="000C35AE"/>
    <w:rsid w:val="000C36A9"/>
    <w:rsid w:val="000C373C"/>
    <w:rsid w:val="000C392E"/>
    <w:rsid w:val="000C3DAB"/>
    <w:rsid w:val="000C4293"/>
    <w:rsid w:val="000C45DD"/>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853"/>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7E"/>
    <w:rsid w:val="000D39F0"/>
    <w:rsid w:val="000D3A3B"/>
    <w:rsid w:val="000D3C0A"/>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BDD"/>
    <w:rsid w:val="000E3CF5"/>
    <w:rsid w:val="000E462F"/>
    <w:rsid w:val="000E4FFB"/>
    <w:rsid w:val="000E52AA"/>
    <w:rsid w:val="000E53A9"/>
    <w:rsid w:val="000E5471"/>
    <w:rsid w:val="000E56DB"/>
    <w:rsid w:val="000E5850"/>
    <w:rsid w:val="000E5EA7"/>
    <w:rsid w:val="000E6008"/>
    <w:rsid w:val="000E6176"/>
    <w:rsid w:val="000E64F1"/>
    <w:rsid w:val="000E65EB"/>
    <w:rsid w:val="000E6728"/>
    <w:rsid w:val="000E6A9D"/>
    <w:rsid w:val="000E6BC7"/>
    <w:rsid w:val="000E6E11"/>
    <w:rsid w:val="000E763D"/>
    <w:rsid w:val="000F0214"/>
    <w:rsid w:val="000F065F"/>
    <w:rsid w:val="000F0779"/>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ADA"/>
    <w:rsid w:val="000F4B3A"/>
    <w:rsid w:val="000F4D63"/>
    <w:rsid w:val="000F5020"/>
    <w:rsid w:val="000F5254"/>
    <w:rsid w:val="000F53AE"/>
    <w:rsid w:val="000F55CF"/>
    <w:rsid w:val="000F55F0"/>
    <w:rsid w:val="000F5792"/>
    <w:rsid w:val="000F5B53"/>
    <w:rsid w:val="000F5DFA"/>
    <w:rsid w:val="000F5EBC"/>
    <w:rsid w:val="000F645E"/>
    <w:rsid w:val="000F6559"/>
    <w:rsid w:val="000F655F"/>
    <w:rsid w:val="000F65F0"/>
    <w:rsid w:val="000F66B8"/>
    <w:rsid w:val="000F68E0"/>
    <w:rsid w:val="000F6B43"/>
    <w:rsid w:val="000F743B"/>
    <w:rsid w:val="000F7549"/>
    <w:rsid w:val="000F7D37"/>
    <w:rsid w:val="00100586"/>
    <w:rsid w:val="001007D3"/>
    <w:rsid w:val="00100BE9"/>
    <w:rsid w:val="00100DE7"/>
    <w:rsid w:val="00100F88"/>
    <w:rsid w:val="001011CE"/>
    <w:rsid w:val="001016BF"/>
    <w:rsid w:val="001017E2"/>
    <w:rsid w:val="00101A5B"/>
    <w:rsid w:val="00101BFF"/>
    <w:rsid w:val="00101D01"/>
    <w:rsid w:val="00101E02"/>
    <w:rsid w:val="001026F7"/>
    <w:rsid w:val="001027FC"/>
    <w:rsid w:val="00102A3B"/>
    <w:rsid w:val="00102AE3"/>
    <w:rsid w:val="00102AF6"/>
    <w:rsid w:val="00102E0B"/>
    <w:rsid w:val="001032AD"/>
    <w:rsid w:val="00103EAA"/>
    <w:rsid w:val="00104148"/>
    <w:rsid w:val="001043F0"/>
    <w:rsid w:val="001046B7"/>
    <w:rsid w:val="0010496E"/>
    <w:rsid w:val="00104A4A"/>
    <w:rsid w:val="00104BBE"/>
    <w:rsid w:val="00105175"/>
    <w:rsid w:val="001056F6"/>
    <w:rsid w:val="001059AB"/>
    <w:rsid w:val="00105D36"/>
    <w:rsid w:val="001060BD"/>
    <w:rsid w:val="00106197"/>
    <w:rsid w:val="00106393"/>
    <w:rsid w:val="001065D2"/>
    <w:rsid w:val="00106A37"/>
    <w:rsid w:val="00106DF3"/>
    <w:rsid w:val="00106F51"/>
    <w:rsid w:val="00107002"/>
    <w:rsid w:val="00107032"/>
    <w:rsid w:val="00107067"/>
    <w:rsid w:val="001077E9"/>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BB1"/>
    <w:rsid w:val="00115F00"/>
    <w:rsid w:val="00115F68"/>
    <w:rsid w:val="0011617B"/>
    <w:rsid w:val="00116B01"/>
    <w:rsid w:val="00117172"/>
    <w:rsid w:val="00117229"/>
    <w:rsid w:val="0011733D"/>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6FFB"/>
    <w:rsid w:val="001271A6"/>
    <w:rsid w:val="00127585"/>
    <w:rsid w:val="001278CA"/>
    <w:rsid w:val="00127E97"/>
    <w:rsid w:val="00127F6D"/>
    <w:rsid w:val="001301AE"/>
    <w:rsid w:val="00130689"/>
    <w:rsid w:val="00130806"/>
    <w:rsid w:val="00130C0F"/>
    <w:rsid w:val="00130C95"/>
    <w:rsid w:val="001311B9"/>
    <w:rsid w:val="001318F5"/>
    <w:rsid w:val="0013200B"/>
    <w:rsid w:val="00132345"/>
    <w:rsid w:val="00132710"/>
    <w:rsid w:val="00132779"/>
    <w:rsid w:val="001328D4"/>
    <w:rsid w:val="00132BCC"/>
    <w:rsid w:val="00132CCB"/>
    <w:rsid w:val="00133256"/>
    <w:rsid w:val="001339BE"/>
    <w:rsid w:val="00133B3C"/>
    <w:rsid w:val="00133F0C"/>
    <w:rsid w:val="0013488C"/>
    <w:rsid w:val="00134DB0"/>
    <w:rsid w:val="00134DF4"/>
    <w:rsid w:val="00135370"/>
    <w:rsid w:val="0013546C"/>
    <w:rsid w:val="00135A27"/>
    <w:rsid w:val="00135E7E"/>
    <w:rsid w:val="00135E94"/>
    <w:rsid w:val="00135F2D"/>
    <w:rsid w:val="00136A47"/>
    <w:rsid w:val="00136C3B"/>
    <w:rsid w:val="0013748B"/>
    <w:rsid w:val="00137971"/>
    <w:rsid w:val="00137DA6"/>
    <w:rsid w:val="001408F1"/>
    <w:rsid w:val="00140DE4"/>
    <w:rsid w:val="00141110"/>
    <w:rsid w:val="001413BC"/>
    <w:rsid w:val="00141474"/>
    <w:rsid w:val="00141A0C"/>
    <w:rsid w:val="00141C82"/>
    <w:rsid w:val="00141DA3"/>
    <w:rsid w:val="001420AB"/>
    <w:rsid w:val="0014239D"/>
    <w:rsid w:val="00142561"/>
    <w:rsid w:val="00142AA7"/>
    <w:rsid w:val="00142B4C"/>
    <w:rsid w:val="00142BFA"/>
    <w:rsid w:val="001430CA"/>
    <w:rsid w:val="00143747"/>
    <w:rsid w:val="00143B87"/>
    <w:rsid w:val="00143C83"/>
    <w:rsid w:val="00143D70"/>
    <w:rsid w:val="00144587"/>
    <w:rsid w:val="001446C9"/>
    <w:rsid w:val="001447CA"/>
    <w:rsid w:val="00144BBF"/>
    <w:rsid w:val="00144DFF"/>
    <w:rsid w:val="001457D7"/>
    <w:rsid w:val="00145A9F"/>
    <w:rsid w:val="00145F0B"/>
    <w:rsid w:val="00146173"/>
    <w:rsid w:val="00146415"/>
    <w:rsid w:val="001468F6"/>
    <w:rsid w:val="00146A52"/>
    <w:rsid w:val="00146AB6"/>
    <w:rsid w:val="00146F5B"/>
    <w:rsid w:val="00146F7C"/>
    <w:rsid w:val="001472B1"/>
    <w:rsid w:val="00147A27"/>
    <w:rsid w:val="00147B39"/>
    <w:rsid w:val="00147B54"/>
    <w:rsid w:val="00147FC7"/>
    <w:rsid w:val="00150666"/>
    <w:rsid w:val="00150759"/>
    <w:rsid w:val="00150E4D"/>
    <w:rsid w:val="0015156E"/>
    <w:rsid w:val="0015165C"/>
    <w:rsid w:val="00151838"/>
    <w:rsid w:val="001518AD"/>
    <w:rsid w:val="00151A38"/>
    <w:rsid w:val="00151BBC"/>
    <w:rsid w:val="00151C95"/>
    <w:rsid w:val="0015210C"/>
    <w:rsid w:val="00152646"/>
    <w:rsid w:val="00152C2D"/>
    <w:rsid w:val="00152DE4"/>
    <w:rsid w:val="001531CE"/>
    <w:rsid w:val="001537CC"/>
    <w:rsid w:val="00153B0E"/>
    <w:rsid w:val="00153FEB"/>
    <w:rsid w:val="00154627"/>
    <w:rsid w:val="001548E5"/>
    <w:rsid w:val="00154B12"/>
    <w:rsid w:val="00154BA3"/>
    <w:rsid w:val="00154DEC"/>
    <w:rsid w:val="00154F43"/>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16B"/>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DF9"/>
    <w:rsid w:val="00171F02"/>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95"/>
    <w:rsid w:val="001764CF"/>
    <w:rsid w:val="001768DD"/>
    <w:rsid w:val="00176A72"/>
    <w:rsid w:val="00176AC3"/>
    <w:rsid w:val="00176EC8"/>
    <w:rsid w:val="00176FA3"/>
    <w:rsid w:val="001774AE"/>
    <w:rsid w:val="001774E5"/>
    <w:rsid w:val="0017798D"/>
    <w:rsid w:val="00177CB6"/>
    <w:rsid w:val="00180011"/>
    <w:rsid w:val="0018032B"/>
    <w:rsid w:val="0018065A"/>
    <w:rsid w:val="001810DF"/>
    <w:rsid w:val="001811C8"/>
    <w:rsid w:val="00181552"/>
    <w:rsid w:val="0018199B"/>
    <w:rsid w:val="00181D49"/>
    <w:rsid w:val="00181D7A"/>
    <w:rsid w:val="00182144"/>
    <w:rsid w:val="00182214"/>
    <w:rsid w:val="00182A7F"/>
    <w:rsid w:val="00182B34"/>
    <w:rsid w:val="00183169"/>
    <w:rsid w:val="0018365B"/>
    <w:rsid w:val="0018392B"/>
    <w:rsid w:val="00183945"/>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6FC0"/>
    <w:rsid w:val="00187053"/>
    <w:rsid w:val="0018744A"/>
    <w:rsid w:val="00187586"/>
    <w:rsid w:val="00187B12"/>
    <w:rsid w:val="00187D28"/>
    <w:rsid w:val="00190483"/>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389B"/>
    <w:rsid w:val="001941DB"/>
    <w:rsid w:val="00194345"/>
    <w:rsid w:val="00194480"/>
    <w:rsid w:val="001947DC"/>
    <w:rsid w:val="001953FE"/>
    <w:rsid w:val="00195538"/>
    <w:rsid w:val="00195C04"/>
    <w:rsid w:val="00195C1C"/>
    <w:rsid w:val="00195C38"/>
    <w:rsid w:val="00195EF1"/>
    <w:rsid w:val="00195F5F"/>
    <w:rsid w:val="00195F8C"/>
    <w:rsid w:val="00195FDF"/>
    <w:rsid w:val="001962B5"/>
    <w:rsid w:val="0019638A"/>
    <w:rsid w:val="001968BE"/>
    <w:rsid w:val="001971DD"/>
    <w:rsid w:val="001973C5"/>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9E6"/>
    <w:rsid w:val="001A6CEB"/>
    <w:rsid w:val="001A7625"/>
    <w:rsid w:val="001A76DB"/>
    <w:rsid w:val="001A77B1"/>
    <w:rsid w:val="001A79B8"/>
    <w:rsid w:val="001A7C13"/>
    <w:rsid w:val="001A7D17"/>
    <w:rsid w:val="001A7FC8"/>
    <w:rsid w:val="001B038C"/>
    <w:rsid w:val="001B047A"/>
    <w:rsid w:val="001B04E3"/>
    <w:rsid w:val="001B05CE"/>
    <w:rsid w:val="001B066F"/>
    <w:rsid w:val="001B0A11"/>
    <w:rsid w:val="001B13BA"/>
    <w:rsid w:val="001B19DB"/>
    <w:rsid w:val="001B1A3D"/>
    <w:rsid w:val="001B1AAF"/>
    <w:rsid w:val="001B1D24"/>
    <w:rsid w:val="001B1EE0"/>
    <w:rsid w:val="001B1FFB"/>
    <w:rsid w:val="001B2017"/>
    <w:rsid w:val="001B229F"/>
    <w:rsid w:val="001B248A"/>
    <w:rsid w:val="001B2494"/>
    <w:rsid w:val="001B2507"/>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0EB"/>
    <w:rsid w:val="001B73DC"/>
    <w:rsid w:val="001B7C48"/>
    <w:rsid w:val="001C0188"/>
    <w:rsid w:val="001C0507"/>
    <w:rsid w:val="001C051D"/>
    <w:rsid w:val="001C0734"/>
    <w:rsid w:val="001C085F"/>
    <w:rsid w:val="001C0EDD"/>
    <w:rsid w:val="001C11EC"/>
    <w:rsid w:val="001C15BE"/>
    <w:rsid w:val="001C15CF"/>
    <w:rsid w:val="001C1EEC"/>
    <w:rsid w:val="001C24A8"/>
    <w:rsid w:val="001C24C4"/>
    <w:rsid w:val="001C24D8"/>
    <w:rsid w:val="001C253F"/>
    <w:rsid w:val="001C2711"/>
    <w:rsid w:val="001C2806"/>
    <w:rsid w:val="001C2A08"/>
    <w:rsid w:val="001C2D4B"/>
    <w:rsid w:val="001C32C5"/>
    <w:rsid w:val="001C362D"/>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946"/>
    <w:rsid w:val="001C5DE9"/>
    <w:rsid w:val="001C5EFA"/>
    <w:rsid w:val="001C5F43"/>
    <w:rsid w:val="001C6218"/>
    <w:rsid w:val="001C6320"/>
    <w:rsid w:val="001C6395"/>
    <w:rsid w:val="001C63D2"/>
    <w:rsid w:val="001C6883"/>
    <w:rsid w:val="001C68AF"/>
    <w:rsid w:val="001C6EE2"/>
    <w:rsid w:val="001C785A"/>
    <w:rsid w:val="001C79F2"/>
    <w:rsid w:val="001C7A8D"/>
    <w:rsid w:val="001C7B3B"/>
    <w:rsid w:val="001C7CFF"/>
    <w:rsid w:val="001C7D87"/>
    <w:rsid w:val="001D00A4"/>
    <w:rsid w:val="001D054C"/>
    <w:rsid w:val="001D066C"/>
    <w:rsid w:val="001D06F5"/>
    <w:rsid w:val="001D0B6D"/>
    <w:rsid w:val="001D0B8B"/>
    <w:rsid w:val="001D0FA6"/>
    <w:rsid w:val="001D19ED"/>
    <w:rsid w:val="001D1E93"/>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3ED3"/>
    <w:rsid w:val="001E404B"/>
    <w:rsid w:val="001E41CA"/>
    <w:rsid w:val="001E43D0"/>
    <w:rsid w:val="001E447F"/>
    <w:rsid w:val="001E449D"/>
    <w:rsid w:val="001E457F"/>
    <w:rsid w:val="001E49D8"/>
    <w:rsid w:val="001E533F"/>
    <w:rsid w:val="001E5A4F"/>
    <w:rsid w:val="001E5F10"/>
    <w:rsid w:val="001E674C"/>
    <w:rsid w:val="001E6A3E"/>
    <w:rsid w:val="001E6CFA"/>
    <w:rsid w:val="001E6E3E"/>
    <w:rsid w:val="001E70AD"/>
    <w:rsid w:val="001E7431"/>
    <w:rsid w:val="001E766E"/>
    <w:rsid w:val="001E7758"/>
    <w:rsid w:val="001E7AAE"/>
    <w:rsid w:val="001E7AD7"/>
    <w:rsid w:val="001E7E0B"/>
    <w:rsid w:val="001F0167"/>
    <w:rsid w:val="001F0317"/>
    <w:rsid w:val="001F092C"/>
    <w:rsid w:val="001F0C87"/>
    <w:rsid w:val="001F0FA3"/>
    <w:rsid w:val="001F10EC"/>
    <w:rsid w:val="001F1446"/>
    <w:rsid w:val="001F1623"/>
    <w:rsid w:val="001F19B3"/>
    <w:rsid w:val="001F1B67"/>
    <w:rsid w:val="001F2189"/>
    <w:rsid w:val="001F239C"/>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EA"/>
    <w:rsid w:val="001F5550"/>
    <w:rsid w:val="001F5B2E"/>
    <w:rsid w:val="001F5DDB"/>
    <w:rsid w:val="001F5F21"/>
    <w:rsid w:val="001F6198"/>
    <w:rsid w:val="001F62B5"/>
    <w:rsid w:val="001F6600"/>
    <w:rsid w:val="001F6643"/>
    <w:rsid w:val="001F6910"/>
    <w:rsid w:val="001F6CC7"/>
    <w:rsid w:val="001F6D34"/>
    <w:rsid w:val="001F6D70"/>
    <w:rsid w:val="001F6E51"/>
    <w:rsid w:val="001F71B4"/>
    <w:rsid w:val="001F75A9"/>
    <w:rsid w:val="001F7647"/>
    <w:rsid w:val="001F7B3B"/>
    <w:rsid w:val="001F7BC5"/>
    <w:rsid w:val="001F7D0E"/>
    <w:rsid w:val="001F7D7C"/>
    <w:rsid w:val="001F7F18"/>
    <w:rsid w:val="00200080"/>
    <w:rsid w:val="00200520"/>
    <w:rsid w:val="002008CB"/>
    <w:rsid w:val="00200AE3"/>
    <w:rsid w:val="002014AC"/>
    <w:rsid w:val="00201A94"/>
    <w:rsid w:val="00201BB2"/>
    <w:rsid w:val="00201E7F"/>
    <w:rsid w:val="0020209F"/>
    <w:rsid w:val="002020BC"/>
    <w:rsid w:val="002021BC"/>
    <w:rsid w:val="00202306"/>
    <w:rsid w:val="0020240E"/>
    <w:rsid w:val="002024CD"/>
    <w:rsid w:val="00202673"/>
    <w:rsid w:val="002026E1"/>
    <w:rsid w:val="00202714"/>
    <w:rsid w:val="002028AD"/>
    <w:rsid w:val="00202EEE"/>
    <w:rsid w:val="002031B2"/>
    <w:rsid w:val="00203C67"/>
    <w:rsid w:val="00203CA6"/>
    <w:rsid w:val="00203F22"/>
    <w:rsid w:val="00203F72"/>
    <w:rsid w:val="002041AC"/>
    <w:rsid w:val="0020426E"/>
    <w:rsid w:val="002042E9"/>
    <w:rsid w:val="00204780"/>
    <w:rsid w:val="00204C4A"/>
    <w:rsid w:val="00204CA1"/>
    <w:rsid w:val="00205C4D"/>
    <w:rsid w:val="00206085"/>
    <w:rsid w:val="00206D18"/>
    <w:rsid w:val="00207434"/>
    <w:rsid w:val="0020768B"/>
    <w:rsid w:val="00207955"/>
    <w:rsid w:val="002079F6"/>
    <w:rsid w:val="00207A52"/>
    <w:rsid w:val="00207A8F"/>
    <w:rsid w:val="00207F61"/>
    <w:rsid w:val="00207FD7"/>
    <w:rsid w:val="00207FE7"/>
    <w:rsid w:val="0021033D"/>
    <w:rsid w:val="002108C5"/>
    <w:rsid w:val="00210B6C"/>
    <w:rsid w:val="00210D25"/>
    <w:rsid w:val="00211511"/>
    <w:rsid w:val="002121F6"/>
    <w:rsid w:val="002124D3"/>
    <w:rsid w:val="0021344D"/>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AA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301"/>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A3"/>
    <w:rsid w:val="00224D6B"/>
    <w:rsid w:val="00224ED8"/>
    <w:rsid w:val="00224FBE"/>
    <w:rsid w:val="0022521D"/>
    <w:rsid w:val="0022531A"/>
    <w:rsid w:val="0022548E"/>
    <w:rsid w:val="002255C1"/>
    <w:rsid w:val="00225A80"/>
    <w:rsid w:val="00225B83"/>
    <w:rsid w:val="002262AB"/>
    <w:rsid w:val="00226BDC"/>
    <w:rsid w:val="00226DE1"/>
    <w:rsid w:val="00227010"/>
    <w:rsid w:val="002276B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8F6"/>
    <w:rsid w:val="00231C2D"/>
    <w:rsid w:val="0023247B"/>
    <w:rsid w:val="00232780"/>
    <w:rsid w:val="00232DFA"/>
    <w:rsid w:val="00232EC2"/>
    <w:rsid w:val="00233434"/>
    <w:rsid w:val="002338DF"/>
    <w:rsid w:val="002339DF"/>
    <w:rsid w:val="00233AD0"/>
    <w:rsid w:val="00233E56"/>
    <w:rsid w:val="00233EDF"/>
    <w:rsid w:val="00234A4D"/>
    <w:rsid w:val="00234B40"/>
    <w:rsid w:val="00234ECF"/>
    <w:rsid w:val="0023506B"/>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68E"/>
    <w:rsid w:val="00237BB4"/>
    <w:rsid w:val="00237BF9"/>
    <w:rsid w:val="00237F43"/>
    <w:rsid w:val="00237FB6"/>
    <w:rsid w:val="0024003B"/>
    <w:rsid w:val="00240227"/>
    <w:rsid w:val="00240584"/>
    <w:rsid w:val="0024063E"/>
    <w:rsid w:val="00240D14"/>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2A03"/>
    <w:rsid w:val="00252AD7"/>
    <w:rsid w:val="0025312F"/>
    <w:rsid w:val="0025369B"/>
    <w:rsid w:val="002536FA"/>
    <w:rsid w:val="0025370E"/>
    <w:rsid w:val="00253A85"/>
    <w:rsid w:val="00253BAD"/>
    <w:rsid w:val="00253BB4"/>
    <w:rsid w:val="00253D69"/>
    <w:rsid w:val="002545D9"/>
    <w:rsid w:val="00254BD5"/>
    <w:rsid w:val="00254BF2"/>
    <w:rsid w:val="00255220"/>
    <w:rsid w:val="00255879"/>
    <w:rsid w:val="002558D9"/>
    <w:rsid w:val="00255939"/>
    <w:rsid w:val="0025597F"/>
    <w:rsid w:val="00255C52"/>
    <w:rsid w:val="00255E93"/>
    <w:rsid w:val="00256106"/>
    <w:rsid w:val="002564A0"/>
    <w:rsid w:val="0025687F"/>
    <w:rsid w:val="00256973"/>
    <w:rsid w:val="00256B29"/>
    <w:rsid w:val="00256BD5"/>
    <w:rsid w:val="00256C46"/>
    <w:rsid w:val="00256EDD"/>
    <w:rsid w:val="00256FD9"/>
    <w:rsid w:val="0025729E"/>
    <w:rsid w:val="00257869"/>
    <w:rsid w:val="002578AB"/>
    <w:rsid w:val="00257937"/>
    <w:rsid w:val="002579E6"/>
    <w:rsid w:val="00257ABF"/>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AC"/>
    <w:rsid w:val="00265700"/>
    <w:rsid w:val="00265956"/>
    <w:rsid w:val="002659E7"/>
    <w:rsid w:val="00265E3C"/>
    <w:rsid w:val="00265E59"/>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B91"/>
    <w:rsid w:val="00271CC0"/>
    <w:rsid w:val="00271DA7"/>
    <w:rsid w:val="00271E51"/>
    <w:rsid w:val="00271F76"/>
    <w:rsid w:val="00271FDF"/>
    <w:rsid w:val="00272426"/>
    <w:rsid w:val="002727FA"/>
    <w:rsid w:val="00273189"/>
    <w:rsid w:val="00273197"/>
    <w:rsid w:val="002731E1"/>
    <w:rsid w:val="002736A4"/>
    <w:rsid w:val="002737EB"/>
    <w:rsid w:val="00273840"/>
    <w:rsid w:val="00273B6D"/>
    <w:rsid w:val="00273F9F"/>
    <w:rsid w:val="0027412B"/>
    <w:rsid w:val="0027425B"/>
    <w:rsid w:val="00274292"/>
    <w:rsid w:val="00274335"/>
    <w:rsid w:val="002745A5"/>
    <w:rsid w:val="00274829"/>
    <w:rsid w:val="0027494A"/>
    <w:rsid w:val="00275496"/>
    <w:rsid w:val="002758CD"/>
    <w:rsid w:val="002758F2"/>
    <w:rsid w:val="00275EE3"/>
    <w:rsid w:val="00276C33"/>
    <w:rsid w:val="00276DDB"/>
    <w:rsid w:val="00276F11"/>
    <w:rsid w:val="00276F85"/>
    <w:rsid w:val="0027732F"/>
    <w:rsid w:val="00277A24"/>
    <w:rsid w:val="00277E8A"/>
    <w:rsid w:val="002804D9"/>
    <w:rsid w:val="002809EA"/>
    <w:rsid w:val="00280A37"/>
    <w:rsid w:val="00280CCB"/>
    <w:rsid w:val="00280CE0"/>
    <w:rsid w:val="0028115A"/>
    <w:rsid w:val="00281162"/>
    <w:rsid w:val="00281516"/>
    <w:rsid w:val="00281A6A"/>
    <w:rsid w:val="0028200F"/>
    <w:rsid w:val="002823B9"/>
    <w:rsid w:val="0028247D"/>
    <w:rsid w:val="0028288F"/>
    <w:rsid w:val="00283207"/>
    <w:rsid w:val="00283295"/>
    <w:rsid w:val="00283C2F"/>
    <w:rsid w:val="00283C3B"/>
    <w:rsid w:val="00283DBC"/>
    <w:rsid w:val="00283FA5"/>
    <w:rsid w:val="002844AF"/>
    <w:rsid w:val="00284509"/>
    <w:rsid w:val="0028479B"/>
    <w:rsid w:val="00284C08"/>
    <w:rsid w:val="00284C58"/>
    <w:rsid w:val="00284D73"/>
    <w:rsid w:val="00284E7C"/>
    <w:rsid w:val="00284E7D"/>
    <w:rsid w:val="00284E90"/>
    <w:rsid w:val="00284FA2"/>
    <w:rsid w:val="00284FD0"/>
    <w:rsid w:val="002856A5"/>
    <w:rsid w:val="00285C99"/>
    <w:rsid w:val="00285EF1"/>
    <w:rsid w:val="002862C1"/>
    <w:rsid w:val="002870E1"/>
    <w:rsid w:val="00287286"/>
    <w:rsid w:val="00287340"/>
    <w:rsid w:val="0028750A"/>
    <w:rsid w:val="002877B9"/>
    <w:rsid w:val="002878EC"/>
    <w:rsid w:val="0028791E"/>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94F"/>
    <w:rsid w:val="00294957"/>
    <w:rsid w:val="00294D8C"/>
    <w:rsid w:val="00294E1D"/>
    <w:rsid w:val="00294F4E"/>
    <w:rsid w:val="0029502D"/>
    <w:rsid w:val="0029523F"/>
    <w:rsid w:val="00295585"/>
    <w:rsid w:val="00295E7C"/>
    <w:rsid w:val="00295FEE"/>
    <w:rsid w:val="00296003"/>
    <w:rsid w:val="0029604A"/>
    <w:rsid w:val="00296091"/>
    <w:rsid w:val="002964C5"/>
    <w:rsid w:val="00296993"/>
    <w:rsid w:val="002969B6"/>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2F97"/>
    <w:rsid w:val="002A359F"/>
    <w:rsid w:val="002A387A"/>
    <w:rsid w:val="002A3AFA"/>
    <w:rsid w:val="002A3B83"/>
    <w:rsid w:val="002A3C10"/>
    <w:rsid w:val="002A4345"/>
    <w:rsid w:val="002A4842"/>
    <w:rsid w:val="002A4A17"/>
    <w:rsid w:val="002A4ADA"/>
    <w:rsid w:val="002A4ED4"/>
    <w:rsid w:val="002A5848"/>
    <w:rsid w:val="002A6354"/>
    <w:rsid w:val="002A6540"/>
    <w:rsid w:val="002A66AC"/>
    <w:rsid w:val="002A68B7"/>
    <w:rsid w:val="002A6AB3"/>
    <w:rsid w:val="002A6D16"/>
    <w:rsid w:val="002A7074"/>
    <w:rsid w:val="002A7356"/>
    <w:rsid w:val="002A7714"/>
    <w:rsid w:val="002A7B9C"/>
    <w:rsid w:val="002A7EC3"/>
    <w:rsid w:val="002B0202"/>
    <w:rsid w:val="002B05FD"/>
    <w:rsid w:val="002B0A5D"/>
    <w:rsid w:val="002B0DE1"/>
    <w:rsid w:val="002B0F44"/>
    <w:rsid w:val="002B11AF"/>
    <w:rsid w:val="002B11E1"/>
    <w:rsid w:val="002B122E"/>
    <w:rsid w:val="002B1356"/>
    <w:rsid w:val="002B1538"/>
    <w:rsid w:val="002B1649"/>
    <w:rsid w:val="002B16B7"/>
    <w:rsid w:val="002B18E4"/>
    <w:rsid w:val="002B1902"/>
    <w:rsid w:val="002B2186"/>
    <w:rsid w:val="002B22B5"/>
    <w:rsid w:val="002B26B9"/>
    <w:rsid w:val="002B3281"/>
    <w:rsid w:val="002B35E2"/>
    <w:rsid w:val="002B379E"/>
    <w:rsid w:val="002B398F"/>
    <w:rsid w:val="002B3DD7"/>
    <w:rsid w:val="002B3EC2"/>
    <w:rsid w:val="002B42FD"/>
    <w:rsid w:val="002B431A"/>
    <w:rsid w:val="002B443A"/>
    <w:rsid w:val="002B4694"/>
    <w:rsid w:val="002B4838"/>
    <w:rsid w:val="002B48C2"/>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66EE"/>
    <w:rsid w:val="002B700B"/>
    <w:rsid w:val="002B7234"/>
    <w:rsid w:val="002B7243"/>
    <w:rsid w:val="002B7398"/>
    <w:rsid w:val="002B741A"/>
    <w:rsid w:val="002B7596"/>
    <w:rsid w:val="002B762F"/>
    <w:rsid w:val="002B7C16"/>
    <w:rsid w:val="002B7CCB"/>
    <w:rsid w:val="002B7CCC"/>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EFB"/>
    <w:rsid w:val="002C3F95"/>
    <w:rsid w:val="002C405A"/>
    <w:rsid w:val="002C40DE"/>
    <w:rsid w:val="002C420C"/>
    <w:rsid w:val="002C497E"/>
    <w:rsid w:val="002C49C6"/>
    <w:rsid w:val="002C4B5C"/>
    <w:rsid w:val="002C516F"/>
    <w:rsid w:val="002C5691"/>
    <w:rsid w:val="002C58AC"/>
    <w:rsid w:val="002C5A30"/>
    <w:rsid w:val="002C5E6C"/>
    <w:rsid w:val="002C5F59"/>
    <w:rsid w:val="002C6048"/>
    <w:rsid w:val="002C617A"/>
    <w:rsid w:val="002C67E5"/>
    <w:rsid w:val="002C6A07"/>
    <w:rsid w:val="002C6CF2"/>
    <w:rsid w:val="002C71D5"/>
    <w:rsid w:val="002C73BC"/>
    <w:rsid w:val="002C744D"/>
    <w:rsid w:val="002C7660"/>
    <w:rsid w:val="002C79D9"/>
    <w:rsid w:val="002C7ADA"/>
    <w:rsid w:val="002C7C9D"/>
    <w:rsid w:val="002D0237"/>
    <w:rsid w:val="002D042F"/>
    <w:rsid w:val="002D0536"/>
    <w:rsid w:val="002D0626"/>
    <w:rsid w:val="002D06F8"/>
    <w:rsid w:val="002D0C0B"/>
    <w:rsid w:val="002D0F2D"/>
    <w:rsid w:val="002D12EE"/>
    <w:rsid w:val="002D15AC"/>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1D42"/>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2A8"/>
    <w:rsid w:val="002E6543"/>
    <w:rsid w:val="002E65C3"/>
    <w:rsid w:val="002E6861"/>
    <w:rsid w:val="002E6D2F"/>
    <w:rsid w:val="002E6FB4"/>
    <w:rsid w:val="002E70E3"/>
    <w:rsid w:val="002E7681"/>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300"/>
    <w:rsid w:val="002F2C9E"/>
    <w:rsid w:val="002F2DE2"/>
    <w:rsid w:val="002F2FF2"/>
    <w:rsid w:val="002F33A5"/>
    <w:rsid w:val="002F33C9"/>
    <w:rsid w:val="002F34E3"/>
    <w:rsid w:val="002F3663"/>
    <w:rsid w:val="002F368A"/>
    <w:rsid w:val="002F37C5"/>
    <w:rsid w:val="002F3C69"/>
    <w:rsid w:val="002F3DBF"/>
    <w:rsid w:val="002F3DDB"/>
    <w:rsid w:val="002F411A"/>
    <w:rsid w:val="002F42C0"/>
    <w:rsid w:val="002F4380"/>
    <w:rsid w:val="002F4886"/>
    <w:rsid w:val="002F4ADF"/>
    <w:rsid w:val="002F4B97"/>
    <w:rsid w:val="002F4BB1"/>
    <w:rsid w:val="002F4CF6"/>
    <w:rsid w:val="002F4DB9"/>
    <w:rsid w:val="002F5054"/>
    <w:rsid w:val="002F528C"/>
    <w:rsid w:val="002F584F"/>
    <w:rsid w:val="002F5A6C"/>
    <w:rsid w:val="002F5B87"/>
    <w:rsid w:val="002F5D9E"/>
    <w:rsid w:val="002F5F45"/>
    <w:rsid w:val="002F6499"/>
    <w:rsid w:val="002F65B1"/>
    <w:rsid w:val="002F68BB"/>
    <w:rsid w:val="002F6924"/>
    <w:rsid w:val="002F6935"/>
    <w:rsid w:val="002F6ABC"/>
    <w:rsid w:val="002F6AD7"/>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277"/>
    <w:rsid w:val="0030371F"/>
    <w:rsid w:val="00303754"/>
    <w:rsid w:val="00303C96"/>
    <w:rsid w:val="00303CE3"/>
    <w:rsid w:val="00303D5B"/>
    <w:rsid w:val="00303DD2"/>
    <w:rsid w:val="00304183"/>
    <w:rsid w:val="003045D2"/>
    <w:rsid w:val="003047A8"/>
    <w:rsid w:val="003047C5"/>
    <w:rsid w:val="00304D16"/>
    <w:rsid w:val="00305476"/>
    <w:rsid w:val="003057AA"/>
    <w:rsid w:val="003057F9"/>
    <w:rsid w:val="0030592E"/>
    <w:rsid w:val="00305992"/>
    <w:rsid w:val="003059EF"/>
    <w:rsid w:val="00306030"/>
    <w:rsid w:val="003060BE"/>
    <w:rsid w:val="003062A5"/>
    <w:rsid w:val="003065D2"/>
    <w:rsid w:val="00306624"/>
    <w:rsid w:val="00307569"/>
    <w:rsid w:val="00307DFB"/>
    <w:rsid w:val="00307EE2"/>
    <w:rsid w:val="003102AD"/>
    <w:rsid w:val="00310B78"/>
    <w:rsid w:val="00310CCC"/>
    <w:rsid w:val="00310D8D"/>
    <w:rsid w:val="0031131C"/>
    <w:rsid w:val="003113EA"/>
    <w:rsid w:val="00311520"/>
    <w:rsid w:val="00311829"/>
    <w:rsid w:val="00311C2F"/>
    <w:rsid w:val="00311F8F"/>
    <w:rsid w:val="00312186"/>
    <w:rsid w:val="003121C1"/>
    <w:rsid w:val="0031260A"/>
    <w:rsid w:val="003127B5"/>
    <w:rsid w:val="003127EB"/>
    <w:rsid w:val="003129F3"/>
    <w:rsid w:val="003131F0"/>
    <w:rsid w:val="003134D3"/>
    <w:rsid w:val="003137AA"/>
    <w:rsid w:val="0031389C"/>
    <w:rsid w:val="00313A85"/>
    <w:rsid w:val="00314223"/>
    <w:rsid w:val="003147BE"/>
    <w:rsid w:val="00314859"/>
    <w:rsid w:val="00314D70"/>
    <w:rsid w:val="00315236"/>
    <w:rsid w:val="0031536D"/>
    <w:rsid w:val="003158D3"/>
    <w:rsid w:val="003158E5"/>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2E"/>
    <w:rsid w:val="00323040"/>
    <w:rsid w:val="00323090"/>
    <w:rsid w:val="0032377D"/>
    <w:rsid w:val="00323CC8"/>
    <w:rsid w:val="003242CF"/>
    <w:rsid w:val="003246AA"/>
    <w:rsid w:val="00324881"/>
    <w:rsid w:val="00324930"/>
    <w:rsid w:val="00324FAB"/>
    <w:rsid w:val="003251E7"/>
    <w:rsid w:val="00325520"/>
    <w:rsid w:val="003255DC"/>
    <w:rsid w:val="0032573C"/>
    <w:rsid w:val="003258CE"/>
    <w:rsid w:val="00325D00"/>
    <w:rsid w:val="003260C2"/>
    <w:rsid w:val="0032618C"/>
    <w:rsid w:val="003261D3"/>
    <w:rsid w:val="0032665C"/>
    <w:rsid w:val="003269AA"/>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6"/>
    <w:rsid w:val="00333189"/>
    <w:rsid w:val="003333D4"/>
    <w:rsid w:val="003337CD"/>
    <w:rsid w:val="00333A6C"/>
    <w:rsid w:val="00333BDA"/>
    <w:rsid w:val="00333CBB"/>
    <w:rsid w:val="00333EB5"/>
    <w:rsid w:val="0033470C"/>
    <w:rsid w:val="00334735"/>
    <w:rsid w:val="00334B38"/>
    <w:rsid w:val="00334CE1"/>
    <w:rsid w:val="00334D75"/>
    <w:rsid w:val="00334FA7"/>
    <w:rsid w:val="0033501F"/>
    <w:rsid w:val="00335275"/>
    <w:rsid w:val="00335455"/>
    <w:rsid w:val="0033552F"/>
    <w:rsid w:val="0033578D"/>
    <w:rsid w:val="00335900"/>
    <w:rsid w:val="0033600B"/>
    <w:rsid w:val="003368BC"/>
    <w:rsid w:val="00336EA8"/>
    <w:rsid w:val="0033712D"/>
    <w:rsid w:val="003375BA"/>
    <w:rsid w:val="00337638"/>
    <w:rsid w:val="00337668"/>
    <w:rsid w:val="003376D4"/>
    <w:rsid w:val="003379FE"/>
    <w:rsid w:val="00337B37"/>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497"/>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9AC"/>
    <w:rsid w:val="00350BA6"/>
    <w:rsid w:val="00350D9A"/>
    <w:rsid w:val="00350FD1"/>
    <w:rsid w:val="00351035"/>
    <w:rsid w:val="003510AD"/>
    <w:rsid w:val="0035157D"/>
    <w:rsid w:val="00351BE1"/>
    <w:rsid w:val="0035286C"/>
    <w:rsid w:val="003529AF"/>
    <w:rsid w:val="00352CAD"/>
    <w:rsid w:val="003530CD"/>
    <w:rsid w:val="0035348A"/>
    <w:rsid w:val="003534FD"/>
    <w:rsid w:val="00353813"/>
    <w:rsid w:val="00354C6E"/>
    <w:rsid w:val="00355435"/>
    <w:rsid w:val="003555D5"/>
    <w:rsid w:val="00355947"/>
    <w:rsid w:val="00355962"/>
    <w:rsid w:val="00355B1B"/>
    <w:rsid w:val="00355D2E"/>
    <w:rsid w:val="00355E6D"/>
    <w:rsid w:val="00356227"/>
    <w:rsid w:val="00356CE8"/>
    <w:rsid w:val="00356EF5"/>
    <w:rsid w:val="0035709F"/>
    <w:rsid w:val="003571C9"/>
    <w:rsid w:val="00357261"/>
    <w:rsid w:val="003572CC"/>
    <w:rsid w:val="00357465"/>
    <w:rsid w:val="00357794"/>
    <w:rsid w:val="00357C32"/>
    <w:rsid w:val="00357E1F"/>
    <w:rsid w:val="00360088"/>
    <w:rsid w:val="003610E6"/>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555"/>
    <w:rsid w:val="00366ACA"/>
    <w:rsid w:val="00366D99"/>
    <w:rsid w:val="00366F7F"/>
    <w:rsid w:val="003671D2"/>
    <w:rsid w:val="0036743F"/>
    <w:rsid w:val="00367440"/>
    <w:rsid w:val="00367708"/>
    <w:rsid w:val="00367D81"/>
    <w:rsid w:val="00367E4C"/>
    <w:rsid w:val="00367F53"/>
    <w:rsid w:val="00370036"/>
    <w:rsid w:val="00370D12"/>
    <w:rsid w:val="003711D3"/>
    <w:rsid w:val="0037121D"/>
    <w:rsid w:val="00371759"/>
    <w:rsid w:val="003719F8"/>
    <w:rsid w:val="00371F31"/>
    <w:rsid w:val="00371FD5"/>
    <w:rsid w:val="0037204E"/>
    <w:rsid w:val="00372167"/>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BA2"/>
    <w:rsid w:val="00374C52"/>
    <w:rsid w:val="0037541A"/>
    <w:rsid w:val="003761FC"/>
    <w:rsid w:val="003762F8"/>
    <w:rsid w:val="0037701B"/>
    <w:rsid w:val="00377589"/>
    <w:rsid w:val="00377770"/>
    <w:rsid w:val="003777CB"/>
    <w:rsid w:val="00377A2E"/>
    <w:rsid w:val="00380957"/>
    <w:rsid w:val="00380AED"/>
    <w:rsid w:val="00381743"/>
    <w:rsid w:val="00381879"/>
    <w:rsid w:val="003818AE"/>
    <w:rsid w:val="00381AE7"/>
    <w:rsid w:val="00381FB4"/>
    <w:rsid w:val="0038204D"/>
    <w:rsid w:val="0038212E"/>
    <w:rsid w:val="00382354"/>
    <w:rsid w:val="00382A35"/>
    <w:rsid w:val="00382DAC"/>
    <w:rsid w:val="00382DE3"/>
    <w:rsid w:val="003830F3"/>
    <w:rsid w:val="00383993"/>
    <w:rsid w:val="00383A0B"/>
    <w:rsid w:val="00383FC9"/>
    <w:rsid w:val="00384639"/>
    <w:rsid w:val="00384E4F"/>
    <w:rsid w:val="00384E5E"/>
    <w:rsid w:val="003851B0"/>
    <w:rsid w:val="003851BB"/>
    <w:rsid w:val="00385216"/>
    <w:rsid w:val="00385529"/>
    <w:rsid w:val="00385737"/>
    <w:rsid w:val="00385AFF"/>
    <w:rsid w:val="00385CAD"/>
    <w:rsid w:val="00385DE2"/>
    <w:rsid w:val="00386059"/>
    <w:rsid w:val="00386394"/>
    <w:rsid w:val="0038640C"/>
    <w:rsid w:val="00386BAA"/>
    <w:rsid w:val="00386DCD"/>
    <w:rsid w:val="00386DFB"/>
    <w:rsid w:val="00386E03"/>
    <w:rsid w:val="003874C1"/>
    <w:rsid w:val="0038775C"/>
    <w:rsid w:val="0038779C"/>
    <w:rsid w:val="00387E45"/>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459"/>
    <w:rsid w:val="003A162A"/>
    <w:rsid w:val="003A16C6"/>
    <w:rsid w:val="003A1E1E"/>
    <w:rsid w:val="003A1F74"/>
    <w:rsid w:val="003A2170"/>
    <w:rsid w:val="003A2437"/>
    <w:rsid w:val="003A26BD"/>
    <w:rsid w:val="003A26EB"/>
    <w:rsid w:val="003A288E"/>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E69"/>
    <w:rsid w:val="003B502D"/>
    <w:rsid w:val="003B5059"/>
    <w:rsid w:val="003B5193"/>
    <w:rsid w:val="003B5787"/>
    <w:rsid w:val="003B5A19"/>
    <w:rsid w:val="003B5AB2"/>
    <w:rsid w:val="003B5B84"/>
    <w:rsid w:val="003B6056"/>
    <w:rsid w:val="003B605B"/>
    <w:rsid w:val="003B6137"/>
    <w:rsid w:val="003B68EC"/>
    <w:rsid w:val="003B6B39"/>
    <w:rsid w:val="003B6B71"/>
    <w:rsid w:val="003B6F8F"/>
    <w:rsid w:val="003B6FBB"/>
    <w:rsid w:val="003B7060"/>
    <w:rsid w:val="003B75A5"/>
    <w:rsid w:val="003B7CD1"/>
    <w:rsid w:val="003C0043"/>
    <w:rsid w:val="003C030F"/>
    <w:rsid w:val="003C0388"/>
    <w:rsid w:val="003C04B7"/>
    <w:rsid w:val="003C04CA"/>
    <w:rsid w:val="003C07E0"/>
    <w:rsid w:val="003C09AA"/>
    <w:rsid w:val="003C0CA3"/>
    <w:rsid w:val="003C0F54"/>
    <w:rsid w:val="003C1094"/>
    <w:rsid w:val="003C1966"/>
    <w:rsid w:val="003C1CD1"/>
    <w:rsid w:val="003C2119"/>
    <w:rsid w:val="003C24B0"/>
    <w:rsid w:val="003C266B"/>
    <w:rsid w:val="003C2720"/>
    <w:rsid w:val="003C2E99"/>
    <w:rsid w:val="003C3070"/>
    <w:rsid w:val="003C3A3A"/>
    <w:rsid w:val="003C3BBF"/>
    <w:rsid w:val="003C418D"/>
    <w:rsid w:val="003C432D"/>
    <w:rsid w:val="003C4A03"/>
    <w:rsid w:val="003C4ACC"/>
    <w:rsid w:val="003C4C03"/>
    <w:rsid w:val="003C4CF2"/>
    <w:rsid w:val="003C50FF"/>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0C1"/>
    <w:rsid w:val="003D23D6"/>
    <w:rsid w:val="003D2D91"/>
    <w:rsid w:val="003D2F6F"/>
    <w:rsid w:val="003D319C"/>
    <w:rsid w:val="003D32BE"/>
    <w:rsid w:val="003D387F"/>
    <w:rsid w:val="003D39EB"/>
    <w:rsid w:val="003D39F7"/>
    <w:rsid w:val="003D3A2C"/>
    <w:rsid w:val="003D3B25"/>
    <w:rsid w:val="003D3E4E"/>
    <w:rsid w:val="003D4332"/>
    <w:rsid w:val="003D44E1"/>
    <w:rsid w:val="003D4D9B"/>
    <w:rsid w:val="003D5367"/>
    <w:rsid w:val="003D536C"/>
    <w:rsid w:val="003D5793"/>
    <w:rsid w:val="003D5817"/>
    <w:rsid w:val="003D59B8"/>
    <w:rsid w:val="003D601A"/>
    <w:rsid w:val="003D6333"/>
    <w:rsid w:val="003D654B"/>
    <w:rsid w:val="003D6C4E"/>
    <w:rsid w:val="003D6FB6"/>
    <w:rsid w:val="003D713A"/>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561"/>
    <w:rsid w:val="003E5586"/>
    <w:rsid w:val="003E56E5"/>
    <w:rsid w:val="003E5827"/>
    <w:rsid w:val="003E5959"/>
    <w:rsid w:val="003E63DE"/>
    <w:rsid w:val="003E64CD"/>
    <w:rsid w:val="003E660B"/>
    <w:rsid w:val="003E687B"/>
    <w:rsid w:val="003E6901"/>
    <w:rsid w:val="003E6A91"/>
    <w:rsid w:val="003E6DCA"/>
    <w:rsid w:val="003E737C"/>
    <w:rsid w:val="003E7922"/>
    <w:rsid w:val="003E7C42"/>
    <w:rsid w:val="003E7F5C"/>
    <w:rsid w:val="003F02B1"/>
    <w:rsid w:val="003F0801"/>
    <w:rsid w:val="003F0E1D"/>
    <w:rsid w:val="003F0FA7"/>
    <w:rsid w:val="003F173B"/>
    <w:rsid w:val="003F22A1"/>
    <w:rsid w:val="003F2563"/>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74A"/>
    <w:rsid w:val="00401963"/>
    <w:rsid w:val="00401BBE"/>
    <w:rsid w:val="00401E63"/>
    <w:rsid w:val="00401EDC"/>
    <w:rsid w:val="0040260A"/>
    <w:rsid w:val="004026FA"/>
    <w:rsid w:val="00402ED2"/>
    <w:rsid w:val="004031E7"/>
    <w:rsid w:val="0040380F"/>
    <w:rsid w:val="00403DE5"/>
    <w:rsid w:val="004041E4"/>
    <w:rsid w:val="0040432A"/>
    <w:rsid w:val="00404513"/>
    <w:rsid w:val="004049C0"/>
    <w:rsid w:val="00404A43"/>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C00"/>
    <w:rsid w:val="00410DD7"/>
    <w:rsid w:val="00410E2C"/>
    <w:rsid w:val="004112C3"/>
    <w:rsid w:val="00411656"/>
    <w:rsid w:val="00411966"/>
    <w:rsid w:val="00411FE1"/>
    <w:rsid w:val="004122B4"/>
    <w:rsid w:val="00412535"/>
    <w:rsid w:val="0041275B"/>
    <w:rsid w:val="0041283C"/>
    <w:rsid w:val="004129DD"/>
    <w:rsid w:val="00412CE8"/>
    <w:rsid w:val="00413033"/>
    <w:rsid w:val="00413253"/>
    <w:rsid w:val="004132E1"/>
    <w:rsid w:val="004134E0"/>
    <w:rsid w:val="00413FD4"/>
    <w:rsid w:val="0041486B"/>
    <w:rsid w:val="00414E66"/>
    <w:rsid w:val="00414EF5"/>
    <w:rsid w:val="004151A9"/>
    <w:rsid w:val="0041522D"/>
    <w:rsid w:val="00415392"/>
    <w:rsid w:val="004153AF"/>
    <w:rsid w:val="00415451"/>
    <w:rsid w:val="00415B21"/>
    <w:rsid w:val="00415E18"/>
    <w:rsid w:val="00416550"/>
    <w:rsid w:val="00416702"/>
    <w:rsid w:val="004168E9"/>
    <w:rsid w:val="00416961"/>
    <w:rsid w:val="00416F3B"/>
    <w:rsid w:val="004179A6"/>
    <w:rsid w:val="00417AB4"/>
    <w:rsid w:val="00417BA3"/>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346B"/>
    <w:rsid w:val="004235F0"/>
    <w:rsid w:val="004238F8"/>
    <w:rsid w:val="00423941"/>
    <w:rsid w:val="00423C00"/>
    <w:rsid w:val="00423ED4"/>
    <w:rsid w:val="00423FAA"/>
    <w:rsid w:val="00424E3A"/>
    <w:rsid w:val="00424E81"/>
    <w:rsid w:val="00424FCA"/>
    <w:rsid w:val="004251CE"/>
    <w:rsid w:val="00425C5F"/>
    <w:rsid w:val="00425CC0"/>
    <w:rsid w:val="00425E0C"/>
    <w:rsid w:val="0042624A"/>
    <w:rsid w:val="0042661C"/>
    <w:rsid w:val="0042684E"/>
    <w:rsid w:val="00426BEE"/>
    <w:rsid w:val="004271DD"/>
    <w:rsid w:val="00427462"/>
    <w:rsid w:val="0042749A"/>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D00"/>
    <w:rsid w:val="00435255"/>
    <w:rsid w:val="00435621"/>
    <w:rsid w:val="00435A77"/>
    <w:rsid w:val="00435BB8"/>
    <w:rsid w:val="00435CE2"/>
    <w:rsid w:val="004361EC"/>
    <w:rsid w:val="0043627C"/>
    <w:rsid w:val="004362A2"/>
    <w:rsid w:val="004364AD"/>
    <w:rsid w:val="00436526"/>
    <w:rsid w:val="00436557"/>
    <w:rsid w:val="00436606"/>
    <w:rsid w:val="00436B0F"/>
    <w:rsid w:val="00436EDB"/>
    <w:rsid w:val="00437752"/>
    <w:rsid w:val="004377F9"/>
    <w:rsid w:val="00437ADD"/>
    <w:rsid w:val="00437F70"/>
    <w:rsid w:val="0044034C"/>
    <w:rsid w:val="0044052E"/>
    <w:rsid w:val="004407AC"/>
    <w:rsid w:val="00441689"/>
    <w:rsid w:val="00442CF3"/>
    <w:rsid w:val="00442F05"/>
    <w:rsid w:val="00443005"/>
    <w:rsid w:val="00443172"/>
    <w:rsid w:val="00443286"/>
    <w:rsid w:val="00443405"/>
    <w:rsid w:val="0044340A"/>
    <w:rsid w:val="00443DD5"/>
    <w:rsid w:val="004443C6"/>
    <w:rsid w:val="004444CD"/>
    <w:rsid w:val="0044452B"/>
    <w:rsid w:val="00444548"/>
    <w:rsid w:val="00444902"/>
    <w:rsid w:val="00444A28"/>
    <w:rsid w:val="00444D6C"/>
    <w:rsid w:val="00444F58"/>
    <w:rsid w:val="004451C6"/>
    <w:rsid w:val="00445221"/>
    <w:rsid w:val="004455F1"/>
    <w:rsid w:val="00445C85"/>
    <w:rsid w:val="00445D8D"/>
    <w:rsid w:val="00445F27"/>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2AE"/>
    <w:rsid w:val="004512E6"/>
    <w:rsid w:val="00451557"/>
    <w:rsid w:val="00451CD8"/>
    <w:rsid w:val="00451D0A"/>
    <w:rsid w:val="00451D22"/>
    <w:rsid w:val="00451FA1"/>
    <w:rsid w:val="00452125"/>
    <w:rsid w:val="004524C0"/>
    <w:rsid w:val="004526BF"/>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336"/>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6E25"/>
    <w:rsid w:val="00467132"/>
    <w:rsid w:val="0046714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4243"/>
    <w:rsid w:val="0047444A"/>
    <w:rsid w:val="004744C7"/>
    <w:rsid w:val="0047475B"/>
    <w:rsid w:val="00474F8C"/>
    <w:rsid w:val="0047535D"/>
    <w:rsid w:val="004756DB"/>
    <w:rsid w:val="00475CA6"/>
    <w:rsid w:val="00475E24"/>
    <w:rsid w:val="00475FFD"/>
    <w:rsid w:val="004769C1"/>
    <w:rsid w:val="00476C35"/>
    <w:rsid w:val="00477244"/>
    <w:rsid w:val="00477855"/>
    <w:rsid w:val="00477A2C"/>
    <w:rsid w:val="004800BF"/>
    <w:rsid w:val="004807D3"/>
    <w:rsid w:val="00480A1D"/>
    <w:rsid w:val="00480CB0"/>
    <w:rsid w:val="00480FD2"/>
    <w:rsid w:val="00481106"/>
    <w:rsid w:val="004814DF"/>
    <w:rsid w:val="00481623"/>
    <w:rsid w:val="00481793"/>
    <w:rsid w:val="00481D5C"/>
    <w:rsid w:val="00481FF2"/>
    <w:rsid w:val="0048249E"/>
    <w:rsid w:val="00482530"/>
    <w:rsid w:val="004827E6"/>
    <w:rsid w:val="00482837"/>
    <w:rsid w:val="00482885"/>
    <w:rsid w:val="00482AD5"/>
    <w:rsid w:val="00482D11"/>
    <w:rsid w:val="00482D9A"/>
    <w:rsid w:val="00482FBD"/>
    <w:rsid w:val="0048303C"/>
    <w:rsid w:val="004831F0"/>
    <w:rsid w:val="0048323E"/>
    <w:rsid w:val="00483791"/>
    <w:rsid w:val="00483A7B"/>
    <w:rsid w:val="00483EF1"/>
    <w:rsid w:val="00483F76"/>
    <w:rsid w:val="004844A2"/>
    <w:rsid w:val="004844FA"/>
    <w:rsid w:val="004846F3"/>
    <w:rsid w:val="0048477B"/>
    <w:rsid w:val="00484974"/>
    <w:rsid w:val="004849BE"/>
    <w:rsid w:val="004851E8"/>
    <w:rsid w:val="0048555F"/>
    <w:rsid w:val="00485C0C"/>
    <w:rsid w:val="00485F35"/>
    <w:rsid w:val="0048624D"/>
    <w:rsid w:val="00486252"/>
    <w:rsid w:val="00486285"/>
    <w:rsid w:val="004863FB"/>
    <w:rsid w:val="004865C4"/>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3120"/>
    <w:rsid w:val="0049374F"/>
    <w:rsid w:val="00493F15"/>
    <w:rsid w:val="00494131"/>
    <w:rsid w:val="004945AB"/>
    <w:rsid w:val="00494C41"/>
    <w:rsid w:val="00494E65"/>
    <w:rsid w:val="00495028"/>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215E"/>
    <w:rsid w:val="004A22B7"/>
    <w:rsid w:val="004A2485"/>
    <w:rsid w:val="004A2ED8"/>
    <w:rsid w:val="004A30FB"/>
    <w:rsid w:val="004A3277"/>
    <w:rsid w:val="004A3371"/>
    <w:rsid w:val="004A34CB"/>
    <w:rsid w:val="004A3A90"/>
    <w:rsid w:val="004A3ACD"/>
    <w:rsid w:val="004A3BA7"/>
    <w:rsid w:val="004A46DC"/>
    <w:rsid w:val="004A475C"/>
    <w:rsid w:val="004A4997"/>
    <w:rsid w:val="004A4E03"/>
    <w:rsid w:val="004A4FE4"/>
    <w:rsid w:val="004A505A"/>
    <w:rsid w:val="004A5605"/>
    <w:rsid w:val="004A5772"/>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D18"/>
    <w:rsid w:val="004B4F55"/>
    <w:rsid w:val="004B50CC"/>
    <w:rsid w:val="004B5657"/>
    <w:rsid w:val="004B5DED"/>
    <w:rsid w:val="004B5E7E"/>
    <w:rsid w:val="004B5F52"/>
    <w:rsid w:val="004B6356"/>
    <w:rsid w:val="004B63AD"/>
    <w:rsid w:val="004B661A"/>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19"/>
    <w:rsid w:val="004C333B"/>
    <w:rsid w:val="004C37DA"/>
    <w:rsid w:val="004C3905"/>
    <w:rsid w:val="004C3F17"/>
    <w:rsid w:val="004C4545"/>
    <w:rsid w:val="004C4BE5"/>
    <w:rsid w:val="004C5132"/>
    <w:rsid w:val="004C5318"/>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779"/>
    <w:rsid w:val="004D1D6A"/>
    <w:rsid w:val="004D1E23"/>
    <w:rsid w:val="004D23FE"/>
    <w:rsid w:val="004D27F2"/>
    <w:rsid w:val="004D28D9"/>
    <w:rsid w:val="004D2AA4"/>
    <w:rsid w:val="004D2B96"/>
    <w:rsid w:val="004D2C7F"/>
    <w:rsid w:val="004D2D04"/>
    <w:rsid w:val="004D2F6F"/>
    <w:rsid w:val="004D312D"/>
    <w:rsid w:val="004D3308"/>
    <w:rsid w:val="004D34F1"/>
    <w:rsid w:val="004D37E4"/>
    <w:rsid w:val="004D3AED"/>
    <w:rsid w:val="004D3D21"/>
    <w:rsid w:val="004D3EEA"/>
    <w:rsid w:val="004D42E8"/>
    <w:rsid w:val="004D4926"/>
    <w:rsid w:val="004D4993"/>
    <w:rsid w:val="004D4CE3"/>
    <w:rsid w:val="004D4D24"/>
    <w:rsid w:val="004D51A9"/>
    <w:rsid w:val="004D52BD"/>
    <w:rsid w:val="004D532C"/>
    <w:rsid w:val="004D5429"/>
    <w:rsid w:val="004D55FE"/>
    <w:rsid w:val="004D56DC"/>
    <w:rsid w:val="004D57A5"/>
    <w:rsid w:val="004D5B06"/>
    <w:rsid w:val="004D5D66"/>
    <w:rsid w:val="004D5D6A"/>
    <w:rsid w:val="004D5FEB"/>
    <w:rsid w:val="004D6368"/>
    <w:rsid w:val="004D637D"/>
    <w:rsid w:val="004D6B5E"/>
    <w:rsid w:val="004D6F94"/>
    <w:rsid w:val="004D70D6"/>
    <w:rsid w:val="004D750A"/>
    <w:rsid w:val="004D7AB3"/>
    <w:rsid w:val="004E0095"/>
    <w:rsid w:val="004E04E8"/>
    <w:rsid w:val="004E069D"/>
    <w:rsid w:val="004E0B43"/>
    <w:rsid w:val="004E0C43"/>
    <w:rsid w:val="004E134F"/>
    <w:rsid w:val="004E1763"/>
    <w:rsid w:val="004E1954"/>
    <w:rsid w:val="004E2438"/>
    <w:rsid w:val="004E24CD"/>
    <w:rsid w:val="004E296B"/>
    <w:rsid w:val="004E2A2C"/>
    <w:rsid w:val="004E2C7C"/>
    <w:rsid w:val="004E31A5"/>
    <w:rsid w:val="004E3731"/>
    <w:rsid w:val="004E3932"/>
    <w:rsid w:val="004E3C53"/>
    <w:rsid w:val="004E3D22"/>
    <w:rsid w:val="004E3D9E"/>
    <w:rsid w:val="004E41A2"/>
    <w:rsid w:val="004E41DF"/>
    <w:rsid w:val="004E4283"/>
    <w:rsid w:val="004E441C"/>
    <w:rsid w:val="004E461D"/>
    <w:rsid w:val="004E4986"/>
    <w:rsid w:val="004E4A96"/>
    <w:rsid w:val="004E4BED"/>
    <w:rsid w:val="004E4D71"/>
    <w:rsid w:val="004E50DC"/>
    <w:rsid w:val="004E516E"/>
    <w:rsid w:val="004E51E7"/>
    <w:rsid w:val="004E5302"/>
    <w:rsid w:val="004E53C1"/>
    <w:rsid w:val="004E55C1"/>
    <w:rsid w:val="004E56A4"/>
    <w:rsid w:val="004E56B3"/>
    <w:rsid w:val="004E5CE5"/>
    <w:rsid w:val="004E5D74"/>
    <w:rsid w:val="004E5F4B"/>
    <w:rsid w:val="004E6055"/>
    <w:rsid w:val="004E6517"/>
    <w:rsid w:val="004E68A9"/>
    <w:rsid w:val="004E6993"/>
    <w:rsid w:val="004E6E59"/>
    <w:rsid w:val="004E6F03"/>
    <w:rsid w:val="004E71C7"/>
    <w:rsid w:val="004E737D"/>
    <w:rsid w:val="004E73D4"/>
    <w:rsid w:val="004E7D5A"/>
    <w:rsid w:val="004E7FB7"/>
    <w:rsid w:val="004E7FE0"/>
    <w:rsid w:val="004F0827"/>
    <w:rsid w:val="004F098C"/>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A71"/>
    <w:rsid w:val="004F3E3C"/>
    <w:rsid w:val="004F48C3"/>
    <w:rsid w:val="004F4A56"/>
    <w:rsid w:val="004F4AF9"/>
    <w:rsid w:val="004F4C30"/>
    <w:rsid w:val="004F525B"/>
    <w:rsid w:val="004F5842"/>
    <w:rsid w:val="004F593C"/>
    <w:rsid w:val="004F5981"/>
    <w:rsid w:val="004F59DC"/>
    <w:rsid w:val="004F5AD0"/>
    <w:rsid w:val="004F5B27"/>
    <w:rsid w:val="004F61E8"/>
    <w:rsid w:val="004F6258"/>
    <w:rsid w:val="004F66A8"/>
    <w:rsid w:val="004F6E3F"/>
    <w:rsid w:val="004F7218"/>
    <w:rsid w:val="004F7316"/>
    <w:rsid w:val="004F753A"/>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320"/>
    <w:rsid w:val="005037B4"/>
    <w:rsid w:val="005037BA"/>
    <w:rsid w:val="00503889"/>
    <w:rsid w:val="00503A37"/>
    <w:rsid w:val="00503A8B"/>
    <w:rsid w:val="00503B0C"/>
    <w:rsid w:val="00503FE2"/>
    <w:rsid w:val="005040F3"/>
    <w:rsid w:val="00504114"/>
    <w:rsid w:val="005044F7"/>
    <w:rsid w:val="00504B67"/>
    <w:rsid w:val="00504CA3"/>
    <w:rsid w:val="00505141"/>
    <w:rsid w:val="005052CD"/>
    <w:rsid w:val="00505C4E"/>
    <w:rsid w:val="00505D21"/>
    <w:rsid w:val="00505E83"/>
    <w:rsid w:val="005060EE"/>
    <w:rsid w:val="0050622E"/>
    <w:rsid w:val="005068AE"/>
    <w:rsid w:val="005068B1"/>
    <w:rsid w:val="005069BB"/>
    <w:rsid w:val="0050708B"/>
    <w:rsid w:val="005070C1"/>
    <w:rsid w:val="005071CD"/>
    <w:rsid w:val="005074EB"/>
    <w:rsid w:val="00507B70"/>
    <w:rsid w:val="00507DA8"/>
    <w:rsid w:val="00507EBD"/>
    <w:rsid w:val="00510217"/>
    <w:rsid w:val="005103A8"/>
    <w:rsid w:val="0051048C"/>
    <w:rsid w:val="00510B5D"/>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423D"/>
    <w:rsid w:val="0051437B"/>
    <w:rsid w:val="0051447C"/>
    <w:rsid w:val="00514801"/>
    <w:rsid w:val="00514B4A"/>
    <w:rsid w:val="00514CD5"/>
    <w:rsid w:val="00514E57"/>
    <w:rsid w:val="0051501E"/>
    <w:rsid w:val="005150E5"/>
    <w:rsid w:val="00515196"/>
    <w:rsid w:val="0051533D"/>
    <w:rsid w:val="0051540B"/>
    <w:rsid w:val="005155D1"/>
    <w:rsid w:val="00515C32"/>
    <w:rsid w:val="00515E68"/>
    <w:rsid w:val="00515FA8"/>
    <w:rsid w:val="00515FD3"/>
    <w:rsid w:val="0051662C"/>
    <w:rsid w:val="0051680D"/>
    <w:rsid w:val="00516D23"/>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93"/>
    <w:rsid w:val="00525EAC"/>
    <w:rsid w:val="00526179"/>
    <w:rsid w:val="005261FE"/>
    <w:rsid w:val="005264D2"/>
    <w:rsid w:val="0052670E"/>
    <w:rsid w:val="00526842"/>
    <w:rsid w:val="00526E07"/>
    <w:rsid w:val="00527206"/>
    <w:rsid w:val="0052731D"/>
    <w:rsid w:val="00527628"/>
    <w:rsid w:val="00527A4E"/>
    <w:rsid w:val="00527F45"/>
    <w:rsid w:val="0053017A"/>
    <w:rsid w:val="00530285"/>
    <w:rsid w:val="005305E8"/>
    <w:rsid w:val="00531070"/>
    <w:rsid w:val="00531323"/>
    <w:rsid w:val="005313B1"/>
    <w:rsid w:val="005315D1"/>
    <w:rsid w:val="0053188D"/>
    <w:rsid w:val="00532023"/>
    <w:rsid w:val="00532120"/>
    <w:rsid w:val="00532339"/>
    <w:rsid w:val="00532B00"/>
    <w:rsid w:val="005331AD"/>
    <w:rsid w:val="00533407"/>
    <w:rsid w:val="00533673"/>
    <w:rsid w:val="00533A65"/>
    <w:rsid w:val="00533B6D"/>
    <w:rsid w:val="005341A7"/>
    <w:rsid w:val="005341D8"/>
    <w:rsid w:val="00534201"/>
    <w:rsid w:val="005342A4"/>
    <w:rsid w:val="00534388"/>
    <w:rsid w:val="00534BEC"/>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AE6"/>
    <w:rsid w:val="00540D41"/>
    <w:rsid w:val="00540DF3"/>
    <w:rsid w:val="00541056"/>
    <w:rsid w:val="005417B8"/>
    <w:rsid w:val="0054192B"/>
    <w:rsid w:val="00541978"/>
    <w:rsid w:val="00541B0A"/>
    <w:rsid w:val="00541D16"/>
    <w:rsid w:val="00541FCD"/>
    <w:rsid w:val="0054233E"/>
    <w:rsid w:val="00542373"/>
    <w:rsid w:val="00542505"/>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A7E"/>
    <w:rsid w:val="00546B9F"/>
    <w:rsid w:val="00546E6E"/>
    <w:rsid w:val="00546EB1"/>
    <w:rsid w:val="0054734D"/>
    <w:rsid w:val="0054790A"/>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385"/>
    <w:rsid w:val="0055441A"/>
    <w:rsid w:val="0055448B"/>
    <w:rsid w:val="00554695"/>
    <w:rsid w:val="005546E1"/>
    <w:rsid w:val="005548AC"/>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5EE"/>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619"/>
    <w:rsid w:val="0056780B"/>
    <w:rsid w:val="005700EB"/>
    <w:rsid w:val="00570666"/>
    <w:rsid w:val="00570750"/>
    <w:rsid w:val="00570CC1"/>
    <w:rsid w:val="00570F04"/>
    <w:rsid w:val="00570F58"/>
    <w:rsid w:val="00571349"/>
    <w:rsid w:val="00571B12"/>
    <w:rsid w:val="00571F2A"/>
    <w:rsid w:val="0057200D"/>
    <w:rsid w:val="0057263E"/>
    <w:rsid w:val="00572FA8"/>
    <w:rsid w:val="00573093"/>
    <w:rsid w:val="00573CDF"/>
    <w:rsid w:val="00573D52"/>
    <w:rsid w:val="00573E7E"/>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87F"/>
    <w:rsid w:val="00576ABB"/>
    <w:rsid w:val="00576D65"/>
    <w:rsid w:val="005771B8"/>
    <w:rsid w:val="0057742F"/>
    <w:rsid w:val="00577472"/>
    <w:rsid w:val="00577604"/>
    <w:rsid w:val="00577654"/>
    <w:rsid w:val="005776BC"/>
    <w:rsid w:val="005778F4"/>
    <w:rsid w:val="00577C78"/>
    <w:rsid w:val="00577CE1"/>
    <w:rsid w:val="00577F5F"/>
    <w:rsid w:val="0058029A"/>
    <w:rsid w:val="00580709"/>
    <w:rsid w:val="00580AC2"/>
    <w:rsid w:val="005810D4"/>
    <w:rsid w:val="00581135"/>
    <w:rsid w:val="00581141"/>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87E92"/>
    <w:rsid w:val="00590065"/>
    <w:rsid w:val="00590ADE"/>
    <w:rsid w:val="00590C20"/>
    <w:rsid w:val="00590FA8"/>
    <w:rsid w:val="005915B3"/>
    <w:rsid w:val="005917FE"/>
    <w:rsid w:val="0059197D"/>
    <w:rsid w:val="00591B22"/>
    <w:rsid w:val="0059210B"/>
    <w:rsid w:val="00592363"/>
    <w:rsid w:val="0059248D"/>
    <w:rsid w:val="00592506"/>
    <w:rsid w:val="00592623"/>
    <w:rsid w:val="00592CAD"/>
    <w:rsid w:val="00592D1E"/>
    <w:rsid w:val="00592E30"/>
    <w:rsid w:val="00593534"/>
    <w:rsid w:val="0059369E"/>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D1F"/>
    <w:rsid w:val="005A0D5B"/>
    <w:rsid w:val="005A0E7D"/>
    <w:rsid w:val="005A16EB"/>
    <w:rsid w:val="005A171C"/>
    <w:rsid w:val="005A1BD3"/>
    <w:rsid w:val="005A1E66"/>
    <w:rsid w:val="005A247B"/>
    <w:rsid w:val="005A2A5B"/>
    <w:rsid w:val="005A2D35"/>
    <w:rsid w:val="005A34A3"/>
    <w:rsid w:val="005A34D5"/>
    <w:rsid w:val="005A3C16"/>
    <w:rsid w:val="005A3C86"/>
    <w:rsid w:val="005A3D49"/>
    <w:rsid w:val="005A3F6D"/>
    <w:rsid w:val="005A4951"/>
    <w:rsid w:val="005A4D15"/>
    <w:rsid w:val="005A5065"/>
    <w:rsid w:val="005A5453"/>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38"/>
    <w:rsid w:val="005B30B9"/>
    <w:rsid w:val="005B37AB"/>
    <w:rsid w:val="005B3952"/>
    <w:rsid w:val="005B39C8"/>
    <w:rsid w:val="005B3AC0"/>
    <w:rsid w:val="005B3CBF"/>
    <w:rsid w:val="005B3EC3"/>
    <w:rsid w:val="005B3F64"/>
    <w:rsid w:val="005B3FF9"/>
    <w:rsid w:val="005B4383"/>
    <w:rsid w:val="005B449E"/>
    <w:rsid w:val="005B4DE6"/>
    <w:rsid w:val="005B51AF"/>
    <w:rsid w:val="005B51C5"/>
    <w:rsid w:val="005B56CE"/>
    <w:rsid w:val="005B5707"/>
    <w:rsid w:val="005B60F8"/>
    <w:rsid w:val="005B67ED"/>
    <w:rsid w:val="005B68BC"/>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CA3"/>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245"/>
    <w:rsid w:val="005C6359"/>
    <w:rsid w:val="005C69BD"/>
    <w:rsid w:val="005C71CE"/>
    <w:rsid w:val="005C757D"/>
    <w:rsid w:val="005C75A7"/>
    <w:rsid w:val="005C768E"/>
    <w:rsid w:val="005C7749"/>
    <w:rsid w:val="005C7770"/>
    <w:rsid w:val="005C777B"/>
    <w:rsid w:val="005C7965"/>
    <w:rsid w:val="005C7D87"/>
    <w:rsid w:val="005D000A"/>
    <w:rsid w:val="005D020D"/>
    <w:rsid w:val="005D05CF"/>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5FB"/>
    <w:rsid w:val="005D582A"/>
    <w:rsid w:val="005D5BC1"/>
    <w:rsid w:val="005D5CEE"/>
    <w:rsid w:val="005D5FA4"/>
    <w:rsid w:val="005D60CE"/>
    <w:rsid w:val="005D6AA1"/>
    <w:rsid w:val="005D6D03"/>
    <w:rsid w:val="005D6EDE"/>
    <w:rsid w:val="005D6F97"/>
    <w:rsid w:val="005D7E09"/>
    <w:rsid w:val="005D7E9A"/>
    <w:rsid w:val="005E0985"/>
    <w:rsid w:val="005E0C5A"/>
    <w:rsid w:val="005E0E21"/>
    <w:rsid w:val="005E1197"/>
    <w:rsid w:val="005E122F"/>
    <w:rsid w:val="005E1631"/>
    <w:rsid w:val="005E16C9"/>
    <w:rsid w:val="005E17C3"/>
    <w:rsid w:val="005E183F"/>
    <w:rsid w:val="005E184C"/>
    <w:rsid w:val="005E235C"/>
    <w:rsid w:val="005E244B"/>
    <w:rsid w:val="005E26A2"/>
    <w:rsid w:val="005E2A67"/>
    <w:rsid w:val="005E2E6A"/>
    <w:rsid w:val="005E2F0E"/>
    <w:rsid w:val="005E2F88"/>
    <w:rsid w:val="005E3169"/>
    <w:rsid w:val="005E324F"/>
    <w:rsid w:val="005E332B"/>
    <w:rsid w:val="005E34BE"/>
    <w:rsid w:val="005E3A6F"/>
    <w:rsid w:val="005E3D68"/>
    <w:rsid w:val="005E4360"/>
    <w:rsid w:val="005E4724"/>
    <w:rsid w:val="005E4A70"/>
    <w:rsid w:val="005E4BF1"/>
    <w:rsid w:val="005E4E2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1F37"/>
    <w:rsid w:val="005F2164"/>
    <w:rsid w:val="005F232F"/>
    <w:rsid w:val="005F2503"/>
    <w:rsid w:val="005F2935"/>
    <w:rsid w:val="005F2B5A"/>
    <w:rsid w:val="005F3385"/>
    <w:rsid w:val="005F4359"/>
    <w:rsid w:val="005F43FB"/>
    <w:rsid w:val="005F44FA"/>
    <w:rsid w:val="005F481A"/>
    <w:rsid w:val="005F4A9D"/>
    <w:rsid w:val="005F4D20"/>
    <w:rsid w:val="005F4F07"/>
    <w:rsid w:val="005F4F4E"/>
    <w:rsid w:val="005F5357"/>
    <w:rsid w:val="005F5493"/>
    <w:rsid w:val="005F54E5"/>
    <w:rsid w:val="005F56FF"/>
    <w:rsid w:val="005F60CA"/>
    <w:rsid w:val="005F6165"/>
    <w:rsid w:val="005F624E"/>
    <w:rsid w:val="005F6264"/>
    <w:rsid w:val="005F62B3"/>
    <w:rsid w:val="005F6337"/>
    <w:rsid w:val="005F6624"/>
    <w:rsid w:val="005F6BE8"/>
    <w:rsid w:val="005F6EE9"/>
    <w:rsid w:val="005F73C9"/>
    <w:rsid w:val="005F7A31"/>
    <w:rsid w:val="00600128"/>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A86"/>
    <w:rsid w:val="00606B51"/>
    <w:rsid w:val="006075AF"/>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4FEE"/>
    <w:rsid w:val="0061534D"/>
    <w:rsid w:val="006155DC"/>
    <w:rsid w:val="0061561C"/>
    <w:rsid w:val="006158EE"/>
    <w:rsid w:val="0061614E"/>
    <w:rsid w:val="0061675E"/>
    <w:rsid w:val="00616A70"/>
    <w:rsid w:val="00616C31"/>
    <w:rsid w:val="00616DDC"/>
    <w:rsid w:val="0061764E"/>
    <w:rsid w:val="0061774C"/>
    <w:rsid w:val="0061789E"/>
    <w:rsid w:val="00617C1D"/>
    <w:rsid w:val="00617D8F"/>
    <w:rsid w:val="00617E9E"/>
    <w:rsid w:val="00617F6C"/>
    <w:rsid w:val="00620001"/>
    <w:rsid w:val="006204B4"/>
    <w:rsid w:val="00621075"/>
    <w:rsid w:val="00621195"/>
    <w:rsid w:val="006212F4"/>
    <w:rsid w:val="00621428"/>
    <w:rsid w:val="006215A4"/>
    <w:rsid w:val="006216ED"/>
    <w:rsid w:val="0062171C"/>
    <w:rsid w:val="00621745"/>
    <w:rsid w:val="006217E6"/>
    <w:rsid w:val="0062199A"/>
    <w:rsid w:val="00621A0B"/>
    <w:rsid w:val="00621D66"/>
    <w:rsid w:val="00621FD3"/>
    <w:rsid w:val="0062215A"/>
    <w:rsid w:val="00622308"/>
    <w:rsid w:val="006226E8"/>
    <w:rsid w:val="00622766"/>
    <w:rsid w:val="00622BDF"/>
    <w:rsid w:val="00622E5E"/>
    <w:rsid w:val="00622F71"/>
    <w:rsid w:val="00623138"/>
    <w:rsid w:val="006233F3"/>
    <w:rsid w:val="00623696"/>
    <w:rsid w:val="00623912"/>
    <w:rsid w:val="00623ACD"/>
    <w:rsid w:val="00623CE2"/>
    <w:rsid w:val="00623F74"/>
    <w:rsid w:val="00624249"/>
    <w:rsid w:val="006244E1"/>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ABA"/>
    <w:rsid w:val="00625B30"/>
    <w:rsid w:val="00625CD6"/>
    <w:rsid w:val="006265DA"/>
    <w:rsid w:val="00626F0C"/>
    <w:rsid w:val="0062715E"/>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6D31"/>
    <w:rsid w:val="00637233"/>
    <w:rsid w:val="00637BF3"/>
    <w:rsid w:val="00637FCD"/>
    <w:rsid w:val="00640137"/>
    <w:rsid w:val="006403F8"/>
    <w:rsid w:val="00640565"/>
    <w:rsid w:val="00640A55"/>
    <w:rsid w:val="00641A51"/>
    <w:rsid w:val="00641B70"/>
    <w:rsid w:val="00641C47"/>
    <w:rsid w:val="00642064"/>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5013"/>
    <w:rsid w:val="006450C4"/>
    <w:rsid w:val="00645208"/>
    <w:rsid w:val="006454D1"/>
    <w:rsid w:val="006456D8"/>
    <w:rsid w:val="0064578F"/>
    <w:rsid w:val="006457F9"/>
    <w:rsid w:val="00645BCE"/>
    <w:rsid w:val="00645CD3"/>
    <w:rsid w:val="006463DA"/>
    <w:rsid w:val="0064663B"/>
    <w:rsid w:val="0064696F"/>
    <w:rsid w:val="00646DCF"/>
    <w:rsid w:val="00646EBD"/>
    <w:rsid w:val="00646F1D"/>
    <w:rsid w:val="0064701A"/>
    <w:rsid w:val="00647240"/>
    <w:rsid w:val="00647546"/>
    <w:rsid w:val="006476C3"/>
    <w:rsid w:val="00647EE6"/>
    <w:rsid w:val="00651355"/>
    <w:rsid w:val="006513A0"/>
    <w:rsid w:val="00651ABD"/>
    <w:rsid w:val="00651DBB"/>
    <w:rsid w:val="0065201A"/>
    <w:rsid w:val="00652135"/>
    <w:rsid w:val="00652972"/>
    <w:rsid w:val="00652AF8"/>
    <w:rsid w:val="00652E34"/>
    <w:rsid w:val="00653235"/>
    <w:rsid w:val="00653350"/>
    <w:rsid w:val="00653D25"/>
    <w:rsid w:val="00653E5E"/>
    <w:rsid w:val="00653F65"/>
    <w:rsid w:val="00654393"/>
    <w:rsid w:val="006544D9"/>
    <w:rsid w:val="0065474E"/>
    <w:rsid w:val="00654EA2"/>
    <w:rsid w:val="00654EE0"/>
    <w:rsid w:val="00654FDA"/>
    <w:rsid w:val="00655A7C"/>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31D"/>
    <w:rsid w:val="006618A7"/>
    <w:rsid w:val="00661A4C"/>
    <w:rsid w:val="0066208C"/>
    <w:rsid w:val="006622D2"/>
    <w:rsid w:val="00662364"/>
    <w:rsid w:val="006625B6"/>
    <w:rsid w:val="0066265B"/>
    <w:rsid w:val="00662919"/>
    <w:rsid w:val="00662AC3"/>
    <w:rsid w:val="00662CE6"/>
    <w:rsid w:val="00663472"/>
    <w:rsid w:val="00663802"/>
    <w:rsid w:val="0066382D"/>
    <w:rsid w:val="006639DA"/>
    <w:rsid w:val="00663E8C"/>
    <w:rsid w:val="00663FBD"/>
    <w:rsid w:val="006641F2"/>
    <w:rsid w:val="00664782"/>
    <w:rsid w:val="0066582D"/>
    <w:rsid w:val="00665A80"/>
    <w:rsid w:val="00665BF1"/>
    <w:rsid w:val="00665F09"/>
    <w:rsid w:val="006662D6"/>
    <w:rsid w:val="00666771"/>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71F"/>
    <w:rsid w:val="0067692D"/>
    <w:rsid w:val="00676A91"/>
    <w:rsid w:val="00676BEB"/>
    <w:rsid w:val="00676DBC"/>
    <w:rsid w:val="00676DE3"/>
    <w:rsid w:val="00676EF7"/>
    <w:rsid w:val="00676F45"/>
    <w:rsid w:val="00676F56"/>
    <w:rsid w:val="00677067"/>
    <w:rsid w:val="00677822"/>
    <w:rsid w:val="00677929"/>
    <w:rsid w:val="00677D3C"/>
    <w:rsid w:val="00677FB7"/>
    <w:rsid w:val="006801C3"/>
    <w:rsid w:val="0068022D"/>
    <w:rsid w:val="0068042D"/>
    <w:rsid w:val="00680C27"/>
    <w:rsid w:val="00680C62"/>
    <w:rsid w:val="00680CEE"/>
    <w:rsid w:val="00680FA3"/>
    <w:rsid w:val="006812EF"/>
    <w:rsid w:val="0068174F"/>
    <w:rsid w:val="00681752"/>
    <w:rsid w:val="006817C1"/>
    <w:rsid w:val="00681C60"/>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5FAD"/>
    <w:rsid w:val="006864AF"/>
    <w:rsid w:val="00686DD9"/>
    <w:rsid w:val="00686EF5"/>
    <w:rsid w:val="00686F7F"/>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9BC"/>
    <w:rsid w:val="00693A0C"/>
    <w:rsid w:val="00693AAD"/>
    <w:rsid w:val="00693C20"/>
    <w:rsid w:val="00693CEF"/>
    <w:rsid w:val="00694034"/>
    <w:rsid w:val="006941A6"/>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238"/>
    <w:rsid w:val="006A4321"/>
    <w:rsid w:val="006A446E"/>
    <w:rsid w:val="006A490E"/>
    <w:rsid w:val="006A4B91"/>
    <w:rsid w:val="006A4BE4"/>
    <w:rsid w:val="006A562E"/>
    <w:rsid w:val="006A57C9"/>
    <w:rsid w:val="006A59CE"/>
    <w:rsid w:val="006A5EFF"/>
    <w:rsid w:val="006A6378"/>
    <w:rsid w:val="006A64E8"/>
    <w:rsid w:val="006A6DF8"/>
    <w:rsid w:val="006A7394"/>
    <w:rsid w:val="006B0419"/>
    <w:rsid w:val="006B0844"/>
    <w:rsid w:val="006B0BC9"/>
    <w:rsid w:val="006B0E76"/>
    <w:rsid w:val="006B0EAD"/>
    <w:rsid w:val="006B1239"/>
    <w:rsid w:val="006B141F"/>
    <w:rsid w:val="006B1946"/>
    <w:rsid w:val="006B1A33"/>
    <w:rsid w:val="006B1AC7"/>
    <w:rsid w:val="006B2084"/>
    <w:rsid w:val="006B22FE"/>
    <w:rsid w:val="006B25EC"/>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4AA"/>
    <w:rsid w:val="006B7784"/>
    <w:rsid w:val="006B78AD"/>
    <w:rsid w:val="006B7C65"/>
    <w:rsid w:val="006B7E27"/>
    <w:rsid w:val="006C07EE"/>
    <w:rsid w:val="006C0977"/>
    <w:rsid w:val="006C0DB5"/>
    <w:rsid w:val="006C0EB0"/>
    <w:rsid w:val="006C0FF7"/>
    <w:rsid w:val="006C12C4"/>
    <w:rsid w:val="006C143A"/>
    <w:rsid w:val="006C16BE"/>
    <w:rsid w:val="006C1A32"/>
    <w:rsid w:val="006C1AAB"/>
    <w:rsid w:val="006C1FD1"/>
    <w:rsid w:val="006C2024"/>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100D"/>
    <w:rsid w:val="006D149A"/>
    <w:rsid w:val="006D23BB"/>
    <w:rsid w:val="006D2D3F"/>
    <w:rsid w:val="006D3761"/>
    <w:rsid w:val="006D382A"/>
    <w:rsid w:val="006D3897"/>
    <w:rsid w:val="006D3BE7"/>
    <w:rsid w:val="006D4007"/>
    <w:rsid w:val="006D468B"/>
    <w:rsid w:val="006D4809"/>
    <w:rsid w:val="006D4B75"/>
    <w:rsid w:val="006D4F92"/>
    <w:rsid w:val="006D58F4"/>
    <w:rsid w:val="006D5C39"/>
    <w:rsid w:val="006D5D68"/>
    <w:rsid w:val="006D5E90"/>
    <w:rsid w:val="006D5F13"/>
    <w:rsid w:val="006D6084"/>
    <w:rsid w:val="006D648F"/>
    <w:rsid w:val="006D6A41"/>
    <w:rsid w:val="006D712D"/>
    <w:rsid w:val="006D7246"/>
    <w:rsid w:val="006D733E"/>
    <w:rsid w:val="006D74EA"/>
    <w:rsid w:val="006D7566"/>
    <w:rsid w:val="006D777E"/>
    <w:rsid w:val="006E033E"/>
    <w:rsid w:val="006E048D"/>
    <w:rsid w:val="006E071D"/>
    <w:rsid w:val="006E0844"/>
    <w:rsid w:val="006E0A19"/>
    <w:rsid w:val="006E0DD3"/>
    <w:rsid w:val="006E0EBA"/>
    <w:rsid w:val="006E0EDA"/>
    <w:rsid w:val="006E10C6"/>
    <w:rsid w:val="006E1118"/>
    <w:rsid w:val="006E1346"/>
    <w:rsid w:val="006E145B"/>
    <w:rsid w:val="006E191B"/>
    <w:rsid w:val="006E1BBF"/>
    <w:rsid w:val="006E1EFF"/>
    <w:rsid w:val="006E1F3D"/>
    <w:rsid w:val="006E2120"/>
    <w:rsid w:val="006E220E"/>
    <w:rsid w:val="006E2444"/>
    <w:rsid w:val="006E263C"/>
    <w:rsid w:val="006E29C4"/>
    <w:rsid w:val="006E2DE1"/>
    <w:rsid w:val="006E30FD"/>
    <w:rsid w:val="006E3120"/>
    <w:rsid w:val="006E334A"/>
    <w:rsid w:val="006E334F"/>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973"/>
    <w:rsid w:val="006E7B8D"/>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FE2"/>
    <w:rsid w:val="006F5452"/>
    <w:rsid w:val="006F5800"/>
    <w:rsid w:val="006F5950"/>
    <w:rsid w:val="006F5EEF"/>
    <w:rsid w:val="006F5F50"/>
    <w:rsid w:val="006F6543"/>
    <w:rsid w:val="006F6A84"/>
    <w:rsid w:val="006F6DAE"/>
    <w:rsid w:val="006F75B4"/>
    <w:rsid w:val="006F7A9D"/>
    <w:rsid w:val="007007A0"/>
    <w:rsid w:val="00700C63"/>
    <w:rsid w:val="00701817"/>
    <w:rsid w:val="0070186C"/>
    <w:rsid w:val="007018FA"/>
    <w:rsid w:val="00701A51"/>
    <w:rsid w:val="00701FD5"/>
    <w:rsid w:val="0070273B"/>
    <w:rsid w:val="00702949"/>
    <w:rsid w:val="00702956"/>
    <w:rsid w:val="00703109"/>
    <w:rsid w:val="00703157"/>
    <w:rsid w:val="007033C2"/>
    <w:rsid w:val="007036FF"/>
    <w:rsid w:val="007037F1"/>
    <w:rsid w:val="0070434B"/>
    <w:rsid w:val="0070443A"/>
    <w:rsid w:val="00704458"/>
    <w:rsid w:val="00704464"/>
    <w:rsid w:val="00704606"/>
    <w:rsid w:val="007046A2"/>
    <w:rsid w:val="007046D6"/>
    <w:rsid w:val="007048B6"/>
    <w:rsid w:val="007050C1"/>
    <w:rsid w:val="00705421"/>
    <w:rsid w:val="0070577A"/>
    <w:rsid w:val="00705964"/>
    <w:rsid w:val="007059AA"/>
    <w:rsid w:val="007059C2"/>
    <w:rsid w:val="0070611E"/>
    <w:rsid w:val="0070619B"/>
    <w:rsid w:val="007066EB"/>
    <w:rsid w:val="007068B6"/>
    <w:rsid w:val="0070771E"/>
    <w:rsid w:val="0070778B"/>
    <w:rsid w:val="00707810"/>
    <w:rsid w:val="0071004B"/>
    <w:rsid w:val="00710342"/>
    <w:rsid w:val="007105E4"/>
    <w:rsid w:val="007108E3"/>
    <w:rsid w:val="00710B01"/>
    <w:rsid w:val="00710C4B"/>
    <w:rsid w:val="007110B0"/>
    <w:rsid w:val="00711152"/>
    <w:rsid w:val="0071164A"/>
    <w:rsid w:val="00711D0A"/>
    <w:rsid w:val="00712196"/>
    <w:rsid w:val="0071230C"/>
    <w:rsid w:val="0071234B"/>
    <w:rsid w:val="0071267A"/>
    <w:rsid w:val="00712BDA"/>
    <w:rsid w:val="00712D78"/>
    <w:rsid w:val="00712D8B"/>
    <w:rsid w:val="00712E67"/>
    <w:rsid w:val="00712F3E"/>
    <w:rsid w:val="00712F56"/>
    <w:rsid w:val="00713018"/>
    <w:rsid w:val="00713080"/>
    <w:rsid w:val="0071317F"/>
    <w:rsid w:val="007131E1"/>
    <w:rsid w:val="0071329E"/>
    <w:rsid w:val="00713476"/>
    <w:rsid w:val="007135CC"/>
    <w:rsid w:val="007138E6"/>
    <w:rsid w:val="0071396F"/>
    <w:rsid w:val="00713A2B"/>
    <w:rsid w:val="0071404E"/>
    <w:rsid w:val="0071437B"/>
    <w:rsid w:val="007148AD"/>
    <w:rsid w:val="00714C0E"/>
    <w:rsid w:val="00714D09"/>
    <w:rsid w:val="00714DD3"/>
    <w:rsid w:val="00715045"/>
    <w:rsid w:val="00715ABC"/>
    <w:rsid w:val="00715DFD"/>
    <w:rsid w:val="00715E29"/>
    <w:rsid w:val="00715E49"/>
    <w:rsid w:val="007160F4"/>
    <w:rsid w:val="007162F8"/>
    <w:rsid w:val="00716486"/>
    <w:rsid w:val="0071669E"/>
    <w:rsid w:val="007167D4"/>
    <w:rsid w:val="00716B65"/>
    <w:rsid w:val="00716D0B"/>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47E"/>
    <w:rsid w:val="007234FD"/>
    <w:rsid w:val="00723C04"/>
    <w:rsid w:val="00723D68"/>
    <w:rsid w:val="00723DE0"/>
    <w:rsid w:val="00724134"/>
    <w:rsid w:val="0072421A"/>
    <w:rsid w:val="0072445E"/>
    <w:rsid w:val="007247D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DD6"/>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626"/>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19D4"/>
    <w:rsid w:val="007422A4"/>
    <w:rsid w:val="007422B6"/>
    <w:rsid w:val="0074241F"/>
    <w:rsid w:val="00742D33"/>
    <w:rsid w:val="00742DE7"/>
    <w:rsid w:val="00742E75"/>
    <w:rsid w:val="007431D1"/>
    <w:rsid w:val="007437BB"/>
    <w:rsid w:val="00743F47"/>
    <w:rsid w:val="00744190"/>
    <w:rsid w:val="0074486B"/>
    <w:rsid w:val="00744881"/>
    <w:rsid w:val="00744BA3"/>
    <w:rsid w:val="00744DE8"/>
    <w:rsid w:val="0074552B"/>
    <w:rsid w:val="0074591B"/>
    <w:rsid w:val="00745975"/>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615"/>
    <w:rsid w:val="007509D1"/>
    <w:rsid w:val="007510EF"/>
    <w:rsid w:val="007513F3"/>
    <w:rsid w:val="007516AB"/>
    <w:rsid w:val="007517B7"/>
    <w:rsid w:val="00751E98"/>
    <w:rsid w:val="00751F0E"/>
    <w:rsid w:val="00751F90"/>
    <w:rsid w:val="00752373"/>
    <w:rsid w:val="00752377"/>
    <w:rsid w:val="007525CD"/>
    <w:rsid w:val="007527D7"/>
    <w:rsid w:val="007528DB"/>
    <w:rsid w:val="00752C7D"/>
    <w:rsid w:val="00752EB1"/>
    <w:rsid w:val="00753125"/>
    <w:rsid w:val="0075354B"/>
    <w:rsid w:val="007535B8"/>
    <w:rsid w:val="0075387E"/>
    <w:rsid w:val="00753D86"/>
    <w:rsid w:val="00754541"/>
    <w:rsid w:val="00754592"/>
    <w:rsid w:val="00754601"/>
    <w:rsid w:val="007548E1"/>
    <w:rsid w:val="00754F71"/>
    <w:rsid w:val="00755521"/>
    <w:rsid w:val="007556F2"/>
    <w:rsid w:val="00755D38"/>
    <w:rsid w:val="00755D60"/>
    <w:rsid w:val="00755ED9"/>
    <w:rsid w:val="007562D4"/>
    <w:rsid w:val="00756548"/>
    <w:rsid w:val="00756785"/>
    <w:rsid w:val="00756FAF"/>
    <w:rsid w:val="00757003"/>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1B"/>
    <w:rsid w:val="00770C55"/>
    <w:rsid w:val="00770E0D"/>
    <w:rsid w:val="00771878"/>
    <w:rsid w:val="00771DF1"/>
    <w:rsid w:val="00772071"/>
    <w:rsid w:val="007721DC"/>
    <w:rsid w:val="0077262C"/>
    <w:rsid w:val="00772712"/>
    <w:rsid w:val="007728C5"/>
    <w:rsid w:val="00772A59"/>
    <w:rsid w:val="00772A70"/>
    <w:rsid w:val="00772B21"/>
    <w:rsid w:val="00772C4B"/>
    <w:rsid w:val="007730C4"/>
    <w:rsid w:val="00773449"/>
    <w:rsid w:val="00773961"/>
    <w:rsid w:val="007739F4"/>
    <w:rsid w:val="00773ABB"/>
    <w:rsid w:val="00773B43"/>
    <w:rsid w:val="00773DFC"/>
    <w:rsid w:val="007745F9"/>
    <w:rsid w:val="007747B7"/>
    <w:rsid w:val="00774D7F"/>
    <w:rsid w:val="00775127"/>
    <w:rsid w:val="0077522A"/>
    <w:rsid w:val="00775231"/>
    <w:rsid w:val="0077561D"/>
    <w:rsid w:val="00775A5D"/>
    <w:rsid w:val="00775BD3"/>
    <w:rsid w:val="00775D48"/>
    <w:rsid w:val="00775DC0"/>
    <w:rsid w:val="00775EBE"/>
    <w:rsid w:val="00775F0D"/>
    <w:rsid w:val="007760E0"/>
    <w:rsid w:val="007762BD"/>
    <w:rsid w:val="007762E3"/>
    <w:rsid w:val="0077649E"/>
    <w:rsid w:val="00777913"/>
    <w:rsid w:val="00777F38"/>
    <w:rsid w:val="00777F39"/>
    <w:rsid w:val="0078007A"/>
    <w:rsid w:val="0078031C"/>
    <w:rsid w:val="007804D8"/>
    <w:rsid w:val="0078052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E5E"/>
    <w:rsid w:val="00792F65"/>
    <w:rsid w:val="007932DC"/>
    <w:rsid w:val="00793D17"/>
    <w:rsid w:val="00793EB4"/>
    <w:rsid w:val="00793FA7"/>
    <w:rsid w:val="007948BA"/>
    <w:rsid w:val="0079494F"/>
    <w:rsid w:val="00794EBD"/>
    <w:rsid w:val="00795446"/>
    <w:rsid w:val="00795935"/>
    <w:rsid w:val="00795EBE"/>
    <w:rsid w:val="00796373"/>
    <w:rsid w:val="00796A50"/>
    <w:rsid w:val="00796B65"/>
    <w:rsid w:val="00797321"/>
    <w:rsid w:val="0079774F"/>
    <w:rsid w:val="0079796D"/>
    <w:rsid w:val="007A00E8"/>
    <w:rsid w:val="007A00FA"/>
    <w:rsid w:val="007A015E"/>
    <w:rsid w:val="007A04BA"/>
    <w:rsid w:val="007A0C6A"/>
    <w:rsid w:val="007A11D4"/>
    <w:rsid w:val="007A151E"/>
    <w:rsid w:val="007A1707"/>
    <w:rsid w:val="007A203A"/>
    <w:rsid w:val="007A2127"/>
    <w:rsid w:val="007A22F8"/>
    <w:rsid w:val="007A23BE"/>
    <w:rsid w:val="007A2674"/>
    <w:rsid w:val="007A291D"/>
    <w:rsid w:val="007A2C28"/>
    <w:rsid w:val="007A2DD7"/>
    <w:rsid w:val="007A2F43"/>
    <w:rsid w:val="007A35FC"/>
    <w:rsid w:val="007A3A5A"/>
    <w:rsid w:val="007A3B2E"/>
    <w:rsid w:val="007A3D0D"/>
    <w:rsid w:val="007A4135"/>
    <w:rsid w:val="007A4BF2"/>
    <w:rsid w:val="007A4EB6"/>
    <w:rsid w:val="007A4EE4"/>
    <w:rsid w:val="007A4F44"/>
    <w:rsid w:val="007A5A37"/>
    <w:rsid w:val="007A5AB4"/>
    <w:rsid w:val="007A5D72"/>
    <w:rsid w:val="007A5EE1"/>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8FD"/>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5119"/>
    <w:rsid w:val="007B53F6"/>
    <w:rsid w:val="007B5546"/>
    <w:rsid w:val="007B5A72"/>
    <w:rsid w:val="007B5D46"/>
    <w:rsid w:val="007B5E8E"/>
    <w:rsid w:val="007B6590"/>
    <w:rsid w:val="007B6620"/>
    <w:rsid w:val="007B66EB"/>
    <w:rsid w:val="007B6A2F"/>
    <w:rsid w:val="007B6CDC"/>
    <w:rsid w:val="007B6F0C"/>
    <w:rsid w:val="007B7644"/>
    <w:rsid w:val="007B7737"/>
    <w:rsid w:val="007C030F"/>
    <w:rsid w:val="007C034E"/>
    <w:rsid w:val="007C07CC"/>
    <w:rsid w:val="007C07FD"/>
    <w:rsid w:val="007C0A0D"/>
    <w:rsid w:val="007C0BA0"/>
    <w:rsid w:val="007C0E20"/>
    <w:rsid w:val="007C1150"/>
    <w:rsid w:val="007C1879"/>
    <w:rsid w:val="007C1B8A"/>
    <w:rsid w:val="007C1B8E"/>
    <w:rsid w:val="007C1C08"/>
    <w:rsid w:val="007C1D92"/>
    <w:rsid w:val="007C1F71"/>
    <w:rsid w:val="007C1F80"/>
    <w:rsid w:val="007C2190"/>
    <w:rsid w:val="007C2576"/>
    <w:rsid w:val="007C29E9"/>
    <w:rsid w:val="007C2CAC"/>
    <w:rsid w:val="007C38F8"/>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988"/>
    <w:rsid w:val="007D1E04"/>
    <w:rsid w:val="007D209C"/>
    <w:rsid w:val="007D225F"/>
    <w:rsid w:val="007D2EB5"/>
    <w:rsid w:val="007D320C"/>
    <w:rsid w:val="007D3346"/>
    <w:rsid w:val="007D3354"/>
    <w:rsid w:val="007D3E76"/>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3"/>
    <w:rsid w:val="007E596B"/>
    <w:rsid w:val="007E5F94"/>
    <w:rsid w:val="007E61F2"/>
    <w:rsid w:val="007E6DD6"/>
    <w:rsid w:val="007E724D"/>
    <w:rsid w:val="007E75D7"/>
    <w:rsid w:val="007E77CD"/>
    <w:rsid w:val="007E7EAD"/>
    <w:rsid w:val="007F003B"/>
    <w:rsid w:val="007F0383"/>
    <w:rsid w:val="007F063B"/>
    <w:rsid w:val="007F06A0"/>
    <w:rsid w:val="007F06B7"/>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EE2"/>
    <w:rsid w:val="007F4F35"/>
    <w:rsid w:val="007F540A"/>
    <w:rsid w:val="007F5417"/>
    <w:rsid w:val="007F57AC"/>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E67"/>
    <w:rsid w:val="00800F12"/>
    <w:rsid w:val="00801164"/>
    <w:rsid w:val="00801280"/>
    <w:rsid w:val="00801600"/>
    <w:rsid w:val="00801E3D"/>
    <w:rsid w:val="00801F39"/>
    <w:rsid w:val="008026FB"/>
    <w:rsid w:val="0080279A"/>
    <w:rsid w:val="00802C03"/>
    <w:rsid w:val="00802D91"/>
    <w:rsid w:val="00802E14"/>
    <w:rsid w:val="0080304D"/>
    <w:rsid w:val="0080306A"/>
    <w:rsid w:val="0080317E"/>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31"/>
    <w:rsid w:val="0080625C"/>
    <w:rsid w:val="008064EC"/>
    <w:rsid w:val="00806558"/>
    <w:rsid w:val="00807861"/>
    <w:rsid w:val="00807A93"/>
    <w:rsid w:val="00807C27"/>
    <w:rsid w:val="00807D8A"/>
    <w:rsid w:val="00807DFC"/>
    <w:rsid w:val="00807E21"/>
    <w:rsid w:val="00810503"/>
    <w:rsid w:val="00810636"/>
    <w:rsid w:val="00810C86"/>
    <w:rsid w:val="0081110B"/>
    <w:rsid w:val="00811A43"/>
    <w:rsid w:val="00811EE2"/>
    <w:rsid w:val="00811F38"/>
    <w:rsid w:val="008123DB"/>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957"/>
    <w:rsid w:val="00815D0E"/>
    <w:rsid w:val="00815D55"/>
    <w:rsid w:val="008162DC"/>
    <w:rsid w:val="00816438"/>
    <w:rsid w:val="00816740"/>
    <w:rsid w:val="00817249"/>
    <w:rsid w:val="00817640"/>
    <w:rsid w:val="00817B1A"/>
    <w:rsid w:val="00820068"/>
    <w:rsid w:val="008205BE"/>
    <w:rsid w:val="008207A2"/>
    <w:rsid w:val="00820D6D"/>
    <w:rsid w:val="00821060"/>
    <w:rsid w:val="00821192"/>
    <w:rsid w:val="00821670"/>
    <w:rsid w:val="008225F6"/>
    <w:rsid w:val="00822678"/>
    <w:rsid w:val="0082287F"/>
    <w:rsid w:val="008229B3"/>
    <w:rsid w:val="00822A14"/>
    <w:rsid w:val="00822AA2"/>
    <w:rsid w:val="00822ACA"/>
    <w:rsid w:val="00822E2B"/>
    <w:rsid w:val="008230C6"/>
    <w:rsid w:val="00823725"/>
    <w:rsid w:val="008238B8"/>
    <w:rsid w:val="00823B9A"/>
    <w:rsid w:val="00823C51"/>
    <w:rsid w:val="00823F1A"/>
    <w:rsid w:val="00823F82"/>
    <w:rsid w:val="00824377"/>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449"/>
    <w:rsid w:val="00830AC7"/>
    <w:rsid w:val="00830AC8"/>
    <w:rsid w:val="00830F76"/>
    <w:rsid w:val="0083108E"/>
    <w:rsid w:val="0083139C"/>
    <w:rsid w:val="008314AC"/>
    <w:rsid w:val="00832AB7"/>
    <w:rsid w:val="00832E3F"/>
    <w:rsid w:val="00833893"/>
    <w:rsid w:val="00833A6B"/>
    <w:rsid w:val="00833AEF"/>
    <w:rsid w:val="00833B9D"/>
    <w:rsid w:val="008346AA"/>
    <w:rsid w:val="008346C2"/>
    <w:rsid w:val="00834C66"/>
    <w:rsid w:val="00834D3D"/>
    <w:rsid w:val="00834F6D"/>
    <w:rsid w:val="008356D6"/>
    <w:rsid w:val="00835995"/>
    <w:rsid w:val="00835F83"/>
    <w:rsid w:val="0083650E"/>
    <w:rsid w:val="008365A9"/>
    <w:rsid w:val="00836797"/>
    <w:rsid w:val="008367C0"/>
    <w:rsid w:val="00836BCC"/>
    <w:rsid w:val="00836DD5"/>
    <w:rsid w:val="00836F00"/>
    <w:rsid w:val="00836FC9"/>
    <w:rsid w:val="0083701F"/>
    <w:rsid w:val="00837155"/>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BD5"/>
    <w:rsid w:val="00841EB4"/>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124"/>
    <w:rsid w:val="008451C7"/>
    <w:rsid w:val="0084543D"/>
    <w:rsid w:val="0084568B"/>
    <w:rsid w:val="00845AFE"/>
    <w:rsid w:val="00846171"/>
    <w:rsid w:val="008461D0"/>
    <w:rsid w:val="008463D5"/>
    <w:rsid w:val="00846943"/>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D16"/>
    <w:rsid w:val="00852EFE"/>
    <w:rsid w:val="00853136"/>
    <w:rsid w:val="008539F5"/>
    <w:rsid w:val="00853DAA"/>
    <w:rsid w:val="00854549"/>
    <w:rsid w:val="008545E8"/>
    <w:rsid w:val="008545FB"/>
    <w:rsid w:val="00854603"/>
    <w:rsid w:val="008546FE"/>
    <w:rsid w:val="00854840"/>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57AB4"/>
    <w:rsid w:val="0086022D"/>
    <w:rsid w:val="008602CF"/>
    <w:rsid w:val="00860574"/>
    <w:rsid w:val="00860591"/>
    <w:rsid w:val="00860F50"/>
    <w:rsid w:val="00861133"/>
    <w:rsid w:val="0086138A"/>
    <w:rsid w:val="00861CC2"/>
    <w:rsid w:val="00861E88"/>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B7E"/>
    <w:rsid w:val="00864D5B"/>
    <w:rsid w:val="0086526C"/>
    <w:rsid w:val="00865826"/>
    <w:rsid w:val="00865DBA"/>
    <w:rsid w:val="00865FAE"/>
    <w:rsid w:val="00866531"/>
    <w:rsid w:val="008666D9"/>
    <w:rsid w:val="00866903"/>
    <w:rsid w:val="008670F3"/>
    <w:rsid w:val="008671FC"/>
    <w:rsid w:val="00867343"/>
    <w:rsid w:val="0086753C"/>
    <w:rsid w:val="008700F5"/>
    <w:rsid w:val="00870486"/>
    <w:rsid w:val="0087051E"/>
    <w:rsid w:val="008705E7"/>
    <w:rsid w:val="00870A9E"/>
    <w:rsid w:val="00870AB7"/>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2"/>
    <w:rsid w:val="00876C0A"/>
    <w:rsid w:val="008776EE"/>
    <w:rsid w:val="00877DB0"/>
    <w:rsid w:val="00877E2A"/>
    <w:rsid w:val="00877EB9"/>
    <w:rsid w:val="00877F07"/>
    <w:rsid w:val="00880074"/>
    <w:rsid w:val="00880172"/>
    <w:rsid w:val="00880D90"/>
    <w:rsid w:val="00880F60"/>
    <w:rsid w:val="008811A9"/>
    <w:rsid w:val="00881D3B"/>
    <w:rsid w:val="008822AA"/>
    <w:rsid w:val="0088248A"/>
    <w:rsid w:val="00882590"/>
    <w:rsid w:val="008827FD"/>
    <w:rsid w:val="008828A8"/>
    <w:rsid w:val="00882C5A"/>
    <w:rsid w:val="00882EB8"/>
    <w:rsid w:val="00882F5A"/>
    <w:rsid w:val="00882F83"/>
    <w:rsid w:val="00883401"/>
    <w:rsid w:val="008834C1"/>
    <w:rsid w:val="0088396D"/>
    <w:rsid w:val="00883A82"/>
    <w:rsid w:val="00883B54"/>
    <w:rsid w:val="00883D7E"/>
    <w:rsid w:val="00883FB5"/>
    <w:rsid w:val="00884D82"/>
    <w:rsid w:val="00884DEF"/>
    <w:rsid w:val="00884ED3"/>
    <w:rsid w:val="00885278"/>
    <w:rsid w:val="00885724"/>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E4E"/>
    <w:rsid w:val="0089030F"/>
    <w:rsid w:val="008904BC"/>
    <w:rsid w:val="00890C62"/>
    <w:rsid w:val="00890D4D"/>
    <w:rsid w:val="00891022"/>
    <w:rsid w:val="0089127F"/>
    <w:rsid w:val="008916C3"/>
    <w:rsid w:val="00891C5D"/>
    <w:rsid w:val="00891EE4"/>
    <w:rsid w:val="00892076"/>
    <w:rsid w:val="00892238"/>
    <w:rsid w:val="00892E1C"/>
    <w:rsid w:val="008930EC"/>
    <w:rsid w:val="008931EF"/>
    <w:rsid w:val="0089346B"/>
    <w:rsid w:val="008935B5"/>
    <w:rsid w:val="008938BD"/>
    <w:rsid w:val="0089418D"/>
    <w:rsid w:val="008941E8"/>
    <w:rsid w:val="008944A1"/>
    <w:rsid w:val="0089457E"/>
    <w:rsid w:val="008948BD"/>
    <w:rsid w:val="00894923"/>
    <w:rsid w:val="008949D7"/>
    <w:rsid w:val="00894D40"/>
    <w:rsid w:val="00894DC8"/>
    <w:rsid w:val="008956C1"/>
    <w:rsid w:val="00895F06"/>
    <w:rsid w:val="008960B2"/>
    <w:rsid w:val="008960F7"/>
    <w:rsid w:val="00896166"/>
    <w:rsid w:val="0089620A"/>
    <w:rsid w:val="008964A8"/>
    <w:rsid w:val="00896572"/>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BDB"/>
    <w:rsid w:val="008A1C5E"/>
    <w:rsid w:val="008A221E"/>
    <w:rsid w:val="008A23B5"/>
    <w:rsid w:val="008A2989"/>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62E"/>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2EA4"/>
    <w:rsid w:val="008B3063"/>
    <w:rsid w:val="008B3453"/>
    <w:rsid w:val="008B3E00"/>
    <w:rsid w:val="008B44FF"/>
    <w:rsid w:val="008B4523"/>
    <w:rsid w:val="008B4A3D"/>
    <w:rsid w:val="008B4EE3"/>
    <w:rsid w:val="008B5223"/>
    <w:rsid w:val="008B53B5"/>
    <w:rsid w:val="008B55F5"/>
    <w:rsid w:val="008B5C3F"/>
    <w:rsid w:val="008B5CBB"/>
    <w:rsid w:val="008B5F12"/>
    <w:rsid w:val="008B5F65"/>
    <w:rsid w:val="008B60E0"/>
    <w:rsid w:val="008B69DD"/>
    <w:rsid w:val="008B6D90"/>
    <w:rsid w:val="008B7A09"/>
    <w:rsid w:val="008B7F0A"/>
    <w:rsid w:val="008B7FDD"/>
    <w:rsid w:val="008B7FF5"/>
    <w:rsid w:val="008C0EAC"/>
    <w:rsid w:val="008C0FC7"/>
    <w:rsid w:val="008C11B5"/>
    <w:rsid w:val="008C15C2"/>
    <w:rsid w:val="008C18F7"/>
    <w:rsid w:val="008C1FA2"/>
    <w:rsid w:val="008C209F"/>
    <w:rsid w:val="008C21FB"/>
    <w:rsid w:val="008C2A23"/>
    <w:rsid w:val="008C2B81"/>
    <w:rsid w:val="008C3434"/>
    <w:rsid w:val="008C361B"/>
    <w:rsid w:val="008C382E"/>
    <w:rsid w:val="008C388F"/>
    <w:rsid w:val="008C3C02"/>
    <w:rsid w:val="008C3C6A"/>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34C"/>
    <w:rsid w:val="008C65B8"/>
    <w:rsid w:val="008C65E7"/>
    <w:rsid w:val="008C673E"/>
    <w:rsid w:val="008C68A1"/>
    <w:rsid w:val="008C69E4"/>
    <w:rsid w:val="008C6A0F"/>
    <w:rsid w:val="008C6E21"/>
    <w:rsid w:val="008C7193"/>
    <w:rsid w:val="008C720B"/>
    <w:rsid w:val="008C74C5"/>
    <w:rsid w:val="008C7D02"/>
    <w:rsid w:val="008D0121"/>
    <w:rsid w:val="008D0389"/>
    <w:rsid w:val="008D066B"/>
    <w:rsid w:val="008D07F2"/>
    <w:rsid w:val="008D12E8"/>
    <w:rsid w:val="008D14A3"/>
    <w:rsid w:val="008D1AE4"/>
    <w:rsid w:val="008D2993"/>
    <w:rsid w:val="008D2B3C"/>
    <w:rsid w:val="008D3106"/>
    <w:rsid w:val="008D32E4"/>
    <w:rsid w:val="008D3611"/>
    <w:rsid w:val="008D3BD3"/>
    <w:rsid w:val="008D3C65"/>
    <w:rsid w:val="008D40BE"/>
    <w:rsid w:val="008D4129"/>
    <w:rsid w:val="008D4BBF"/>
    <w:rsid w:val="008D544E"/>
    <w:rsid w:val="008D570F"/>
    <w:rsid w:val="008D5B62"/>
    <w:rsid w:val="008D5B74"/>
    <w:rsid w:val="008D5CA9"/>
    <w:rsid w:val="008D6440"/>
    <w:rsid w:val="008D6AC3"/>
    <w:rsid w:val="008D6C67"/>
    <w:rsid w:val="008D6F32"/>
    <w:rsid w:val="008D709A"/>
    <w:rsid w:val="008D7378"/>
    <w:rsid w:val="008D75D5"/>
    <w:rsid w:val="008D770B"/>
    <w:rsid w:val="008D784B"/>
    <w:rsid w:val="008D7880"/>
    <w:rsid w:val="008D78CD"/>
    <w:rsid w:val="008D78DF"/>
    <w:rsid w:val="008D7DE4"/>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53F"/>
    <w:rsid w:val="008E5736"/>
    <w:rsid w:val="008E5A44"/>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7B1"/>
    <w:rsid w:val="008F7981"/>
    <w:rsid w:val="008F7D5A"/>
    <w:rsid w:val="008F7F73"/>
    <w:rsid w:val="009000D8"/>
    <w:rsid w:val="009000F7"/>
    <w:rsid w:val="00900333"/>
    <w:rsid w:val="00900E34"/>
    <w:rsid w:val="00900F37"/>
    <w:rsid w:val="00901203"/>
    <w:rsid w:val="0090125E"/>
    <w:rsid w:val="00901590"/>
    <w:rsid w:val="009018D9"/>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708"/>
    <w:rsid w:val="009079BE"/>
    <w:rsid w:val="00907C83"/>
    <w:rsid w:val="00910141"/>
    <w:rsid w:val="0091020F"/>
    <w:rsid w:val="00910303"/>
    <w:rsid w:val="00910393"/>
    <w:rsid w:val="00910B7D"/>
    <w:rsid w:val="00910B92"/>
    <w:rsid w:val="00910CB8"/>
    <w:rsid w:val="00910E91"/>
    <w:rsid w:val="009113B6"/>
    <w:rsid w:val="009116B0"/>
    <w:rsid w:val="00912468"/>
    <w:rsid w:val="009128C8"/>
    <w:rsid w:val="00912B5D"/>
    <w:rsid w:val="009131AB"/>
    <w:rsid w:val="00913254"/>
    <w:rsid w:val="00913504"/>
    <w:rsid w:val="0091356F"/>
    <w:rsid w:val="00913D0D"/>
    <w:rsid w:val="00913D2D"/>
    <w:rsid w:val="009141F4"/>
    <w:rsid w:val="00914F78"/>
    <w:rsid w:val="0091516C"/>
    <w:rsid w:val="0091542D"/>
    <w:rsid w:val="0091543B"/>
    <w:rsid w:val="00915B59"/>
    <w:rsid w:val="00915FDC"/>
    <w:rsid w:val="009160DF"/>
    <w:rsid w:val="009162C3"/>
    <w:rsid w:val="00916A32"/>
    <w:rsid w:val="00916B5B"/>
    <w:rsid w:val="00916CDC"/>
    <w:rsid w:val="00917129"/>
    <w:rsid w:val="00917760"/>
    <w:rsid w:val="00917891"/>
    <w:rsid w:val="00917B42"/>
    <w:rsid w:val="00917C3A"/>
    <w:rsid w:val="009203DA"/>
    <w:rsid w:val="00920584"/>
    <w:rsid w:val="00920AC3"/>
    <w:rsid w:val="00920AD6"/>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CEC"/>
    <w:rsid w:val="00931D23"/>
    <w:rsid w:val="00932055"/>
    <w:rsid w:val="00932327"/>
    <w:rsid w:val="0093270A"/>
    <w:rsid w:val="009328B4"/>
    <w:rsid w:val="009329DD"/>
    <w:rsid w:val="00932A6F"/>
    <w:rsid w:val="00932AA8"/>
    <w:rsid w:val="00932B20"/>
    <w:rsid w:val="00932E5E"/>
    <w:rsid w:val="009330CA"/>
    <w:rsid w:val="009333D5"/>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37CE8"/>
    <w:rsid w:val="00937D65"/>
    <w:rsid w:val="0094009E"/>
    <w:rsid w:val="0094026F"/>
    <w:rsid w:val="009406FF"/>
    <w:rsid w:val="00940D87"/>
    <w:rsid w:val="00940F4A"/>
    <w:rsid w:val="0094107C"/>
    <w:rsid w:val="009410DF"/>
    <w:rsid w:val="00941277"/>
    <w:rsid w:val="00941912"/>
    <w:rsid w:val="00941C00"/>
    <w:rsid w:val="00941E19"/>
    <w:rsid w:val="00941E87"/>
    <w:rsid w:val="0094202B"/>
    <w:rsid w:val="009422F0"/>
    <w:rsid w:val="0094238A"/>
    <w:rsid w:val="00942527"/>
    <w:rsid w:val="00942532"/>
    <w:rsid w:val="00942543"/>
    <w:rsid w:val="009425DD"/>
    <w:rsid w:val="0094267D"/>
    <w:rsid w:val="009429B1"/>
    <w:rsid w:val="00942CB7"/>
    <w:rsid w:val="00943012"/>
    <w:rsid w:val="0094304C"/>
    <w:rsid w:val="009431EC"/>
    <w:rsid w:val="009432F7"/>
    <w:rsid w:val="009435CA"/>
    <w:rsid w:val="0094397D"/>
    <w:rsid w:val="00943F32"/>
    <w:rsid w:val="00943F4F"/>
    <w:rsid w:val="00944944"/>
    <w:rsid w:val="00944955"/>
    <w:rsid w:val="00944DC9"/>
    <w:rsid w:val="00944E9B"/>
    <w:rsid w:val="009450DF"/>
    <w:rsid w:val="0094523D"/>
    <w:rsid w:val="00945400"/>
    <w:rsid w:val="0094576D"/>
    <w:rsid w:val="00945B95"/>
    <w:rsid w:val="00945ECC"/>
    <w:rsid w:val="00945F84"/>
    <w:rsid w:val="00945F9A"/>
    <w:rsid w:val="0094609A"/>
    <w:rsid w:val="009460D7"/>
    <w:rsid w:val="009465B4"/>
    <w:rsid w:val="0094672C"/>
    <w:rsid w:val="00946CEA"/>
    <w:rsid w:val="00946F84"/>
    <w:rsid w:val="00947228"/>
    <w:rsid w:val="00947258"/>
    <w:rsid w:val="00947426"/>
    <w:rsid w:val="00947883"/>
    <w:rsid w:val="00950562"/>
    <w:rsid w:val="009505E1"/>
    <w:rsid w:val="009508E2"/>
    <w:rsid w:val="00950920"/>
    <w:rsid w:val="00951131"/>
    <w:rsid w:val="009512F9"/>
    <w:rsid w:val="009514F8"/>
    <w:rsid w:val="00951AB8"/>
    <w:rsid w:val="00951B78"/>
    <w:rsid w:val="00951CC4"/>
    <w:rsid w:val="00951DD3"/>
    <w:rsid w:val="00952110"/>
    <w:rsid w:val="009528F5"/>
    <w:rsid w:val="00952CCD"/>
    <w:rsid w:val="009530BA"/>
    <w:rsid w:val="0095313E"/>
    <w:rsid w:val="0095322F"/>
    <w:rsid w:val="00953577"/>
    <w:rsid w:val="00953614"/>
    <w:rsid w:val="009538B7"/>
    <w:rsid w:val="00953912"/>
    <w:rsid w:val="0095398C"/>
    <w:rsid w:val="00953F10"/>
    <w:rsid w:val="009542BA"/>
    <w:rsid w:val="0095436E"/>
    <w:rsid w:val="009545A0"/>
    <w:rsid w:val="00954872"/>
    <w:rsid w:val="009549FB"/>
    <w:rsid w:val="00954ADE"/>
    <w:rsid w:val="00954B00"/>
    <w:rsid w:val="00954BC2"/>
    <w:rsid w:val="00954E07"/>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300"/>
    <w:rsid w:val="0095786D"/>
    <w:rsid w:val="009578BD"/>
    <w:rsid w:val="00957DEB"/>
    <w:rsid w:val="00957E34"/>
    <w:rsid w:val="00960878"/>
    <w:rsid w:val="0096087A"/>
    <w:rsid w:val="00960D73"/>
    <w:rsid w:val="00961092"/>
    <w:rsid w:val="009610CB"/>
    <w:rsid w:val="0096134C"/>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7E4"/>
    <w:rsid w:val="0096481B"/>
    <w:rsid w:val="0096481C"/>
    <w:rsid w:val="00964A5B"/>
    <w:rsid w:val="00964F48"/>
    <w:rsid w:val="009650ED"/>
    <w:rsid w:val="009651BC"/>
    <w:rsid w:val="00965273"/>
    <w:rsid w:val="009654AE"/>
    <w:rsid w:val="00965552"/>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B14"/>
    <w:rsid w:val="00971ECD"/>
    <w:rsid w:val="00971FB9"/>
    <w:rsid w:val="00972FAC"/>
    <w:rsid w:val="0097315B"/>
    <w:rsid w:val="009732D7"/>
    <w:rsid w:val="00973473"/>
    <w:rsid w:val="009737C7"/>
    <w:rsid w:val="0097382F"/>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4E5"/>
    <w:rsid w:val="00976AB2"/>
    <w:rsid w:val="00976C31"/>
    <w:rsid w:val="0097745B"/>
    <w:rsid w:val="009775AA"/>
    <w:rsid w:val="00977998"/>
    <w:rsid w:val="00980169"/>
    <w:rsid w:val="00980454"/>
    <w:rsid w:val="00980B77"/>
    <w:rsid w:val="00980D0F"/>
    <w:rsid w:val="00980D5A"/>
    <w:rsid w:val="00981070"/>
    <w:rsid w:val="0098125C"/>
    <w:rsid w:val="00981324"/>
    <w:rsid w:val="00981401"/>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71D6"/>
    <w:rsid w:val="00987EF8"/>
    <w:rsid w:val="00990125"/>
    <w:rsid w:val="0099053B"/>
    <w:rsid w:val="00990C96"/>
    <w:rsid w:val="00990ED9"/>
    <w:rsid w:val="00991101"/>
    <w:rsid w:val="0099122B"/>
    <w:rsid w:val="00991948"/>
    <w:rsid w:val="00991991"/>
    <w:rsid w:val="009919EA"/>
    <w:rsid w:val="00991AA2"/>
    <w:rsid w:val="00991CFA"/>
    <w:rsid w:val="0099246F"/>
    <w:rsid w:val="00992530"/>
    <w:rsid w:val="009926B5"/>
    <w:rsid w:val="009928CC"/>
    <w:rsid w:val="0099299B"/>
    <w:rsid w:val="009929AB"/>
    <w:rsid w:val="00992B17"/>
    <w:rsid w:val="00992EA8"/>
    <w:rsid w:val="0099325E"/>
    <w:rsid w:val="009937F5"/>
    <w:rsid w:val="00993984"/>
    <w:rsid w:val="00993C11"/>
    <w:rsid w:val="00993CCE"/>
    <w:rsid w:val="00993D95"/>
    <w:rsid w:val="0099406A"/>
    <w:rsid w:val="00994161"/>
    <w:rsid w:val="0099487C"/>
    <w:rsid w:val="00995003"/>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54D"/>
    <w:rsid w:val="009A0A8A"/>
    <w:rsid w:val="009A0B1D"/>
    <w:rsid w:val="009A0CF3"/>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5FB"/>
    <w:rsid w:val="009B4E05"/>
    <w:rsid w:val="009B4E9A"/>
    <w:rsid w:val="009B5191"/>
    <w:rsid w:val="009B54A5"/>
    <w:rsid w:val="009B557D"/>
    <w:rsid w:val="009B5788"/>
    <w:rsid w:val="009B5B4A"/>
    <w:rsid w:val="009B5E70"/>
    <w:rsid w:val="009B5EA1"/>
    <w:rsid w:val="009B5F38"/>
    <w:rsid w:val="009B61BB"/>
    <w:rsid w:val="009B65E5"/>
    <w:rsid w:val="009B66D2"/>
    <w:rsid w:val="009B7025"/>
    <w:rsid w:val="009B77B5"/>
    <w:rsid w:val="009B7832"/>
    <w:rsid w:val="009B79A9"/>
    <w:rsid w:val="009C02A3"/>
    <w:rsid w:val="009C06D1"/>
    <w:rsid w:val="009C0884"/>
    <w:rsid w:val="009C08C7"/>
    <w:rsid w:val="009C0A22"/>
    <w:rsid w:val="009C0F8B"/>
    <w:rsid w:val="009C17E4"/>
    <w:rsid w:val="009C1846"/>
    <w:rsid w:val="009C1EDA"/>
    <w:rsid w:val="009C1FE4"/>
    <w:rsid w:val="009C1FF9"/>
    <w:rsid w:val="009C204A"/>
    <w:rsid w:val="009C2761"/>
    <w:rsid w:val="009C2B52"/>
    <w:rsid w:val="009C3027"/>
    <w:rsid w:val="009C309A"/>
    <w:rsid w:val="009C3681"/>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FF5"/>
    <w:rsid w:val="009D09BD"/>
    <w:rsid w:val="009D0BC6"/>
    <w:rsid w:val="009D0E4A"/>
    <w:rsid w:val="009D11F7"/>
    <w:rsid w:val="009D146D"/>
    <w:rsid w:val="009D150B"/>
    <w:rsid w:val="009D165A"/>
    <w:rsid w:val="009D168A"/>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D13"/>
    <w:rsid w:val="009D5E27"/>
    <w:rsid w:val="009D5E5B"/>
    <w:rsid w:val="009D5EAC"/>
    <w:rsid w:val="009D5F53"/>
    <w:rsid w:val="009D6486"/>
    <w:rsid w:val="009D6804"/>
    <w:rsid w:val="009D692B"/>
    <w:rsid w:val="009D73C9"/>
    <w:rsid w:val="009D7D79"/>
    <w:rsid w:val="009E012B"/>
    <w:rsid w:val="009E091A"/>
    <w:rsid w:val="009E0CD0"/>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031"/>
    <w:rsid w:val="009E52E3"/>
    <w:rsid w:val="009E53BA"/>
    <w:rsid w:val="009E56C4"/>
    <w:rsid w:val="009E576E"/>
    <w:rsid w:val="009E58B0"/>
    <w:rsid w:val="009E5DD9"/>
    <w:rsid w:val="009E683A"/>
    <w:rsid w:val="009E68E6"/>
    <w:rsid w:val="009E6BAF"/>
    <w:rsid w:val="009E729A"/>
    <w:rsid w:val="009E73E1"/>
    <w:rsid w:val="009E7434"/>
    <w:rsid w:val="009E7613"/>
    <w:rsid w:val="009E774D"/>
    <w:rsid w:val="009E77D4"/>
    <w:rsid w:val="009E7868"/>
    <w:rsid w:val="009E7ADD"/>
    <w:rsid w:val="009E7C3E"/>
    <w:rsid w:val="009F0016"/>
    <w:rsid w:val="009F0E7F"/>
    <w:rsid w:val="009F0FF4"/>
    <w:rsid w:val="009F1083"/>
    <w:rsid w:val="009F140B"/>
    <w:rsid w:val="009F1645"/>
    <w:rsid w:val="009F16DA"/>
    <w:rsid w:val="009F1E5C"/>
    <w:rsid w:val="009F243D"/>
    <w:rsid w:val="009F2455"/>
    <w:rsid w:val="009F26F4"/>
    <w:rsid w:val="009F2E45"/>
    <w:rsid w:val="009F3674"/>
    <w:rsid w:val="009F382F"/>
    <w:rsid w:val="009F3FEB"/>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2F9"/>
    <w:rsid w:val="00A024C4"/>
    <w:rsid w:val="00A029F3"/>
    <w:rsid w:val="00A02ADD"/>
    <w:rsid w:val="00A02C3D"/>
    <w:rsid w:val="00A033A4"/>
    <w:rsid w:val="00A03456"/>
    <w:rsid w:val="00A03794"/>
    <w:rsid w:val="00A03A86"/>
    <w:rsid w:val="00A03B31"/>
    <w:rsid w:val="00A03C24"/>
    <w:rsid w:val="00A03D2B"/>
    <w:rsid w:val="00A03D74"/>
    <w:rsid w:val="00A04096"/>
    <w:rsid w:val="00A043FD"/>
    <w:rsid w:val="00A04AC8"/>
    <w:rsid w:val="00A04CEE"/>
    <w:rsid w:val="00A05ACF"/>
    <w:rsid w:val="00A05D81"/>
    <w:rsid w:val="00A05F6D"/>
    <w:rsid w:val="00A061D4"/>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1049"/>
    <w:rsid w:val="00A112F3"/>
    <w:rsid w:val="00A117E2"/>
    <w:rsid w:val="00A118EE"/>
    <w:rsid w:val="00A11900"/>
    <w:rsid w:val="00A11978"/>
    <w:rsid w:val="00A13245"/>
    <w:rsid w:val="00A13395"/>
    <w:rsid w:val="00A1360A"/>
    <w:rsid w:val="00A13649"/>
    <w:rsid w:val="00A1364B"/>
    <w:rsid w:val="00A1367E"/>
    <w:rsid w:val="00A136CF"/>
    <w:rsid w:val="00A13790"/>
    <w:rsid w:val="00A138C6"/>
    <w:rsid w:val="00A13B3B"/>
    <w:rsid w:val="00A13BD1"/>
    <w:rsid w:val="00A13C6A"/>
    <w:rsid w:val="00A13F54"/>
    <w:rsid w:val="00A1414A"/>
    <w:rsid w:val="00A14487"/>
    <w:rsid w:val="00A1461A"/>
    <w:rsid w:val="00A1481C"/>
    <w:rsid w:val="00A1485F"/>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AD5"/>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6C8"/>
    <w:rsid w:val="00A24EC6"/>
    <w:rsid w:val="00A25947"/>
    <w:rsid w:val="00A2595D"/>
    <w:rsid w:val="00A25F4F"/>
    <w:rsid w:val="00A262E5"/>
    <w:rsid w:val="00A269D7"/>
    <w:rsid w:val="00A26B21"/>
    <w:rsid w:val="00A272FA"/>
    <w:rsid w:val="00A2734B"/>
    <w:rsid w:val="00A27481"/>
    <w:rsid w:val="00A27A88"/>
    <w:rsid w:val="00A27E0B"/>
    <w:rsid w:val="00A30095"/>
    <w:rsid w:val="00A3033B"/>
    <w:rsid w:val="00A3035C"/>
    <w:rsid w:val="00A3043E"/>
    <w:rsid w:val="00A30803"/>
    <w:rsid w:val="00A30855"/>
    <w:rsid w:val="00A30C1C"/>
    <w:rsid w:val="00A3107D"/>
    <w:rsid w:val="00A31331"/>
    <w:rsid w:val="00A316C1"/>
    <w:rsid w:val="00A31703"/>
    <w:rsid w:val="00A31BA9"/>
    <w:rsid w:val="00A31FAF"/>
    <w:rsid w:val="00A3215B"/>
    <w:rsid w:val="00A3245D"/>
    <w:rsid w:val="00A324CC"/>
    <w:rsid w:val="00A328D3"/>
    <w:rsid w:val="00A32959"/>
    <w:rsid w:val="00A32BED"/>
    <w:rsid w:val="00A32D23"/>
    <w:rsid w:val="00A33168"/>
    <w:rsid w:val="00A332F2"/>
    <w:rsid w:val="00A333D7"/>
    <w:rsid w:val="00A335B6"/>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95E"/>
    <w:rsid w:val="00A41B31"/>
    <w:rsid w:val="00A41BC3"/>
    <w:rsid w:val="00A42002"/>
    <w:rsid w:val="00A423A2"/>
    <w:rsid w:val="00A42411"/>
    <w:rsid w:val="00A42430"/>
    <w:rsid w:val="00A42907"/>
    <w:rsid w:val="00A42BB1"/>
    <w:rsid w:val="00A42EEB"/>
    <w:rsid w:val="00A42EF7"/>
    <w:rsid w:val="00A42F1A"/>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50944"/>
    <w:rsid w:val="00A513DE"/>
    <w:rsid w:val="00A51428"/>
    <w:rsid w:val="00A517C9"/>
    <w:rsid w:val="00A517ED"/>
    <w:rsid w:val="00A52236"/>
    <w:rsid w:val="00A522E3"/>
    <w:rsid w:val="00A522F7"/>
    <w:rsid w:val="00A52357"/>
    <w:rsid w:val="00A52535"/>
    <w:rsid w:val="00A52597"/>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4C39"/>
    <w:rsid w:val="00A5527E"/>
    <w:rsid w:val="00A5555D"/>
    <w:rsid w:val="00A558A0"/>
    <w:rsid w:val="00A558FF"/>
    <w:rsid w:val="00A559E9"/>
    <w:rsid w:val="00A55B54"/>
    <w:rsid w:val="00A5651B"/>
    <w:rsid w:val="00A56599"/>
    <w:rsid w:val="00A568E8"/>
    <w:rsid w:val="00A56A2A"/>
    <w:rsid w:val="00A56E88"/>
    <w:rsid w:val="00A575C6"/>
    <w:rsid w:val="00A5780C"/>
    <w:rsid w:val="00A57975"/>
    <w:rsid w:val="00A57AC9"/>
    <w:rsid w:val="00A57FB7"/>
    <w:rsid w:val="00A604AD"/>
    <w:rsid w:val="00A607A7"/>
    <w:rsid w:val="00A607F4"/>
    <w:rsid w:val="00A6082F"/>
    <w:rsid w:val="00A60C7E"/>
    <w:rsid w:val="00A60CDA"/>
    <w:rsid w:val="00A60E22"/>
    <w:rsid w:val="00A61467"/>
    <w:rsid w:val="00A617C6"/>
    <w:rsid w:val="00A618BC"/>
    <w:rsid w:val="00A62019"/>
    <w:rsid w:val="00A62069"/>
    <w:rsid w:val="00A62675"/>
    <w:rsid w:val="00A62BED"/>
    <w:rsid w:val="00A6329D"/>
    <w:rsid w:val="00A636B6"/>
    <w:rsid w:val="00A637BE"/>
    <w:rsid w:val="00A637D6"/>
    <w:rsid w:val="00A63919"/>
    <w:rsid w:val="00A63A79"/>
    <w:rsid w:val="00A63AE7"/>
    <w:rsid w:val="00A63F41"/>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E1E"/>
    <w:rsid w:val="00A66F78"/>
    <w:rsid w:val="00A670B2"/>
    <w:rsid w:val="00A67292"/>
    <w:rsid w:val="00A6741A"/>
    <w:rsid w:val="00A678C1"/>
    <w:rsid w:val="00A6793B"/>
    <w:rsid w:val="00A7058D"/>
    <w:rsid w:val="00A712F1"/>
    <w:rsid w:val="00A712F4"/>
    <w:rsid w:val="00A712F9"/>
    <w:rsid w:val="00A7166B"/>
    <w:rsid w:val="00A71A4B"/>
    <w:rsid w:val="00A71C09"/>
    <w:rsid w:val="00A72DAD"/>
    <w:rsid w:val="00A7318C"/>
    <w:rsid w:val="00A732AF"/>
    <w:rsid w:val="00A7348B"/>
    <w:rsid w:val="00A73512"/>
    <w:rsid w:val="00A73B25"/>
    <w:rsid w:val="00A73D15"/>
    <w:rsid w:val="00A73F42"/>
    <w:rsid w:val="00A74030"/>
    <w:rsid w:val="00A740A6"/>
    <w:rsid w:val="00A740BD"/>
    <w:rsid w:val="00A740C8"/>
    <w:rsid w:val="00A743F6"/>
    <w:rsid w:val="00A74911"/>
    <w:rsid w:val="00A749C5"/>
    <w:rsid w:val="00A74B4F"/>
    <w:rsid w:val="00A74F8C"/>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A66"/>
    <w:rsid w:val="00A80B83"/>
    <w:rsid w:val="00A80C82"/>
    <w:rsid w:val="00A80D46"/>
    <w:rsid w:val="00A80E8D"/>
    <w:rsid w:val="00A81456"/>
    <w:rsid w:val="00A81AD9"/>
    <w:rsid w:val="00A81C7E"/>
    <w:rsid w:val="00A82586"/>
    <w:rsid w:val="00A826B7"/>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4746"/>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2DB7"/>
    <w:rsid w:val="00A93865"/>
    <w:rsid w:val="00A9418D"/>
    <w:rsid w:val="00A94200"/>
    <w:rsid w:val="00A94342"/>
    <w:rsid w:val="00A94F1A"/>
    <w:rsid w:val="00A95166"/>
    <w:rsid w:val="00A954A2"/>
    <w:rsid w:val="00A95576"/>
    <w:rsid w:val="00A95630"/>
    <w:rsid w:val="00A956A1"/>
    <w:rsid w:val="00A95700"/>
    <w:rsid w:val="00A958FA"/>
    <w:rsid w:val="00A95A56"/>
    <w:rsid w:val="00A960C9"/>
    <w:rsid w:val="00A965C0"/>
    <w:rsid w:val="00A966F1"/>
    <w:rsid w:val="00A968D1"/>
    <w:rsid w:val="00A96912"/>
    <w:rsid w:val="00A96D23"/>
    <w:rsid w:val="00A97328"/>
    <w:rsid w:val="00A97618"/>
    <w:rsid w:val="00A97673"/>
    <w:rsid w:val="00A97699"/>
    <w:rsid w:val="00A976C8"/>
    <w:rsid w:val="00A977DE"/>
    <w:rsid w:val="00A97818"/>
    <w:rsid w:val="00A9785B"/>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372"/>
    <w:rsid w:val="00AA3721"/>
    <w:rsid w:val="00AA3EBE"/>
    <w:rsid w:val="00AA3F41"/>
    <w:rsid w:val="00AA3FA6"/>
    <w:rsid w:val="00AA4009"/>
    <w:rsid w:val="00AA4055"/>
    <w:rsid w:val="00AA410A"/>
    <w:rsid w:val="00AA444E"/>
    <w:rsid w:val="00AA4756"/>
    <w:rsid w:val="00AA4C26"/>
    <w:rsid w:val="00AA515B"/>
    <w:rsid w:val="00AA51B1"/>
    <w:rsid w:val="00AA53E6"/>
    <w:rsid w:val="00AA5705"/>
    <w:rsid w:val="00AA58A2"/>
    <w:rsid w:val="00AA5B3D"/>
    <w:rsid w:val="00AA5D88"/>
    <w:rsid w:val="00AA61B6"/>
    <w:rsid w:val="00AA6727"/>
    <w:rsid w:val="00AA6851"/>
    <w:rsid w:val="00AA696A"/>
    <w:rsid w:val="00AA6A61"/>
    <w:rsid w:val="00AA6C14"/>
    <w:rsid w:val="00AA7631"/>
    <w:rsid w:val="00AA7AE4"/>
    <w:rsid w:val="00AA7E5D"/>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196"/>
    <w:rsid w:val="00AB33AD"/>
    <w:rsid w:val="00AB3B9A"/>
    <w:rsid w:val="00AB3C35"/>
    <w:rsid w:val="00AB3DAC"/>
    <w:rsid w:val="00AB4296"/>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2E9"/>
    <w:rsid w:val="00AC037A"/>
    <w:rsid w:val="00AC0BA5"/>
    <w:rsid w:val="00AC0D36"/>
    <w:rsid w:val="00AC1027"/>
    <w:rsid w:val="00AC10F6"/>
    <w:rsid w:val="00AC1548"/>
    <w:rsid w:val="00AC1B8B"/>
    <w:rsid w:val="00AC235E"/>
    <w:rsid w:val="00AC235F"/>
    <w:rsid w:val="00AC2596"/>
    <w:rsid w:val="00AC2693"/>
    <w:rsid w:val="00AC29B9"/>
    <w:rsid w:val="00AC2F29"/>
    <w:rsid w:val="00AC2F44"/>
    <w:rsid w:val="00AC2FFD"/>
    <w:rsid w:val="00AC302D"/>
    <w:rsid w:val="00AC36B2"/>
    <w:rsid w:val="00AC374A"/>
    <w:rsid w:val="00AC394D"/>
    <w:rsid w:val="00AC48F6"/>
    <w:rsid w:val="00AC4AD0"/>
    <w:rsid w:val="00AC4D59"/>
    <w:rsid w:val="00AC568D"/>
    <w:rsid w:val="00AC5B43"/>
    <w:rsid w:val="00AC5C35"/>
    <w:rsid w:val="00AC5C61"/>
    <w:rsid w:val="00AC5D8C"/>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6E"/>
    <w:rsid w:val="00AD6BD7"/>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C9C"/>
    <w:rsid w:val="00AE3CE3"/>
    <w:rsid w:val="00AE3F57"/>
    <w:rsid w:val="00AE4814"/>
    <w:rsid w:val="00AE4A43"/>
    <w:rsid w:val="00AE4BCD"/>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F06"/>
    <w:rsid w:val="00AF1285"/>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4F10"/>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3D8C"/>
    <w:rsid w:val="00B04209"/>
    <w:rsid w:val="00B04299"/>
    <w:rsid w:val="00B046F8"/>
    <w:rsid w:val="00B0475A"/>
    <w:rsid w:val="00B04C38"/>
    <w:rsid w:val="00B05586"/>
    <w:rsid w:val="00B0589C"/>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2E"/>
    <w:rsid w:val="00B1009F"/>
    <w:rsid w:val="00B101EF"/>
    <w:rsid w:val="00B10644"/>
    <w:rsid w:val="00B10913"/>
    <w:rsid w:val="00B10F8E"/>
    <w:rsid w:val="00B11186"/>
    <w:rsid w:val="00B114D9"/>
    <w:rsid w:val="00B115AF"/>
    <w:rsid w:val="00B11871"/>
    <w:rsid w:val="00B11EA5"/>
    <w:rsid w:val="00B11EEB"/>
    <w:rsid w:val="00B125FF"/>
    <w:rsid w:val="00B128E8"/>
    <w:rsid w:val="00B131CA"/>
    <w:rsid w:val="00B13461"/>
    <w:rsid w:val="00B135B3"/>
    <w:rsid w:val="00B1392D"/>
    <w:rsid w:val="00B13A39"/>
    <w:rsid w:val="00B13BE7"/>
    <w:rsid w:val="00B13C07"/>
    <w:rsid w:val="00B13C21"/>
    <w:rsid w:val="00B13C40"/>
    <w:rsid w:val="00B13C63"/>
    <w:rsid w:val="00B144B2"/>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765"/>
    <w:rsid w:val="00B17B68"/>
    <w:rsid w:val="00B17CAB"/>
    <w:rsid w:val="00B17E73"/>
    <w:rsid w:val="00B17F9B"/>
    <w:rsid w:val="00B2035A"/>
    <w:rsid w:val="00B20425"/>
    <w:rsid w:val="00B20723"/>
    <w:rsid w:val="00B20AC5"/>
    <w:rsid w:val="00B20BD5"/>
    <w:rsid w:val="00B20D7C"/>
    <w:rsid w:val="00B20FDB"/>
    <w:rsid w:val="00B20FF7"/>
    <w:rsid w:val="00B2128B"/>
    <w:rsid w:val="00B214A5"/>
    <w:rsid w:val="00B215BC"/>
    <w:rsid w:val="00B21805"/>
    <w:rsid w:val="00B21B01"/>
    <w:rsid w:val="00B21C7E"/>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5D2"/>
    <w:rsid w:val="00B36623"/>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6F3"/>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1FB"/>
    <w:rsid w:val="00B5223F"/>
    <w:rsid w:val="00B52279"/>
    <w:rsid w:val="00B52E5D"/>
    <w:rsid w:val="00B531C7"/>
    <w:rsid w:val="00B532C1"/>
    <w:rsid w:val="00B532CF"/>
    <w:rsid w:val="00B533DC"/>
    <w:rsid w:val="00B53746"/>
    <w:rsid w:val="00B53AB3"/>
    <w:rsid w:val="00B53ADC"/>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DCE"/>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9F8"/>
    <w:rsid w:val="00B63003"/>
    <w:rsid w:val="00B63523"/>
    <w:rsid w:val="00B6392B"/>
    <w:rsid w:val="00B63B04"/>
    <w:rsid w:val="00B63D72"/>
    <w:rsid w:val="00B63EEF"/>
    <w:rsid w:val="00B63F93"/>
    <w:rsid w:val="00B643A7"/>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D68"/>
    <w:rsid w:val="00B70F21"/>
    <w:rsid w:val="00B71034"/>
    <w:rsid w:val="00B7141C"/>
    <w:rsid w:val="00B71559"/>
    <w:rsid w:val="00B716E4"/>
    <w:rsid w:val="00B71785"/>
    <w:rsid w:val="00B71D3D"/>
    <w:rsid w:val="00B7200E"/>
    <w:rsid w:val="00B723C9"/>
    <w:rsid w:val="00B72484"/>
    <w:rsid w:val="00B72AE3"/>
    <w:rsid w:val="00B72BAB"/>
    <w:rsid w:val="00B731A8"/>
    <w:rsid w:val="00B73320"/>
    <w:rsid w:val="00B73B1F"/>
    <w:rsid w:val="00B73B61"/>
    <w:rsid w:val="00B73CBB"/>
    <w:rsid w:val="00B73DCD"/>
    <w:rsid w:val="00B73E01"/>
    <w:rsid w:val="00B73E0F"/>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6A3"/>
    <w:rsid w:val="00B80B01"/>
    <w:rsid w:val="00B80D2E"/>
    <w:rsid w:val="00B8116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AF8"/>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4F3"/>
    <w:rsid w:val="00B86C54"/>
    <w:rsid w:val="00B86E6F"/>
    <w:rsid w:val="00B86EAA"/>
    <w:rsid w:val="00B8702A"/>
    <w:rsid w:val="00B870FF"/>
    <w:rsid w:val="00B87182"/>
    <w:rsid w:val="00B874E7"/>
    <w:rsid w:val="00B875B5"/>
    <w:rsid w:val="00B87755"/>
    <w:rsid w:val="00B87B34"/>
    <w:rsid w:val="00B90358"/>
    <w:rsid w:val="00B90793"/>
    <w:rsid w:val="00B90B91"/>
    <w:rsid w:val="00B90D54"/>
    <w:rsid w:val="00B90E6B"/>
    <w:rsid w:val="00B91049"/>
    <w:rsid w:val="00B910FF"/>
    <w:rsid w:val="00B91210"/>
    <w:rsid w:val="00B91265"/>
    <w:rsid w:val="00B91357"/>
    <w:rsid w:val="00B91621"/>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9C"/>
    <w:rsid w:val="00B94491"/>
    <w:rsid w:val="00B947BF"/>
    <w:rsid w:val="00B947F7"/>
    <w:rsid w:val="00B94848"/>
    <w:rsid w:val="00B9487A"/>
    <w:rsid w:val="00B94A41"/>
    <w:rsid w:val="00B94E10"/>
    <w:rsid w:val="00B94E38"/>
    <w:rsid w:val="00B9548A"/>
    <w:rsid w:val="00B956FF"/>
    <w:rsid w:val="00B95A16"/>
    <w:rsid w:val="00B95B80"/>
    <w:rsid w:val="00B95C2E"/>
    <w:rsid w:val="00B96400"/>
    <w:rsid w:val="00B965EE"/>
    <w:rsid w:val="00B96873"/>
    <w:rsid w:val="00B96BC0"/>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3EBD"/>
    <w:rsid w:val="00BA4146"/>
    <w:rsid w:val="00BA4944"/>
    <w:rsid w:val="00BA4B8D"/>
    <w:rsid w:val="00BA55EB"/>
    <w:rsid w:val="00BA5A77"/>
    <w:rsid w:val="00BA5DF9"/>
    <w:rsid w:val="00BA61FD"/>
    <w:rsid w:val="00BA633E"/>
    <w:rsid w:val="00BA6403"/>
    <w:rsid w:val="00BA6507"/>
    <w:rsid w:val="00BA653D"/>
    <w:rsid w:val="00BA6560"/>
    <w:rsid w:val="00BA6956"/>
    <w:rsid w:val="00BA6B4F"/>
    <w:rsid w:val="00BA6F24"/>
    <w:rsid w:val="00BA72E8"/>
    <w:rsid w:val="00BA7550"/>
    <w:rsid w:val="00BA7BF8"/>
    <w:rsid w:val="00BA7C29"/>
    <w:rsid w:val="00BA7C74"/>
    <w:rsid w:val="00BB018D"/>
    <w:rsid w:val="00BB0246"/>
    <w:rsid w:val="00BB0472"/>
    <w:rsid w:val="00BB04C9"/>
    <w:rsid w:val="00BB0679"/>
    <w:rsid w:val="00BB0802"/>
    <w:rsid w:val="00BB0DE9"/>
    <w:rsid w:val="00BB0F07"/>
    <w:rsid w:val="00BB0F9E"/>
    <w:rsid w:val="00BB1245"/>
    <w:rsid w:val="00BB1258"/>
    <w:rsid w:val="00BB1290"/>
    <w:rsid w:val="00BB12B9"/>
    <w:rsid w:val="00BB16D4"/>
    <w:rsid w:val="00BB171B"/>
    <w:rsid w:val="00BB1A07"/>
    <w:rsid w:val="00BB202D"/>
    <w:rsid w:val="00BB210D"/>
    <w:rsid w:val="00BB2206"/>
    <w:rsid w:val="00BB23FC"/>
    <w:rsid w:val="00BB2600"/>
    <w:rsid w:val="00BB2CBE"/>
    <w:rsid w:val="00BB2CC8"/>
    <w:rsid w:val="00BB30C5"/>
    <w:rsid w:val="00BB3818"/>
    <w:rsid w:val="00BB3879"/>
    <w:rsid w:val="00BB3C1B"/>
    <w:rsid w:val="00BB4271"/>
    <w:rsid w:val="00BB4310"/>
    <w:rsid w:val="00BB441F"/>
    <w:rsid w:val="00BB4662"/>
    <w:rsid w:val="00BB48BD"/>
    <w:rsid w:val="00BB4963"/>
    <w:rsid w:val="00BB4CBB"/>
    <w:rsid w:val="00BB4DCC"/>
    <w:rsid w:val="00BB4E52"/>
    <w:rsid w:val="00BB50FE"/>
    <w:rsid w:val="00BB518F"/>
    <w:rsid w:val="00BB55A3"/>
    <w:rsid w:val="00BB55CD"/>
    <w:rsid w:val="00BB5CED"/>
    <w:rsid w:val="00BB5F4E"/>
    <w:rsid w:val="00BB62BF"/>
    <w:rsid w:val="00BB6537"/>
    <w:rsid w:val="00BB6CBA"/>
    <w:rsid w:val="00BB711F"/>
    <w:rsid w:val="00BB73EF"/>
    <w:rsid w:val="00BB75DA"/>
    <w:rsid w:val="00BB75DE"/>
    <w:rsid w:val="00BB76CE"/>
    <w:rsid w:val="00BB7746"/>
    <w:rsid w:val="00BB7A47"/>
    <w:rsid w:val="00BC0260"/>
    <w:rsid w:val="00BC0910"/>
    <w:rsid w:val="00BC0EF5"/>
    <w:rsid w:val="00BC1324"/>
    <w:rsid w:val="00BC1348"/>
    <w:rsid w:val="00BC170B"/>
    <w:rsid w:val="00BC1B0D"/>
    <w:rsid w:val="00BC1B5E"/>
    <w:rsid w:val="00BC1BDA"/>
    <w:rsid w:val="00BC2852"/>
    <w:rsid w:val="00BC2B13"/>
    <w:rsid w:val="00BC2E8C"/>
    <w:rsid w:val="00BC33C7"/>
    <w:rsid w:val="00BC370E"/>
    <w:rsid w:val="00BC38CB"/>
    <w:rsid w:val="00BC3DCE"/>
    <w:rsid w:val="00BC4126"/>
    <w:rsid w:val="00BC45C1"/>
    <w:rsid w:val="00BC4882"/>
    <w:rsid w:val="00BC48CD"/>
    <w:rsid w:val="00BC5607"/>
    <w:rsid w:val="00BC5983"/>
    <w:rsid w:val="00BC5B93"/>
    <w:rsid w:val="00BC6024"/>
    <w:rsid w:val="00BC62B8"/>
    <w:rsid w:val="00BC6673"/>
    <w:rsid w:val="00BC6ACC"/>
    <w:rsid w:val="00BC6D99"/>
    <w:rsid w:val="00BC6DCD"/>
    <w:rsid w:val="00BC7195"/>
    <w:rsid w:val="00BC727F"/>
    <w:rsid w:val="00BC72BF"/>
    <w:rsid w:val="00BC732B"/>
    <w:rsid w:val="00BC7370"/>
    <w:rsid w:val="00BC74C3"/>
    <w:rsid w:val="00BC7B67"/>
    <w:rsid w:val="00BC7E59"/>
    <w:rsid w:val="00BD02FF"/>
    <w:rsid w:val="00BD0616"/>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3B71"/>
    <w:rsid w:val="00BD3C03"/>
    <w:rsid w:val="00BD444D"/>
    <w:rsid w:val="00BD49A6"/>
    <w:rsid w:val="00BD49B1"/>
    <w:rsid w:val="00BD4BA5"/>
    <w:rsid w:val="00BD4FF3"/>
    <w:rsid w:val="00BD52D7"/>
    <w:rsid w:val="00BD55F0"/>
    <w:rsid w:val="00BD5C86"/>
    <w:rsid w:val="00BD5D4F"/>
    <w:rsid w:val="00BD5F21"/>
    <w:rsid w:val="00BD6018"/>
    <w:rsid w:val="00BD6024"/>
    <w:rsid w:val="00BD64EF"/>
    <w:rsid w:val="00BD6687"/>
    <w:rsid w:val="00BD6842"/>
    <w:rsid w:val="00BD6B3B"/>
    <w:rsid w:val="00BD6D28"/>
    <w:rsid w:val="00BD731E"/>
    <w:rsid w:val="00BD77D1"/>
    <w:rsid w:val="00BE006F"/>
    <w:rsid w:val="00BE00FE"/>
    <w:rsid w:val="00BE02D2"/>
    <w:rsid w:val="00BE0D1A"/>
    <w:rsid w:val="00BE0F97"/>
    <w:rsid w:val="00BE1101"/>
    <w:rsid w:val="00BE111A"/>
    <w:rsid w:val="00BE11CB"/>
    <w:rsid w:val="00BE1838"/>
    <w:rsid w:val="00BE1B8F"/>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4FD"/>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6B8"/>
    <w:rsid w:val="00BE7B2A"/>
    <w:rsid w:val="00BF0289"/>
    <w:rsid w:val="00BF02F0"/>
    <w:rsid w:val="00BF05EA"/>
    <w:rsid w:val="00BF097C"/>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C50"/>
    <w:rsid w:val="00BF4E63"/>
    <w:rsid w:val="00BF50A8"/>
    <w:rsid w:val="00BF523F"/>
    <w:rsid w:val="00BF5401"/>
    <w:rsid w:val="00BF5640"/>
    <w:rsid w:val="00BF5790"/>
    <w:rsid w:val="00BF6150"/>
    <w:rsid w:val="00BF6224"/>
    <w:rsid w:val="00BF624B"/>
    <w:rsid w:val="00BF6538"/>
    <w:rsid w:val="00BF65B5"/>
    <w:rsid w:val="00BF680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49F2"/>
    <w:rsid w:val="00C04F9C"/>
    <w:rsid w:val="00C05110"/>
    <w:rsid w:val="00C05281"/>
    <w:rsid w:val="00C05D37"/>
    <w:rsid w:val="00C06107"/>
    <w:rsid w:val="00C06355"/>
    <w:rsid w:val="00C06B67"/>
    <w:rsid w:val="00C07061"/>
    <w:rsid w:val="00C0721E"/>
    <w:rsid w:val="00C0740A"/>
    <w:rsid w:val="00C0759C"/>
    <w:rsid w:val="00C0779C"/>
    <w:rsid w:val="00C0782C"/>
    <w:rsid w:val="00C079A9"/>
    <w:rsid w:val="00C07A02"/>
    <w:rsid w:val="00C07C7B"/>
    <w:rsid w:val="00C102F4"/>
    <w:rsid w:val="00C10618"/>
    <w:rsid w:val="00C10913"/>
    <w:rsid w:val="00C10E52"/>
    <w:rsid w:val="00C10FAD"/>
    <w:rsid w:val="00C11001"/>
    <w:rsid w:val="00C11569"/>
    <w:rsid w:val="00C118A2"/>
    <w:rsid w:val="00C11C9B"/>
    <w:rsid w:val="00C11F3F"/>
    <w:rsid w:val="00C1227A"/>
    <w:rsid w:val="00C12791"/>
    <w:rsid w:val="00C12923"/>
    <w:rsid w:val="00C129E8"/>
    <w:rsid w:val="00C13157"/>
    <w:rsid w:val="00C13310"/>
    <w:rsid w:val="00C133A4"/>
    <w:rsid w:val="00C133AC"/>
    <w:rsid w:val="00C13484"/>
    <w:rsid w:val="00C1364D"/>
    <w:rsid w:val="00C14770"/>
    <w:rsid w:val="00C1488F"/>
    <w:rsid w:val="00C14C23"/>
    <w:rsid w:val="00C14E74"/>
    <w:rsid w:val="00C151D3"/>
    <w:rsid w:val="00C15457"/>
    <w:rsid w:val="00C1557A"/>
    <w:rsid w:val="00C1571B"/>
    <w:rsid w:val="00C15919"/>
    <w:rsid w:val="00C15C5D"/>
    <w:rsid w:val="00C15C68"/>
    <w:rsid w:val="00C15CB3"/>
    <w:rsid w:val="00C16119"/>
    <w:rsid w:val="00C1613E"/>
    <w:rsid w:val="00C161BF"/>
    <w:rsid w:val="00C1623C"/>
    <w:rsid w:val="00C1629E"/>
    <w:rsid w:val="00C16652"/>
    <w:rsid w:val="00C168F5"/>
    <w:rsid w:val="00C16959"/>
    <w:rsid w:val="00C1722E"/>
    <w:rsid w:val="00C179F9"/>
    <w:rsid w:val="00C17A67"/>
    <w:rsid w:val="00C17B01"/>
    <w:rsid w:val="00C17CBB"/>
    <w:rsid w:val="00C2004E"/>
    <w:rsid w:val="00C2019B"/>
    <w:rsid w:val="00C208D5"/>
    <w:rsid w:val="00C20FC0"/>
    <w:rsid w:val="00C2102C"/>
    <w:rsid w:val="00C210E6"/>
    <w:rsid w:val="00C2115E"/>
    <w:rsid w:val="00C21356"/>
    <w:rsid w:val="00C22502"/>
    <w:rsid w:val="00C22765"/>
    <w:rsid w:val="00C227C5"/>
    <w:rsid w:val="00C22872"/>
    <w:rsid w:val="00C22B5C"/>
    <w:rsid w:val="00C23017"/>
    <w:rsid w:val="00C23264"/>
    <w:rsid w:val="00C2330E"/>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2786B"/>
    <w:rsid w:val="00C27F28"/>
    <w:rsid w:val="00C30231"/>
    <w:rsid w:val="00C306B8"/>
    <w:rsid w:val="00C307A0"/>
    <w:rsid w:val="00C30B47"/>
    <w:rsid w:val="00C30E3E"/>
    <w:rsid w:val="00C30FB9"/>
    <w:rsid w:val="00C3115D"/>
    <w:rsid w:val="00C31328"/>
    <w:rsid w:val="00C313BE"/>
    <w:rsid w:val="00C31483"/>
    <w:rsid w:val="00C31530"/>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76F"/>
    <w:rsid w:val="00C33BDD"/>
    <w:rsid w:val="00C33E7F"/>
    <w:rsid w:val="00C34121"/>
    <w:rsid w:val="00C341D6"/>
    <w:rsid w:val="00C34283"/>
    <w:rsid w:val="00C34286"/>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D4B"/>
    <w:rsid w:val="00C36FA0"/>
    <w:rsid w:val="00C3704C"/>
    <w:rsid w:val="00C3777B"/>
    <w:rsid w:val="00C37B4E"/>
    <w:rsid w:val="00C37C67"/>
    <w:rsid w:val="00C37DD1"/>
    <w:rsid w:val="00C409C4"/>
    <w:rsid w:val="00C40DDF"/>
    <w:rsid w:val="00C40E62"/>
    <w:rsid w:val="00C40F4D"/>
    <w:rsid w:val="00C41010"/>
    <w:rsid w:val="00C411C6"/>
    <w:rsid w:val="00C41646"/>
    <w:rsid w:val="00C41937"/>
    <w:rsid w:val="00C41BBE"/>
    <w:rsid w:val="00C41F15"/>
    <w:rsid w:val="00C41F40"/>
    <w:rsid w:val="00C41F41"/>
    <w:rsid w:val="00C4204D"/>
    <w:rsid w:val="00C42154"/>
    <w:rsid w:val="00C42265"/>
    <w:rsid w:val="00C426B0"/>
    <w:rsid w:val="00C426D9"/>
    <w:rsid w:val="00C42951"/>
    <w:rsid w:val="00C42C46"/>
    <w:rsid w:val="00C42E0D"/>
    <w:rsid w:val="00C430F1"/>
    <w:rsid w:val="00C437BA"/>
    <w:rsid w:val="00C43967"/>
    <w:rsid w:val="00C43D43"/>
    <w:rsid w:val="00C4440B"/>
    <w:rsid w:val="00C4446E"/>
    <w:rsid w:val="00C44550"/>
    <w:rsid w:val="00C459A8"/>
    <w:rsid w:val="00C45BE2"/>
    <w:rsid w:val="00C45D6D"/>
    <w:rsid w:val="00C45EB7"/>
    <w:rsid w:val="00C46183"/>
    <w:rsid w:val="00C46514"/>
    <w:rsid w:val="00C468EC"/>
    <w:rsid w:val="00C469B1"/>
    <w:rsid w:val="00C46C7F"/>
    <w:rsid w:val="00C46FD4"/>
    <w:rsid w:val="00C471DD"/>
    <w:rsid w:val="00C4786E"/>
    <w:rsid w:val="00C47A29"/>
    <w:rsid w:val="00C47BAD"/>
    <w:rsid w:val="00C47BEA"/>
    <w:rsid w:val="00C47E0E"/>
    <w:rsid w:val="00C501D2"/>
    <w:rsid w:val="00C502AA"/>
    <w:rsid w:val="00C503D8"/>
    <w:rsid w:val="00C503E9"/>
    <w:rsid w:val="00C50552"/>
    <w:rsid w:val="00C50611"/>
    <w:rsid w:val="00C50871"/>
    <w:rsid w:val="00C50877"/>
    <w:rsid w:val="00C50964"/>
    <w:rsid w:val="00C51014"/>
    <w:rsid w:val="00C513D3"/>
    <w:rsid w:val="00C51DFA"/>
    <w:rsid w:val="00C5230B"/>
    <w:rsid w:val="00C52357"/>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7123"/>
    <w:rsid w:val="00C57572"/>
    <w:rsid w:val="00C576F9"/>
    <w:rsid w:val="00C577C4"/>
    <w:rsid w:val="00C5788B"/>
    <w:rsid w:val="00C60449"/>
    <w:rsid w:val="00C60671"/>
    <w:rsid w:val="00C60D3F"/>
    <w:rsid w:val="00C60DFA"/>
    <w:rsid w:val="00C60FA0"/>
    <w:rsid w:val="00C60FB5"/>
    <w:rsid w:val="00C61681"/>
    <w:rsid w:val="00C61845"/>
    <w:rsid w:val="00C61B3F"/>
    <w:rsid w:val="00C620CE"/>
    <w:rsid w:val="00C6279D"/>
    <w:rsid w:val="00C628BE"/>
    <w:rsid w:val="00C62BB0"/>
    <w:rsid w:val="00C62ECF"/>
    <w:rsid w:val="00C62ED7"/>
    <w:rsid w:val="00C63060"/>
    <w:rsid w:val="00C63278"/>
    <w:rsid w:val="00C6362C"/>
    <w:rsid w:val="00C63A07"/>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C05"/>
    <w:rsid w:val="00C70D4E"/>
    <w:rsid w:val="00C70DF9"/>
    <w:rsid w:val="00C714BE"/>
    <w:rsid w:val="00C71720"/>
    <w:rsid w:val="00C71921"/>
    <w:rsid w:val="00C71979"/>
    <w:rsid w:val="00C71C8C"/>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0FE"/>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6DAB"/>
    <w:rsid w:val="00C771A6"/>
    <w:rsid w:val="00C7747A"/>
    <w:rsid w:val="00C775D6"/>
    <w:rsid w:val="00C77D09"/>
    <w:rsid w:val="00C80666"/>
    <w:rsid w:val="00C80E98"/>
    <w:rsid w:val="00C80F5C"/>
    <w:rsid w:val="00C80FBB"/>
    <w:rsid w:val="00C812BA"/>
    <w:rsid w:val="00C81725"/>
    <w:rsid w:val="00C8196E"/>
    <w:rsid w:val="00C81ACE"/>
    <w:rsid w:val="00C81B03"/>
    <w:rsid w:val="00C81D9F"/>
    <w:rsid w:val="00C821E5"/>
    <w:rsid w:val="00C82363"/>
    <w:rsid w:val="00C823B3"/>
    <w:rsid w:val="00C82640"/>
    <w:rsid w:val="00C82968"/>
    <w:rsid w:val="00C82A9E"/>
    <w:rsid w:val="00C82B87"/>
    <w:rsid w:val="00C840B2"/>
    <w:rsid w:val="00C84687"/>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C2B"/>
    <w:rsid w:val="00C94E5D"/>
    <w:rsid w:val="00C94E75"/>
    <w:rsid w:val="00C95195"/>
    <w:rsid w:val="00C95509"/>
    <w:rsid w:val="00C95850"/>
    <w:rsid w:val="00C95E0D"/>
    <w:rsid w:val="00C96046"/>
    <w:rsid w:val="00C9612A"/>
    <w:rsid w:val="00C96247"/>
    <w:rsid w:val="00C9686F"/>
    <w:rsid w:val="00C97139"/>
    <w:rsid w:val="00C975B8"/>
    <w:rsid w:val="00CA0009"/>
    <w:rsid w:val="00CA024C"/>
    <w:rsid w:val="00CA03FB"/>
    <w:rsid w:val="00CA06B6"/>
    <w:rsid w:val="00CA0999"/>
    <w:rsid w:val="00CA12B1"/>
    <w:rsid w:val="00CA1730"/>
    <w:rsid w:val="00CA1B97"/>
    <w:rsid w:val="00CA1C7A"/>
    <w:rsid w:val="00CA1F42"/>
    <w:rsid w:val="00CA1F8A"/>
    <w:rsid w:val="00CA2069"/>
    <w:rsid w:val="00CA21FC"/>
    <w:rsid w:val="00CA22F9"/>
    <w:rsid w:val="00CA284B"/>
    <w:rsid w:val="00CA2A79"/>
    <w:rsid w:val="00CA32C3"/>
    <w:rsid w:val="00CA33B1"/>
    <w:rsid w:val="00CA398A"/>
    <w:rsid w:val="00CA3B41"/>
    <w:rsid w:val="00CA3CE9"/>
    <w:rsid w:val="00CA3E39"/>
    <w:rsid w:val="00CA4419"/>
    <w:rsid w:val="00CA47D6"/>
    <w:rsid w:val="00CA48F0"/>
    <w:rsid w:val="00CA494E"/>
    <w:rsid w:val="00CA4BB4"/>
    <w:rsid w:val="00CA510B"/>
    <w:rsid w:val="00CA52CB"/>
    <w:rsid w:val="00CA5403"/>
    <w:rsid w:val="00CA5C4A"/>
    <w:rsid w:val="00CA5C91"/>
    <w:rsid w:val="00CA5F16"/>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3B45"/>
    <w:rsid w:val="00CB48CF"/>
    <w:rsid w:val="00CB4A1D"/>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706A"/>
    <w:rsid w:val="00CB752B"/>
    <w:rsid w:val="00CB75EB"/>
    <w:rsid w:val="00CB7ABA"/>
    <w:rsid w:val="00CC0639"/>
    <w:rsid w:val="00CC06E1"/>
    <w:rsid w:val="00CC0AFD"/>
    <w:rsid w:val="00CC0E38"/>
    <w:rsid w:val="00CC0EB7"/>
    <w:rsid w:val="00CC133C"/>
    <w:rsid w:val="00CC135A"/>
    <w:rsid w:val="00CC1B4E"/>
    <w:rsid w:val="00CC1BDD"/>
    <w:rsid w:val="00CC232B"/>
    <w:rsid w:val="00CC2578"/>
    <w:rsid w:val="00CC2679"/>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EC1"/>
    <w:rsid w:val="00CC520A"/>
    <w:rsid w:val="00CC5B63"/>
    <w:rsid w:val="00CC5E4F"/>
    <w:rsid w:val="00CC5EE0"/>
    <w:rsid w:val="00CC621E"/>
    <w:rsid w:val="00CC66D2"/>
    <w:rsid w:val="00CC676A"/>
    <w:rsid w:val="00CC6CA8"/>
    <w:rsid w:val="00CC6DCF"/>
    <w:rsid w:val="00CC7232"/>
    <w:rsid w:val="00CC7384"/>
    <w:rsid w:val="00CC765D"/>
    <w:rsid w:val="00CC76F7"/>
    <w:rsid w:val="00CC788D"/>
    <w:rsid w:val="00CD00D7"/>
    <w:rsid w:val="00CD017C"/>
    <w:rsid w:val="00CD0201"/>
    <w:rsid w:val="00CD050F"/>
    <w:rsid w:val="00CD08EC"/>
    <w:rsid w:val="00CD108A"/>
    <w:rsid w:val="00CD114A"/>
    <w:rsid w:val="00CD1295"/>
    <w:rsid w:val="00CD14AE"/>
    <w:rsid w:val="00CD14EB"/>
    <w:rsid w:val="00CD1CE3"/>
    <w:rsid w:val="00CD27FA"/>
    <w:rsid w:val="00CD2E63"/>
    <w:rsid w:val="00CD32D2"/>
    <w:rsid w:val="00CD395D"/>
    <w:rsid w:val="00CD39E0"/>
    <w:rsid w:val="00CD3D0D"/>
    <w:rsid w:val="00CD3EF8"/>
    <w:rsid w:val="00CD41B5"/>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48E"/>
    <w:rsid w:val="00CE165C"/>
    <w:rsid w:val="00CE169A"/>
    <w:rsid w:val="00CE1A6D"/>
    <w:rsid w:val="00CE1D7A"/>
    <w:rsid w:val="00CE22F8"/>
    <w:rsid w:val="00CE2616"/>
    <w:rsid w:val="00CE2ADB"/>
    <w:rsid w:val="00CE2DF1"/>
    <w:rsid w:val="00CE3072"/>
    <w:rsid w:val="00CE3551"/>
    <w:rsid w:val="00CE359E"/>
    <w:rsid w:val="00CE3A0A"/>
    <w:rsid w:val="00CE3E66"/>
    <w:rsid w:val="00CE4001"/>
    <w:rsid w:val="00CE465A"/>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0BC4"/>
    <w:rsid w:val="00CF0DE1"/>
    <w:rsid w:val="00CF121A"/>
    <w:rsid w:val="00CF1366"/>
    <w:rsid w:val="00CF1841"/>
    <w:rsid w:val="00CF1D29"/>
    <w:rsid w:val="00CF1FED"/>
    <w:rsid w:val="00CF2481"/>
    <w:rsid w:val="00CF262D"/>
    <w:rsid w:val="00CF272C"/>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584"/>
    <w:rsid w:val="00CF66CB"/>
    <w:rsid w:val="00CF672E"/>
    <w:rsid w:val="00CF6830"/>
    <w:rsid w:val="00CF6F91"/>
    <w:rsid w:val="00CF7002"/>
    <w:rsid w:val="00CF7430"/>
    <w:rsid w:val="00CF749D"/>
    <w:rsid w:val="00CF785E"/>
    <w:rsid w:val="00D000FE"/>
    <w:rsid w:val="00D00126"/>
    <w:rsid w:val="00D00634"/>
    <w:rsid w:val="00D00EB3"/>
    <w:rsid w:val="00D00EDE"/>
    <w:rsid w:val="00D013B9"/>
    <w:rsid w:val="00D013E2"/>
    <w:rsid w:val="00D015DD"/>
    <w:rsid w:val="00D01940"/>
    <w:rsid w:val="00D01A76"/>
    <w:rsid w:val="00D01B18"/>
    <w:rsid w:val="00D01C13"/>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3C28"/>
    <w:rsid w:val="00D042A7"/>
    <w:rsid w:val="00D043BF"/>
    <w:rsid w:val="00D0489C"/>
    <w:rsid w:val="00D04F21"/>
    <w:rsid w:val="00D04F2D"/>
    <w:rsid w:val="00D05045"/>
    <w:rsid w:val="00D05278"/>
    <w:rsid w:val="00D053C8"/>
    <w:rsid w:val="00D055C5"/>
    <w:rsid w:val="00D058C1"/>
    <w:rsid w:val="00D059CC"/>
    <w:rsid w:val="00D05AEE"/>
    <w:rsid w:val="00D06235"/>
    <w:rsid w:val="00D0630A"/>
    <w:rsid w:val="00D063E4"/>
    <w:rsid w:val="00D06782"/>
    <w:rsid w:val="00D06BBD"/>
    <w:rsid w:val="00D06C7C"/>
    <w:rsid w:val="00D0738B"/>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DB6"/>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6CAF"/>
    <w:rsid w:val="00D17471"/>
    <w:rsid w:val="00D17494"/>
    <w:rsid w:val="00D17BBC"/>
    <w:rsid w:val="00D17D18"/>
    <w:rsid w:val="00D17FE4"/>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57F"/>
    <w:rsid w:val="00D23BF3"/>
    <w:rsid w:val="00D24567"/>
    <w:rsid w:val="00D24915"/>
    <w:rsid w:val="00D24A44"/>
    <w:rsid w:val="00D24B6F"/>
    <w:rsid w:val="00D24E78"/>
    <w:rsid w:val="00D2524E"/>
    <w:rsid w:val="00D254DF"/>
    <w:rsid w:val="00D26180"/>
    <w:rsid w:val="00D26331"/>
    <w:rsid w:val="00D2651E"/>
    <w:rsid w:val="00D26540"/>
    <w:rsid w:val="00D26AE0"/>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21B"/>
    <w:rsid w:val="00D333AA"/>
    <w:rsid w:val="00D33462"/>
    <w:rsid w:val="00D334CD"/>
    <w:rsid w:val="00D336D3"/>
    <w:rsid w:val="00D337C0"/>
    <w:rsid w:val="00D33866"/>
    <w:rsid w:val="00D33937"/>
    <w:rsid w:val="00D33AD7"/>
    <w:rsid w:val="00D340C7"/>
    <w:rsid w:val="00D3426F"/>
    <w:rsid w:val="00D34853"/>
    <w:rsid w:val="00D348B7"/>
    <w:rsid w:val="00D34998"/>
    <w:rsid w:val="00D351EC"/>
    <w:rsid w:val="00D35376"/>
    <w:rsid w:val="00D3545B"/>
    <w:rsid w:val="00D3565B"/>
    <w:rsid w:val="00D359BE"/>
    <w:rsid w:val="00D35E8E"/>
    <w:rsid w:val="00D35F6C"/>
    <w:rsid w:val="00D362AB"/>
    <w:rsid w:val="00D36445"/>
    <w:rsid w:val="00D36CA7"/>
    <w:rsid w:val="00D37CC3"/>
    <w:rsid w:val="00D401DC"/>
    <w:rsid w:val="00D404E6"/>
    <w:rsid w:val="00D405BE"/>
    <w:rsid w:val="00D409DF"/>
    <w:rsid w:val="00D40D1F"/>
    <w:rsid w:val="00D4112D"/>
    <w:rsid w:val="00D41137"/>
    <w:rsid w:val="00D41585"/>
    <w:rsid w:val="00D41611"/>
    <w:rsid w:val="00D416B4"/>
    <w:rsid w:val="00D4185A"/>
    <w:rsid w:val="00D419BF"/>
    <w:rsid w:val="00D422FD"/>
    <w:rsid w:val="00D42D83"/>
    <w:rsid w:val="00D42F55"/>
    <w:rsid w:val="00D43160"/>
    <w:rsid w:val="00D4318C"/>
    <w:rsid w:val="00D43729"/>
    <w:rsid w:val="00D43768"/>
    <w:rsid w:val="00D4376B"/>
    <w:rsid w:val="00D437A8"/>
    <w:rsid w:val="00D43ADE"/>
    <w:rsid w:val="00D43B79"/>
    <w:rsid w:val="00D43CC7"/>
    <w:rsid w:val="00D43D89"/>
    <w:rsid w:val="00D43FCB"/>
    <w:rsid w:val="00D4419B"/>
    <w:rsid w:val="00D44470"/>
    <w:rsid w:val="00D44818"/>
    <w:rsid w:val="00D44CF6"/>
    <w:rsid w:val="00D44EE5"/>
    <w:rsid w:val="00D44F00"/>
    <w:rsid w:val="00D451BD"/>
    <w:rsid w:val="00D45339"/>
    <w:rsid w:val="00D4595D"/>
    <w:rsid w:val="00D462B1"/>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4303"/>
    <w:rsid w:val="00D549E2"/>
    <w:rsid w:val="00D54AC9"/>
    <w:rsid w:val="00D54BCE"/>
    <w:rsid w:val="00D54CEC"/>
    <w:rsid w:val="00D54E14"/>
    <w:rsid w:val="00D55051"/>
    <w:rsid w:val="00D55074"/>
    <w:rsid w:val="00D553EC"/>
    <w:rsid w:val="00D55558"/>
    <w:rsid w:val="00D5573B"/>
    <w:rsid w:val="00D558F3"/>
    <w:rsid w:val="00D55921"/>
    <w:rsid w:val="00D560CD"/>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8A"/>
    <w:rsid w:val="00D621FA"/>
    <w:rsid w:val="00D62244"/>
    <w:rsid w:val="00D62362"/>
    <w:rsid w:val="00D623C8"/>
    <w:rsid w:val="00D624A4"/>
    <w:rsid w:val="00D633ED"/>
    <w:rsid w:val="00D6368E"/>
    <w:rsid w:val="00D63A2B"/>
    <w:rsid w:val="00D63E7B"/>
    <w:rsid w:val="00D641C5"/>
    <w:rsid w:val="00D642A4"/>
    <w:rsid w:val="00D642F3"/>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B3A"/>
    <w:rsid w:val="00D70D85"/>
    <w:rsid w:val="00D7120D"/>
    <w:rsid w:val="00D713AD"/>
    <w:rsid w:val="00D7176B"/>
    <w:rsid w:val="00D71E58"/>
    <w:rsid w:val="00D721A5"/>
    <w:rsid w:val="00D722AA"/>
    <w:rsid w:val="00D72336"/>
    <w:rsid w:val="00D725F0"/>
    <w:rsid w:val="00D7296D"/>
    <w:rsid w:val="00D729A5"/>
    <w:rsid w:val="00D72A4A"/>
    <w:rsid w:val="00D72AB9"/>
    <w:rsid w:val="00D72F9F"/>
    <w:rsid w:val="00D72FCD"/>
    <w:rsid w:val="00D7347B"/>
    <w:rsid w:val="00D736FF"/>
    <w:rsid w:val="00D739D9"/>
    <w:rsid w:val="00D73CE9"/>
    <w:rsid w:val="00D74056"/>
    <w:rsid w:val="00D7430F"/>
    <w:rsid w:val="00D74546"/>
    <w:rsid w:val="00D747DB"/>
    <w:rsid w:val="00D74BCE"/>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109"/>
    <w:rsid w:val="00D84AD1"/>
    <w:rsid w:val="00D84AD8"/>
    <w:rsid w:val="00D84BB9"/>
    <w:rsid w:val="00D85762"/>
    <w:rsid w:val="00D858C5"/>
    <w:rsid w:val="00D85D88"/>
    <w:rsid w:val="00D8602C"/>
    <w:rsid w:val="00D86629"/>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2E5"/>
    <w:rsid w:val="00DA02F2"/>
    <w:rsid w:val="00DA0386"/>
    <w:rsid w:val="00DA04CE"/>
    <w:rsid w:val="00DA1174"/>
    <w:rsid w:val="00DA190B"/>
    <w:rsid w:val="00DA19F8"/>
    <w:rsid w:val="00DA1A91"/>
    <w:rsid w:val="00DA1E0B"/>
    <w:rsid w:val="00DA2490"/>
    <w:rsid w:val="00DA25D8"/>
    <w:rsid w:val="00DA29BA"/>
    <w:rsid w:val="00DA2D79"/>
    <w:rsid w:val="00DA3408"/>
    <w:rsid w:val="00DA39B2"/>
    <w:rsid w:val="00DA3CAC"/>
    <w:rsid w:val="00DA3D40"/>
    <w:rsid w:val="00DA4266"/>
    <w:rsid w:val="00DA439D"/>
    <w:rsid w:val="00DA43CB"/>
    <w:rsid w:val="00DA4520"/>
    <w:rsid w:val="00DA48E2"/>
    <w:rsid w:val="00DA4AE7"/>
    <w:rsid w:val="00DA52EB"/>
    <w:rsid w:val="00DA5829"/>
    <w:rsid w:val="00DA5835"/>
    <w:rsid w:val="00DA6261"/>
    <w:rsid w:val="00DA6861"/>
    <w:rsid w:val="00DA6B0A"/>
    <w:rsid w:val="00DA6E32"/>
    <w:rsid w:val="00DA736B"/>
    <w:rsid w:val="00DA75B5"/>
    <w:rsid w:val="00DA7D88"/>
    <w:rsid w:val="00DB04E0"/>
    <w:rsid w:val="00DB04F7"/>
    <w:rsid w:val="00DB050E"/>
    <w:rsid w:val="00DB06D2"/>
    <w:rsid w:val="00DB0A49"/>
    <w:rsid w:val="00DB1463"/>
    <w:rsid w:val="00DB1564"/>
    <w:rsid w:val="00DB1609"/>
    <w:rsid w:val="00DB17D7"/>
    <w:rsid w:val="00DB1A00"/>
    <w:rsid w:val="00DB20B9"/>
    <w:rsid w:val="00DB2424"/>
    <w:rsid w:val="00DB2B86"/>
    <w:rsid w:val="00DB2D76"/>
    <w:rsid w:val="00DB2E1E"/>
    <w:rsid w:val="00DB303E"/>
    <w:rsid w:val="00DB3275"/>
    <w:rsid w:val="00DB32A0"/>
    <w:rsid w:val="00DB3847"/>
    <w:rsid w:val="00DB386F"/>
    <w:rsid w:val="00DB3E46"/>
    <w:rsid w:val="00DB3E78"/>
    <w:rsid w:val="00DB3EBE"/>
    <w:rsid w:val="00DB40EC"/>
    <w:rsid w:val="00DB44E3"/>
    <w:rsid w:val="00DB4681"/>
    <w:rsid w:val="00DB4762"/>
    <w:rsid w:val="00DB4786"/>
    <w:rsid w:val="00DB48B4"/>
    <w:rsid w:val="00DB4E87"/>
    <w:rsid w:val="00DB504B"/>
    <w:rsid w:val="00DB5124"/>
    <w:rsid w:val="00DB55DF"/>
    <w:rsid w:val="00DB5DAB"/>
    <w:rsid w:val="00DB5FF1"/>
    <w:rsid w:val="00DB6444"/>
    <w:rsid w:val="00DB66AB"/>
    <w:rsid w:val="00DB683D"/>
    <w:rsid w:val="00DB6A03"/>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687"/>
    <w:rsid w:val="00DC571F"/>
    <w:rsid w:val="00DC5932"/>
    <w:rsid w:val="00DC5A82"/>
    <w:rsid w:val="00DC618B"/>
    <w:rsid w:val="00DC6351"/>
    <w:rsid w:val="00DC6934"/>
    <w:rsid w:val="00DC699C"/>
    <w:rsid w:val="00DC6AEF"/>
    <w:rsid w:val="00DC6C9B"/>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2360"/>
    <w:rsid w:val="00DD27BC"/>
    <w:rsid w:val="00DD2835"/>
    <w:rsid w:val="00DD2D76"/>
    <w:rsid w:val="00DD3280"/>
    <w:rsid w:val="00DD34B8"/>
    <w:rsid w:val="00DD3B1C"/>
    <w:rsid w:val="00DD3BF3"/>
    <w:rsid w:val="00DD3F8D"/>
    <w:rsid w:val="00DD4242"/>
    <w:rsid w:val="00DD445F"/>
    <w:rsid w:val="00DD4549"/>
    <w:rsid w:val="00DD4A7E"/>
    <w:rsid w:val="00DD4CDA"/>
    <w:rsid w:val="00DD5123"/>
    <w:rsid w:val="00DD587B"/>
    <w:rsid w:val="00DD59FB"/>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0AA"/>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D2"/>
    <w:rsid w:val="00DE6D97"/>
    <w:rsid w:val="00DE6DF2"/>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7A8"/>
    <w:rsid w:val="00DF487C"/>
    <w:rsid w:val="00DF51B2"/>
    <w:rsid w:val="00DF5275"/>
    <w:rsid w:val="00DF5456"/>
    <w:rsid w:val="00DF5612"/>
    <w:rsid w:val="00DF56BB"/>
    <w:rsid w:val="00DF5891"/>
    <w:rsid w:val="00DF5911"/>
    <w:rsid w:val="00DF59CC"/>
    <w:rsid w:val="00DF5C67"/>
    <w:rsid w:val="00DF5EBB"/>
    <w:rsid w:val="00DF642F"/>
    <w:rsid w:val="00DF64B4"/>
    <w:rsid w:val="00DF650F"/>
    <w:rsid w:val="00DF6545"/>
    <w:rsid w:val="00DF659A"/>
    <w:rsid w:val="00DF6C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88D"/>
    <w:rsid w:val="00E01BB1"/>
    <w:rsid w:val="00E01BE8"/>
    <w:rsid w:val="00E01CCA"/>
    <w:rsid w:val="00E025B9"/>
    <w:rsid w:val="00E02693"/>
    <w:rsid w:val="00E02805"/>
    <w:rsid w:val="00E029B8"/>
    <w:rsid w:val="00E02C7F"/>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829"/>
    <w:rsid w:val="00E07A40"/>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6CF"/>
    <w:rsid w:val="00E13734"/>
    <w:rsid w:val="00E137C9"/>
    <w:rsid w:val="00E13AE0"/>
    <w:rsid w:val="00E13EBB"/>
    <w:rsid w:val="00E142D9"/>
    <w:rsid w:val="00E143D2"/>
    <w:rsid w:val="00E14470"/>
    <w:rsid w:val="00E14B55"/>
    <w:rsid w:val="00E15023"/>
    <w:rsid w:val="00E150E1"/>
    <w:rsid w:val="00E150F1"/>
    <w:rsid w:val="00E15646"/>
    <w:rsid w:val="00E15758"/>
    <w:rsid w:val="00E1596C"/>
    <w:rsid w:val="00E15F6F"/>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A5"/>
    <w:rsid w:val="00E205CD"/>
    <w:rsid w:val="00E20807"/>
    <w:rsid w:val="00E2137F"/>
    <w:rsid w:val="00E2138F"/>
    <w:rsid w:val="00E21526"/>
    <w:rsid w:val="00E21961"/>
    <w:rsid w:val="00E219EF"/>
    <w:rsid w:val="00E21C23"/>
    <w:rsid w:val="00E21CA1"/>
    <w:rsid w:val="00E21FE9"/>
    <w:rsid w:val="00E22971"/>
    <w:rsid w:val="00E22A9A"/>
    <w:rsid w:val="00E22B06"/>
    <w:rsid w:val="00E2380C"/>
    <w:rsid w:val="00E23C7D"/>
    <w:rsid w:val="00E23D50"/>
    <w:rsid w:val="00E243E2"/>
    <w:rsid w:val="00E245AC"/>
    <w:rsid w:val="00E246BB"/>
    <w:rsid w:val="00E24985"/>
    <w:rsid w:val="00E25409"/>
    <w:rsid w:val="00E25550"/>
    <w:rsid w:val="00E2575A"/>
    <w:rsid w:val="00E25C0B"/>
    <w:rsid w:val="00E25E8F"/>
    <w:rsid w:val="00E26043"/>
    <w:rsid w:val="00E2613F"/>
    <w:rsid w:val="00E266E8"/>
    <w:rsid w:val="00E267B8"/>
    <w:rsid w:val="00E2685C"/>
    <w:rsid w:val="00E2697F"/>
    <w:rsid w:val="00E26A14"/>
    <w:rsid w:val="00E26E36"/>
    <w:rsid w:val="00E27259"/>
    <w:rsid w:val="00E272F1"/>
    <w:rsid w:val="00E27360"/>
    <w:rsid w:val="00E27B3B"/>
    <w:rsid w:val="00E27E27"/>
    <w:rsid w:val="00E27FB8"/>
    <w:rsid w:val="00E302D1"/>
    <w:rsid w:val="00E30335"/>
    <w:rsid w:val="00E303E3"/>
    <w:rsid w:val="00E30779"/>
    <w:rsid w:val="00E30BBA"/>
    <w:rsid w:val="00E30CF9"/>
    <w:rsid w:val="00E30EA6"/>
    <w:rsid w:val="00E31288"/>
    <w:rsid w:val="00E3131F"/>
    <w:rsid w:val="00E31338"/>
    <w:rsid w:val="00E318ED"/>
    <w:rsid w:val="00E31B83"/>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82B"/>
    <w:rsid w:val="00E3694D"/>
    <w:rsid w:val="00E36E8D"/>
    <w:rsid w:val="00E379F8"/>
    <w:rsid w:val="00E37B37"/>
    <w:rsid w:val="00E37E63"/>
    <w:rsid w:val="00E37EBE"/>
    <w:rsid w:val="00E401FF"/>
    <w:rsid w:val="00E4047B"/>
    <w:rsid w:val="00E40ABB"/>
    <w:rsid w:val="00E4115E"/>
    <w:rsid w:val="00E4157A"/>
    <w:rsid w:val="00E41D89"/>
    <w:rsid w:val="00E41DF0"/>
    <w:rsid w:val="00E4200A"/>
    <w:rsid w:val="00E4201A"/>
    <w:rsid w:val="00E4215D"/>
    <w:rsid w:val="00E4226B"/>
    <w:rsid w:val="00E42463"/>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F83"/>
    <w:rsid w:val="00E5004A"/>
    <w:rsid w:val="00E50361"/>
    <w:rsid w:val="00E507F6"/>
    <w:rsid w:val="00E50A89"/>
    <w:rsid w:val="00E50BE3"/>
    <w:rsid w:val="00E50C32"/>
    <w:rsid w:val="00E50C4A"/>
    <w:rsid w:val="00E50E39"/>
    <w:rsid w:val="00E50EF8"/>
    <w:rsid w:val="00E511F0"/>
    <w:rsid w:val="00E511F9"/>
    <w:rsid w:val="00E514F5"/>
    <w:rsid w:val="00E520DE"/>
    <w:rsid w:val="00E527BB"/>
    <w:rsid w:val="00E528B6"/>
    <w:rsid w:val="00E52ECB"/>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4DD"/>
    <w:rsid w:val="00E6070F"/>
    <w:rsid w:val="00E60940"/>
    <w:rsid w:val="00E60E4A"/>
    <w:rsid w:val="00E6131D"/>
    <w:rsid w:val="00E614CD"/>
    <w:rsid w:val="00E61673"/>
    <w:rsid w:val="00E61786"/>
    <w:rsid w:val="00E6218C"/>
    <w:rsid w:val="00E62604"/>
    <w:rsid w:val="00E62C4B"/>
    <w:rsid w:val="00E62E9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03C"/>
    <w:rsid w:val="00E660DB"/>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B82"/>
    <w:rsid w:val="00E71D41"/>
    <w:rsid w:val="00E71D87"/>
    <w:rsid w:val="00E7217B"/>
    <w:rsid w:val="00E72633"/>
    <w:rsid w:val="00E72821"/>
    <w:rsid w:val="00E72917"/>
    <w:rsid w:val="00E72E75"/>
    <w:rsid w:val="00E73059"/>
    <w:rsid w:val="00E73212"/>
    <w:rsid w:val="00E73465"/>
    <w:rsid w:val="00E73741"/>
    <w:rsid w:val="00E73A7B"/>
    <w:rsid w:val="00E73A87"/>
    <w:rsid w:val="00E73C34"/>
    <w:rsid w:val="00E73CAF"/>
    <w:rsid w:val="00E741BD"/>
    <w:rsid w:val="00E74422"/>
    <w:rsid w:val="00E74CD7"/>
    <w:rsid w:val="00E74CEF"/>
    <w:rsid w:val="00E750FD"/>
    <w:rsid w:val="00E75100"/>
    <w:rsid w:val="00E75DB8"/>
    <w:rsid w:val="00E75EF0"/>
    <w:rsid w:val="00E760CE"/>
    <w:rsid w:val="00E76212"/>
    <w:rsid w:val="00E76724"/>
    <w:rsid w:val="00E7679A"/>
    <w:rsid w:val="00E76894"/>
    <w:rsid w:val="00E768C1"/>
    <w:rsid w:val="00E76A75"/>
    <w:rsid w:val="00E76CCD"/>
    <w:rsid w:val="00E770D5"/>
    <w:rsid w:val="00E771FF"/>
    <w:rsid w:val="00E77678"/>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82F"/>
    <w:rsid w:val="00E82AC9"/>
    <w:rsid w:val="00E82B8D"/>
    <w:rsid w:val="00E82DAB"/>
    <w:rsid w:val="00E830E6"/>
    <w:rsid w:val="00E832AD"/>
    <w:rsid w:val="00E83A6F"/>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157"/>
    <w:rsid w:val="00E864DB"/>
    <w:rsid w:val="00E865DD"/>
    <w:rsid w:val="00E8696B"/>
    <w:rsid w:val="00E869C3"/>
    <w:rsid w:val="00E86B50"/>
    <w:rsid w:val="00E8791D"/>
    <w:rsid w:val="00E87A4C"/>
    <w:rsid w:val="00E87F60"/>
    <w:rsid w:val="00E901CE"/>
    <w:rsid w:val="00E90648"/>
    <w:rsid w:val="00E90B63"/>
    <w:rsid w:val="00E90C8F"/>
    <w:rsid w:val="00E90FD6"/>
    <w:rsid w:val="00E914E2"/>
    <w:rsid w:val="00E92310"/>
    <w:rsid w:val="00E93113"/>
    <w:rsid w:val="00E93D1E"/>
    <w:rsid w:val="00E93F56"/>
    <w:rsid w:val="00E940DC"/>
    <w:rsid w:val="00E9427D"/>
    <w:rsid w:val="00E944BC"/>
    <w:rsid w:val="00E946E1"/>
    <w:rsid w:val="00E947BA"/>
    <w:rsid w:val="00E94C0C"/>
    <w:rsid w:val="00E94DCF"/>
    <w:rsid w:val="00E94DF2"/>
    <w:rsid w:val="00E94EAC"/>
    <w:rsid w:val="00E95315"/>
    <w:rsid w:val="00E953B5"/>
    <w:rsid w:val="00E958E4"/>
    <w:rsid w:val="00E95B6F"/>
    <w:rsid w:val="00E95DE3"/>
    <w:rsid w:val="00E9690D"/>
    <w:rsid w:val="00E96B39"/>
    <w:rsid w:val="00E96C00"/>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845"/>
    <w:rsid w:val="00EA3920"/>
    <w:rsid w:val="00EA39F7"/>
    <w:rsid w:val="00EA3A51"/>
    <w:rsid w:val="00EA3E11"/>
    <w:rsid w:val="00EA481A"/>
    <w:rsid w:val="00EA49E4"/>
    <w:rsid w:val="00EA4A9E"/>
    <w:rsid w:val="00EA4B13"/>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F9B"/>
    <w:rsid w:val="00EB019E"/>
    <w:rsid w:val="00EB01DD"/>
    <w:rsid w:val="00EB0461"/>
    <w:rsid w:val="00EB10A8"/>
    <w:rsid w:val="00EB1173"/>
    <w:rsid w:val="00EB148A"/>
    <w:rsid w:val="00EB14CF"/>
    <w:rsid w:val="00EB14ED"/>
    <w:rsid w:val="00EB1AC4"/>
    <w:rsid w:val="00EB1B78"/>
    <w:rsid w:val="00EB1DB7"/>
    <w:rsid w:val="00EB1ECC"/>
    <w:rsid w:val="00EB205E"/>
    <w:rsid w:val="00EB21DB"/>
    <w:rsid w:val="00EB2749"/>
    <w:rsid w:val="00EB287D"/>
    <w:rsid w:val="00EB2A16"/>
    <w:rsid w:val="00EB2A24"/>
    <w:rsid w:val="00EB2AD6"/>
    <w:rsid w:val="00EB2F52"/>
    <w:rsid w:val="00EB2FAC"/>
    <w:rsid w:val="00EB31B4"/>
    <w:rsid w:val="00EB386B"/>
    <w:rsid w:val="00EB3B98"/>
    <w:rsid w:val="00EB42A0"/>
    <w:rsid w:val="00EB42C4"/>
    <w:rsid w:val="00EB4458"/>
    <w:rsid w:val="00EB471C"/>
    <w:rsid w:val="00EB4B9C"/>
    <w:rsid w:val="00EB4EE5"/>
    <w:rsid w:val="00EB4F4A"/>
    <w:rsid w:val="00EB5921"/>
    <w:rsid w:val="00EB5AD8"/>
    <w:rsid w:val="00EB5C80"/>
    <w:rsid w:val="00EB626D"/>
    <w:rsid w:val="00EB62D7"/>
    <w:rsid w:val="00EB65F5"/>
    <w:rsid w:val="00EB6816"/>
    <w:rsid w:val="00EB6A46"/>
    <w:rsid w:val="00EB6F9C"/>
    <w:rsid w:val="00EB71E0"/>
    <w:rsid w:val="00EB7243"/>
    <w:rsid w:val="00EB74E8"/>
    <w:rsid w:val="00EB755D"/>
    <w:rsid w:val="00EB7870"/>
    <w:rsid w:val="00EB7BC8"/>
    <w:rsid w:val="00EB7C06"/>
    <w:rsid w:val="00EB7C2F"/>
    <w:rsid w:val="00EC005B"/>
    <w:rsid w:val="00EC0C73"/>
    <w:rsid w:val="00EC0DE6"/>
    <w:rsid w:val="00EC0E8F"/>
    <w:rsid w:val="00EC0F0C"/>
    <w:rsid w:val="00EC154C"/>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C67"/>
    <w:rsid w:val="00ED4D4D"/>
    <w:rsid w:val="00ED4F05"/>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65F"/>
    <w:rsid w:val="00EE0724"/>
    <w:rsid w:val="00EE0AA4"/>
    <w:rsid w:val="00EE0C4A"/>
    <w:rsid w:val="00EE0FD7"/>
    <w:rsid w:val="00EE1132"/>
    <w:rsid w:val="00EE178F"/>
    <w:rsid w:val="00EE1BDA"/>
    <w:rsid w:val="00EE1C08"/>
    <w:rsid w:val="00EE2122"/>
    <w:rsid w:val="00EE23D0"/>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F1A"/>
    <w:rsid w:val="00EF4059"/>
    <w:rsid w:val="00EF407D"/>
    <w:rsid w:val="00EF4298"/>
    <w:rsid w:val="00EF45E0"/>
    <w:rsid w:val="00EF4688"/>
    <w:rsid w:val="00EF5211"/>
    <w:rsid w:val="00EF55D1"/>
    <w:rsid w:val="00EF5F6E"/>
    <w:rsid w:val="00EF60DC"/>
    <w:rsid w:val="00EF6239"/>
    <w:rsid w:val="00EF6396"/>
    <w:rsid w:val="00EF6494"/>
    <w:rsid w:val="00EF664A"/>
    <w:rsid w:val="00EF665E"/>
    <w:rsid w:val="00EF66F7"/>
    <w:rsid w:val="00EF6821"/>
    <w:rsid w:val="00EF6DB0"/>
    <w:rsid w:val="00EF7512"/>
    <w:rsid w:val="00EF7ABB"/>
    <w:rsid w:val="00EF7CA5"/>
    <w:rsid w:val="00EF7D86"/>
    <w:rsid w:val="00F002B2"/>
    <w:rsid w:val="00F00549"/>
    <w:rsid w:val="00F00B2B"/>
    <w:rsid w:val="00F00F78"/>
    <w:rsid w:val="00F015FD"/>
    <w:rsid w:val="00F01A63"/>
    <w:rsid w:val="00F01AB6"/>
    <w:rsid w:val="00F01CAC"/>
    <w:rsid w:val="00F01EF7"/>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B37"/>
    <w:rsid w:val="00F05DDB"/>
    <w:rsid w:val="00F05F81"/>
    <w:rsid w:val="00F063C1"/>
    <w:rsid w:val="00F06416"/>
    <w:rsid w:val="00F065BC"/>
    <w:rsid w:val="00F06893"/>
    <w:rsid w:val="00F06994"/>
    <w:rsid w:val="00F06C41"/>
    <w:rsid w:val="00F0771B"/>
    <w:rsid w:val="00F1039C"/>
    <w:rsid w:val="00F1040F"/>
    <w:rsid w:val="00F10B14"/>
    <w:rsid w:val="00F1130D"/>
    <w:rsid w:val="00F11EA6"/>
    <w:rsid w:val="00F11F9B"/>
    <w:rsid w:val="00F12756"/>
    <w:rsid w:val="00F12799"/>
    <w:rsid w:val="00F1291A"/>
    <w:rsid w:val="00F129C1"/>
    <w:rsid w:val="00F1336E"/>
    <w:rsid w:val="00F13593"/>
    <w:rsid w:val="00F14127"/>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C"/>
    <w:rsid w:val="00F20B8B"/>
    <w:rsid w:val="00F20D4F"/>
    <w:rsid w:val="00F20DB8"/>
    <w:rsid w:val="00F2115D"/>
    <w:rsid w:val="00F21202"/>
    <w:rsid w:val="00F21CCB"/>
    <w:rsid w:val="00F21EC2"/>
    <w:rsid w:val="00F2230E"/>
    <w:rsid w:val="00F2235F"/>
    <w:rsid w:val="00F22679"/>
    <w:rsid w:val="00F22919"/>
    <w:rsid w:val="00F22AB6"/>
    <w:rsid w:val="00F22BDF"/>
    <w:rsid w:val="00F233FC"/>
    <w:rsid w:val="00F23554"/>
    <w:rsid w:val="00F235CD"/>
    <w:rsid w:val="00F238F9"/>
    <w:rsid w:val="00F23BC8"/>
    <w:rsid w:val="00F23CCE"/>
    <w:rsid w:val="00F2479D"/>
    <w:rsid w:val="00F2499D"/>
    <w:rsid w:val="00F24A33"/>
    <w:rsid w:val="00F25D9E"/>
    <w:rsid w:val="00F261BD"/>
    <w:rsid w:val="00F26406"/>
    <w:rsid w:val="00F265E4"/>
    <w:rsid w:val="00F26EDA"/>
    <w:rsid w:val="00F270FA"/>
    <w:rsid w:val="00F27DD5"/>
    <w:rsid w:val="00F3025D"/>
    <w:rsid w:val="00F30455"/>
    <w:rsid w:val="00F304FE"/>
    <w:rsid w:val="00F30700"/>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7A"/>
    <w:rsid w:val="00F33EB3"/>
    <w:rsid w:val="00F3413C"/>
    <w:rsid w:val="00F3438C"/>
    <w:rsid w:val="00F347B6"/>
    <w:rsid w:val="00F347E3"/>
    <w:rsid w:val="00F34966"/>
    <w:rsid w:val="00F349E8"/>
    <w:rsid w:val="00F35211"/>
    <w:rsid w:val="00F3552C"/>
    <w:rsid w:val="00F355D7"/>
    <w:rsid w:val="00F35653"/>
    <w:rsid w:val="00F3579C"/>
    <w:rsid w:val="00F36044"/>
    <w:rsid w:val="00F36923"/>
    <w:rsid w:val="00F36D6E"/>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9C8"/>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5E"/>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3B6"/>
    <w:rsid w:val="00F55446"/>
    <w:rsid w:val="00F55564"/>
    <w:rsid w:val="00F55DBC"/>
    <w:rsid w:val="00F565D3"/>
    <w:rsid w:val="00F56792"/>
    <w:rsid w:val="00F568A8"/>
    <w:rsid w:val="00F56A3A"/>
    <w:rsid w:val="00F56B10"/>
    <w:rsid w:val="00F5724D"/>
    <w:rsid w:val="00F5739D"/>
    <w:rsid w:val="00F573DA"/>
    <w:rsid w:val="00F5740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250"/>
    <w:rsid w:val="00F6346E"/>
    <w:rsid w:val="00F639F5"/>
    <w:rsid w:val="00F63AA0"/>
    <w:rsid w:val="00F63B1B"/>
    <w:rsid w:val="00F63F64"/>
    <w:rsid w:val="00F63FC0"/>
    <w:rsid w:val="00F63FC8"/>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70011"/>
    <w:rsid w:val="00F702A2"/>
    <w:rsid w:val="00F70381"/>
    <w:rsid w:val="00F70856"/>
    <w:rsid w:val="00F709F0"/>
    <w:rsid w:val="00F715F2"/>
    <w:rsid w:val="00F71C06"/>
    <w:rsid w:val="00F71E3C"/>
    <w:rsid w:val="00F71FFF"/>
    <w:rsid w:val="00F72010"/>
    <w:rsid w:val="00F720CF"/>
    <w:rsid w:val="00F72172"/>
    <w:rsid w:val="00F728C0"/>
    <w:rsid w:val="00F72D54"/>
    <w:rsid w:val="00F72DA6"/>
    <w:rsid w:val="00F72E69"/>
    <w:rsid w:val="00F73072"/>
    <w:rsid w:val="00F7356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38"/>
    <w:rsid w:val="00F766F5"/>
    <w:rsid w:val="00F76AC3"/>
    <w:rsid w:val="00F76E9F"/>
    <w:rsid w:val="00F76FE9"/>
    <w:rsid w:val="00F773E6"/>
    <w:rsid w:val="00F777EF"/>
    <w:rsid w:val="00F777FD"/>
    <w:rsid w:val="00F8018C"/>
    <w:rsid w:val="00F801BA"/>
    <w:rsid w:val="00F80895"/>
    <w:rsid w:val="00F80ADB"/>
    <w:rsid w:val="00F80EF0"/>
    <w:rsid w:val="00F81175"/>
    <w:rsid w:val="00F8174B"/>
    <w:rsid w:val="00F81921"/>
    <w:rsid w:val="00F81D4C"/>
    <w:rsid w:val="00F82418"/>
    <w:rsid w:val="00F82A74"/>
    <w:rsid w:val="00F82C8B"/>
    <w:rsid w:val="00F82CAD"/>
    <w:rsid w:val="00F82D16"/>
    <w:rsid w:val="00F82DE1"/>
    <w:rsid w:val="00F82E0E"/>
    <w:rsid w:val="00F82EFF"/>
    <w:rsid w:val="00F830B7"/>
    <w:rsid w:val="00F83A6E"/>
    <w:rsid w:val="00F83CC5"/>
    <w:rsid w:val="00F83DC7"/>
    <w:rsid w:val="00F84254"/>
    <w:rsid w:val="00F843FF"/>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D3A"/>
    <w:rsid w:val="00F902D3"/>
    <w:rsid w:val="00F90716"/>
    <w:rsid w:val="00F9103C"/>
    <w:rsid w:val="00F91869"/>
    <w:rsid w:val="00F918A1"/>
    <w:rsid w:val="00F91D21"/>
    <w:rsid w:val="00F91D3B"/>
    <w:rsid w:val="00F92040"/>
    <w:rsid w:val="00F92706"/>
    <w:rsid w:val="00F9289B"/>
    <w:rsid w:val="00F9290B"/>
    <w:rsid w:val="00F929C0"/>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4DAD"/>
    <w:rsid w:val="00F953AF"/>
    <w:rsid w:val="00F954C4"/>
    <w:rsid w:val="00F95720"/>
    <w:rsid w:val="00F95DEE"/>
    <w:rsid w:val="00F95EFE"/>
    <w:rsid w:val="00F95FE5"/>
    <w:rsid w:val="00F964AA"/>
    <w:rsid w:val="00F96828"/>
    <w:rsid w:val="00F96A96"/>
    <w:rsid w:val="00F96C3A"/>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5C1"/>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9E3"/>
    <w:rsid w:val="00FA7A13"/>
    <w:rsid w:val="00FA7E54"/>
    <w:rsid w:val="00FB01FA"/>
    <w:rsid w:val="00FB05E5"/>
    <w:rsid w:val="00FB0670"/>
    <w:rsid w:val="00FB092C"/>
    <w:rsid w:val="00FB0B6E"/>
    <w:rsid w:val="00FB0D84"/>
    <w:rsid w:val="00FB0FDC"/>
    <w:rsid w:val="00FB1098"/>
    <w:rsid w:val="00FB1B56"/>
    <w:rsid w:val="00FB234A"/>
    <w:rsid w:val="00FB23EB"/>
    <w:rsid w:val="00FB2826"/>
    <w:rsid w:val="00FB28C3"/>
    <w:rsid w:val="00FB2D2B"/>
    <w:rsid w:val="00FB2DE7"/>
    <w:rsid w:val="00FB2E7E"/>
    <w:rsid w:val="00FB31BC"/>
    <w:rsid w:val="00FB32B2"/>
    <w:rsid w:val="00FB3442"/>
    <w:rsid w:val="00FB3568"/>
    <w:rsid w:val="00FB38E3"/>
    <w:rsid w:val="00FB3F0D"/>
    <w:rsid w:val="00FB43FD"/>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A09"/>
    <w:rsid w:val="00FC1C7F"/>
    <w:rsid w:val="00FC1E91"/>
    <w:rsid w:val="00FC2468"/>
    <w:rsid w:val="00FC2F68"/>
    <w:rsid w:val="00FC35A0"/>
    <w:rsid w:val="00FC3804"/>
    <w:rsid w:val="00FC3811"/>
    <w:rsid w:val="00FC4929"/>
    <w:rsid w:val="00FC4A6F"/>
    <w:rsid w:val="00FC4AD1"/>
    <w:rsid w:val="00FC4D36"/>
    <w:rsid w:val="00FC4DB5"/>
    <w:rsid w:val="00FC5026"/>
    <w:rsid w:val="00FC5679"/>
    <w:rsid w:val="00FC5A92"/>
    <w:rsid w:val="00FC5C92"/>
    <w:rsid w:val="00FC5D14"/>
    <w:rsid w:val="00FC5F9F"/>
    <w:rsid w:val="00FC668D"/>
    <w:rsid w:val="00FC6710"/>
    <w:rsid w:val="00FC6886"/>
    <w:rsid w:val="00FC6AEB"/>
    <w:rsid w:val="00FC6E15"/>
    <w:rsid w:val="00FC6E46"/>
    <w:rsid w:val="00FC6E68"/>
    <w:rsid w:val="00FC7009"/>
    <w:rsid w:val="00FC708C"/>
    <w:rsid w:val="00FC7531"/>
    <w:rsid w:val="00FC764A"/>
    <w:rsid w:val="00FC77CF"/>
    <w:rsid w:val="00FC7CD1"/>
    <w:rsid w:val="00FD0223"/>
    <w:rsid w:val="00FD033E"/>
    <w:rsid w:val="00FD0DB7"/>
    <w:rsid w:val="00FD1253"/>
    <w:rsid w:val="00FD138F"/>
    <w:rsid w:val="00FD1B42"/>
    <w:rsid w:val="00FD1BB6"/>
    <w:rsid w:val="00FD1CE2"/>
    <w:rsid w:val="00FD2482"/>
    <w:rsid w:val="00FD2570"/>
    <w:rsid w:val="00FD26E5"/>
    <w:rsid w:val="00FD2DD6"/>
    <w:rsid w:val="00FD3CBF"/>
    <w:rsid w:val="00FD3D8C"/>
    <w:rsid w:val="00FD4085"/>
    <w:rsid w:val="00FD4256"/>
    <w:rsid w:val="00FD4282"/>
    <w:rsid w:val="00FD481F"/>
    <w:rsid w:val="00FD49C2"/>
    <w:rsid w:val="00FD4ABF"/>
    <w:rsid w:val="00FD4BB8"/>
    <w:rsid w:val="00FD4D34"/>
    <w:rsid w:val="00FD4DA5"/>
    <w:rsid w:val="00FD50AE"/>
    <w:rsid w:val="00FD51E3"/>
    <w:rsid w:val="00FD5C82"/>
    <w:rsid w:val="00FD5D97"/>
    <w:rsid w:val="00FD5F47"/>
    <w:rsid w:val="00FD65A2"/>
    <w:rsid w:val="00FD65D7"/>
    <w:rsid w:val="00FD69A4"/>
    <w:rsid w:val="00FD6AEB"/>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58C"/>
    <w:rsid w:val="00FE164A"/>
    <w:rsid w:val="00FE176C"/>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229"/>
    <w:rsid w:val="00FE7459"/>
    <w:rsid w:val="00FE75E4"/>
    <w:rsid w:val="00FE7635"/>
    <w:rsid w:val="00FE769D"/>
    <w:rsid w:val="00FF05C8"/>
    <w:rsid w:val="00FF0751"/>
    <w:rsid w:val="00FF07BC"/>
    <w:rsid w:val="00FF0D86"/>
    <w:rsid w:val="00FF116E"/>
    <w:rsid w:val="00FF1577"/>
    <w:rsid w:val="00FF18F5"/>
    <w:rsid w:val="00FF1A63"/>
    <w:rsid w:val="00FF1AD8"/>
    <w:rsid w:val="00FF1CBE"/>
    <w:rsid w:val="00FF1E0F"/>
    <w:rsid w:val="00FF21C3"/>
    <w:rsid w:val="00FF234C"/>
    <w:rsid w:val="00FF243D"/>
    <w:rsid w:val="00FF25EA"/>
    <w:rsid w:val="00FF276A"/>
    <w:rsid w:val="00FF2883"/>
    <w:rsid w:val="00FF29C2"/>
    <w:rsid w:val="00FF30DD"/>
    <w:rsid w:val="00FF3266"/>
    <w:rsid w:val="00FF3C1D"/>
    <w:rsid w:val="00FF3CA4"/>
    <w:rsid w:val="00FF3DB5"/>
    <w:rsid w:val="00FF4757"/>
    <w:rsid w:val="00FF4869"/>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79"/>
    <w:rsid w:val="00FF6F86"/>
    <w:rsid w:val="00FF7067"/>
    <w:rsid w:val="00FF7077"/>
    <w:rsid w:val="00FF7689"/>
    <w:rsid w:val="00FF78AA"/>
    <w:rsid w:val="00FF7D04"/>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4DBB5C7A-5A7E-4CB6-8FE2-B43C58FB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aliases w:val="i"/>
    <w:basedOn w:val="Normal"/>
    <w:link w:val="BodyTextIndentChar"/>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 w:type="character" w:customStyle="1" w:styleId="BodyTextIndentChar">
    <w:name w:val="Body Text Indent Char"/>
    <w:aliases w:val="i Char"/>
    <w:link w:val="BodyTextIndent"/>
    <w:rsid w:val="00146A5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974405616">
      <w:bodyDiv w:val="1"/>
      <w:marLeft w:val="0"/>
      <w:marRight w:val="0"/>
      <w:marTop w:val="0"/>
      <w:marBottom w:val="0"/>
      <w:divBdr>
        <w:top w:val="none" w:sz="0" w:space="0" w:color="auto"/>
        <w:left w:val="none" w:sz="0" w:space="0" w:color="auto"/>
        <w:bottom w:val="none" w:sz="0" w:space="0" w:color="auto"/>
        <w:right w:val="none" w:sz="0" w:space="0" w:color="auto"/>
      </w:divBdr>
    </w:div>
    <w:div w:id="100154672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57302568">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774785407">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899A70A9-633B-4751-AFCC-F247910C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4.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73</TotalTime>
  <Pages>2</Pages>
  <Words>329</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50</cp:revision>
  <cp:lastPrinted>2025-07-29T02:25:00Z</cp:lastPrinted>
  <dcterms:created xsi:type="dcterms:W3CDTF">2025-07-24T14:25:00Z</dcterms:created>
  <dcterms:modified xsi:type="dcterms:W3CDTF">2025-08-08T02:21:00Z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