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5A63" w14:textId="77777777" w:rsidR="003E6A5C" w:rsidRPr="00CB72A3" w:rsidRDefault="003E6A5C" w:rsidP="00717650">
      <w:pPr>
        <w:pStyle w:val="IndexHeading1"/>
        <w:spacing w:after="0" w:line="32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B72A3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B72A3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182B4BB4" w14:textId="77777777" w:rsidR="002917E2" w:rsidRPr="00CB72A3" w:rsidRDefault="002917E2" w:rsidP="00B4233A">
      <w:pPr>
        <w:pStyle w:val="IndexHeading1"/>
        <w:spacing w:after="0" w:line="320" w:lineRule="exact"/>
        <w:ind w:left="1080" w:hanging="108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5003F3A9" w14:textId="77777777" w:rsidR="003E6A5C" w:rsidRPr="00CB72A3" w:rsidRDefault="003E6A5C" w:rsidP="00B4233A">
      <w:pPr>
        <w:pStyle w:val="IndexHeading1"/>
        <w:spacing w:after="0" w:line="240" w:lineRule="auto"/>
        <w:ind w:left="1080" w:hanging="1080"/>
        <w:rPr>
          <w:rFonts w:asciiTheme="majorBidi" w:hAnsiTheme="majorBidi" w:cstheme="majorBidi"/>
          <w:b w:val="0"/>
          <w:bCs/>
          <w:sz w:val="6"/>
          <w:szCs w:val="6"/>
          <w:lang w:bidi="th-TH"/>
        </w:rPr>
      </w:pPr>
    </w:p>
    <w:p w14:paraId="42A767DF" w14:textId="77777777" w:rsidR="001876D1" w:rsidRPr="00CB72A3" w:rsidRDefault="001876D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A043B0" w:rsidRPr="00CB72A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B48A8CF" w14:textId="77777777" w:rsidR="007A5E91" w:rsidRPr="00CB72A3" w:rsidRDefault="007A5E91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D80DC07" w14:textId="77777777" w:rsidR="009B5E50" w:rsidRPr="00CB72A3" w:rsidRDefault="009B5E50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A22604" w:rsidRPr="00CB72A3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และบริษัทย่อย</w:t>
      </w:r>
    </w:p>
    <w:p w14:paraId="7385AF50" w14:textId="77777777" w:rsidR="003E6A5C" w:rsidRPr="00CB72A3" w:rsidRDefault="005E1EFC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AA387CC" w14:textId="77777777" w:rsidR="00C91C33" w:rsidRPr="00CB72A3" w:rsidRDefault="00C91C33" w:rsidP="00B4233A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  <w:lang w:bidi="th-TH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EC3994" w:rsidRPr="00CB72A3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5C3AAC" w:rsidRPr="00CB72A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9E82C9C" w14:textId="39B928B3" w:rsidR="00CB3F7E" w:rsidRPr="009B7613" w:rsidRDefault="00666660" w:rsidP="009B7613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</w:p>
    <w:p w14:paraId="1466BBCF" w14:textId="77777777" w:rsidR="00204A71" w:rsidRDefault="00204A71" w:rsidP="00204A71">
      <w:pPr>
        <w:pStyle w:val="index"/>
        <w:numPr>
          <w:ilvl w:val="0"/>
          <w:numId w:val="2"/>
        </w:numPr>
        <w:tabs>
          <w:tab w:val="num" w:pos="1080"/>
        </w:tabs>
        <w:spacing w:after="0" w:line="400" w:lineRule="exact"/>
        <w:ind w:left="1080" w:hanging="1080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43FC366" w14:textId="77777777" w:rsidR="00204A71" w:rsidRPr="009B7613" w:rsidRDefault="00204A71" w:rsidP="00204A71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 w:rsidRPr="00BA39FD">
        <w:rPr>
          <w:rFonts w:ascii="Angsana New" w:hAnsi="Angsana New" w:hint="cs"/>
          <w:sz w:val="30"/>
          <w:szCs w:val="30"/>
          <w:cs/>
          <w:lang w:val="en-US" w:bidi="th-TH"/>
        </w:rPr>
        <w:t>ภาระผูกพันกับกิจการที่ไม่เกี่ยวข้องกัน</w:t>
      </w:r>
    </w:p>
    <w:p w14:paraId="395876B3" w14:textId="60E446E5" w:rsidR="009B7613" w:rsidRPr="00E70BCC" w:rsidRDefault="009B7613" w:rsidP="00204A71">
      <w:pPr>
        <w:pStyle w:val="index"/>
        <w:numPr>
          <w:ilvl w:val="0"/>
          <w:numId w:val="2"/>
        </w:numPr>
        <w:tabs>
          <w:tab w:val="clear" w:pos="3164"/>
          <w:tab w:val="num" w:pos="1080"/>
        </w:tabs>
        <w:spacing w:after="0" w:line="400" w:lineRule="exact"/>
        <w:ind w:left="1170" w:hanging="117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0939A0D" w14:textId="77777777" w:rsidR="00E6637C" w:rsidRPr="00CB72A3" w:rsidRDefault="00E6637C" w:rsidP="00B4233A">
      <w:pPr>
        <w:pStyle w:val="index"/>
        <w:tabs>
          <w:tab w:val="clear" w:pos="1134"/>
        </w:tabs>
        <w:spacing w:after="0" w:line="400" w:lineRule="exact"/>
        <w:ind w:left="1080" w:firstLine="0"/>
        <w:rPr>
          <w:rFonts w:asciiTheme="majorBidi" w:hAnsiTheme="majorBidi" w:cstheme="majorBidi"/>
          <w:sz w:val="30"/>
          <w:szCs w:val="30"/>
          <w:lang w:bidi="th-TH"/>
        </w:rPr>
      </w:pPr>
    </w:p>
    <w:p w14:paraId="5AFB133E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br w:type="page"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5C3AAC" w:rsidRPr="00CB72A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D1E2AFB" w14:textId="77777777" w:rsidR="003E6A5C" w:rsidRPr="00CB72A3" w:rsidRDefault="003E6A5C" w:rsidP="00A86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44AFC1" w14:textId="0121EEDB" w:rsidR="00C85C47" w:rsidRDefault="00A570EC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Pr="00CB72A3">
        <w:rPr>
          <w:rFonts w:asciiTheme="majorBidi" w:hAnsiTheme="majorBidi" w:cstheme="majorBidi"/>
          <w:sz w:val="30"/>
          <w:szCs w:val="30"/>
          <w:cs/>
        </w:rPr>
        <w:tab/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F614C8" w:rsidRPr="00CB72A3">
        <w:rPr>
          <w:rFonts w:asciiTheme="majorBidi" w:hAnsiTheme="majorBidi" w:cstheme="majorBidi"/>
          <w:sz w:val="30"/>
          <w:szCs w:val="30"/>
          <w:cs/>
        </w:rPr>
        <w:t>ระหว่างกาลนี้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7D77F6" w:rsidRPr="00CB72A3">
        <w:rPr>
          <w:rFonts w:asciiTheme="majorBidi" w:hAnsiTheme="majorBidi" w:cstheme="majorBidi"/>
          <w:sz w:val="30"/>
          <w:szCs w:val="30"/>
          <w:cs/>
        </w:rPr>
        <w:t>คณะ</w:t>
      </w:r>
      <w:r w:rsidR="00777B4A" w:rsidRPr="00CB72A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9B76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B7613" w:rsidRPr="00C76F3D">
        <w:rPr>
          <w:rFonts w:asciiTheme="majorBidi" w:hAnsiTheme="majorBidi" w:cstheme="majorBidi"/>
          <w:sz w:val="30"/>
          <w:szCs w:val="30"/>
        </w:rPr>
        <w:t>1</w:t>
      </w:r>
      <w:r w:rsidR="00406D45">
        <w:rPr>
          <w:rFonts w:asciiTheme="majorBidi" w:hAnsiTheme="majorBidi" w:cstheme="majorBidi"/>
          <w:sz w:val="30"/>
          <w:szCs w:val="30"/>
        </w:rPr>
        <w:t>3</w:t>
      </w:r>
      <w:r w:rsidR="00287918">
        <w:rPr>
          <w:rFonts w:asciiTheme="majorBidi" w:hAnsiTheme="majorBidi" w:cstheme="majorBidi"/>
          <w:sz w:val="30"/>
          <w:szCs w:val="30"/>
        </w:rPr>
        <w:t xml:space="preserve"> </w:t>
      </w:r>
      <w:r w:rsidR="00E8774B" w:rsidRPr="00BC267D">
        <w:rPr>
          <w:rFonts w:ascii="Angsana New" w:hAnsi="Angsana New" w:hint="cs"/>
          <w:sz w:val="30"/>
          <w:szCs w:val="30"/>
          <w:cs/>
        </w:rPr>
        <w:t>สิงหาคม</w:t>
      </w:r>
      <w:r w:rsidR="002879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F14DD" w:rsidRPr="00BC267D">
        <w:rPr>
          <w:rFonts w:ascii="Angsana New" w:hAnsi="Angsana New"/>
          <w:sz w:val="30"/>
          <w:szCs w:val="30"/>
        </w:rPr>
        <w:t>256</w:t>
      </w:r>
      <w:r w:rsidR="00215B10">
        <w:rPr>
          <w:rFonts w:ascii="Angsana New" w:hAnsi="Angsana New"/>
          <w:sz w:val="30"/>
          <w:szCs w:val="30"/>
        </w:rPr>
        <w:t>8</w:t>
      </w:r>
    </w:p>
    <w:p w14:paraId="0805011B" w14:textId="77777777" w:rsidR="00CD63A7" w:rsidRPr="00CB72A3" w:rsidRDefault="00CD63A7" w:rsidP="009F14DD">
      <w:pPr>
        <w:tabs>
          <w:tab w:val="clear" w:pos="454"/>
          <w:tab w:val="left" w:pos="540"/>
        </w:tabs>
        <w:spacing w:line="240" w:lineRule="auto"/>
        <w:jc w:val="both"/>
        <w:rPr>
          <w:rFonts w:asciiTheme="majorBidi" w:eastAsia="Calibri" w:hAnsiTheme="majorBidi" w:cstheme="majorBidi"/>
          <w:i/>
          <w:iCs/>
          <w:color w:val="0000FF"/>
          <w:sz w:val="30"/>
          <w:szCs w:val="30"/>
          <w:shd w:val="clear" w:color="auto" w:fill="E0E0E0"/>
          <w:cs/>
          <w:lang w:val="en-GB"/>
        </w:rPr>
      </w:pPr>
    </w:p>
    <w:p w14:paraId="1A1751FD" w14:textId="77777777" w:rsidR="003E6A5C" w:rsidRPr="00CB72A3" w:rsidRDefault="000C4D8F" w:rsidP="00A861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1</w:t>
      </w:r>
      <w:r w:rsidR="00527ED0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="00E07E6F" w:rsidRPr="00CB72A3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65740C" w:rsidRPr="00CB72A3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  <w:r w:rsidR="00E07E6F" w:rsidRPr="00CB72A3">
        <w:rPr>
          <w:rFonts w:asciiTheme="majorBidi" w:hAnsiTheme="majorBidi" w:cstheme="majorBidi"/>
          <w:i/>
          <w:iCs/>
          <w:sz w:val="30"/>
          <w:szCs w:val="30"/>
          <w:u w:val="none"/>
        </w:rPr>
        <w:t xml:space="preserve"> </w:t>
      </w:r>
    </w:p>
    <w:p w14:paraId="0BB10658" w14:textId="77777777" w:rsidR="00842A87" w:rsidRPr="00CB72A3" w:rsidRDefault="00842A87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D109F" w14:textId="74E4589B" w:rsidR="00842A87" w:rsidRPr="00CB72A3" w:rsidRDefault="00612F8F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CB72A3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3D6E95" w:rsidRPr="00CB72A3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CB72A3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025190" w:rsidRPr="00CB72A3">
        <w:rPr>
          <w:rFonts w:asciiTheme="majorBidi" w:hAnsiTheme="majorBidi" w:cstheme="majorBidi"/>
          <w:sz w:val="30"/>
          <w:szCs w:val="30"/>
        </w:rPr>
        <w:br/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4A24EA" w:rsidRPr="00CB72A3">
        <w:rPr>
          <w:rFonts w:asciiTheme="majorBidi" w:hAnsiTheme="majorBidi" w:cstheme="majorBidi"/>
          <w:sz w:val="30"/>
          <w:szCs w:val="30"/>
        </w:rPr>
        <w:t>34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8D0570">
        <w:rPr>
          <w:rFonts w:asciiTheme="majorBidi" w:hAnsiTheme="majorBidi" w:cstheme="majorBidi" w:hint="cs"/>
          <w:sz w:val="30"/>
          <w:szCs w:val="30"/>
          <w:cs/>
        </w:rPr>
        <w:t>ฯ</w:t>
      </w:r>
      <w:r w:rsidR="00807D39" w:rsidRPr="00CB72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B72A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423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5CE1" w:rsidRPr="00CB72A3">
        <w:rPr>
          <w:rFonts w:asciiTheme="majorBidi" w:hAnsiTheme="majorBidi" w:cstheme="majorBidi"/>
          <w:sz w:val="30"/>
          <w:szCs w:val="30"/>
          <w:cs/>
        </w:rPr>
        <w:t>โดย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</w:t>
      </w:r>
      <w:r w:rsidR="000C5CE1" w:rsidRPr="00CB72A3">
        <w:rPr>
          <w:rFonts w:asciiTheme="majorBidi" w:hAnsiTheme="majorBidi" w:cstheme="majorBidi"/>
          <w:spacing w:val="-3"/>
          <w:sz w:val="30"/>
          <w:szCs w:val="30"/>
          <w:cs/>
        </w:rPr>
        <w:t>อไปแล้วในงบการเงินประจำปี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</w:rPr>
        <w:t>31</w:t>
      </w:r>
      <w:r w:rsidR="00842A87" w:rsidRPr="00CB72A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มีนาคม </w:t>
      </w:r>
      <w:r w:rsidR="00A41B30" w:rsidRPr="00CB72A3">
        <w:rPr>
          <w:rFonts w:asciiTheme="majorBidi" w:hAnsiTheme="majorBidi" w:cstheme="majorBidi"/>
          <w:spacing w:val="-3"/>
          <w:sz w:val="30"/>
          <w:szCs w:val="30"/>
        </w:rPr>
        <w:t>256</w:t>
      </w:r>
      <w:r w:rsidR="00E8774B">
        <w:rPr>
          <w:rFonts w:asciiTheme="majorBidi" w:hAnsiTheme="majorBidi" w:cstheme="majorBidi"/>
          <w:spacing w:val="-3"/>
          <w:sz w:val="30"/>
          <w:szCs w:val="30"/>
        </w:rPr>
        <w:t>8</w:t>
      </w:r>
    </w:p>
    <w:p w14:paraId="24837583" w14:textId="77777777" w:rsidR="000C5CE1" w:rsidRPr="00CB72A3" w:rsidRDefault="000C5CE1" w:rsidP="000C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3FDC95" w14:textId="5C8E18AE" w:rsidR="009F2CB2" w:rsidRPr="00CB72A3" w:rsidRDefault="00842A87" w:rsidP="000B2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4C4809" w:rsidRPr="00CB72A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ในการถือปฏิบัติตามนโยบายการบัญชีของกลุ่มบริษัท 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</w:t>
      </w:r>
      <w:r w:rsidRPr="00CB72A3">
        <w:rPr>
          <w:rFonts w:asciiTheme="majorBidi" w:hAnsiTheme="majorBidi" w:cstheme="majorBidi"/>
          <w:sz w:val="30"/>
          <w:szCs w:val="30"/>
          <w:cs/>
        </w:rPr>
        <w:t>และแหล่งข้อมูลสำคัญ</w:t>
      </w:r>
      <w:r w:rsidR="00DA5EA7" w:rsidRPr="00CB72A3">
        <w:rPr>
          <w:rFonts w:asciiTheme="majorBidi" w:hAnsiTheme="majorBidi" w:cstheme="majorBidi"/>
          <w:sz w:val="30"/>
          <w:szCs w:val="30"/>
          <w:cs/>
        </w:rPr>
        <w:t>ที่ใช้ในการประมาณการที่อาจมี</w:t>
      </w:r>
      <w:r w:rsidRPr="00CB72A3">
        <w:rPr>
          <w:rFonts w:asciiTheme="majorBidi" w:hAnsiTheme="majorBidi" w:cstheme="majorBidi"/>
          <w:sz w:val="30"/>
          <w:szCs w:val="30"/>
          <w:cs/>
        </w:rPr>
        <w:t>ความไม่แน่นอน</w:t>
      </w:r>
      <w:r w:rsidR="00572AF8" w:rsidRPr="00CB72A3">
        <w:rPr>
          <w:rFonts w:asciiTheme="majorBidi" w:hAnsiTheme="majorBidi" w:cstheme="majorBidi"/>
          <w:sz w:val="30"/>
          <w:szCs w:val="30"/>
          <w:cs/>
        </w:rPr>
        <w:t>นั้นไม่แตกต่างจากที่ได้อธิบายไว้ใน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CB72A3">
        <w:rPr>
          <w:rFonts w:asciiTheme="majorBidi" w:hAnsiTheme="majorBidi" w:cstheme="majorBidi"/>
          <w:sz w:val="30"/>
          <w:szCs w:val="30"/>
        </w:rPr>
        <w:t xml:space="preserve">31 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A41B30" w:rsidRPr="00CB72A3">
        <w:rPr>
          <w:rFonts w:asciiTheme="majorBidi" w:hAnsiTheme="majorBidi" w:cstheme="majorBidi"/>
          <w:sz w:val="30"/>
          <w:szCs w:val="30"/>
        </w:rPr>
        <w:t>256</w:t>
      </w:r>
      <w:r w:rsidR="00E8774B">
        <w:rPr>
          <w:rFonts w:asciiTheme="majorBidi" w:hAnsiTheme="majorBidi" w:cstheme="majorBidi"/>
          <w:sz w:val="30"/>
          <w:szCs w:val="30"/>
        </w:rPr>
        <w:t>8</w:t>
      </w:r>
      <w:r w:rsidR="00FF7428" w:rsidRPr="00CB72A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000B65" w14:textId="77777777" w:rsidR="00025190" w:rsidRPr="00CB72A3" w:rsidRDefault="000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09B29B6" w14:textId="3EC2C4AE" w:rsidR="003E6A5C" w:rsidRPr="00CB72A3" w:rsidRDefault="005C3AAC" w:rsidP="00D1155B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2</w:t>
      </w:r>
      <w:r w:rsidR="00B91DCD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ab/>
      </w:r>
      <w:r w:rsidR="009172C3" w:rsidRPr="00CB72A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7B9BF392" w14:textId="77777777" w:rsidR="008F16F0" w:rsidRDefault="008F16F0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981"/>
        <w:gridCol w:w="279"/>
        <w:gridCol w:w="972"/>
        <w:gridCol w:w="270"/>
        <w:gridCol w:w="990"/>
        <w:gridCol w:w="270"/>
        <w:gridCol w:w="981"/>
      </w:tblGrid>
      <w:tr w:rsidR="00215B10" w:rsidRPr="00CB72A3" w14:paraId="358E259B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F48290D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32" w:type="dxa"/>
            <w:gridSpan w:val="3"/>
          </w:tcPr>
          <w:p w14:paraId="4E5BA68C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D1125FF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241" w:type="dxa"/>
            <w:gridSpan w:val="3"/>
          </w:tcPr>
          <w:p w14:paraId="05EB7903" w14:textId="77777777" w:rsidR="00215B10" w:rsidRPr="00CB72A3" w:rsidRDefault="00215B10" w:rsidP="00745267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15B10" w:rsidRPr="00CB72A3" w14:paraId="2FB47012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29458A05" w14:textId="60015888" w:rsidR="00215B10" w:rsidRPr="00CB72A3" w:rsidRDefault="00E8774B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</w:rPr>
              <w:t>30</w:t>
            </w:r>
            <w:r w:rsidRPr="0025555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81" w:type="dxa"/>
          </w:tcPr>
          <w:p w14:paraId="6BCCAC11" w14:textId="229794DF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77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25F2089B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72" w:type="dxa"/>
          </w:tcPr>
          <w:p w14:paraId="5140E2AC" w14:textId="5067E969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77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44BB73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7F1E3" w14:textId="61DAAC64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774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B675366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81" w:type="dxa"/>
          </w:tcPr>
          <w:p w14:paraId="75F76A43" w14:textId="3144BA6A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8774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15B10" w:rsidRPr="00CB72A3" w14:paraId="3610EF28" w14:textId="77777777" w:rsidTr="00745267">
        <w:trPr>
          <w:cantSplit/>
          <w:trHeight w:hRule="exact" w:val="374"/>
          <w:tblHeader/>
        </w:trPr>
        <w:tc>
          <w:tcPr>
            <w:tcW w:w="4410" w:type="dxa"/>
          </w:tcPr>
          <w:p w14:paraId="383C3363" w14:textId="77777777" w:rsidR="00215B10" w:rsidRPr="00CB72A3" w:rsidRDefault="00215B10" w:rsidP="0074526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9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743" w:type="dxa"/>
            <w:gridSpan w:val="7"/>
          </w:tcPr>
          <w:p w14:paraId="788C366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B10" w:rsidRPr="00CB72A3" w14:paraId="4F3DBB0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2B3993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7F0A8C7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2BC23EC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</w:tcPr>
          <w:p w14:paraId="16BAFB77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DB8D5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88A7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59F5A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</w:tcPr>
          <w:p w14:paraId="3CDEED2D" w14:textId="77777777" w:rsidR="00215B10" w:rsidRPr="00CB72A3" w:rsidRDefault="00215B10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60814" w:rsidRPr="00CB72A3" w14:paraId="0AFBFB6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E3BDF2C" w14:textId="77777777" w:rsidR="00660814" w:rsidRPr="00CB72A3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81" w:type="dxa"/>
          </w:tcPr>
          <w:p w14:paraId="29ED4B3D" w14:textId="1581E96F" w:rsidR="00660814" w:rsidRPr="00CB72A3" w:rsidRDefault="00D3644A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235,073</w:t>
            </w:r>
          </w:p>
        </w:tc>
        <w:tc>
          <w:tcPr>
            <w:tcW w:w="279" w:type="dxa"/>
          </w:tcPr>
          <w:p w14:paraId="0F6C3C1A" w14:textId="77777777" w:rsidR="00660814" w:rsidRPr="00CB72A3" w:rsidRDefault="00660814" w:rsidP="00660814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64A7C39" w14:textId="39F29F17" w:rsidR="00660814" w:rsidRPr="00CB72A3" w:rsidRDefault="00660814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269,627</w:t>
            </w:r>
          </w:p>
        </w:tc>
        <w:tc>
          <w:tcPr>
            <w:tcW w:w="270" w:type="dxa"/>
          </w:tcPr>
          <w:p w14:paraId="328C7B30" w14:textId="77777777" w:rsidR="00660814" w:rsidRPr="00CB72A3" w:rsidRDefault="00660814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25EAA2B" w14:textId="4DAC09C8" w:rsidR="00660814" w:rsidRPr="00CB72A3" w:rsidRDefault="00D3644A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235,073</w:t>
            </w:r>
          </w:p>
        </w:tc>
        <w:tc>
          <w:tcPr>
            <w:tcW w:w="270" w:type="dxa"/>
          </w:tcPr>
          <w:p w14:paraId="14B30346" w14:textId="77777777" w:rsidR="00660814" w:rsidRPr="00CB72A3" w:rsidRDefault="00660814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9A8942B" w14:textId="77777777" w:rsidR="00660814" w:rsidRPr="00CE17F9" w:rsidRDefault="00660814" w:rsidP="00660814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17F9">
              <w:rPr>
                <w:rFonts w:ascii="Angsana New" w:hAnsi="Angsana New"/>
                <w:sz w:val="30"/>
                <w:szCs w:val="30"/>
                <w:lang w:val="en-US"/>
              </w:rPr>
              <w:t>269,</w:t>
            </w:r>
            <w:r w:rsidRPr="006608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  <w:p w14:paraId="32914B21" w14:textId="20479916" w:rsidR="00660814" w:rsidRPr="00CB72A3" w:rsidRDefault="00660814" w:rsidP="00660814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644A" w:rsidRPr="00CB72A3" w14:paraId="385607A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5ACB83B" w14:textId="467291C6" w:rsidR="00D3644A" w:rsidRPr="00CB72A3" w:rsidRDefault="00D3644A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3E247830" w14:textId="262CDA8A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1,257</w:t>
            </w:r>
          </w:p>
        </w:tc>
        <w:tc>
          <w:tcPr>
            <w:tcW w:w="279" w:type="dxa"/>
          </w:tcPr>
          <w:p w14:paraId="1823B197" w14:textId="77777777" w:rsidR="00D3644A" w:rsidRPr="00CB72A3" w:rsidRDefault="00D3644A" w:rsidP="00385D5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2C60B3C4" w14:textId="43270DE4" w:rsidR="00D3644A" w:rsidRPr="00D3644A" w:rsidRDefault="00D3644A" w:rsidP="004C6C04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DD2BBD" w14:textId="77777777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3E3BAB8" w14:textId="484F0A1C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3644A">
              <w:rPr>
                <w:rFonts w:ascii="Angsana New" w:hAnsi="Angsana New"/>
                <w:sz w:val="30"/>
                <w:szCs w:val="30"/>
                <w:lang w:val="en-US"/>
              </w:rPr>
              <w:t>1,257</w:t>
            </w:r>
          </w:p>
        </w:tc>
        <w:tc>
          <w:tcPr>
            <w:tcW w:w="270" w:type="dxa"/>
          </w:tcPr>
          <w:p w14:paraId="527EDC24" w14:textId="77777777" w:rsidR="00D3644A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7D02CDD" w14:textId="7C12727A" w:rsidR="00D3644A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3644A" w:rsidRPr="00CB72A3" w14:paraId="00F378AF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7717F8B" w14:textId="56119874" w:rsidR="00D3644A" w:rsidRPr="00CB72A3" w:rsidRDefault="00D3644A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1" w:type="dxa"/>
          </w:tcPr>
          <w:p w14:paraId="3836CF76" w14:textId="21C8AA2A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9" w:type="dxa"/>
          </w:tcPr>
          <w:p w14:paraId="29C1C526" w14:textId="77777777" w:rsidR="00D3644A" w:rsidRPr="00CB72A3" w:rsidRDefault="00D3644A" w:rsidP="00385D5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B51022" w14:textId="4C4CB2F4" w:rsidR="00D3644A" w:rsidRPr="00D3644A" w:rsidRDefault="00D3644A" w:rsidP="004C6C04">
            <w:pPr>
              <w:pStyle w:val="30"/>
              <w:tabs>
                <w:tab w:val="clear" w:pos="360"/>
                <w:tab w:val="clear" w:pos="720"/>
                <w:tab w:val="decimal" w:pos="5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38AD37" w14:textId="77777777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5359C7AF" w14:textId="4ADE09B4" w:rsidR="00D3644A" w:rsidRP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364E60F7" w14:textId="77777777" w:rsidR="00D3644A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77EAACC8" w14:textId="6ABEB871" w:rsidR="00D3644A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85D5E" w:rsidRPr="00CB72A3" w14:paraId="1BEFB46A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FE81353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1" w:type="dxa"/>
          </w:tcPr>
          <w:p w14:paraId="053A5BD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AE2880C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4F8A03A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BA3E6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FFA075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82E0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D09CC4F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049DF2FB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5E90572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81" w:type="dxa"/>
          </w:tcPr>
          <w:p w14:paraId="6782D66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2169290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5A56EC8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BD80E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8066FF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A03097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18FCC51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332B94E2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A7F3976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CB72A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1" w:type="dxa"/>
          </w:tcPr>
          <w:p w14:paraId="3DCC44A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6071D07E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0958633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E30EF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07C21FB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D470D8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69DF361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12A3E21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9FB6B3C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981" w:type="dxa"/>
          </w:tcPr>
          <w:p w14:paraId="2D4D9B10" w14:textId="0543F72E" w:rsidR="00385D5E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15,879</w:t>
            </w:r>
          </w:p>
        </w:tc>
        <w:tc>
          <w:tcPr>
            <w:tcW w:w="279" w:type="dxa"/>
          </w:tcPr>
          <w:p w14:paraId="15428C7B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5141217" w14:textId="033424BC" w:rsidR="00385D5E" w:rsidRPr="00CB72A3" w:rsidRDefault="00660814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13,959</w:t>
            </w:r>
          </w:p>
        </w:tc>
        <w:tc>
          <w:tcPr>
            <w:tcW w:w="270" w:type="dxa"/>
          </w:tcPr>
          <w:p w14:paraId="5E06DA2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EC66FB" w14:textId="6303CB9B" w:rsidR="00385D5E" w:rsidRPr="00CB72A3" w:rsidRDefault="00D3644A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15,879</w:t>
            </w:r>
          </w:p>
        </w:tc>
        <w:tc>
          <w:tcPr>
            <w:tcW w:w="270" w:type="dxa"/>
          </w:tcPr>
          <w:p w14:paraId="53379056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5A91554" w14:textId="7042F4A1" w:rsidR="00385D5E" w:rsidRPr="00CB72A3" w:rsidRDefault="00660814" w:rsidP="00385D5E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13,959</w:t>
            </w:r>
          </w:p>
        </w:tc>
      </w:tr>
      <w:tr w:rsidR="00385D5E" w:rsidRPr="00CB72A3" w14:paraId="55EFB5FF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424D356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CC5B52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51D7FA6E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65AF3D2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C9F04A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41408A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F9D746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16870C4D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85D5E" w:rsidRPr="00CB72A3" w14:paraId="0E88DAF6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6825D12D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81" w:type="dxa"/>
          </w:tcPr>
          <w:p w14:paraId="0DD6878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7A197019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3CEE622C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390BD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7876F53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31C69C8B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2B704EB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85D5E" w:rsidRPr="00CB72A3" w14:paraId="3B09B69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3344DB58" w14:textId="77777777" w:rsidR="00385D5E" w:rsidRPr="00CB72A3" w:rsidRDefault="00385D5E" w:rsidP="0038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รายได้จากการขายไฟฟ้าและไอน้ำที่ได้จาก</w:t>
            </w:r>
          </w:p>
        </w:tc>
        <w:tc>
          <w:tcPr>
            <w:tcW w:w="981" w:type="dxa"/>
          </w:tcPr>
          <w:p w14:paraId="739F9FD9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dxa"/>
          </w:tcPr>
          <w:p w14:paraId="4DC442B7" w14:textId="77777777" w:rsidR="00385D5E" w:rsidRPr="00CB72A3" w:rsidRDefault="00385D5E" w:rsidP="00385D5E">
            <w:pPr>
              <w:pStyle w:val="a3"/>
              <w:tabs>
                <w:tab w:val="decimal" w:pos="704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403C1F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4F62B5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48A6D88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98C197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4786C4" w14:textId="77777777" w:rsidR="00385D5E" w:rsidRPr="00CB72A3" w:rsidRDefault="00385D5E" w:rsidP="00385D5E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3644A" w:rsidRPr="00CB72A3" w14:paraId="68422E43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7EAD9657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2F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F02F2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กระบวนการผลิต</w:t>
            </w:r>
          </w:p>
        </w:tc>
        <w:tc>
          <w:tcPr>
            <w:tcW w:w="981" w:type="dxa"/>
          </w:tcPr>
          <w:p w14:paraId="646D7440" w14:textId="3ABD9DF1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118,031</w:t>
            </w:r>
          </w:p>
        </w:tc>
        <w:tc>
          <w:tcPr>
            <w:tcW w:w="279" w:type="dxa"/>
          </w:tcPr>
          <w:p w14:paraId="5611A3C6" w14:textId="77777777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DC4CBAD" w14:textId="29F3A144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140,223</w:t>
            </w:r>
          </w:p>
        </w:tc>
        <w:tc>
          <w:tcPr>
            <w:tcW w:w="270" w:type="dxa"/>
          </w:tcPr>
          <w:p w14:paraId="01C6A982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6184DE" w14:textId="1B942BCB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118,031</w:t>
            </w:r>
          </w:p>
        </w:tc>
        <w:tc>
          <w:tcPr>
            <w:tcW w:w="270" w:type="dxa"/>
          </w:tcPr>
          <w:p w14:paraId="61330BAB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E5399DA" w14:textId="641C71C5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140,223</w:t>
            </w:r>
          </w:p>
        </w:tc>
      </w:tr>
      <w:tr w:rsidR="00D3644A" w:rsidRPr="00CB72A3" w14:paraId="6978416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DF5BA19" w14:textId="79DB5AF0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66F1314A" w14:textId="1760E87E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6,683</w:t>
            </w:r>
          </w:p>
        </w:tc>
        <w:tc>
          <w:tcPr>
            <w:tcW w:w="279" w:type="dxa"/>
          </w:tcPr>
          <w:p w14:paraId="4DFCC66A" w14:textId="77777777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</w:tcPr>
          <w:p w14:paraId="7554A4E0" w14:textId="027E7A36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13,682</w:t>
            </w:r>
          </w:p>
        </w:tc>
        <w:tc>
          <w:tcPr>
            <w:tcW w:w="270" w:type="dxa"/>
          </w:tcPr>
          <w:p w14:paraId="4B461372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64CFCF" w14:textId="1CFB0F67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D3644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6,683</w:t>
            </w:r>
          </w:p>
        </w:tc>
        <w:tc>
          <w:tcPr>
            <w:tcW w:w="270" w:type="dxa"/>
          </w:tcPr>
          <w:p w14:paraId="68851868" w14:textId="77777777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1181"/>
              </w:tabs>
              <w:ind w:left="-108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5063050" w14:textId="32458967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13,682</w:t>
            </w:r>
          </w:p>
        </w:tc>
      </w:tr>
      <w:tr w:rsidR="00D3644A" w:rsidRPr="00CB72A3" w14:paraId="6422F8A4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1EA2E76" w14:textId="3A6D52AD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ค่าใช้จ่ายที่เรียกเก็บไปยังกิจการที่เกี่ยวข้องกัน</w:t>
            </w:r>
          </w:p>
        </w:tc>
        <w:tc>
          <w:tcPr>
            <w:tcW w:w="981" w:type="dxa"/>
          </w:tcPr>
          <w:p w14:paraId="1005156D" w14:textId="7BC3D740" w:rsidR="00D3644A" w:rsidRPr="001C4315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2,118</w:t>
            </w:r>
          </w:p>
        </w:tc>
        <w:tc>
          <w:tcPr>
            <w:tcW w:w="279" w:type="dxa"/>
          </w:tcPr>
          <w:p w14:paraId="2E139EB0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1BB973C" w14:textId="49230830" w:rsidR="00D3644A" w:rsidRPr="001D4F0A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</w:tcPr>
          <w:p w14:paraId="54A5B5B5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38C395" w14:textId="6DB15C85" w:rsidR="00D3644A" w:rsidRPr="001C4315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2,118</w:t>
            </w:r>
          </w:p>
        </w:tc>
        <w:tc>
          <w:tcPr>
            <w:tcW w:w="270" w:type="dxa"/>
          </w:tcPr>
          <w:p w14:paraId="40B41B5F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88AE93F" w14:textId="30B51168" w:rsidR="00D3644A" w:rsidRPr="001D4F0A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D3644A" w:rsidRPr="00CB72A3" w14:paraId="0671E3C5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45730708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81" w:type="dxa"/>
          </w:tcPr>
          <w:p w14:paraId="68E19139" w14:textId="2325BC45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12,722</w:t>
            </w:r>
          </w:p>
        </w:tc>
        <w:tc>
          <w:tcPr>
            <w:tcW w:w="279" w:type="dxa"/>
          </w:tcPr>
          <w:p w14:paraId="308D3750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48FB85A" w14:textId="5FFDF779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1,698,299</w:t>
            </w:r>
          </w:p>
        </w:tc>
        <w:tc>
          <w:tcPr>
            <w:tcW w:w="270" w:type="dxa"/>
          </w:tcPr>
          <w:p w14:paraId="08A028B2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5D988" w14:textId="5944DD92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12,722</w:t>
            </w:r>
          </w:p>
        </w:tc>
        <w:tc>
          <w:tcPr>
            <w:tcW w:w="270" w:type="dxa"/>
          </w:tcPr>
          <w:p w14:paraId="29B6F7F8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53BC76" w14:textId="2D698638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1,698,299</w:t>
            </w:r>
          </w:p>
        </w:tc>
      </w:tr>
      <w:tr w:rsidR="00D3644A" w:rsidRPr="00CB72A3" w14:paraId="08F9E210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226BE110" w14:textId="47D08496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31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ค่าบริการเรียกเก็บจากกิจการที่เกี่ยวข้องกัน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981" w:type="dxa"/>
          </w:tcPr>
          <w:p w14:paraId="1FA5D52B" w14:textId="79B46D04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41,833</w:t>
            </w:r>
          </w:p>
        </w:tc>
        <w:tc>
          <w:tcPr>
            <w:tcW w:w="279" w:type="dxa"/>
          </w:tcPr>
          <w:p w14:paraId="37EF93FF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7D0D76C3" w14:textId="2D0BCC3A" w:rsid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42,126</w:t>
            </w:r>
          </w:p>
        </w:tc>
        <w:tc>
          <w:tcPr>
            <w:tcW w:w="270" w:type="dxa"/>
          </w:tcPr>
          <w:p w14:paraId="08920630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040FEA" w14:textId="57918566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41,833</w:t>
            </w:r>
          </w:p>
        </w:tc>
        <w:tc>
          <w:tcPr>
            <w:tcW w:w="270" w:type="dxa"/>
          </w:tcPr>
          <w:p w14:paraId="67E371DA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939CFA" w14:textId="444ED81A" w:rsidR="00D3644A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42,126</w:t>
            </w:r>
          </w:p>
        </w:tc>
      </w:tr>
      <w:tr w:rsidR="00D3644A" w:rsidRPr="00CB72A3" w14:paraId="0A19349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5A3BBB6E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ค่าใช้จ่ายที่เรียกเก็บจากกิจการที่เกี่ยวข้องกัน</w:t>
            </w:r>
          </w:p>
        </w:tc>
        <w:tc>
          <w:tcPr>
            <w:tcW w:w="981" w:type="dxa"/>
          </w:tcPr>
          <w:p w14:paraId="40925403" w14:textId="19C73D5F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3,607</w:t>
            </w:r>
          </w:p>
        </w:tc>
        <w:tc>
          <w:tcPr>
            <w:tcW w:w="279" w:type="dxa"/>
          </w:tcPr>
          <w:p w14:paraId="48ADC3E4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4D40E2A3" w14:textId="38A69CCB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0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5,564</w:t>
            </w:r>
          </w:p>
        </w:tc>
        <w:tc>
          <w:tcPr>
            <w:tcW w:w="270" w:type="dxa"/>
          </w:tcPr>
          <w:p w14:paraId="4D4354C4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7BCF8" w14:textId="7A351C1D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3,607</w:t>
            </w:r>
          </w:p>
        </w:tc>
        <w:tc>
          <w:tcPr>
            <w:tcW w:w="270" w:type="dxa"/>
          </w:tcPr>
          <w:p w14:paraId="48B940CC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5F7AFA0" w14:textId="1FC53B68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563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5,564</w:t>
            </w:r>
          </w:p>
        </w:tc>
      </w:tr>
      <w:tr w:rsidR="00D3644A" w:rsidRPr="00CB72A3" w14:paraId="358C83CE" w14:textId="77777777" w:rsidTr="00745267">
        <w:trPr>
          <w:cantSplit/>
          <w:trHeight w:hRule="exact" w:val="374"/>
        </w:trPr>
        <w:tc>
          <w:tcPr>
            <w:tcW w:w="4410" w:type="dxa"/>
          </w:tcPr>
          <w:p w14:paraId="04043A50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981" w:type="dxa"/>
          </w:tcPr>
          <w:p w14:paraId="313DC948" w14:textId="0B8A365D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27,532</w:t>
            </w:r>
          </w:p>
        </w:tc>
        <w:tc>
          <w:tcPr>
            <w:tcW w:w="279" w:type="dxa"/>
          </w:tcPr>
          <w:p w14:paraId="2A5FAE2B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33A96763" w14:textId="6AD9FBC6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27,998</w:t>
            </w:r>
          </w:p>
        </w:tc>
        <w:tc>
          <w:tcPr>
            <w:tcW w:w="270" w:type="dxa"/>
          </w:tcPr>
          <w:p w14:paraId="04F00A8C" w14:textId="77777777" w:rsidR="00D3644A" w:rsidRPr="00CB72A3" w:rsidRDefault="00D3644A" w:rsidP="00D3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D15E93" w14:textId="0954078F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27,532</w:t>
            </w:r>
          </w:p>
        </w:tc>
        <w:tc>
          <w:tcPr>
            <w:tcW w:w="270" w:type="dxa"/>
          </w:tcPr>
          <w:p w14:paraId="0625EC59" w14:textId="77777777" w:rsidR="00D3644A" w:rsidRPr="00CB72A3" w:rsidRDefault="00D3644A" w:rsidP="00D3644A">
            <w:pPr>
              <w:tabs>
                <w:tab w:val="clear" w:pos="680"/>
                <w:tab w:val="clear" w:pos="907"/>
                <w:tab w:val="decimal" w:pos="702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B59F" w14:textId="6C84D613" w:rsidR="00D3644A" w:rsidRPr="00CB72A3" w:rsidRDefault="00D3644A" w:rsidP="00D3644A">
            <w:pPr>
              <w:pStyle w:val="30"/>
              <w:tabs>
                <w:tab w:val="clear" w:pos="360"/>
                <w:tab w:val="clear" w:pos="720"/>
                <w:tab w:val="decimal" w:pos="707"/>
              </w:tabs>
              <w:ind w:left="-108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2F5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27,998</w:t>
            </w:r>
          </w:p>
        </w:tc>
      </w:tr>
    </w:tbl>
    <w:p w14:paraId="29D5A88F" w14:textId="1F360B84" w:rsidR="00064FC3" w:rsidRDefault="00064FC3" w:rsidP="005C3AAC">
      <w:pPr>
        <w:spacing w:line="240" w:lineRule="auto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18BCD4A2" w14:textId="69120D95" w:rsidR="00665D30" w:rsidRDefault="00064FC3" w:rsidP="00064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9F0DA7C" w14:textId="45E4643F" w:rsidR="00F4336B" w:rsidRPr="00B32202" w:rsidRDefault="003E6A5C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32202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6C00A9" w:rsidRPr="00B32202">
        <w:rPr>
          <w:rFonts w:asciiTheme="majorBidi" w:hAnsiTheme="majorBidi" w:cstheme="majorBidi"/>
          <w:sz w:val="30"/>
          <w:szCs w:val="30"/>
          <w:cs/>
        </w:rPr>
        <w:t>กับ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F4336B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660814" w:rsidRPr="004A24EA">
        <w:rPr>
          <w:rFonts w:ascii="Angsana New" w:hAnsi="Angsana New"/>
          <w:sz w:val="30"/>
          <w:szCs w:val="30"/>
        </w:rPr>
        <w:t>30</w:t>
      </w:r>
      <w:r w:rsidR="00660814" w:rsidRPr="00A41B30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60814">
        <w:rPr>
          <w:rFonts w:ascii="Angsana New" w:hAnsi="Angsana New"/>
          <w:sz w:val="30"/>
          <w:szCs w:val="30"/>
        </w:rPr>
        <w:t xml:space="preserve"> </w:t>
      </w:r>
      <w:r w:rsidR="004A24EA" w:rsidRPr="00B32202">
        <w:rPr>
          <w:rFonts w:asciiTheme="majorBidi" w:hAnsiTheme="majorBidi" w:cstheme="majorBidi"/>
          <w:sz w:val="30"/>
          <w:szCs w:val="30"/>
        </w:rPr>
        <w:t>256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A41B30" w:rsidRPr="00B32202">
        <w:rPr>
          <w:rFonts w:asciiTheme="majorBidi" w:hAnsiTheme="majorBidi" w:cstheme="majorBidi"/>
          <w:sz w:val="30"/>
          <w:szCs w:val="30"/>
        </w:rPr>
        <w:t xml:space="preserve"> 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F16F0" w:rsidRPr="00B32202">
        <w:rPr>
          <w:rFonts w:asciiTheme="majorBidi" w:hAnsiTheme="majorBidi" w:cstheme="majorBidi"/>
          <w:sz w:val="30"/>
          <w:szCs w:val="30"/>
        </w:rPr>
        <w:t>31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8F16F0" w:rsidRPr="00B32202">
        <w:rPr>
          <w:rFonts w:asciiTheme="majorBidi" w:hAnsiTheme="majorBidi" w:cstheme="majorBidi"/>
          <w:sz w:val="30"/>
          <w:szCs w:val="30"/>
        </w:rPr>
        <w:t>25</w:t>
      </w:r>
      <w:r w:rsidR="004A24EA" w:rsidRPr="00B32202">
        <w:rPr>
          <w:rFonts w:asciiTheme="majorBidi" w:hAnsiTheme="majorBidi" w:cstheme="majorBidi"/>
          <w:sz w:val="30"/>
          <w:szCs w:val="30"/>
        </w:rPr>
        <w:t>6</w:t>
      </w:r>
      <w:r w:rsidR="00660814">
        <w:rPr>
          <w:rFonts w:asciiTheme="majorBidi" w:hAnsiTheme="majorBidi" w:cstheme="majorBidi"/>
          <w:sz w:val="30"/>
          <w:szCs w:val="30"/>
        </w:rPr>
        <w:t>8</w:t>
      </w:r>
      <w:r w:rsidR="008F16F0" w:rsidRPr="00B322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336B" w:rsidRPr="00B3220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7FA9CD8" w14:textId="77777777" w:rsidR="00E03B6D" w:rsidRPr="00B32202" w:rsidRDefault="00E03B6D" w:rsidP="00B32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70"/>
        <w:gridCol w:w="1083"/>
        <w:gridCol w:w="270"/>
        <w:gridCol w:w="1077"/>
        <w:gridCol w:w="253"/>
        <w:gridCol w:w="1096"/>
      </w:tblGrid>
      <w:tr w:rsidR="00076626" w:rsidRPr="00B32202" w14:paraId="56417E35" w14:textId="77777777" w:rsidTr="00AE5D94">
        <w:trPr>
          <w:tblHeader/>
        </w:trPr>
        <w:tc>
          <w:tcPr>
            <w:tcW w:w="2206" w:type="pct"/>
          </w:tcPr>
          <w:p w14:paraId="045FBD20" w14:textId="77777777" w:rsidR="003E6A5C" w:rsidRPr="00B32202" w:rsidRDefault="003E6A5C" w:rsidP="008F16F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67E72002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B32202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7" w:type="pct"/>
          </w:tcPr>
          <w:p w14:paraId="28C3CD16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2" w:type="pct"/>
            <w:gridSpan w:val="3"/>
          </w:tcPr>
          <w:p w14:paraId="7A9F8F18" w14:textId="77777777" w:rsidR="003E6A5C" w:rsidRPr="00B32202" w:rsidRDefault="003E6A5C" w:rsidP="008F1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60814" w:rsidRPr="00B32202" w14:paraId="15389BEA" w14:textId="77777777" w:rsidTr="00AE5D94">
        <w:trPr>
          <w:tblHeader/>
        </w:trPr>
        <w:tc>
          <w:tcPr>
            <w:tcW w:w="2206" w:type="pct"/>
          </w:tcPr>
          <w:p w14:paraId="2993A61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056F32E" w14:textId="4ACE09E3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</w:tcPr>
          <w:p w14:paraId="42BC021A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1A989D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7" w:type="pct"/>
          </w:tcPr>
          <w:p w14:paraId="2019FA9D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1FB01607" w14:textId="006533A3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5558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255558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5555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" w:type="pct"/>
          </w:tcPr>
          <w:p w14:paraId="4149DED6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49F69ED8" w14:textId="0AF38056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60814" w:rsidRPr="00B32202" w14:paraId="4CEDFA1D" w14:textId="77777777" w:rsidTr="00AE5D94">
        <w:trPr>
          <w:tblHeader/>
        </w:trPr>
        <w:tc>
          <w:tcPr>
            <w:tcW w:w="2206" w:type="pct"/>
          </w:tcPr>
          <w:p w14:paraId="37C2128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2B4CEF67" w14:textId="233E98F6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418904A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846A63" w14:textId="25025494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7" w:type="pct"/>
          </w:tcPr>
          <w:p w14:paraId="32F22B23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6DA905" w14:textId="1CF49333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7CF9ED58" w14:textId="77777777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134294" w14:textId="74EC0309" w:rsidR="00660814" w:rsidRPr="00B32202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2202">
              <w:rPr>
                <w:rFonts w:ascii="Angsana New" w:hAnsi="Angsana New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</w:tr>
      <w:tr w:rsidR="00B32202" w:rsidRPr="00B32202" w14:paraId="1506075B" w14:textId="77777777" w:rsidTr="007139B7">
        <w:trPr>
          <w:tblHeader/>
        </w:trPr>
        <w:tc>
          <w:tcPr>
            <w:tcW w:w="2206" w:type="pct"/>
          </w:tcPr>
          <w:p w14:paraId="60A0F5E9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1A06E182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32202" w:rsidRPr="00B32202" w14:paraId="55CB10F0" w14:textId="77777777" w:rsidTr="007139B7">
        <w:tc>
          <w:tcPr>
            <w:tcW w:w="2206" w:type="pct"/>
          </w:tcPr>
          <w:p w14:paraId="2354DA58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322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4" w:type="pct"/>
            <w:gridSpan w:val="7"/>
          </w:tcPr>
          <w:p w14:paraId="094922DC" w14:textId="77777777" w:rsidR="00B32202" w:rsidRPr="00B32202" w:rsidRDefault="00B32202" w:rsidP="00B322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60814" w:rsidRPr="00B32202" w14:paraId="4016BA97" w14:textId="77777777" w:rsidTr="00AE5D94">
        <w:tc>
          <w:tcPr>
            <w:tcW w:w="2206" w:type="pct"/>
          </w:tcPr>
          <w:p w14:paraId="6A5597CF" w14:textId="7777777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</w:rPr>
            </w:pPr>
            <w:r w:rsidRPr="00B3220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70ADCB1F" w14:textId="0FD72560" w:rsidR="00660814" w:rsidRPr="00B32202" w:rsidRDefault="00D3644A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76,164</w:t>
            </w:r>
          </w:p>
        </w:tc>
        <w:tc>
          <w:tcPr>
            <w:tcW w:w="147" w:type="pct"/>
            <w:vAlign w:val="bottom"/>
          </w:tcPr>
          <w:p w14:paraId="565645D1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C14FF2" w14:textId="1637325A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0124DBC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E0FDAC5" w14:textId="3B0351DC" w:rsidR="00660814" w:rsidRPr="00B32202" w:rsidRDefault="00D3644A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76,164</w:t>
            </w:r>
          </w:p>
        </w:tc>
        <w:tc>
          <w:tcPr>
            <w:tcW w:w="138" w:type="pct"/>
            <w:vAlign w:val="bottom"/>
          </w:tcPr>
          <w:p w14:paraId="4148BF56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1EE130B8" w14:textId="448C990D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95,479</w:t>
            </w:r>
          </w:p>
        </w:tc>
      </w:tr>
      <w:tr w:rsidR="00660814" w:rsidRPr="00B32202" w14:paraId="453DE341" w14:textId="77777777" w:rsidTr="00AE5D94">
        <w:tc>
          <w:tcPr>
            <w:tcW w:w="2206" w:type="pct"/>
          </w:tcPr>
          <w:p w14:paraId="43BE5E6B" w14:textId="112FB5E5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3220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938F646" w14:textId="4BC180E8" w:rsidR="00660814" w:rsidRPr="00B32202" w:rsidRDefault="00D3644A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94CDF9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52B00AC" w14:textId="5963D436" w:rsidR="00660814" w:rsidRPr="00B32202" w:rsidRDefault="00660814" w:rsidP="00660814">
            <w:pPr>
              <w:pStyle w:val="a3"/>
              <w:tabs>
                <w:tab w:val="decimal" w:pos="61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DC58546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2D96B083" w14:textId="09683A7E" w:rsidR="00660814" w:rsidRPr="004C6C04" w:rsidRDefault="00D3644A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C6C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8FE6284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2161C06" w14:textId="69379691" w:rsidR="00660814" w:rsidRPr="00B32202" w:rsidRDefault="00660814" w:rsidP="003B1028">
            <w:pPr>
              <w:pStyle w:val="a3"/>
              <w:tabs>
                <w:tab w:val="decimal" w:pos="630"/>
              </w:tabs>
              <w:ind w:left="-270" w:right="-108" w:firstLine="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60814" w:rsidRPr="00B32202" w14:paraId="79850B0E" w14:textId="77777777" w:rsidTr="00AE5D94">
        <w:tc>
          <w:tcPr>
            <w:tcW w:w="2206" w:type="pct"/>
          </w:tcPr>
          <w:p w14:paraId="2D8CB1F9" w14:textId="092029C7" w:rsidR="00660814" w:rsidRPr="00B32202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22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9946804" w14:textId="007BD2C1" w:rsidR="00660814" w:rsidRPr="00B32202" w:rsidRDefault="00D3644A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76,164</w:t>
            </w:r>
          </w:p>
        </w:tc>
        <w:tc>
          <w:tcPr>
            <w:tcW w:w="147" w:type="pct"/>
          </w:tcPr>
          <w:p w14:paraId="1D67162B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CA2E00" w14:textId="1DAFEC4E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  <w:tc>
          <w:tcPr>
            <w:tcW w:w="147" w:type="pct"/>
            <w:vAlign w:val="bottom"/>
          </w:tcPr>
          <w:p w14:paraId="655384EF" w14:textId="77777777" w:rsidR="00660814" w:rsidRPr="00B32202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FBF98" w14:textId="61AFD07C" w:rsidR="00660814" w:rsidRPr="00B32202" w:rsidRDefault="00D3644A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76,164</w:t>
            </w:r>
          </w:p>
        </w:tc>
        <w:tc>
          <w:tcPr>
            <w:tcW w:w="138" w:type="pct"/>
          </w:tcPr>
          <w:p w14:paraId="6D0608A0" w14:textId="77777777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B85DD3C" w14:textId="2CEDB6E1" w:rsidR="00660814" w:rsidRPr="00B32202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95,479</w:t>
            </w:r>
          </w:p>
        </w:tc>
      </w:tr>
      <w:tr w:rsidR="0095122B" w:rsidRPr="00CB20B4" w14:paraId="4198331E" w14:textId="77777777" w:rsidTr="0095122B">
        <w:trPr>
          <w:trHeight w:hRule="exact" w:val="360"/>
        </w:trPr>
        <w:tc>
          <w:tcPr>
            <w:tcW w:w="2206" w:type="pct"/>
          </w:tcPr>
          <w:p w14:paraId="30BB320B" w14:textId="77777777" w:rsidR="0095122B" w:rsidRPr="00CB20B4" w:rsidRDefault="0095122B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87BA3D8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A4952C2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9F8CCA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8CFAC8E" w14:textId="77777777" w:rsidR="0095122B" w:rsidRPr="00CB20B4" w:rsidRDefault="0095122B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21BC2E5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7E106F9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579671CA" w14:textId="77777777" w:rsidR="0095122B" w:rsidRPr="00CB20B4" w:rsidRDefault="0095122B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0814" w:rsidRPr="00CB20B4" w14:paraId="0A3C0257" w14:textId="77777777" w:rsidTr="00E56DD1">
        <w:tc>
          <w:tcPr>
            <w:tcW w:w="2206" w:type="pct"/>
          </w:tcPr>
          <w:p w14:paraId="5D654793" w14:textId="68A5B69E" w:rsidR="00660814" w:rsidRPr="00CB20B4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636D9"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8" w:type="pct"/>
          </w:tcPr>
          <w:p w14:paraId="1177AB6C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6F7F99E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623002C1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6E69694" w14:textId="77777777" w:rsidR="00660814" w:rsidRPr="00CB20B4" w:rsidRDefault="00660814" w:rsidP="00660814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72B9E42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1F63126F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6C6F89A" w14:textId="77777777" w:rsidR="00660814" w:rsidRPr="00CB20B4" w:rsidRDefault="00660814" w:rsidP="00660814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1D03B85" w14:textId="77777777" w:rsidTr="00E56DD1">
        <w:tc>
          <w:tcPr>
            <w:tcW w:w="2206" w:type="pct"/>
          </w:tcPr>
          <w:p w14:paraId="6F46D6EF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</w:tcPr>
          <w:p w14:paraId="0BB094A6" w14:textId="2ADAFB9E" w:rsidR="00B22433" w:rsidRPr="00CB20B4" w:rsidRDefault="00B22433" w:rsidP="00CF515C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6,106</w:t>
            </w:r>
          </w:p>
        </w:tc>
        <w:tc>
          <w:tcPr>
            <w:tcW w:w="147" w:type="pct"/>
          </w:tcPr>
          <w:p w14:paraId="104367A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4ECC9EA" w14:textId="59BC7634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0B0AD1BB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91C9D7E" w14:textId="4E7A43F3" w:rsidR="00B22433" w:rsidRPr="00CB20B4" w:rsidRDefault="00B22433" w:rsidP="00B22433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6,106</w:t>
            </w:r>
          </w:p>
        </w:tc>
        <w:tc>
          <w:tcPr>
            <w:tcW w:w="138" w:type="pct"/>
          </w:tcPr>
          <w:p w14:paraId="19D2CB35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6CA8154" w14:textId="738D1E55" w:rsidR="00B22433" w:rsidRPr="00CB20B4" w:rsidRDefault="00B22433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27A4DCC4" w14:textId="77777777" w:rsidTr="00E56DD1">
        <w:tc>
          <w:tcPr>
            <w:tcW w:w="2206" w:type="pct"/>
          </w:tcPr>
          <w:p w14:paraId="0C884C83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EC0658" w14:textId="2DF3A767" w:rsidR="00B22433" w:rsidRPr="00CB20B4" w:rsidRDefault="00B22433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70BC461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1DAD92D" w14:textId="24873807" w:rsidR="00B22433" w:rsidRPr="00CB20B4" w:rsidRDefault="00B22433" w:rsidP="004C6C04">
            <w:pPr>
              <w:pStyle w:val="a3"/>
              <w:tabs>
                <w:tab w:val="decimal" w:pos="609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3CA329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3F03C13F" w14:textId="438DA53B" w:rsidR="00B22433" w:rsidRPr="00CB20B4" w:rsidRDefault="00B22433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</w:tcPr>
          <w:p w14:paraId="0E19581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D545745" w14:textId="0FAC76EA" w:rsidR="00B22433" w:rsidRPr="00CB20B4" w:rsidRDefault="00B22433" w:rsidP="00B22433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B22433" w:rsidRPr="00CB20B4" w14:paraId="35FABC1B" w14:textId="77777777" w:rsidTr="00E56DD1">
        <w:tc>
          <w:tcPr>
            <w:tcW w:w="2206" w:type="pct"/>
          </w:tcPr>
          <w:p w14:paraId="7AB617DA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6BDFF6E" w14:textId="7769ED6F" w:rsidR="00B22433" w:rsidRPr="00CB20B4" w:rsidRDefault="00B22433" w:rsidP="00B22433">
            <w:pPr>
              <w:pStyle w:val="a3"/>
              <w:tabs>
                <w:tab w:val="decimal" w:pos="880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6,106</w:t>
            </w:r>
          </w:p>
        </w:tc>
        <w:tc>
          <w:tcPr>
            <w:tcW w:w="147" w:type="pct"/>
          </w:tcPr>
          <w:p w14:paraId="31FCF4E8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04C28DE" w14:textId="4773626F" w:rsidR="00B22433" w:rsidRPr="00CB20B4" w:rsidRDefault="00B22433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  <w:tc>
          <w:tcPr>
            <w:tcW w:w="147" w:type="pct"/>
            <w:vAlign w:val="bottom"/>
          </w:tcPr>
          <w:p w14:paraId="14C8BC85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4F50F" w14:textId="1FAFE026" w:rsidR="00B22433" w:rsidRPr="00CB20B4" w:rsidRDefault="00B22433" w:rsidP="00B22433">
            <w:pPr>
              <w:pStyle w:val="a3"/>
              <w:tabs>
                <w:tab w:val="decimal" w:pos="860"/>
              </w:tabs>
              <w:ind w:left="-1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6,106</w:t>
            </w:r>
          </w:p>
        </w:tc>
        <w:tc>
          <w:tcPr>
            <w:tcW w:w="138" w:type="pct"/>
          </w:tcPr>
          <w:p w14:paraId="176A29E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ED53FBA" w14:textId="3F968F85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2,186</w:t>
            </w:r>
          </w:p>
        </w:tc>
      </w:tr>
      <w:tr w:rsidR="00B22433" w:rsidRPr="00CB20B4" w14:paraId="689B6B90" w14:textId="77777777" w:rsidTr="00E56DD1">
        <w:tc>
          <w:tcPr>
            <w:tcW w:w="2206" w:type="pct"/>
          </w:tcPr>
          <w:p w14:paraId="6F0F231C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2C2D81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7E7D76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14401C8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A926BC8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E3DDF93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06B6F76D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43ECF1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4F8A456C" w14:textId="77777777" w:rsidTr="00E56DD1">
        <w:tc>
          <w:tcPr>
            <w:tcW w:w="2206" w:type="pct"/>
          </w:tcPr>
          <w:p w14:paraId="2D7A54B9" w14:textId="44842D0F" w:rsidR="00B22433" w:rsidRPr="00CB20B4" w:rsidRDefault="00064FC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</w:t>
            </w:r>
            <w:r w:rsidRPr="00CB20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414D27"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588" w:type="pct"/>
          </w:tcPr>
          <w:p w14:paraId="4910F5C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2AB1B274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E17D9D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40CF4CE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0186BA9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33E710BB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279A3B6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2433" w:rsidRPr="00CB20B4" w14:paraId="62AA5B0F" w14:textId="77777777" w:rsidTr="00E56DD1">
        <w:tc>
          <w:tcPr>
            <w:tcW w:w="2206" w:type="pct"/>
          </w:tcPr>
          <w:p w14:paraId="069624F1" w14:textId="77777777" w:rsidR="00B22433" w:rsidRPr="00CB20B4" w:rsidRDefault="00B22433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4913E9D2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BFE06F1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7B5D035E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A5739B7" w14:textId="77777777" w:rsidR="00B22433" w:rsidRPr="00CB20B4" w:rsidRDefault="00B22433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F4DF207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C4ADA8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4EAD1FD0" w14:textId="77777777" w:rsidR="00B22433" w:rsidRPr="00CB20B4" w:rsidRDefault="00B22433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11B5" w:rsidRPr="00CB20B4" w14:paraId="787D88FB" w14:textId="77777777" w:rsidTr="00E56DD1">
        <w:tc>
          <w:tcPr>
            <w:tcW w:w="2206" w:type="pct"/>
          </w:tcPr>
          <w:p w14:paraId="3EEC278A" w14:textId="4ABDCD12" w:rsidR="00D011B5" w:rsidRPr="00CB20B4" w:rsidRDefault="00D011B5" w:rsidP="00B2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61349" w:rsidRPr="00361349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</w:tcPr>
          <w:p w14:paraId="04B5A916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8245D33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36184DD0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D6DE7B2" w14:textId="77777777" w:rsidR="00D011B5" w:rsidRPr="00CB20B4" w:rsidRDefault="00D011B5" w:rsidP="00B22433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C5E8E46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328501E0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3A5BE2D" w14:textId="77777777" w:rsidR="00D011B5" w:rsidRPr="00CB20B4" w:rsidRDefault="00D011B5" w:rsidP="00B22433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F515C" w:rsidRPr="00CB20B4" w14:paraId="53D2B98E" w14:textId="77777777" w:rsidTr="00E56DD1">
        <w:tc>
          <w:tcPr>
            <w:tcW w:w="2206" w:type="pct"/>
          </w:tcPr>
          <w:p w14:paraId="3C7428E3" w14:textId="04414882" w:rsidR="00CF515C" w:rsidRPr="00CB20B4" w:rsidRDefault="00CF515C" w:rsidP="00CF5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011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</w:t>
            </w:r>
            <w:r w:rsidRPr="00CB20B4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</w:p>
        </w:tc>
        <w:tc>
          <w:tcPr>
            <w:tcW w:w="588" w:type="pct"/>
          </w:tcPr>
          <w:p w14:paraId="4F516F85" w14:textId="6C7B1B35" w:rsidR="00CF515C" w:rsidRPr="00CB20B4" w:rsidRDefault="00CF515C" w:rsidP="00CF515C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5,630,336</w:t>
            </w:r>
          </w:p>
        </w:tc>
        <w:tc>
          <w:tcPr>
            <w:tcW w:w="147" w:type="pct"/>
            <w:vAlign w:val="bottom"/>
          </w:tcPr>
          <w:p w14:paraId="0230201B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0B4C56AC" w14:textId="71619F78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AA5B412" w14:textId="77777777" w:rsidR="00CF515C" w:rsidRPr="00CB20B4" w:rsidRDefault="00CF515C" w:rsidP="00CF515C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1F9C7C3" w14:textId="1CF3995A" w:rsidR="00CF515C" w:rsidRPr="00CB20B4" w:rsidRDefault="00CF515C" w:rsidP="00CF515C">
            <w:pPr>
              <w:pStyle w:val="a3"/>
              <w:tabs>
                <w:tab w:val="decimal" w:pos="87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5,630,336 </w:t>
            </w:r>
          </w:p>
        </w:tc>
        <w:tc>
          <w:tcPr>
            <w:tcW w:w="138" w:type="pct"/>
            <w:vAlign w:val="bottom"/>
          </w:tcPr>
          <w:p w14:paraId="36713506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300BE812" w14:textId="206010F1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515C" w:rsidRPr="00CB20B4" w14:paraId="3E19D410" w14:textId="77777777" w:rsidTr="00E56DD1">
        <w:tc>
          <w:tcPr>
            <w:tcW w:w="2206" w:type="pct"/>
          </w:tcPr>
          <w:p w14:paraId="56254D35" w14:textId="2A98BC13" w:rsidR="00CF515C" w:rsidRPr="00CB20B4" w:rsidRDefault="00CF515C" w:rsidP="00CF5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011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00FD52D" w14:textId="41FFB535" w:rsidR="00CF515C" w:rsidRPr="00CB20B4" w:rsidRDefault="00CF515C" w:rsidP="00CF515C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6,043,841 </w:t>
            </w:r>
          </w:p>
        </w:tc>
        <w:tc>
          <w:tcPr>
            <w:tcW w:w="147" w:type="pct"/>
            <w:vAlign w:val="bottom"/>
          </w:tcPr>
          <w:p w14:paraId="2A7200E8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2998AF0" w14:textId="438CF9C3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773FE0B" w14:textId="77777777" w:rsidR="00CF515C" w:rsidRPr="00CB20B4" w:rsidRDefault="00CF515C" w:rsidP="00CF515C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7E5B25C" w14:textId="484EE012" w:rsidR="00CF515C" w:rsidRPr="00CB20B4" w:rsidRDefault="00CF515C" w:rsidP="00CF515C">
            <w:pPr>
              <w:pStyle w:val="a3"/>
              <w:tabs>
                <w:tab w:val="decimal" w:pos="87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6,043,841 </w:t>
            </w:r>
          </w:p>
        </w:tc>
        <w:tc>
          <w:tcPr>
            <w:tcW w:w="138" w:type="pct"/>
            <w:vAlign w:val="bottom"/>
          </w:tcPr>
          <w:p w14:paraId="11F8160B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75725452" w14:textId="06C684C6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515C" w:rsidRPr="00CB20B4" w14:paraId="15679B42" w14:textId="77777777" w:rsidTr="00E56DD1">
        <w:tc>
          <w:tcPr>
            <w:tcW w:w="2206" w:type="pct"/>
          </w:tcPr>
          <w:p w14:paraId="7FE93077" w14:textId="7D2F0245" w:rsidR="00CF515C" w:rsidRPr="00CB20B4" w:rsidRDefault="00CF515C" w:rsidP="00CF51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79"/>
              </w:tabs>
              <w:spacing w:line="240" w:lineRule="auto"/>
              <w:ind w:left="-18"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D011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FF55073" w14:textId="704DC81F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11,674,177</w:t>
            </w:r>
          </w:p>
        </w:tc>
        <w:tc>
          <w:tcPr>
            <w:tcW w:w="147" w:type="pct"/>
            <w:vAlign w:val="bottom"/>
          </w:tcPr>
          <w:p w14:paraId="711C1222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CF091B2" w14:textId="3D227193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14123082" w14:textId="77777777" w:rsidR="00CF515C" w:rsidRPr="00CB20B4" w:rsidRDefault="00CF515C" w:rsidP="00CF515C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18DBB2B6" w14:textId="14F6EC3B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11,674,177</w:t>
            </w:r>
          </w:p>
        </w:tc>
        <w:tc>
          <w:tcPr>
            <w:tcW w:w="138" w:type="pct"/>
            <w:vAlign w:val="bottom"/>
          </w:tcPr>
          <w:p w14:paraId="3F63AE88" w14:textId="77777777" w:rsidR="00CF515C" w:rsidRPr="00CB20B4" w:rsidRDefault="00CF515C" w:rsidP="00CF515C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E2B7D02" w14:textId="1F90BE1B" w:rsidR="00CF515C" w:rsidRPr="00CB20B4" w:rsidRDefault="00CF515C" w:rsidP="00CF515C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70339" w:rsidRPr="00CB20B4" w14:paraId="4D28A28F" w14:textId="77777777" w:rsidTr="00270339">
        <w:tc>
          <w:tcPr>
            <w:tcW w:w="2206" w:type="pct"/>
          </w:tcPr>
          <w:p w14:paraId="16627C43" w14:textId="48B290D7" w:rsidR="00270339" w:rsidRPr="00CB20B4" w:rsidRDefault="00D011B5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361349" w:rsidRPr="00361349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</w:tcPr>
          <w:p w14:paraId="5B45DE45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26CE54B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46A53B1F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4BD9FC09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4A6D511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0F48A0F4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705377D2" w14:textId="77777777" w:rsidR="00270339" w:rsidRPr="00CB20B4" w:rsidRDefault="00270339" w:rsidP="00270339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70339" w:rsidRPr="00CB20B4" w14:paraId="64670C49" w14:textId="77777777" w:rsidTr="00270339">
        <w:tc>
          <w:tcPr>
            <w:tcW w:w="2206" w:type="pct"/>
          </w:tcPr>
          <w:p w14:paraId="15BA7C95" w14:textId="6EF39E47" w:rsidR="00270339" w:rsidRPr="00CB20B4" w:rsidRDefault="00270339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011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8" w:type="pct"/>
          </w:tcPr>
          <w:p w14:paraId="2E4A2CEF" w14:textId="261E6341" w:rsidR="00270339" w:rsidRPr="00CB20B4" w:rsidRDefault="00270339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147" w:type="pct"/>
            <w:vAlign w:val="bottom"/>
          </w:tcPr>
          <w:p w14:paraId="6EAA9E45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14:paraId="2286A7EB" w14:textId="5457E9DE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47" w:type="pct"/>
          </w:tcPr>
          <w:p w14:paraId="22E496C0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677F5F4" w14:textId="501A6752" w:rsidR="00270339" w:rsidRPr="00CB20B4" w:rsidRDefault="00270339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138" w:type="pct"/>
            <w:vAlign w:val="bottom"/>
          </w:tcPr>
          <w:p w14:paraId="33235FF1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</w:tcPr>
          <w:p w14:paraId="6F247345" w14:textId="4D5641F1" w:rsidR="00270339" w:rsidRPr="00CB20B4" w:rsidRDefault="00270339" w:rsidP="00270339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</w:tr>
      <w:tr w:rsidR="00270339" w:rsidRPr="00CB20B4" w14:paraId="2FDBA7B4" w14:textId="77777777" w:rsidTr="00270339">
        <w:tc>
          <w:tcPr>
            <w:tcW w:w="2206" w:type="pct"/>
          </w:tcPr>
          <w:p w14:paraId="4B53A61A" w14:textId="4791D5CC" w:rsidR="00270339" w:rsidRPr="00CB20B4" w:rsidRDefault="00270339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D011B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3180EEE" w14:textId="3C3788B2" w:rsidR="00270339" w:rsidRPr="00CB20B4" w:rsidRDefault="00270339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147" w:type="pct"/>
            <w:vAlign w:val="bottom"/>
          </w:tcPr>
          <w:p w14:paraId="2D01B859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09F9C9" w14:textId="7DBC4C29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  <w:tc>
          <w:tcPr>
            <w:tcW w:w="147" w:type="pct"/>
          </w:tcPr>
          <w:p w14:paraId="37C06A7D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6BC20869" w14:textId="6AABC33E" w:rsidR="00270339" w:rsidRPr="00CB20B4" w:rsidRDefault="00270339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138" w:type="pct"/>
            <w:vAlign w:val="bottom"/>
          </w:tcPr>
          <w:p w14:paraId="0DC99D88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AAD27C7" w14:textId="3A47146A" w:rsidR="00270339" w:rsidRPr="00CB20B4" w:rsidRDefault="00270339" w:rsidP="00270339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6,057,275</w:t>
            </w:r>
          </w:p>
        </w:tc>
      </w:tr>
      <w:tr w:rsidR="00270339" w:rsidRPr="00CB20B4" w14:paraId="13AED737" w14:textId="77777777" w:rsidTr="00270339">
        <w:tc>
          <w:tcPr>
            <w:tcW w:w="2206" w:type="pct"/>
          </w:tcPr>
          <w:p w14:paraId="18BD76E4" w14:textId="5A4711DB" w:rsidR="00270339" w:rsidRPr="00CB20B4" w:rsidRDefault="00270339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="00D011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786BBC8" w14:textId="6E257598" w:rsidR="00270339" w:rsidRPr="00CB20B4" w:rsidRDefault="00270339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6DEAEEA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7E916E1" w14:textId="6FD82975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741FA7B4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</w:tcPr>
          <w:p w14:paraId="7D7188CB" w14:textId="4D86B473" w:rsidR="00270339" w:rsidRPr="00CB20B4" w:rsidRDefault="00270339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799BCE0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FEF8ADC" w14:textId="7C4CC069" w:rsidR="00270339" w:rsidRPr="00CB20B4" w:rsidRDefault="00270339" w:rsidP="00270339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11,924,558</w:t>
            </w:r>
          </w:p>
        </w:tc>
      </w:tr>
      <w:tr w:rsidR="00270339" w:rsidRPr="00CB20B4" w14:paraId="280CD758" w14:textId="77777777" w:rsidTr="00270339">
        <w:tc>
          <w:tcPr>
            <w:tcW w:w="2206" w:type="pct"/>
          </w:tcPr>
          <w:p w14:paraId="358322C9" w14:textId="277E7455" w:rsidR="00270339" w:rsidRPr="00CB20B4" w:rsidRDefault="00270339" w:rsidP="0027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2DA4FA4" w14:textId="3941A1D8" w:rsidR="00270339" w:rsidRPr="00CB20B4" w:rsidRDefault="00270339" w:rsidP="003B1028">
            <w:pPr>
              <w:pStyle w:val="a3"/>
              <w:tabs>
                <w:tab w:val="decimal" w:pos="615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C2DF929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ABC3E50" w14:textId="25EAA174" w:rsidR="00270339" w:rsidRPr="00CB20B4" w:rsidRDefault="00270339" w:rsidP="00270339">
            <w:pPr>
              <w:pStyle w:val="a3"/>
              <w:tabs>
                <w:tab w:val="decimal" w:pos="613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02AF582D" w14:textId="77777777" w:rsidR="00270339" w:rsidRPr="00CB20B4" w:rsidRDefault="00270339" w:rsidP="00270339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BD667BA" w14:textId="0AAC2A81" w:rsidR="00270339" w:rsidRPr="00CB20B4" w:rsidRDefault="00270339" w:rsidP="003B1028">
            <w:pPr>
              <w:pStyle w:val="a3"/>
              <w:tabs>
                <w:tab w:val="decimal" w:pos="612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vAlign w:val="bottom"/>
          </w:tcPr>
          <w:p w14:paraId="0B5618F4" w14:textId="77777777" w:rsidR="00270339" w:rsidRPr="00CB20B4" w:rsidRDefault="00270339" w:rsidP="00270339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0107EC9C" w14:textId="0D059DE1" w:rsidR="00270339" w:rsidRPr="00CB20B4" w:rsidRDefault="00270339" w:rsidP="00270339">
            <w:pPr>
              <w:pStyle w:val="a3"/>
              <w:tabs>
                <w:tab w:val="decimal" w:pos="630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5122B" w:rsidRPr="00CB20B4" w14:paraId="2E6881C9" w14:textId="77777777" w:rsidTr="00270339">
        <w:tc>
          <w:tcPr>
            <w:tcW w:w="2206" w:type="pct"/>
          </w:tcPr>
          <w:p w14:paraId="46754811" w14:textId="2B867869" w:rsidR="0095122B" w:rsidRPr="00CB20B4" w:rsidRDefault="0095122B" w:rsidP="00951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5A8F24" w14:textId="52D193D9" w:rsidR="0095122B" w:rsidRPr="0095122B" w:rsidRDefault="0095122B" w:rsidP="009512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12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11,674,177</w:t>
            </w:r>
          </w:p>
        </w:tc>
        <w:tc>
          <w:tcPr>
            <w:tcW w:w="147" w:type="pct"/>
            <w:vAlign w:val="bottom"/>
          </w:tcPr>
          <w:p w14:paraId="59321F2F" w14:textId="77777777" w:rsidR="0095122B" w:rsidRPr="00CB20B4" w:rsidRDefault="0095122B" w:rsidP="009512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2E3365F" w14:textId="2DA290F0" w:rsidR="0095122B" w:rsidRPr="00CB20B4" w:rsidRDefault="0095122B" w:rsidP="009512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  <w:tc>
          <w:tcPr>
            <w:tcW w:w="147" w:type="pct"/>
          </w:tcPr>
          <w:p w14:paraId="11A9D4B9" w14:textId="77777777" w:rsidR="0095122B" w:rsidRPr="00CB20B4" w:rsidRDefault="0095122B" w:rsidP="0095122B">
            <w:pPr>
              <w:tabs>
                <w:tab w:val="clear" w:pos="907"/>
                <w:tab w:val="decimal" w:pos="882"/>
              </w:tabs>
              <w:spacing w:line="240" w:lineRule="auto"/>
              <w:ind w:left="-126" w:right="-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7A93" w14:textId="722CE077" w:rsidR="0095122B" w:rsidRPr="0095122B" w:rsidRDefault="0095122B" w:rsidP="009512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512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11,674,177</w:t>
            </w:r>
          </w:p>
        </w:tc>
        <w:tc>
          <w:tcPr>
            <w:tcW w:w="138" w:type="pct"/>
            <w:vAlign w:val="bottom"/>
          </w:tcPr>
          <w:p w14:paraId="66352A2C" w14:textId="77777777" w:rsidR="0095122B" w:rsidRPr="00CB20B4" w:rsidRDefault="0095122B" w:rsidP="0095122B">
            <w:pPr>
              <w:pStyle w:val="a3"/>
              <w:tabs>
                <w:tab w:val="decimal" w:pos="847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09FD2D9" w14:textId="7F6A6D43" w:rsidR="0095122B" w:rsidRPr="00CB20B4" w:rsidRDefault="0095122B" w:rsidP="0095122B">
            <w:pPr>
              <w:pStyle w:val="a3"/>
              <w:tabs>
                <w:tab w:val="decimal" w:pos="88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11,924,558</w:t>
            </w:r>
          </w:p>
        </w:tc>
      </w:tr>
    </w:tbl>
    <w:p w14:paraId="5221C6B9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430DC75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58E7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724B8DA" w14:textId="77777777" w:rsidR="00A51112" w:rsidRDefault="00A51112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4C15A" w14:textId="3727A654" w:rsidR="008F16F0" w:rsidRPr="00CB20B4" w:rsidRDefault="008F16F0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20B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Pr="00CB20B4">
        <w:rPr>
          <w:rFonts w:asciiTheme="majorBidi" w:hAnsiTheme="majorBidi" w:cstheme="majorBidi"/>
          <w:sz w:val="30"/>
          <w:szCs w:val="30"/>
          <w:cs/>
        </w:rPr>
        <w:t>แก่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Pr="00CB20B4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60814" w:rsidRPr="00CB20B4">
        <w:rPr>
          <w:rFonts w:asciiTheme="majorBidi" w:hAnsiTheme="majorBidi" w:cstheme="majorBidi" w:hint="cs"/>
          <w:sz w:val="30"/>
          <w:szCs w:val="30"/>
          <w:cs/>
        </w:rPr>
        <w:t>สามเ</w:t>
      </w:r>
      <w:r w:rsidR="00660814" w:rsidRPr="00CB20B4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660814" w:rsidRPr="00CB20B4">
        <w:rPr>
          <w:rFonts w:asciiTheme="majorBidi" w:hAnsiTheme="majorBidi" w:cstheme="majorBidi"/>
          <w:sz w:val="30"/>
          <w:szCs w:val="30"/>
        </w:rPr>
        <w:t>30</w:t>
      </w:r>
      <w:r w:rsidR="00660814" w:rsidRPr="00CB20B4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660814" w:rsidRPr="00CB20B4">
        <w:rPr>
          <w:rFonts w:asciiTheme="majorBidi" w:hAnsiTheme="majorBidi" w:cstheme="majorBidi"/>
          <w:sz w:val="30"/>
          <w:szCs w:val="30"/>
        </w:rPr>
        <w:t xml:space="preserve"> </w:t>
      </w:r>
      <w:r w:rsidR="00A00620" w:rsidRPr="00CB20B4">
        <w:rPr>
          <w:rFonts w:asciiTheme="majorBidi" w:hAnsiTheme="majorBidi" w:cstheme="majorBidi"/>
          <w:sz w:val="30"/>
          <w:szCs w:val="30"/>
        </w:rPr>
        <w:t>25</w:t>
      </w:r>
      <w:r w:rsidR="007F1691" w:rsidRPr="00CB20B4">
        <w:rPr>
          <w:rFonts w:asciiTheme="majorBidi" w:hAnsiTheme="majorBidi" w:cstheme="majorBidi"/>
          <w:sz w:val="30"/>
          <w:szCs w:val="30"/>
        </w:rPr>
        <w:t>6</w:t>
      </w:r>
      <w:r w:rsidR="00660814" w:rsidRPr="00CB20B4">
        <w:rPr>
          <w:rFonts w:asciiTheme="majorBidi" w:hAnsiTheme="majorBidi" w:cstheme="majorBidi"/>
          <w:sz w:val="30"/>
          <w:szCs w:val="30"/>
        </w:rPr>
        <w:t>8</w:t>
      </w:r>
      <w:r w:rsidR="007F1691" w:rsidRPr="00CB20B4">
        <w:rPr>
          <w:rFonts w:asciiTheme="majorBidi" w:hAnsiTheme="majorBidi" w:cstheme="majorBidi"/>
          <w:sz w:val="30"/>
          <w:szCs w:val="30"/>
        </w:rPr>
        <w:t xml:space="preserve"> </w:t>
      </w:r>
      <w:r w:rsidRPr="00CB20B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DB8398" w14:textId="77777777" w:rsidR="007128D1" w:rsidRPr="00A51112" w:rsidRDefault="007128D1" w:rsidP="007A12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1620"/>
        <w:gridCol w:w="180"/>
        <w:gridCol w:w="1620"/>
      </w:tblGrid>
      <w:tr w:rsidR="00FA1FD9" w:rsidRPr="00CB20B4" w14:paraId="5486289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4DA4143" w14:textId="7394D380" w:rsidR="00FA1FD9" w:rsidRPr="00016859" w:rsidRDefault="00D011B5" w:rsidP="0001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</w:tcPr>
          <w:p w14:paraId="44065738" w14:textId="77777777" w:rsidR="00FA1FD9" w:rsidRPr="00CB20B4" w:rsidRDefault="00FA1FD9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420" w:type="dxa"/>
            <w:gridSpan w:val="3"/>
          </w:tcPr>
          <w:p w14:paraId="29343FF3" w14:textId="532253D3" w:rsidR="00FA1FD9" w:rsidRPr="00CB20B4" w:rsidRDefault="00FA1FD9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253827" w:rsidRPr="00CB20B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</w:tc>
      </w:tr>
      <w:tr w:rsidR="00415BE4" w:rsidRPr="00CB20B4" w14:paraId="628C8A3D" w14:textId="77777777" w:rsidTr="00415BE4">
        <w:trPr>
          <w:tblHeader/>
        </w:trPr>
        <w:tc>
          <w:tcPr>
            <w:tcW w:w="4500" w:type="dxa"/>
            <w:shd w:val="clear" w:color="auto" w:fill="FFFFFF" w:themeFill="background1"/>
          </w:tcPr>
          <w:p w14:paraId="08FDA041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F9869A" w14:textId="77777777" w:rsidR="00415BE4" w:rsidRPr="00CB20B4" w:rsidRDefault="00415BE4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3AD8321" w14:textId="43EE4026" w:rsidR="00415BE4" w:rsidRPr="00CB20B4" w:rsidRDefault="00415BE4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212E6" w:rsidRPr="00CB20B4" w14:paraId="44EA3D44" w14:textId="77777777" w:rsidTr="00415BE4">
        <w:trPr>
          <w:tblHeader/>
        </w:trPr>
        <w:tc>
          <w:tcPr>
            <w:tcW w:w="4500" w:type="dxa"/>
          </w:tcPr>
          <w:p w14:paraId="39D0F8F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0ECAF3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0BB33E" w14:textId="670E3A81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2E82391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7EA96DE7" w14:textId="6F02FB8A" w:rsidR="000212E6" w:rsidRPr="00CB20B4" w:rsidRDefault="004A24EA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60814" w:rsidRPr="00CB20B4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0212E6" w:rsidRPr="00CB20B4" w14:paraId="1DEA1478" w14:textId="77777777" w:rsidTr="00415BE4">
        <w:tc>
          <w:tcPr>
            <w:tcW w:w="4500" w:type="dxa"/>
            <w:vAlign w:val="bottom"/>
          </w:tcPr>
          <w:p w14:paraId="693D2767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1D821E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420" w:type="dxa"/>
            <w:gridSpan w:val="3"/>
          </w:tcPr>
          <w:p w14:paraId="0915A1BA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12E6" w:rsidRPr="00CB20B4" w14:paraId="08BCA289" w14:textId="77777777" w:rsidTr="00415BE4">
        <w:tc>
          <w:tcPr>
            <w:tcW w:w="4500" w:type="dxa"/>
            <w:vAlign w:val="bottom"/>
          </w:tcPr>
          <w:p w14:paraId="38200667" w14:textId="2BD3E8A6" w:rsidR="000212E6" w:rsidRPr="00CB20B4" w:rsidRDefault="00D011B5" w:rsidP="00D0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3FA269D8" w14:textId="77777777" w:rsidR="000212E6" w:rsidRPr="00CB20B4" w:rsidRDefault="0093412B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</w:rPr>
              <w:t>SOFR</w:t>
            </w:r>
            <w:r w:rsidR="000212E6" w:rsidRPr="00CB20B4">
              <w:rPr>
                <w:rFonts w:asciiTheme="majorBidi" w:hAnsiTheme="majorBidi" w:cstheme="majorBidi"/>
                <w:sz w:val="30"/>
                <w:szCs w:val="30"/>
              </w:rPr>
              <w:t>+3.5</w:t>
            </w:r>
          </w:p>
        </w:tc>
        <w:tc>
          <w:tcPr>
            <w:tcW w:w="1620" w:type="dxa"/>
            <w:vAlign w:val="bottom"/>
          </w:tcPr>
          <w:p w14:paraId="54C367CC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771DF43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8F0B99" w14:textId="77777777" w:rsidR="000212E6" w:rsidRPr="00CB20B4" w:rsidRDefault="000212E6" w:rsidP="00021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61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1112" w:rsidRPr="00CB20B4" w14:paraId="41C29EE2" w14:textId="77777777" w:rsidTr="00E85996">
        <w:tc>
          <w:tcPr>
            <w:tcW w:w="4500" w:type="dxa"/>
            <w:vAlign w:val="bottom"/>
          </w:tcPr>
          <w:p w14:paraId="47B40CDA" w14:textId="77777777" w:rsidR="00A51112" w:rsidRPr="00CB20B4" w:rsidRDefault="00A51112" w:rsidP="00A5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B20B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vAlign w:val="center"/>
          </w:tcPr>
          <w:p w14:paraId="615DF20B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6C1B6A95" w14:textId="53181040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5,867,283</w:t>
            </w:r>
          </w:p>
        </w:tc>
        <w:tc>
          <w:tcPr>
            <w:tcW w:w="180" w:type="dxa"/>
            <w:vAlign w:val="bottom"/>
          </w:tcPr>
          <w:p w14:paraId="72D4C71E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67E7C6CD" w14:textId="7DBEE4D3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6,306,311</w:t>
            </w:r>
          </w:p>
        </w:tc>
      </w:tr>
      <w:tr w:rsidR="00A51112" w:rsidRPr="00CB20B4" w14:paraId="32B4CF14" w14:textId="77777777" w:rsidTr="00CF515C">
        <w:tc>
          <w:tcPr>
            <w:tcW w:w="4500" w:type="dxa"/>
            <w:vAlign w:val="bottom"/>
          </w:tcPr>
          <w:p w14:paraId="625619F8" w14:textId="39F10806" w:rsidR="00A51112" w:rsidRPr="00CB20B4" w:rsidRDefault="00A51112" w:rsidP="00A5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CB20B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vAlign w:val="center"/>
          </w:tcPr>
          <w:p w14:paraId="1C2F1F14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6C80FE4" w14:textId="1ADA4AEC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(236,94</w:t>
            </w:r>
            <w:r w:rsidR="00D610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4167E8F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0220E4" w14:textId="5FF7C2B3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66,513</w:t>
            </w:r>
          </w:p>
        </w:tc>
      </w:tr>
      <w:tr w:rsidR="00A51112" w:rsidRPr="00CB20B4" w14:paraId="1E602747" w14:textId="77777777" w:rsidTr="00CF515C">
        <w:tc>
          <w:tcPr>
            <w:tcW w:w="4500" w:type="dxa"/>
            <w:vAlign w:val="bottom"/>
          </w:tcPr>
          <w:p w14:paraId="5D78FCAB" w14:textId="3884FC90" w:rsidR="00A51112" w:rsidRPr="00CB20B4" w:rsidRDefault="00A51112" w:rsidP="00A511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B20B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CB20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B20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05821420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left="-61" w:right="-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A4AC798" w14:textId="0BB308C2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5,630,336</w:t>
            </w:r>
          </w:p>
        </w:tc>
        <w:tc>
          <w:tcPr>
            <w:tcW w:w="180" w:type="dxa"/>
          </w:tcPr>
          <w:p w14:paraId="51D8065B" w14:textId="77777777" w:rsidR="00A51112" w:rsidRPr="00CB20B4" w:rsidRDefault="00A51112" w:rsidP="00A51112">
            <w:pPr>
              <w:pStyle w:val="30"/>
              <w:tabs>
                <w:tab w:val="clear" w:pos="360"/>
                <w:tab w:val="clear" w:pos="720"/>
                <w:tab w:val="decimal" w:pos="922"/>
              </w:tabs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778BFBA" w14:textId="5FF4AC65" w:rsidR="00A51112" w:rsidRPr="00A51112" w:rsidRDefault="00A51112" w:rsidP="00A51112">
            <w:pPr>
              <w:pStyle w:val="30"/>
              <w:tabs>
                <w:tab w:val="clear" w:pos="360"/>
                <w:tab w:val="clear" w:pos="720"/>
                <w:tab w:val="decimal" w:pos="1450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51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begin"/>
            </w:r>
            <w:r w:rsidRPr="00A51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instrText xml:space="preserve"> =SUM(ABOVE) </w:instrText>
            </w:r>
            <w:r w:rsidRPr="00A51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separate"/>
            </w:r>
            <w:r w:rsidRPr="00A51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6,372,824</w:t>
            </w:r>
            <w:r w:rsidRPr="00A511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fldChar w:fldCharType="end"/>
            </w:r>
          </w:p>
        </w:tc>
      </w:tr>
    </w:tbl>
    <w:p w14:paraId="1DD86B8A" w14:textId="77777777" w:rsidR="00660814" w:rsidRPr="00A51112" w:rsidRDefault="00660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39043F0E" w14:textId="3A20E542" w:rsidR="00605116" w:rsidRPr="00CB20B4" w:rsidRDefault="00605116" w:rsidP="00253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20B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เงินให้กู้ยืมแก่บริษัทร่วม</w:t>
      </w:r>
    </w:p>
    <w:p w14:paraId="6D47FC01" w14:textId="77777777" w:rsidR="007128D1" w:rsidRPr="00A51112" w:rsidRDefault="007128D1" w:rsidP="00681BF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B97354D" w14:textId="28DAE511" w:rsidR="00414D27" w:rsidRPr="00CB20B4" w:rsidRDefault="006F0A0F" w:rsidP="00C27D23">
      <w:pPr>
        <w:tabs>
          <w:tab w:val="clear" w:pos="227"/>
          <w:tab w:val="clear" w:pos="454"/>
          <w:tab w:val="clear" w:pos="680"/>
          <w:tab w:val="left" w:pos="720"/>
        </w:tabs>
        <w:spacing w:line="228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CB20B4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CB20B4">
        <w:rPr>
          <w:rFonts w:ascii="Angsana New" w:hAnsi="Angsana New"/>
          <w:sz w:val="30"/>
          <w:szCs w:val="30"/>
        </w:rPr>
        <w:t xml:space="preserve">2554 </w:t>
      </w:r>
      <w:r w:rsidRPr="00CB20B4">
        <w:rPr>
          <w:rFonts w:ascii="Angsana New" w:hAnsi="Angsana New" w:hint="cs"/>
          <w:sz w:val="30"/>
          <w:szCs w:val="30"/>
          <w:cs/>
        </w:rPr>
        <w:t xml:space="preserve">บริษัทได้ทำสัญญาเงินให้กู้ยืมกับบริษัทร่วมแห่งหนึ่งเป็นจำนวนเงิน </w:t>
      </w:r>
      <w:r w:rsidRPr="00CB20B4">
        <w:rPr>
          <w:rFonts w:ascii="Angsana New" w:hAnsi="Angsana New"/>
          <w:sz w:val="30"/>
          <w:szCs w:val="30"/>
        </w:rPr>
        <w:t>173</w:t>
      </w:r>
      <w:r w:rsidRPr="00CB20B4">
        <w:rPr>
          <w:rFonts w:ascii="Angsana New" w:hAnsi="Angsana New" w:hint="cs"/>
          <w:sz w:val="30"/>
          <w:szCs w:val="30"/>
          <w:cs/>
        </w:rPr>
        <w:t xml:space="preserve"> ล้านเหรียญสหรัฐอเมริกา</w:t>
      </w:r>
      <w:r w:rsidRPr="00CB20B4">
        <w:rPr>
          <w:rFonts w:ascii="Angsana New" w:hAnsi="Angsana New"/>
          <w:sz w:val="30"/>
          <w:szCs w:val="30"/>
        </w:rPr>
        <w:t xml:space="preserve">    </w:t>
      </w:r>
      <w:r w:rsidRPr="00CB20B4">
        <w:rPr>
          <w:rFonts w:ascii="Angsana New" w:hAnsi="Angsana New" w:hint="cs"/>
          <w:sz w:val="30"/>
          <w:szCs w:val="30"/>
          <w:cs/>
        </w:rPr>
        <w:t>โดย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คิดอัตราดอกเบี้ยอัตรา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LIBOR 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4"/>
          <w:sz w:val="30"/>
          <w:szCs w:val="30"/>
        </w:rPr>
        <w:t>3.5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ต่อปี เงินให้กู้ยืมนี้มีกำหนดคืนในเดือนกรกฎาคม </w:t>
      </w:r>
      <w:r w:rsidRPr="00CB20B4">
        <w:rPr>
          <w:rFonts w:ascii="Angsana New" w:hAnsi="Angsana New"/>
          <w:spacing w:val="-4"/>
          <w:sz w:val="30"/>
          <w:szCs w:val="30"/>
        </w:rPr>
        <w:t>2559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      </w:t>
      </w:r>
      <w:r w:rsidRPr="00CB20B4">
        <w:rPr>
          <w:rFonts w:ascii="Angsana New" w:hAnsi="Angsana New"/>
          <w:spacing w:val="-4"/>
          <w:sz w:val="30"/>
          <w:szCs w:val="30"/>
        </w:rPr>
        <w:br/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CB20B4">
        <w:rPr>
          <w:rFonts w:ascii="Angsana New" w:hAnsi="Angsana New"/>
          <w:spacing w:val="-4"/>
          <w:sz w:val="30"/>
          <w:szCs w:val="30"/>
        </w:rPr>
        <w:t xml:space="preserve"> 5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CB20B4">
        <w:rPr>
          <w:rFonts w:ascii="Angsana New" w:hAnsi="Angsana New"/>
          <w:sz w:val="30"/>
          <w:szCs w:val="30"/>
        </w:rPr>
        <w:t>2559</w:t>
      </w:r>
      <w:r w:rsidRPr="00CB20B4">
        <w:rPr>
          <w:rFonts w:ascii="Angsana New" w:hAnsi="Angsana New" w:hint="cs"/>
          <w:sz w:val="30"/>
          <w:szCs w:val="30"/>
          <w:cs/>
        </w:rPr>
        <w:t xml:space="preserve"> บริษัทได้ทำหนังสือแก้ไขสัญญาเพื่อขยายกำหนดการชำระคืนเป็นเดือนกรกฎาคม </w:t>
      </w:r>
      <w:r w:rsidRPr="00CB20B4">
        <w:rPr>
          <w:rFonts w:ascii="Angsana New" w:hAnsi="Angsana New"/>
          <w:sz w:val="30"/>
          <w:szCs w:val="30"/>
        </w:rPr>
        <w:t>2564</w:t>
      </w:r>
      <w:r w:rsidRPr="00CB20B4">
        <w:rPr>
          <w:rFonts w:ascii="Angsana New" w:hAnsi="Angsana New" w:hint="cs"/>
          <w:sz w:val="30"/>
          <w:szCs w:val="30"/>
          <w:cs/>
        </w:rPr>
        <w:t xml:space="preserve"> โดยไม่มี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การเปลี่ยนแปลงเงื่อนไขอื่นใด และเมื่อวันที่ </w:t>
      </w:r>
      <w:r w:rsidRPr="00CB20B4">
        <w:rPr>
          <w:rFonts w:ascii="Angsana New" w:hAnsi="Angsana New"/>
          <w:spacing w:val="-4"/>
          <w:sz w:val="30"/>
          <w:szCs w:val="30"/>
        </w:rPr>
        <w:t>18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CB20B4">
        <w:rPr>
          <w:rFonts w:ascii="Angsana New" w:hAnsi="Angsana New"/>
          <w:spacing w:val="-4"/>
          <w:sz w:val="30"/>
          <w:szCs w:val="30"/>
        </w:rPr>
        <w:t>2564</w:t>
      </w:r>
      <w:r w:rsidRPr="00CB20B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บริษัทได้ทำหนังสือแก้ไขสัญญาเพื่อขยายกำหนดการ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ชำระคืนเป็นเดือนมิถุนายน </w:t>
      </w:r>
      <w:r w:rsidRPr="00CB20B4">
        <w:rPr>
          <w:rFonts w:ascii="Angsana New" w:hAnsi="Angsana New"/>
          <w:spacing w:val="-2"/>
          <w:sz w:val="30"/>
          <w:szCs w:val="30"/>
        </w:rPr>
        <w:t>2569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โดยคิดอัตราดอกเบี้ยอัตรา </w:t>
      </w:r>
      <w:r w:rsidRPr="00CB20B4">
        <w:rPr>
          <w:rFonts w:ascii="Angsana New" w:hAnsi="Angsana New"/>
          <w:spacing w:val="-2"/>
          <w:sz w:val="30"/>
          <w:szCs w:val="30"/>
        </w:rPr>
        <w:t xml:space="preserve">SOFR 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บวกด้วยร้อยละ </w:t>
      </w:r>
      <w:r w:rsidRPr="00CB20B4">
        <w:rPr>
          <w:rFonts w:ascii="Angsana New" w:hAnsi="Angsana New"/>
          <w:spacing w:val="-2"/>
          <w:sz w:val="30"/>
          <w:szCs w:val="30"/>
        </w:rPr>
        <w:t>3.5</w:t>
      </w:r>
      <w:r w:rsidRPr="00CB20B4">
        <w:rPr>
          <w:rFonts w:ascii="Angsana New" w:hAnsi="Angsana New" w:hint="cs"/>
          <w:spacing w:val="-2"/>
          <w:sz w:val="30"/>
          <w:szCs w:val="30"/>
          <w:cs/>
        </w:rPr>
        <w:t xml:space="preserve"> ต่อปี ดอกเบี้ยจะถูกรวมทบต้น ณ</w:t>
      </w:r>
      <w:r w:rsidRPr="00CB20B4">
        <w:rPr>
          <w:rFonts w:ascii="Angsana New" w:hAnsi="Angsana New" w:hint="cs"/>
          <w:sz w:val="30"/>
          <w:szCs w:val="30"/>
          <w:cs/>
        </w:rPr>
        <w:t xml:space="preserve"> วันสิ้นสุดในแต่ละงวดของดอกเบี้ยทุกเดือน และจะถูกชำระคืนพร้อมกับเงินกู้ยืม</w:t>
      </w:r>
      <w:r w:rsidRPr="00CB20B4">
        <w:rPr>
          <w:rFonts w:ascii="Angsana New" w:hAnsi="Angsana New"/>
          <w:sz w:val="30"/>
          <w:szCs w:val="30"/>
        </w:rPr>
        <w:t xml:space="preserve"> </w:t>
      </w:r>
      <w:r w:rsidRPr="00CB20B4">
        <w:rPr>
          <w:rFonts w:ascii="Angsana New" w:hAnsi="Angsana New" w:hint="cs"/>
          <w:sz w:val="30"/>
          <w:szCs w:val="30"/>
          <w:cs/>
        </w:rPr>
        <w:t xml:space="preserve">หนังสือแก้ไขสัญญาเพื่อขยายกำหนดการชำระคืนดังกล่าว มีผลบังคับใช้ตั้งแต่วันที่ </w:t>
      </w:r>
      <w:r w:rsidRPr="00CB20B4">
        <w:rPr>
          <w:rFonts w:ascii="Angsana New" w:hAnsi="Angsana New"/>
          <w:sz w:val="30"/>
          <w:szCs w:val="30"/>
        </w:rPr>
        <w:t>1</w:t>
      </w:r>
      <w:r w:rsidRPr="00CB20B4">
        <w:rPr>
          <w:rFonts w:ascii="Angsana New" w:hAnsi="Angsana New" w:hint="cs"/>
          <w:sz w:val="30"/>
          <w:szCs w:val="30"/>
          <w:cs/>
        </w:rPr>
        <w:t xml:space="preserve"> เมษายน</w:t>
      </w:r>
      <w:r w:rsidRPr="00CB20B4">
        <w:rPr>
          <w:rFonts w:ascii="Angsana New" w:hAnsi="Angsana New"/>
          <w:sz w:val="30"/>
          <w:szCs w:val="30"/>
        </w:rPr>
        <w:t xml:space="preserve"> 2564</w:t>
      </w:r>
    </w:p>
    <w:p w14:paraId="60DD6790" w14:textId="26D43433" w:rsidR="006F0A0F" w:rsidRPr="00A51112" w:rsidRDefault="006F0A0F" w:rsidP="0041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83131DF" w14:textId="57BE47C2" w:rsidR="00E45401" w:rsidRPr="00CB20B4" w:rsidRDefault="00E45401" w:rsidP="00B4233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29"/>
        <w:jc w:val="both"/>
        <w:rPr>
          <w:rFonts w:asciiTheme="majorBidi" w:hAnsiTheme="majorBidi" w:cstheme="majorBidi"/>
          <w:sz w:val="12"/>
          <w:szCs w:val="12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3"/>
        <w:gridCol w:w="1062"/>
        <w:gridCol w:w="288"/>
        <w:gridCol w:w="1078"/>
        <w:gridCol w:w="275"/>
        <w:gridCol w:w="1078"/>
        <w:gridCol w:w="255"/>
        <w:gridCol w:w="1138"/>
      </w:tblGrid>
      <w:tr w:rsidR="004A6425" w:rsidRPr="00CB20B4" w14:paraId="3514DE2A" w14:textId="77777777" w:rsidTr="00454AD9">
        <w:trPr>
          <w:tblHeader/>
        </w:trPr>
        <w:tc>
          <w:tcPr>
            <w:tcW w:w="2217" w:type="pct"/>
          </w:tcPr>
          <w:p w14:paraId="5F98F4F8" w14:textId="03A65C3A" w:rsidR="004A6425" w:rsidRPr="00CB20B4" w:rsidRDefault="001A3DF6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06" w:type="pct"/>
            <w:gridSpan w:val="3"/>
          </w:tcPr>
          <w:p w14:paraId="09FABABE" w14:textId="77777777" w:rsidR="004A6425" w:rsidRPr="00CB20B4" w:rsidRDefault="00FE214B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72DACD08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9" w:type="pct"/>
            <w:gridSpan w:val="3"/>
          </w:tcPr>
          <w:p w14:paraId="4EF8AD15" w14:textId="77777777" w:rsidR="004A6425" w:rsidRPr="00CB20B4" w:rsidRDefault="004A6425" w:rsidP="00CB72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660814" w:rsidRPr="00CB20B4" w14:paraId="41B6FE76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7C9BBB6F" w14:textId="77777777" w:rsidR="00660814" w:rsidRPr="00CB20B4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D728AC8" w14:textId="3384972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B2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</w:tcPr>
          <w:p w14:paraId="2E43056E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C3420A8" w14:textId="339D7CA5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48" w:type="pct"/>
          </w:tcPr>
          <w:p w14:paraId="56D5A2C0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CD171CC" w14:textId="6374DFE1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CB20B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CB20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B20B4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</w:tcPr>
          <w:p w14:paraId="6A0774FA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3B1F7ACE" w14:textId="2A0D08FC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660814" w:rsidRPr="00CB20B4" w14:paraId="1A1111A9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244CD59A" w14:textId="77777777" w:rsidR="00660814" w:rsidRPr="00CB20B4" w:rsidRDefault="00660814" w:rsidP="00660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32AB3B87" w14:textId="355DADA1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5" w:type="pct"/>
          </w:tcPr>
          <w:p w14:paraId="6E1787ED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C67FCB" w14:textId="1301BC32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8" w:type="pct"/>
          </w:tcPr>
          <w:p w14:paraId="3521496A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590A49F6" w14:textId="17AE5E25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37" w:type="pct"/>
          </w:tcPr>
          <w:p w14:paraId="7AC45621" w14:textId="77777777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929222E" w14:textId="1C2153BC" w:rsidR="00660814" w:rsidRPr="00CB20B4" w:rsidRDefault="00660814" w:rsidP="00660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F80347" w:rsidRPr="00CB20B4" w14:paraId="5C7B0BB3" w14:textId="77777777" w:rsidTr="00454AD9">
        <w:trPr>
          <w:trHeight w:hRule="exact" w:val="389"/>
          <w:tblHeader/>
        </w:trPr>
        <w:tc>
          <w:tcPr>
            <w:tcW w:w="2217" w:type="pct"/>
          </w:tcPr>
          <w:p w14:paraId="1BDF36CC" w14:textId="77777777" w:rsidR="00F80347" w:rsidRPr="00CB20B4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5D45DEA3" w14:textId="77777777" w:rsidR="00F80347" w:rsidRPr="00CB20B4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CB2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F80347" w:rsidRPr="00CB20B4" w14:paraId="7D3CEFF4" w14:textId="77777777" w:rsidTr="00E45401">
        <w:trPr>
          <w:trHeight w:hRule="exact" w:val="389"/>
        </w:trPr>
        <w:tc>
          <w:tcPr>
            <w:tcW w:w="2217" w:type="pct"/>
          </w:tcPr>
          <w:p w14:paraId="777CAEDC" w14:textId="77777777" w:rsidR="00F80347" w:rsidRPr="00CB20B4" w:rsidRDefault="00F80347" w:rsidP="00F80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3" w:type="pct"/>
            <w:gridSpan w:val="7"/>
          </w:tcPr>
          <w:p w14:paraId="054D3027" w14:textId="77777777" w:rsidR="00F80347" w:rsidRPr="00CB20B4" w:rsidRDefault="00F80347" w:rsidP="00F80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4430CA" w:rsidRPr="00CB20B4" w14:paraId="15007C09" w14:textId="77777777" w:rsidTr="001C1286">
        <w:tc>
          <w:tcPr>
            <w:tcW w:w="2217" w:type="pct"/>
          </w:tcPr>
          <w:p w14:paraId="25CE4ECA" w14:textId="43F99E7A" w:rsidR="004430CA" w:rsidRPr="00CB20B4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6B16BA1" w14:textId="7B2D678C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9,048</w:t>
            </w:r>
          </w:p>
        </w:tc>
        <w:tc>
          <w:tcPr>
            <w:tcW w:w="155" w:type="pct"/>
            <w:vAlign w:val="bottom"/>
          </w:tcPr>
          <w:p w14:paraId="0F7AEDF0" w14:textId="77777777" w:rsidR="004430CA" w:rsidRPr="00CB20B4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A06B9C5" w14:textId="5CE1A3C2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6F11B380" w14:textId="77777777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52015F0" w14:textId="12315FCD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9,048</w:t>
            </w:r>
          </w:p>
        </w:tc>
        <w:tc>
          <w:tcPr>
            <w:tcW w:w="137" w:type="pct"/>
            <w:vAlign w:val="bottom"/>
          </w:tcPr>
          <w:p w14:paraId="0AF642FA" w14:textId="77777777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74196F" w14:textId="2F170E96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1,939,791</w:t>
            </w:r>
          </w:p>
        </w:tc>
      </w:tr>
      <w:tr w:rsidR="004430CA" w:rsidRPr="00CB20B4" w14:paraId="015B3994" w14:textId="77777777" w:rsidTr="001C1286">
        <w:tc>
          <w:tcPr>
            <w:tcW w:w="2217" w:type="pct"/>
          </w:tcPr>
          <w:p w14:paraId="724E6587" w14:textId="08144BE4" w:rsidR="004430CA" w:rsidRPr="00CB20B4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499F04B" w14:textId="17EA67F0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9,048</w:t>
            </w:r>
          </w:p>
        </w:tc>
        <w:tc>
          <w:tcPr>
            <w:tcW w:w="155" w:type="pct"/>
            <w:vAlign w:val="bottom"/>
          </w:tcPr>
          <w:p w14:paraId="60A437A6" w14:textId="77777777" w:rsidR="004430CA" w:rsidRPr="00CB20B4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16F7C34F" w14:textId="57542723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  <w:tc>
          <w:tcPr>
            <w:tcW w:w="148" w:type="pct"/>
          </w:tcPr>
          <w:p w14:paraId="3A0C65AC" w14:textId="77777777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8A54543" w14:textId="0B34E570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9,048</w:t>
            </w:r>
          </w:p>
        </w:tc>
        <w:tc>
          <w:tcPr>
            <w:tcW w:w="137" w:type="pct"/>
            <w:vAlign w:val="bottom"/>
          </w:tcPr>
          <w:p w14:paraId="475EE3A5" w14:textId="77777777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E5015A6" w14:textId="22976F6E" w:rsidR="004430CA" w:rsidRPr="00CB20B4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20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1,939,791</w:t>
            </w:r>
          </w:p>
        </w:tc>
      </w:tr>
      <w:tr w:rsidR="002720C4" w:rsidRPr="00CB72A3" w14:paraId="35A5C335" w14:textId="77777777" w:rsidTr="002720C4">
        <w:trPr>
          <w:trHeight w:hRule="exact" w:val="360"/>
        </w:trPr>
        <w:tc>
          <w:tcPr>
            <w:tcW w:w="2217" w:type="pct"/>
          </w:tcPr>
          <w:p w14:paraId="2B821C40" w14:textId="77777777" w:rsidR="002720C4" w:rsidRPr="00CB20B4" w:rsidRDefault="002720C4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14:paraId="398285DD" w14:textId="77777777" w:rsidR="002720C4" w:rsidRPr="00CB72A3" w:rsidRDefault="002720C4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5F56351E" w14:textId="77777777" w:rsidR="002720C4" w:rsidRPr="00CB72A3" w:rsidRDefault="002720C4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0940A4D5" w14:textId="77777777" w:rsidR="002720C4" w:rsidRPr="00CB72A3" w:rsidRDefault="002720C4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0002632" w14:textId="77777777" w:rsidR="002720C4" w:rsidRPr="00CB72A3" w:rsidRDefault="002720C4" w:rsidP="004430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70C60315" w14:textId="77777777" w:rsidR="002720C4" w:rsidRPr="00CB72A3" w:rsidRDefault="002720C4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7771424C" w14:textId="77777777" w:rsidR="002720C4" w:rsidRPr="00CB72A3" w:rsidRDefault="002720C4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4F095F9C" w14:textId="77777777" w:rsidR="002720C4" w:rsidRPr="00CB72A3" w:rsidRDefault="002720C4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30CA" w:rsidRPr="00CB72A3" w14:paraId="61CA1DC8" w14:textId="77777777" w:rsidTr="001C1286">
        <w:tc>
          <w:tcPr>
            <w:tcW w:w="2217" w:type="pct"/>
          </w:tcPr>
          <w:p w14:paraId="68967B1C" w14:textId="0A0FFBA0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B20B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B20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1" w:type="pct"/>
          </w:tcPr>
          <w:p w14:paraId="6FFDD95B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  <w:vAlign w:val="bottom"/>
          </w:tcPr>
          <w:p w14:paraId="78885F62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C01F06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3F72FCBA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</w:tcPr>
          <w:p w14:paraId="3956335A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vAlign w:val="bottom"/>
          </w:tcPr>
          <w:p w14:paraId="3AFCDDFC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</w:tcPr>
          <w:p w14:paraId="11DCE1AB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30CA" w:rsidRPr="00CB72A3" w14:paraId="4912DB0E" w14:textId="77777777" w:rsidTr="001C1286">
        <w:tc>
          <w:tcPr>
            <w:tcW w:w="2217" w:type="pct"/>
          </w:tcPr>
          <w:p w14:paraId="21E5787F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B4C56C2" w14:textId="33416F28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155" w:type="pct"/>
            <w:vAlign w:val="bottom"/>
          </w:tcPr>
          <w:p w14:paraId="3AA93A47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2D7B8E" w14:textId="526E4580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30E9AE2F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FCC1260" w14:textId="555B8A85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430C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137" w:type="pct"/>
            <w:vAlign w:val="bottom"/>
          </w:tcPr>
          <w:p w14:paraId="22E9A36D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2F4910" w14:textId="269A87C2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41,474</w:t>
            </w:r>
          </w:p>
        </w:tc>
      </w:tr>
      <w:tr w:rsidR="004430CA" w:rsidRPr="00CB72A3" w14:paraId="4161177D" w14:textId="77777777" w:rsidTr="001C1286">
        <w:tc>
          <w:tcPr>
            <w:tcW w:w="2217" w:type="pct"/>
          </w:tcPr>
          <w:p w14:paraId="49862615" w14:textId="6BE1DC6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A6FC7A0" w14:textId="70522034" w:rsidR="004430CA" w:rsidRPr="004430CA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3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155" w:type="pct"/>
            <w:vAlign w:val="bottom"/>
          </w:tcPr>
          <w:p w14:paraId="6D4A105A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D62349F" w14:textId="6B6D2CE5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  <w:tc>
          <w:tcPr>
            <w:tcW w:w="148" w:type="pct"/>
            <w:vAlign w:val="bottom"/>
          </w:tcPr>
          <w:p w14:paraId="4B898F34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911"/>
              </w:tabs>
              <w:ind w:left="-61"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74796C1" w14:textId="33DDF2B3" w:rsidR="004430CA" w:rsidRPr="004430CA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430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18,428</w:t>
            </w:r>
          </w:p>
        </w:tc>
        <w:tc>
          <w:tcPr>
            <w:tcW w:w="137" w:type="pct"/>
            <w:vAlign w:val="bottom"/>
          </w:tcPr>
          <w:p w14:paraId="106F544A" w14:textId="77777777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A015D32" w14:textId="1156EB2E" w:rsidR="004430CA" w:rsidRPr="00CB72A3" w:rsidRDefault="004430CA" w:rsidP="004430CA">
            <w:pPr>
              <w:pStyle w:val="a3"/>
              <w:tabs>
                <w:tab w:val="decimal" w:pos="801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41,474</w:t>
            </w:r>
          </w:p>
        </w:tc>
      </w:tr>
    </w:tbl>
    <w:p w14:paraId="3ECA9377" w14:textId="77777777" w:rsidR="00E676AB" w:rsidRPr="000A755D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12"/>
          <w:szCs w:val="12"/>
        </w:rPr>
      </w:pPr>
    </w:p>
    <w:p w14:paraId="255CED0C" w14:textId="77777777" w:rsidR="0039174E" w:rsidRDefault="00391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6FA11D44" w14:textId="509CAB1A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สัญญาที่สำคัญที่ทำกับบุคคลหรือกิจการที่เกี่ยวข้องกัน</w:t>
      </w:r>
    </w:p>
    <w:p w14:paraId="12EC9F9C" w14:textId="77777777" w:rsidR="00777E5C" w:rsidRPr="00A51112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B3D859" w14:textId="2D04D6CE" w:rsidR="00777E5C" w:rsidRPr="00CB72A3" w:rsidRDefault="00777E5C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57A2">
        <w:rPr>
          <w:rFonts w:ascii="Angsana New" w:hAnsi="Angsana New"/>
          <w:sz w:val="30"/>
          <w:szCs w:val="30"/>
        </w:rPr>
        <w:t xml:space="preserve">30 </w:t>
      </w:r>
      <w:r w:rsidR="004457A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72A3">
        <w:rPr>
          <w:rFonts w:asciiTheme="majorBidi" w:hAnsiTheme="majorBidi" w:cstheme="majorBidi"/>
          <w:sz w:val="30"/>
          <w:szCs w:val="30"/>
        </w:rPr>
        <w:t>256</w:t>
      </w:r>
      <w:r w:rsidR="004457A2">
        <w:rPr>
          <w:rFonts w:asciiTheme="majorBidi" w:hAnsiTheme="majorBidi" w:cstheme="majorBidi"/>
          <w:sz w:val="30"/>
          <w:szCs w:val="30"/>
        </w:rPr>
        <w:t>8</w:t>
      </w:r>
      <w:r w:rsidRPr="00CB72A3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กลุ่มบริษัทมีสัญญาสำคัญที่ทำกับบุคคลหรือกิจการที่เกี่ยวข้องกันดังต่อไปนี้</w:t>
      </w:r>
    </w:p>
    <w:p w14:paraId="5FB9CBF6" w14:textId="77777777" w:rsidR="00E676AB" w:rsidRPr="00A51112" w:rsidRDefault="00E676AB" w:rsidP="00CB72A3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DD2297" w14:textId="2EFA1606" w:rsidR="00777E5C" w:rsidRDefault="00777E5C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สัญญาการให้บริการระหว่างกัน</w:t>
      </w:r>
    </w:p>
    <w:p w14:paraId="44CBC6ED" w14:textId="77777777" w:rsidR="00A83FA9" w:rsidRPr="00A51112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9E21CF" w14:textId="77777777" w:rsidR="00934402" w:rsidRDefault="0093440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B5CF4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9B5CF4">
        <w:rPr>
          <w:rFonts w:ascii="Angsana New" w:hAnsi="Angsana New"/>
          <w:sz w:val="30"/>
          <w:szCs w:val="30"/>
        </w:rPr>
        <w:t>2559</w:t>
      </w:r>
      <w:r w:rsidRPr="009B5CF4">
        <w:rPr>
          <w:rFonts w:ascii="Angsana New" w:hAnsi="Angsana New" w:hint="cs"/>
          <w:sz w:val="30"/>
          <w:szCs w:val="30"/>
          <w:cs/>
        </w:rPr>
        <w:t xml:space="preserve"> บริษัทได้ลงนามทำสัญญาการให้บริการระหว่างกันกับบริษัทที่เกี่ยวข้องกันแห่งหนึ่ง โดยที่บริษัทที่เกี่ยวข้องกันดังกล่าวตกลงที่จะให้บริการงานด้านการบริหาร ซึ่งรวมถึงแต่ไม่จำกัดที่งานสนับสนุน        </w:t>
      </w:r>
      <w:r>
        <w:rPr>
          <w:rFonts w:ascii="Angsana New" w:hAnsi="Angsana New"/>
          <w:sz w:val="30"/>
          <w:szCs w:val="30"/>
        </w:rPr>
        <w:br/>
      </w:r>
      <w:r w:rsidRPr="009B5CF4">
        <w:rPr>
          <w:rFonts w:ascii="Angsana New" w:hAnsi="Angsana New" w:hint="cs"/>
          <w:sz w:val="30"/>
          <w:szCs w:val="30"/>
          <w:cs/>
        </w:rPr>
        <w:t>ด้านการบริหาร การเงิน การดำเนินการ ทรัพยากรบุคคล การขายและการตลาด การจัดการทั่วไป และการบริการสนับสนุนโครงการ ค่าธรรมเนียมการให้บริการเรียกเก็บตามที่ตกลงร่วมกัน</w:t>
      </w:r>
    </w:p>
    <w:p w14:paraId="751ABDC8" w14:textId="77777777" w:rsidR="00A83FA9" w:rsidRPr="00A51112" w:rsidRDefault="00A83FA9" w:rsidP="00A83FA9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4AB94BA7" w14:textId="02CCB57C" w:rsidR="000A755D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A755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สัญญาปันส่วนต้นทุนระหว่างกัน</w:t>
      </w:r>
    </w:p>
    <w:p w14:paraId="55FF0399" w14:textId="5297B51D" w:rsidR="000A755D" w:rsidRPr="00A51112" w:rsidRDefault="000A755D" w:rsidP="000A755D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F3FDAA" w14:textId="0D78E6C1" w:rsidR="00581538" w:rsidRDefault="00581538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ในเดือนเมษายน </w:t>
      </w:r>
      <w:r w:rsidRPr="00253827">
        <w:rPr>
          <w:rFonts w:ascii="Angsana New" w:hAnsi="Angsana New"/>
          <w:color w:val="000000" w:themeColor="text1"/>
          <w:sz w:val="30"/>
          <w:szCs w:val="30"/>
        </w:rPr>
        <w:t>25</w:t>
      </w:r>
      <w:r w:rsidR="00EB3A39" w:rsidRPr="00253827">
        <w:rPr>
          <w:rFonts w:ascii="Angsana New" w:hAnsi="Angsana New"/>
          <w:color w:val="000000" w:themeColor="text1"/>
          <w:sz w:val="30"/>
          <w:szCs w:val="30"/>
        </w:rPr>
        <w:t>67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บริษัทได้ลงนามทำสัญญา</w:t>
      </w:r>
      <w:r w:rsidR="00C27D23">
        <w:rPr>
          <w:rFonts w:ascii="Angsana New" w:hAnsi="Angsana New" w:hint="cs"/>
          <w:color w:val="000000" w:themeColor="text1"/>
          <w:sz w:val="30"/>
          <w:szCs w:val="30"/>
          <w:cs/>
        </w:rPr>
        <w:t>ปันส่วนต้นทุน</w:t>
      </w:r>
      <w:r w:rsidRPr="00253827">
        <w:rPr>
          <w:rFonts w:ascii="Angsana New" w:hAnsi="Angsana New" w:hint="cs"/>
          <w:color w:val="000000" w:themeColor="text1"/>
          <w:sz w:val="30"/>
          <w:szCs w:val="30"/>
          <w:cs/>
        </w:rPr>
        <w:t>ระหว่างกันกับบริษัทที่เกี่ยวข้อง</w:t>
      </w:r>
      <w:r w:rsidRPr="00253827">
        <w:rPr>
          <w:rFonts w:ascii="Angsana New" w:hAnsi="Angsana New" w:hint="cs"/>
          <w:sz w:val="30"/>
          <w:szCs w:val="30"/>
          <w:cs/>
        </w:rPr>
        <w:t>กันแห่งหนึ่ง โดยที่บริษัทที่เกี่ยวข้องกันดังกล่าวตกลงที่จะ</w:t>
      </w:r>
      <w:r w:rsidR="00EB3A39" w:rsidRPr="00253827">
        <w:rPr>
          <w:rFonts w:ascii="Angsana New" w:hAnsi="Angsana New" w:hint="cs"/>
          <w:sz w:val="30"/>
          <w:szCs w:val="30"/>
          <w:cs/>
        </w:rPr>
        <w:t>ปันส่วนค่าใช้จ่าย</w:t>
      </w:r>
      <w:r w:rsidR="00CD73C8" w:rsidRPr="00253827">
        <w:rPr>
          <w:rFonts w:ascii="Angsana New" w:hAnsi="Angsana New" w:hint="cs"/>
          <w:sz w:val="30"/>
          <w:szCs w:val="30"/>
          <w:cs/>
        </w:rPr>
        <w:t>ร่วม</w:t>
      </w:r>
      <w:r w:rsidR="00EB3A39" w:rsidRPr="00253827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="00450E73" w:rsidRPr="00253827">
        <w:rPr>
          <w:rFonts w:ascii="Angsana New" w:hAnsi="Angsana New" w:hint="cs"/>
          <w:sz w:val="30"/>
          <w:szCs w:val="30"/>
          <w:cs/>
        </w:rPr>
        <w:t>การจัดตั้งโรงงานผลิตคาร์บอน</w:t>
      </w:r>
      <w:r w:rsidR="00253827">
        <w:rPr>
          <w:rFonts w:ascii="Angsana New" w:hAnsi="Angsana New"/>
          <w:sz w:val="30"/>
          <w:szCs w:val="30"/>
          <w:cs/>
        </w:rPr>
        <w:br/>
      </w:r>
      <w:r w:rsidR="00253827" w:rsidRPr="00253827">
        <w:rPr>
          <w:rFonts w:ascii="Angsana New" w:hAnsi="Angsana New" w:hint="cs"/>
          <w:sz w:val="30"/>
          <w:szCs w:val="30"/>
          <w:cs/>
        </w:rPr>
        <w:t>แบล</w:t>
      </w:r>
      <w:r w:rsidR="00253827">
        <w:rPr>
          <w:rFonts w:ascii="Angsana New" w:hAnsi="Angsana New" w:hint="cs"/>
          <w:sz w:val="30"/>
          <w:szCs w:val="30"/>
          <w:cs/>
        </w:rPr>
        <w:t>็</w:t>
      </w:r>
      <w:r w:rsidR="00253827" w:rsidRPr="00253827">
        <w:rPr>
          <w:rFonts w:ascii="Angsana New" w:hAnsi="Angsana New" w:hint="cs"/>
          <w:sz w:val="30"/>
          <w:szCs w:val="30"/>
          <w:cs/>
        </w:rPr>
        <w:t>คแห่งใหม่</w:t>
      </w:r>
    </w:p>
    <w:p w14:paraId="63E32BC4" w14:textId="77777777" w:rsidR="00A51112" w:rsidRPr="00CD73C8" w:rsidRDefault="00A51112" w:rsidP="00C27D23">
      <w:pPr>
        <w:tabs>
          <w:tab w:val="clear" w:pos="454"/>
          <w:tab w:val="left" w:pos="540"/>
        </w:tabs>
        <w:spacing w:line="228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CAC4B51" w14:textId="3F354BE2" w:rsidR="00777E5C" w:rsidRDefault="00777E5C" w:rsidP="00253827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สัญญาค่าลิขสิทธิ์</w:t>
      </w:r>
    </w:p>
    <w:p w14:paraId="2C09DF6E" w14:textId="77777777" w:rsidR="00A83FA9" w:rsidRPr="00A51112" w:rsidRDefault="00A83FA9" w:rsidP="003F5A64">
      <w:pPr>
        <w:tabs>
          <w:tab w:val="clear" w:pos="454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549AD0" w14:textId="0EFF9BF1" w:rsidR="00CB72A3" w:rsidRDefault="002364B9" w:rsidP="00A83FA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64B9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ในเดือนมิถุนายน </w:t>
      </w:r>
      <w:r w:rsidRPr="002364B9">
        <w:rPr>
          <w:rFonts w:asciiTheme="majorBidi" w:hAnsiTheme="majorBidi" w:cstheme="majorBidi"/>
          <w:sz w:val="30"/>
          <w:szCs w:val="30"/>
        </w:rPr>
        <w:t>256</w:t>
      </w:r>
      <w:r w:rsidR="008F23EF">
        <w:rPr>
          <w:rFonts w:asciiTheme="majorBidi" w:hAnsiTheme="majorBidi" w:cstheme="majorBidi"/>
          <w:sz w:val="30"/>
          <w:szCs w:val="30"/>
        </w:rPr>
        <w:t>8</w:t>
      </w:r>
      <w:r w:rsidRPr="002364B9">
        <w:rPr>
          <w:rFonts w:asciiTheme="majorBidi" w:hAnsiTheme="majorBidi" w:cstheme="majorBidi"/>
          <w:sz w:val="30"/>
          <w:szCs w:val="30"/>
        </w:rPr>
        <w:t xml:space="preserve"> 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บริษัทได้ลงนา</w:t>
      </w:r>
      <w:r w:rsidR="00FB3755" w:rsidRPr="00CB72A3">
        <w:rPr>
          <w:rFonts w:asciiTheme="majorBidi" w:hAnsiTheme="majorBidi" w:cstheme="majorBidi"/>
          <w:sz w:val="30"/>
          <w:szCs w:val="30"/>
          <w:cs/>
        </w:rPr>
        <w:t>มต่ออายุ</w:t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สัญญาลิขสิทธิ์กับบริษัทที่เกี่ยวข้องกันแห่งหนึ่ง โดยที่บริษัทที่เกี่ยวข้องกันดังกล่าวตกลงที่จะสนับสนุนบริษัทในโครงการวิจัยและพัฒนาเกี่ยวกับผงคาร์บอนเกรดใหม่ และ</w:t>
      </w:r>
      <w:r w:rsidR="00FA1FD9">
        <w:rPr>
          <w:rFonts w:asciiTheme="majorBidi" w:hAnsiTheme="majorBidi" w:cstheme="majorBidi"/>
          <w:sz w:val="30"/>
          <w:szCs w:val="30"/>
          <w:cs/>
        </w:rPr>
        <w:br/>
      </w:r>
      <w:r w:rsidR="00777E5C" w:rsidRPr="00CB72A3">
        <w:rPr>
          <w:rFonts w:asciiTheme="majorBidi" w:hAnsiTheme="majorBidi" w:cstheme="majorBidi"/>
          <w:sz w:val="30"/>
          <w:szCs w:val="30"/>
          <w:cs/>
        </w:rPr>
        <w:t>การพัฒนากระบวนการผลิตผงคาร์บอน โดยอนุญาตให้บริษัทใช้ข้อมูลทางด้านเทคนิคและสิทธิบัตร 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ได้ตกลง</w:t>
      </w:r>
      <w:r w:rsidRPr="00CB20B4">
        <w:rPr>
          <w:rFonts w:asciiTheme="majorBidi" w:hAnsiTheme="majorBidi" w:cstheme="majorBidi" w:hint="cs"/>
          <w:sz w:val="30"/>
          <w:szCs w:val="30"/>
          <w:cs/>
        </w:rPr>
        <w:t>ที่จะ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จ่ายค่าลิขสิทธิ์ในอัตราร้อยละ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4.5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ของยอดขายสุทธิหักด้วยต้นทุนของวัตถุดิบตามจริงและ</w:t>
      </w:r>
      <w:r w:rsidR="00C258DB" w:rsidRPr="00CB20B4">
        <w:rPr>
          <w:rFonts w:asciiTheme="majorBidi" w:hAnsiTheme="majorBidi" w:cstheme="majorBidi" w:hint="cs"/>
          <w:sz w:val="30"/>
          <w:szCs w:val="30"/>
          <w:cs/>
        </w:rPr>
        <w:t>ต้นทุนในการจัดจำหน่าย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เว้นแต่กำไรก่อนภาษีเท่ากับ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หรือน้อยกว่า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77E5C" w:rsidRPr="00CB20B4">
        <w:rPr>
          <w:rFonts w:asciiTheme="majorBidi" w:hAnsiTheme="majorBidi" w:cstheme="majorBidi"/>
          <w:sz w:val="30"/>
          <w:szCs w:val="30"/>
        </w:rPr>
        <w:t>4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ของยอดขาย 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>ฉบับ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นี้มีระยะเวลา </w:t>
      </w:r>
      <w:r w:rsidR="00777E5C" w:rsidRPr="00CB20B4">
        <w:rPr>
          <w:rFonts w:asciiTheme="majorBidi" w:hAnsiTheme="majorBidi" w:cstheme="majorBidi"/>
          <w:sz w:val="30"/>
          <w:szCs w:val="30"/>
        </w:rPr>
        <w:t>3</w:t>
      </w:r>
      <w:r w:rsidR="00777E5C" w:rsidRPr="00CB20B4">
        <w:rPr>
          <w:rFonts w:asciiTheme="majorBidi" w:hAnsiTheme="majorBidi" w:cstheme="majorBidi"/>
          <w:sz w:val="30"/>
          <w:szCs w:val="30"/>
          <w:cs/>
        </w:rPr>
        <w:t xml:space="preserve"> ปี โดยมีผลบังคับใช้ตั้งแต่วันที่ในสัญญา</w:t>
      </w:r>
      <w:r w:rsidR="00B4233A" w:rsidRPr="00CB20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ซึ่ง</w:t>
      </w:r>
      <w:r w:rsidR="00BF435C" w:rsidRPr="00CB20B4">
        <w:rPr>
          <w:rFonts w:asciiTheme="majorBidi" w:hAnsiTheme="majorBidi" w:cstheme="majorBidi"/>
          <w:sz w:val="30"/>
          <w:szCs w:val="30"/>
          <w:cs/>
        </w:rPr>
        <w:t>จะ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>หมดอายุ</w:t>
      </w:r>
      <w:r w:rsidR="00FB3755" w:rsidRPr="00CB20B4">
        <w:rPr>
          <w:rFonts w:asciiTheme="majorBidi" w:hAnsiTheme="majorBidi" w:cstheme="majorBidi"/>
          <w:sz w:val="30"/>
          <w:szCs w:val="30"/>
          <w:cs/>
        </w:rPr>
        <w:t>ใน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E76A93" w:rsidRPr="00CB20B4">
        <w:rPr>
          <w:rFonts w:asciiTheme="majorBidi" w:hAnsiTheme="majorBidi" w:cstheme="majorBidi"/>
          <w:sz w:val="30"/>
          <w:szCs w:val="30"/>
        </w:rPr>
        <w:t xml:space="preserve">31 </w:t>
      </w:r>
      <w:r w:rsidR="00E76A93" w:rsidRPr="00CB20B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E76A93" w:rsidRPr="00CB20B4">
        <w:rPr>
          <w:rFonts w:asciiTheme="majorBidi" w:hAnsiTheme="majorBidi" w:cstheme="majorBidi"/>
          <w:sz w:val="30"/>
          <w:szCs w:val="30"/>
        </w:rPr>
        <w:t>25</w:t>
      </w:r>
      <w:r w:rsidR="004430CA" w:rsidRPr="00CB20B4">
        <w:rPr>
          <w:rFonts w:asciiTheme="majorBidi" w:hAnsiTheme="majorBidi" w:cstheme="majorBidi"/>
          <w:sz w:val="30"/>
          <w:szCs w:val="30"/>
        </w:rPr>
        <w:t>71</w:t>
      </w:r>
    </w:p>
    <w:p w14:paraId="06E480AC" w14:textId="77777777" w:rsidR="00A51112" w:rsidRDefault="00A51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A51112" w:rsidSect="006B60E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70CC0326" w14:textId="0F3AA3B4" w:rsidR="00C26B39" w:rsidRPr="00CB72A3" w:rsidRDefault="00777E5C" w:rsidP="00CB72A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en-US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3</w:t>
      </w:r>
      <w:r w:rsidR="00C26B39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ab/>
      </w:r>
      <w:r w:rsidR="00BD3DD4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เงินลงทุน</w:t>
      </w:r>
      <w:r w:rsidR="00036E8F"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ในบริษัทร่วม</w:t>
      </w:r>
      <w:r w:rsidRPr="00CB72A3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และบริษัทย่อย</w:t>
      </w:r>
    </w:p>
    <w:p w14:paraId="5DA1CC27" w14:textId="77777777" w:rsidR="008F16F0" w:rsidRPr="00A51112" w:rsidRDefault="008F16F0" w:rsidP="00CB72A3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0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080"/>
        <w:gridCol w:w="270"/>
        <w:gridCol w:w="1080"/>
        <w:gridCol w:w="270"/>
        <w:gridCol w:w="1116"/>
        <w:gridCol w:w="270"/>
        <w:gridCol w:w="1089"/>
      </w:tblGrid>
      <w:tr w:rsidR="008F16F0" w:rsidRPr="00CB72A3" w14:paraId="6484554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2321DE0B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655018B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4CD14B0C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75" w:type="dxa"/>
            <w:gridSpan w:val="3"/>
          </w:tcPr>
          <w:p w14:paraId="1438DD09" w14:textId="77777777" w:rsidR="008F16F0" w:rsidRPr="00CB72A3" w:rsidRDefault="008F16F0" w:rsidP="00CB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457A2" w:rsidRPr="00CB72A3" w14:paraId="03F3D017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43C912D6" w14:textId="233C86A5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36E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636E2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30 </w:t>
            </w:r>
            <w:r w:rsidRPr="006636E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13E4677F" w14:textId="1580DAE8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C633F1D" w14:textId="77777777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6791C6B" w14:textId="31519C16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440964" w14:textId="77777777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602916F8" w14:textId="048DF17F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63198A" w14:textId="77777777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2BD776C3" w14:textId="588D438D" w:rsidR="004457A2" w:rsidRPr="00CB72A3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8464C" w:rsidRPr="00CB72A3" w14:paraId="6AB696CB" w14:textId="77777777" w:rsidTr="00006C02">
        <w:trPr>
          <w:cantSplit/>
          <w:trHeight w:hRule="exact" w:val="389"/>
          <w:tblHeader/>
        </w:trPr>
        <w:tc>
          <w:tcPr>
            <w:tcW w:w="3881" w:type="dxa"/>
          </w:tcPr>
          <w:p w14:paraId="3B82AD24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175" w:type="dxa"/>
            <w:gridSpan w:val="7"/>
          </w:tcPr>
          <w:p w14:paraId="1F390D0E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E8464C" w:rsidRPr="00CB72A3" w14:paraId="5449817C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9C3D93C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080" w:type="dxa"/>
          </w:tcPr>
          <w:p w14:paraId="6971DDC9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566620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D98A801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71E1B1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FEC070A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CD6C5E7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1672FC66" w14:textId="77777777" w:rsidR="00E8464C" w:rsidRPr="00CB72A3" w:rsidRDefault="00E8464C" w:rsidP="00E8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430CA" w:rsidRPr="00CB72A3" w14:paraId="6039AA77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22F9673D" w14:textId="77777777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1080" w:type="dxa"/>
          </w:tcPr>
          <w:p w14:paraId="54FA45EF" w14:textId="572F917E" w:rsidR="004430CA" w:rsidRPr="004457A2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457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10,804,705</w:t>
            </w:r>
          </w:p>
        </w:tc>
        <w:tc>
          <w:tcPr>
            <w:tcW w:w="270" w:type="dxa"/>
          </w:tcPr>
          <w:p w14:paraId="2059B333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C690C" w14:textId="7DCF0312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C7CA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11,415,61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2496A9B5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42F94F02" w14:textId="7D0F560D" w:rsidR="004430CA" w:rsidRPr="004457A2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7158D9CA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</w:tcPr>
          <w:p w14:paraId="78A800F5" w14:textId="76ACD371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GB" w:bidi="ar-SA"/>
              </w:rPr>
              <w:t>770,364</w:t>
            </w:r>
          </w:p>
        </w:tc>
      </w:tr>
      <w:tr w:rsidR="004430CA" w:rsidRPr="00CB72A3" w14:paraId="6772A65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6BC7DEE5" w14:textId="39F31CD4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ส่วนแบ่งกำไรของบริษัทร่วม</w:t>
            </w:r>
          </w:p>
        </w:tc>
        <w:tc>
          <w:tcPr>
            <w:tcW w:w="1080" w:type="dxa"/>
          </w:tcPr>
          <w:p w14:paraId="6DBEF8D1" w14:textId="7F9BA431" w:rsidR="004430CA" w:rsidRPr="00815EC0" w:rsidRDefault="0056286D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286D">
              <w:rPr>
                <w:rFonts w:asciiTheme="majorBidi" w:hAnsiTheme="majorBidi" w:cstheme="majorBidi"/>
                <w:sz w:val="30"/>
                <w:szCs w:val="30"/>
              </w:rPr>
              <w:t>32,951</w:t>
            </w:r>
          </w:p>
        </w:tc>
        <w:tc>
          <w:tcPr>
            <w:tcW w:w="270" w:type="dxa"/>
          </w:tcPr>
          <w:p w14:paraId="525C4D0E" w14:textId="77777777" w:rsidR="004430CA" w:rsidRPr="00BB3C12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04F7EA" w14:textId="09B5C699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453,462</w:t>
            </w:r>
          </w:p>
        </w:tc>
        <w:tc>
          <w:tcPr>
            <w:tcW w:w="270" w:type="dxa"/>
          </w:tcPr>
          <w:p w14:paraId="6BA7A013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18B4F177" w14:textId="50652B14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A01FBE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9EEC119" w14:textId="5F3896B3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0CA" w:rsidRPr="00CB72A3" w14:paraId="78B32606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34640B4F" w14:textId="5F0D0995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ส่วนแบ่ง</w:t>
            </w:r>
            <w:r w:rsidRPr="00542E7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กำไรขาดทุนเบ็ดเสร็จ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080" w:type="dxa"/>
          </w:tcPr>
          <w:p w14:paraId="7D1295E9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0DFF09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CFDCB9F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7953F4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C966C2B" w14:textId="688C6BBC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06DC4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4E3F97E6" w14:textId="06B107EC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0CA" w:rsidRPr="00CB72A3" w14:paraId="007AA985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0BC6B25D" w14:textId="77777777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A85739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80" w:type="dxa"/>
          </w:tcPr>
          <w:p w14:paraId="60B548C3" w14:textId="2B9144D4" w:rsidR="004430CA" w:rsidRPr="00CB72A3" w:rsidRDefault="0056286D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286D">
              <w:rPr>
                <w:rFonts w:asciiTheme="majorBidi" w:hAnsiTheme="majorBidi" w:cstheme="majorBidi"/>
                <w:sz w:val="30"/>
                <w:szCs w:val="30"/>
              </w:rPr>
              <w:t>80,762</w:t>
            </w:r>
          </w:p>
        </w:tc>
        <w:tc>
          <w:tcPr>
            <w:tcW w:w="270" w:type="dxa"/>
          </w:tcPr>
          <w:p w14:paraId="25B55CC6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B4DC0A" w14:textId="1D909534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584,842</w:t>
            </w:r>
          </w:p>
        </w:tc>
        <w:tc>
          <w:tcPr>
            <w:tcW w:w="270" w:type="dxa"/>
          </w:tcPr>
          <w:p w14:paraId="6A6A49BE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0A9BDD43" w14:textId="54328FEE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8401A6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1B3FFA86" w14:textId="18FA4C96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36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30CA" w:rsidRPr="00CB72A3" w14:paraId="0B2E74EF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1A8CC9AA" w14:textId="2E064AC4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ผลต่างของอัตราแลกเปลี่ยนจากการ</w:t>
            </w:r>
          </w:p>
        </w:tc>
        <w:tc>
          <w:tcPr>
            <w:tcW w:w="1080" w:type="dxa"/>
          </w:tcPr>
          <w:p w14:paraId="26212E0A" w14:textId="37092ACC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000B6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F58201B" w14:textId="71BE865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48B6C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2EF55905" w14:textId="41FDD7A3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64E3CC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A83BE75" w14:textId="42465E15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30CA" w:rsidRPr="00CB72A3" w14:paraId="71B279DB" w14:textId="77777777" w:rsidTr="00006C02">
        <w:trPr>
          <w:cantSplit/>
          <w:trHeight w:hRule="exact" w:val="389"/>
        </w:trPr>
        <w:tc>
          <w:tcPr>
            <w:tcW w:w="3881" w:type="dxa"/>
          </w:tcPr>
          <w:p w14:paraId="765BFAF2" w14:textId="426F0DC8" w:rsidR="004430CA" w:rsidRPr="00A85739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highlight w:val="yellow"/>
                <w:cs/>
                <w:lang w:val="en-GB"/>
              </w:rPr>
            </w:pPr>
            <w:r w:rsidRPr="00A85739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แปลงค่างบการเงิน</w:t>
            </w:r>
          </w:p>
        </w:tc>
        <w:tc>
          <w:tcPr>
            <w:tcW w:w="1080" w:type="dxa"/>
          </w:tcPr>
          <w:p w14:paraId="41B6FAFE" w14:textId="26788EEC" w:rsidR="004430CA" w:rsidRPr="00CB72A3" w:rsidRDefault="0056286D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6286D">
              <w:rPr>
                <w:rFonts w:asciiTheme="majorBidi" w:hAnsiTheme="majorBidi" w:cstheme="majorBidi"/>
                <w:sz w:val="30"/>
                <w:szCs w:val="30"/>
              </w:rPr>
              <w:t>119,998</w:t>
            </w:r>
          </w:p>
        </w:tc>
        <w:tc>
          <w:tcPr>
            <w:tcW w:w="270" w:type="dxa"/>
          </w:tcPr>
          <w:p w14:paraId="23C7BD77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BC33E1" w14:textId="677311D0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(61,816)</w:t>
            </w:r>
          </w:p>
        </w:tc>
        <w:tc>
          <w:tcPr>
            <w:tcW w:w="270" w:type="dxa"/>
          </w:tcPr>
          <w:p w14:paraId="0F1F1AAE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</w:tcPr>
          <w:p w14:paraId="374F33D1" w14:textId="23FE33E6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631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83B203" w14:textId="77777777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857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7B511C2A" w14:textId="7B55E171" w:rsidR="004430CA" w:rsidRPr="00CB72A3" w:rsidRDefault="004430CA" w:rsidP="004430CA">
            <w:pPr>
              <w:pStyle w:val="30"/>
              <w:tabs>
                <w:tab w:val="clear" w:pos="360"/>
                <w:tab w:val="clear" w:pos="720"/>
                <w:tab w:val="decimal" w:pos="583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6E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30CA" w:rsidRPr="00CB72A3" w14:paraId="0FC1B784" w14:textId="77777777" w:rsidTr="00DA4BF3">
        <w:trPr>
          <w:cantSplit/>
          <w:trHeight w:hRule="exact" w:val="389"/>
        </w:trPr>
        <w:tc>
          <w:tcPr>
            <w:tcW w:w="3881" w:type="dxa"/>
          </w:tcPr>
          <w:p w14:paraId="1048B3EB" w14:textId="034F077C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AEF99" w14:textId="15472BD8" w:rsidR="004430CA" w:rsidRPr="00CB72A3" w:rsidRDefault="0056286D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628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11,038,416</w:t>
            </w:r>
          </w:p>
        </w:tc>
        <w:tc>
          <w:tcPr>
            <w:tcW w:w="270" w:type="dxa"/>
          </w:tcPr>
          <w:p w14:paraId="1A36A763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C03C89" w14:textId="447F389F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12,392,107</w:t>
            </w:r>
          </w:p>
        </w:tc>
        <w:tc>
          <w:tcPr>
            <w:tcW w:w="270" w:type="dxa"/>
          </w:tcPr>
          <w:p w14:paraId="12DF16C2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378D2CB" w14:textId="6A19C62F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  <w:tc>
          <w:tcPr>
            <w:tcW w:w="270" w:type="dxa"/>
          </w:tcPr>
          <w:p w14:paraId="1D3B5FB5" w14:textId="77777777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371CF" w14:textId="28B6B399" w:rsidR="004430CA" w:rsidRPr="00CB72A3" w:rsidRDefault="004430CA" w:rsidP="00443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636E2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770,364</w:t>
            </w:r>
          </w:p>
        </w:tc>
      </w:tr>
    </w:tbl>
    <w:p w14:paraId="37004D5F" w14:textId="77777777" w:rsidR="00044C3C" w:rsidRPr="00A51112" w:rsidRDefault="00044C3C" w:rsidP="00FA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1A509A9" w14:textId="7C2EB331" w:rsidR="00044C3C" w:rsidRPr="00CB72A3" w:rsidRDefault="00E676A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B72A3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269D67FF" w14:textId="7FAB6B96" w:rsidR="00E676AB" w:rsidRPr="00A51112" w:rsidRDefault="00E676AB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0CFCEBD9" w14:textId="38965B3B" w:rsidR="00A83FA9" w:rsidRDefault="005C235D" w:rsidP="00A83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03F1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57A2" w:rsidRPr="00903F1A">
        <w:rPr>
          <w:rFonts w:ascii="Angsana New" w:hAnsi="Angsana New"/>
          <w:sz w:val="30"/>
          <w:szCs w:val="30"/>
        </w:rPr>
        <w:t>30</w:t>
      </w:r>
      <w:r w:rsidR="004457A2" w:rsidRPr="00903F1A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903F1A">
        <w:rPr>
          <w:rFonts w:asciiTheme="majorBidi" w:hAnsiTheme="majorBidi" w:cstheme="majorBidi"/>
          <w:sz w:val="30"/>
          <w:szCs w:val="30"/>
        </w:rPr>
        <w:t>256</w:t>
      </w:r>
      <w:r w:rsidR="004457A2" w:rsidRPr="00903F1A">
        <w:rPr>
          <w:rFonts w:asciiTheme="majorBidi" w:hAnsiTheme="majorBidi" w:cstheme="majorBidi"/>
          <w:sz w:val="30"/>
          <w:szCs w:val="30"/>
        </w:rPr>
        <w:t>8</w:t>
      </w:r>
      <w:r w:rsidRPr="00903F1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903F1A">
        <w:rPr>
          <w:rFonts w:asciiTheme="majorBidi" w:hAnsiTheme="majorBidi" w:cstheme="majorBidi"/>
          <w:sz w:val="30"/>
          <w:szCs w:val="30"/>
        </w:rPr>
        <w:t>31</w:t>
      </w:r>
      <w:r w:rsidRPr="00903F1A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03F1A">
        <w:rPr>
          <w:rFonts w:asciiTheme="majorBidi" w:hAnsiTheme="majorBidi" w:cstheme="majorBidi"/>
          <w:sz w:val="30"/>
          <w:szCs w:val="30"/>
        </w:rPr>
        <w:t>256</w:t>
      </w:r>
      <w:r w:rsidR="004457A2" w:rsidRPr="00903F1A">
        <w:rPr>
          <w:rFonts w:asciiTheme="majorBidi" w:hAnsiTheme="majorBidi" w:cstheme="majorBidi"/>
          <w:sz w:val="30"/>
          <w:szCs w:val="30"/>
        </w:rPr>
        <w:t>8</w:t>
      </w:r>
      <w:r w:rsidRPr="00903F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6E" w:rsidRPr="00903F1A">
        <w:rPr>
          <w:rFonts w:asciiTheme="majorBidi" w:hAnsiTheme="majorBidi" w:cstheme="majorBidi"/>
          <w:sz w:val="30"/>
          <w:szCs w:val="30"/>
          <w:lang w:val="en-GB" w:bidi="ar-SA"/>
        </w:rPr>
        <w:t>Birla Carbon Mexico, S.A. DE C.V.</w:t>
      </w:r>
      <w:r w:rsidR="001A43FF" w:rsidRPr="00903F1A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="00FA3FE4" w:rsidRPr="00903F1A">
        <w:rPr>
          <w:rFonts w:asciiTheme="majorBidi" w:hAnsiTheme="majorBidi" w:cstheme="majorBidi"/>
          <w:sz w:val="30"/>
          <w:szCs w:val="30"/>
          <w:cs/>
          <w:lang w:val="en-GB"/>
        </w:rPr>
        <w:t>ซึ่งเป็นบริษัทย่อยอยู่ในระหว่างการดำเนินการเลิกกิจการ</w:t>
      </w:r>
      <w:r w:rsidR="00C76F3D" w:rsidRPr="00903F1A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ต่อมาบริษัทย่อย</w:t>
      </w:r>
      <w:r w:rsidR="00903F1A" w:rsidRPr="00903F1A">
        <w:rPr>
          <w:rFonts w:asciiTheme="majorBidi" w:hAnsiTheme="majorBidi" w:hint="cs"/>
          <w:sz w:val="30"/>
          <w:szCs w:val="30"/>
          <w:cs/>
          <w:lang w:val="en-GB"/>
        </w:rPr>
        <w:t>ดังกล่าว</w:t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ได้ดำเนินการชำระบัญชีและเลิกกิจการตามกฎหมาย</w:t>
      </w:r>
      <w:r w:rsidR="00903F1A" w:rsidRPr="00903F1A">
        <w:rPr>
          <w:rFonts w:asciiTheme="majorBidi" w:hAnsiTheme="majorBidi" w:hint="cs"/>
          <w:sz w:val="30"/>
          <w:szCs w:val="30"/>
          <w:cs/>
          <w:lang w:val="en-GB"/>
        </w:rPr>
        <w:t>เม็กซิกัน</w:t>
      </w:r>
      <w:r w:rsidR="00C76F3D" w:rsidRPr="00903F1A">
        <w:rPr>
          <w:rFonts w:asciiTheme="majorBidi" w:hAnsiTheme="majorBidi"/>
          <w:sz w:val="30"/>
          <w:szCs w:val="30"/>
          <w:cs/>
          <w:lang w:val="en-GB"/>
        </w:rPr>
        <w:t>แล้วเสร็จเมื่อวันที่ 3 กรกฎาคม 2568</w:t>
      </w:r>
    </w:p>
    <w:p w14:paraId="5D258D72" w14:textId="405E1825" w:rsidR="00A83FA9" w:rsidRPr="0089446C" w:rsidRDefault="00A83FA9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56EB08F2" w14:textId="42177D17" w:rsidR="003A598E" w:rsidRDefault="003A598E" w:rsidP="009B2D26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4</w:t>
      </w:r>
      <w:r w:rsidRPr="00CB72A3">
        <w:rPr>
          <w:rFonts w:asciiTheme="majorBidi" w:hAnsiTheme="majorBidi" w:cstheme="majorBidi"/>
          <w:sz w:val="30"/>
          <w:szCs w:val="30"/>
          <w:u w:val="none"/>
        </w:rPr>
        <w:tab/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64AE2716" w14:textId="77777777" w:rsidR="00911CB5" w:rsidRPr="0089446C" w:rsidRDefault="00911CB5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81"/>
        <w:gridCol w:w="2441"/>
      </w:tblGrid>
      <w:tr w:rsidR="003A598E" w:rsidRPr="00CB72A3" w14:paraId="39039C4C" w14:textId="77777777" w:rsidTr="00E0024C">
        <w:trPr>
          <w:cantSplit/>
          <w:tblHeader/>
        </w:trPr>
        <w:tc>
          <w:tcPr>
            <w:tcW w:w="6581" w:type="dxa"/>
            <w:vAlign w:val="bottom"/>
          </w:tcPr>
          <w:p w14:paraId="11C31D22" w14:textId="4D04064B" w:rsidR="003A598E" w:rsidRPr="00CB72A3" w:rsidRDefault="00CF5C2D" w:rsidP="00CB72A3">
            <w:pPr>
              <w:spacing w:line="240" w:lineRule="auto"/>
              <w:ind w:left="281" w:hanging="28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="003A598E"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457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441" w:type="dxa"/>
          </w:tcPr>
          <w:p w14:paraId="05416670" w14:textId="112083B2" w:rsidR="003A598E" w:rsidRPr="00CB72A3" w:rsidRDefault="003A598E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="00E0024C"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3A598E" w:rsidRPr="00CB72A3" w14:paraId="2DF18F7E" w14:textId="77777777" w:rsidTr="00E0024C">
        <w:trPr>
          <w:cantSplit/>
        </w:trPr>
        <w:tc>
          <w:tcPr>
            <w:tcW w:w="6581" w:type="dxa"/>
          </w:tcPr>
          <w:p w14:paraId="5A8FDFA2" w14:textId="77777777" w:rsidR="003A598E" w:rsidRPr="00CB72A3" w:rsidRDefault="003A598E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41" w:type="dxa"/>
          </w:tcPr>
          <w:p w14:paraId="5C832364" w14:textId="77777777" w:rsidR="003A598E" w:rsidRPr="00CB72A3" w:rsidRDefault="003A598E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1FD9" w:rsidRPr="00CB72A3" w:rsidDel="00977C08" w14:paraId="36DD4BBA" w14:textId="77777777" w:rsidTr="00E0024C">
        <w:trPr>
          <w:cantSplit/>
        </w:trPr>
        <w:tc>
          <w:tcPr>
            <w:tcW w:w="6581" w:type="dxa"/>
          </w:tcPr>
          <w:p w14:paraId="271A9849" w14:textId="6A0D0685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 - ราคาทุน</w:t>
            </w:r>
          </w:p>
        </w:tc>
        <w:tc>
          <w:tcPr>
            <w:tcW w:w="2441" w:type="dxa"/>
            <w:shd w:val="clear" w:color="auto" w:fill="auto"/>
          </w:tcPr>
          <w:p w14:paraId="4250F53F" w14:textId="5D431E34" w:rsidR="00FA1FD9" w:rsidRPr="00FA1FD9" w:rsidDel="00977C08" w:rsidRDefault="002330E5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393,174</w:t>
            </w:r>
          </w:p>
        </w:tc>
      </w:tr>
      <w:tr w:rsidR="00FA1FD9" w:rsidRPr="00CB72A3" w:rsidDel="00977C08" w14:paraId="6C83926B" w14:textId="77777777" w:rsidTr="00E0024C">
        <w:trPr>
          <w:cantSplit/>
        </w:trPr>
        <w:tc>
          <w:tcPr>
            <w:tcW w:w="6581" w:type="dxa"/>
          </w:tcPr>
          <w:p w14:paraId="03AA98D9" w14:textId="64D02B67" w:rsidR="00FA1FD9" w:rsidRPr="00CB72A3" w:rsidRDefault="00FA1FD9" w:rsidP="00FA1F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2441" w:type="dxa"/>
            <w:shd w:val="clear" w:color="auto" w:fill="auto"/>
          </w:tcPr>
          <w:p w14:paraId="42B673C1" w14:textId="72EA94FE" w:rsidR="00FA1FD9" w:rsidRPr="00FA1FD9" w:rsidRDefault="002330E5" w:rsidP="00FA1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1"/>
              </w:tabs>
              <w:spacing w:line="240" w:lineRule="auto"/>
              <w:ind w:left="-35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13A8BE" w14:textId="77777777" w:rsidR="004430CA" w:rsidRPr="0089446C" w:rsidRDefault="004430CA" w:rsidP="00894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92"/>
        <w:jc w:val="thaiDistribute"/>
        <w:rPr>
          <w:rFonts w:asciiTheme="majorBidi" w:hAnsiTheme="majorBidi" w:cstheme="majorBidi"/>
          <w:sz w:val="30"/>
          <w:szCs w:val="30"/>
        </w:rPr>
      </w:pPr>
    </w:p>
    <w:p w14:paraId="28CE4D77" w14:textId="77777777" w:rsidR="004430CA" w:rsidRDefault="00443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0B69D6" w14:textId="6CA8F510" w:rsidR="001D4C63" w:rsidRDefault="003A598E" w:rsidP="007341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>5</w:t>
      </w:r>
      <w:r w:rsidR="00B96FE1" w:rsidRPr="00CB72A3">
        <w:rPr>
          <w:rFonts w:asciiTheme="majorBidi" w:hAnsiTheme="majorBidi" w:cstheme="majorBidi"/>
          <w:sz w:val="30"/>
          <w:szCs w:val="30"/>
          <w:u w:val="none"/>
        </w:rPr>
        <w:tab/>
      </w:r>
      <w:bookmarkStart w:id="0" w:name="OLE_LINK3"/>
      <w:r w:rsidR="00420897" w:rsidRPr="00CB72A3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Pr="00CB72A3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  <w:bookmarkEnd w:id="0"/>
    </w:p>
    <w:p w14:paraId="304A9E78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0A7C953" w14:textId="5266B447" w:rsidR="00DC02DC" w:rsidRPr="004E6E1A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bookmarkStart w:id="1" w:name="_Hlk157502687"/>
      <w:r w:rsidRPr="004E6E1A">
        <w:rPr>
          <w:rFonts w:ascii="Angsana New" w:hAnsi="Angsana New" w:hint="cs"/>
          <w:sz w:val="30"/>
          <w:szCs w:val="30"/>
          <w:cs/>
        </w:rPr>
        <w:t>ข้อมูลเกี่ยวกับผลการดำเนินงานภายในของบริษัทสอบทานโดยผู้บริหารเป็นประจำ</w:t>
      </w:r>
      <w:r w:rsidRPr="004E6E1A">
        <w:rPr>
          <w:rFonts w:ascii="Angsana New" w:hAnsi="Angsana New"/>
          <w:sz w:val="30"/>
          <w:szCs w:val="30"/>
        </w:rPr>
        <w:t xml:space="preserve"> </w:t>
      </w:r>
      <w:r w:rsidRPr="004E6E1A">
        <w:rPr>
          <w:rFonts w:ascii="Angsana New" w:hAnsi="Angsana New" w:hint="cs"/>
          <w:sz w:val="30"/>
          <w:szCs w:val="30"/>
          <w:cs/>
        </w:rPr>
        <w:t>ซึ่งจะแสดงผลการดำเนินงานทั้งหมดโดยรวม โดยผู้บริหารไม่ได้สอบทานข้อมูลผลการดำเนินงานแยกจากกัน ดังนั้น บริษัทจึงกำหนดให้ภาพรวมของบริษัทมีส่วนงานดำเนินงานที่รายงานเพียงส่วนงานเดียว</w:t>
      </w:r>
    </w:p>
    <w:p w14:paraId="60BF3005" w14:textId="77777777" w:rsidR="00DC02DC" w:rsidRPr="00390614" w:rsidRDefault="00DC02DC" w:rsidP="0039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9B2F6C7" w14:textId="59FD2D49" w:rsidR="00941A75" w:rsidRDefault="00941A75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  <w:r w:rsidRPr="004E6E1A">
        <w:rPr>
          <w:rFonts w:ascii="Angsana New" w:hAnsi="Angsana New"/>
          <w:sz w:val="30"/>
          <w:szCs w:val="30"/>
          <w:cs/>
        </w:rPr>
        <w:t>ผลการดำเนินงานของส่วนงาน</w:t>
      </w:r>
      <w:r w:rsidRPr="004E6E1A">
        <w:rPr>
          <w:rFonts w:ascii="Angsana New" w:hAnsi="Angsana New" w:hint="cs"/>
          <w:sz w:val="30"/>
          <w:szCs w:val="30"/>
          <w:cs/>
        </w:rPr>
        <w:t>เดียว</w:t>
      </w:r>
      <w:r w:rsidRPr="004E6E1A">
        <w:rPr>
          <w:rFonts w:ascii="Angsana New" w:hAnsi="Angsana New"/>
          <w:sz w:val="30"/>
          <w:szCs w:val="30"/>
          <w:cs/>
        </w:rPr>
        <w:t>วัดโดยใช้กำไรก่อน</w:t>
      </w:r>
      <w:r w:rsidRPr="004E6E1A">
        <w:rPr>
          <w:rFonts w:ascii="Angsana New" w:hAnsi="Angsana New" w:hint="cs"/>
          <w:sz w:val="30"/>
          <w:szCs w:val="30"/>
          <w:cs/>
        </w:rPr>
        <w:t>ค่าเสื่อมราคา ดอกเบี้ย และ</w:t>
      </w:r>
      <w:r w:rsidRPr="004E6E1A">
        <w:rPr>
          <w:rFonts w:ascii="Angsana New" w:hAnsi="Angsana New"/>
          <w:sz w:val="30"/>
          <w:szCs w:val="30"/>
          <w:cs/>
        </w:rPr>
        <w:t xml:space="preserve">ภาษีเงินได้ของส่วนงาน </w:t>
      </w:r>
      <w:r w:rsidR="00712EEB">
        <w:rPr>
          <w:rFonts w:ascii="Angsana New" w:hAnsi="Angsana New"/>
          <w:sz w:val="30"/>
          <w:szCs w:val="30"/>
        </w:rPr>
        <w:br/>
      </w:r>
      <w:r w:rsidRPr="004E6E1A">
        <w:rPr>
          <w:rFonts w:ascii="Angsana New" w:hAnsi="Angsana New"/>
          <w:sz w:val="30"/>
          <w:szCs w:val="30"/>
          <w:cs/>
        </w:rPr>
        <w:t>ซึ่งนำเสนอในรายงานการจัดการภายในและสอบทานโดยผู้</w:t>
      </w:r>
      <w:r w:rsidRPr="004E6E1A">
        <w:rPr>
          <w:rFonts w:ascii="Angsana New" w:hAnsi="Angsana New" w:hint="cs"/>
          <w:sz w:val="30"/>
          <w:szCs w:val="30"/>
          <w:cs/>
        </w:rPr>
        <w:t>บริหาร</w:t>
      </w:r>
      <w:bookmarkEnd w:id="1"/>
    </w:p>
    <w:p w14:paraId="11FE111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="Angsana New" w:hAnsi="Angsana New"/>
          <w:sz w:val="30"/>
          <w:szCs w:val="30"/>
        </w:rPr>
      </w:pPr>
    </w:p>
    <w:p w14:paraId="713B257D" w14:textId="1D39F1C6" w:rsidR="00FA1FD9" w:rsidRPr="007341FC" w:rsidRDefault="00FA1FD9" w:rsidP="00DC02DC">
      <w:pPr>
        <w:tabs>
          <w:tab w:val="clear" w:pos="227"/>
          <w:tab w:val="clear" w:pos="454"/>
          <w:tab w:val="left" w:pos="540"/>
          <w:tab w:val="left" w:pos="630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  <w:r w:rsidRPr="00D57BA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6F0DBD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7B311EDD" w14:textId="147C87B6" w:rsidR="00FA1FD9" w:rsidRDefault="00FA1FD9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  <w:r w:rsidRPr="00F619E9">
        <w:rPr>
          <w:rFonts w:ascii="Angsana New" w:hAnsi="Angsana New"/>
          <w:spacing w:val="-6"/>
          <w:sz w:val="30"/>
          <w:szCs w:val="30"/>
          <w:cs/>
        </w:rPr>
        <w:t>บริษัทมีการผลิตและสำนักงานขายในประเทศไทยเท่านั้น จังหวะเวลาของการรับรู้รายได้ คือ การรับรู้ ณ เวลาใดเวลาหนึ่ง</w:t>
      </w:r>
    </w:p>
    <w:p w14:paraId="34C83080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859E479" w14:textId="4EAC14AA" w:rsidR="007070D6" w:rsidRDefault="007D116E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B72A3">
        <w:rPr>
          <w:rFonts w:asciiTheme="majorBidi" w:hAnsiTheme="majorBidi" w:cstheme="majorBidi"/>
          <w:sz w:val="30"/>
          <w:szCs w:val="30"/>
          <w:cs/>
        </w:rPr>
        <w:t>ในการนำเสนอข้อมูลเกี่ยวกับส่วนงานภูมิศาสตร์ รายได้แยกตามที่ตั้งทางภูมิศาสตร์ของลูกค้า</w:t>
      </w:r>
    </w:p>
    <w:p w14:paraId="2CF1F608" w14:textId="77777777" w:rsidR="00DC02DC" w:rsidRPr="00A07888" w:rsidRDefault="00DC02DC" w:rsidP="00DC0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439"/>
        <w:gridCol w:w="181"/>
        <w:gridCol w:w="1440"/>
      </w:tblGrid>
      <w:tr w:rsidR="007070D6" w:rsidRPr="00CB72A3" w14:paraId="2245E14A" w14:textId="77777777" w:rsidTr="00AF0241">
        <w:trPr>
          <w:cantSplit/>
          <w:trHeight w:val="425"/>
          <w:tblHeader/>
        </w:trPr>
        <w:tc>
          <w:tcPr>
            <w:tcW w:w="6030" w:type="dxa"/>
            <w:vAlign w:val="bottom"/>
          </w:tcPr>
          <w:p w14:paraId="11FCC304" w14:textId="77777777" w:rsidR="007070D6" w:rsidRPr="00CB72A3" w:rsidRDefault="007070D6" w:rsidP="00B677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E496C43" w14:textId="77777777" w:rsidR="00AF0241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</w:p>
          <w:p w14:paraId="28D22E45" w14:textId="0C450124" w:rsidR="007070D6" w:rsidRPr="00CB72A3" w:rsidRDefault="007070D6" w:rsidP="00CB72A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</w:t>
            </w:r>
          </w:p>
        </w:tc>
      </w:tr>
      <w:tr w:rsidR="00C6743D" w:rsidRPr="00CB72A3" w14:paraId="7C1BCD12" w14:textId="77777777" w:rsidTr="00AE53EA">
        <w:trPr>
          <w:cantSplit/>
        </w:trPr>
        <w:tc>
          <w:tcPr>
            <w:tcW w:w="6030" w:type="dxa"/>
          </w:tcPr>
          <w:p w14:paraId="67BBDCF5" w14:textId="77777777" w:rsidR="00C6743D" w:rsidRPr="00CB72A3" w:rsidRDefault="00C6743D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547DE089" w14:textId="7A341C49" w:rsidR="00C6743D" w:rsidRPr="00C6743D" w:rsidRDefault="00C6743D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674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รายได้</w:t>
            </w:r>
          </w:p>
        </w:tc>
      </w:tr>
      <w:tr w:rsidR="00EB7E95" w:rsidRPr="00CB72A3" w14:paraId="6DEC5395" w14:textId="77777777" w:rsidTr="00AF0241">
        <w:trPr>
          <w:cantSplit/>
        </w:trPr>
        <w:tc>
          <w:tcPr>
            <w:tcW w:w="6030" w:type="dxa"/>
          </w:tcPr>
          <w:p w14:paraId="6DE08DA6" w14:textId="538D252F" w:rsidR="00EB7E95" w:rsidRPr="00CB72A3" w:rsidRDefault="00EB7E95" w:rsidP="00EB7E9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4457A2" w:rsidRPr="006636E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9" w:type="dxa"/>
          </w:tcPr>
          <w:p w14:paraId="5AA71B3B" w14:textId="31773AB3" w:rsidR="00EB7E95" w:rsidRPr="00CB72A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4457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1" w:type="dxa"/>
          </w:tcPr>
          <w:p w14:paraId="57CC7F13" w14:textId="77777777" w:rsidR="00EB7E95" w:rsidRPr="00CB72A3" w:rsidRDefault="00EB7E95" w:rsidP="00EB7E9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33D12B" w14:textId="7B8BBEFA" w:rsidR="00EB7E95" w:rsidRPr="00CB72A3" w:rsidRDefault="00EB7E95" w:rsidP="00EB7E9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457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70D6" w:rsidRPr="00CB72A3" w14:paraId="4311EF4E" w14:textId="77777777" w:rsidTr="00AF0241">
        <w:trPr>
          <w:cantSplit/>
        </w:trPr>
        <w:tc>
          <w:tcPr>
            <w:tcW w:w="6030" w:type="dxa"/>
          </w:tcPr>
          <w:p w14:paraId="1E4F69BA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6797BBF1" w14:textId="77777777" w:rsidR="007070D6" w:rsidRPr="00CB72A3" w:rsidRDefault="007070D6" w:rsidP="00CB72A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70D6" w:rsidRPr="00CB72A3" w:rsidDel="00977C08" w14:paraId="3DA0C973" w14:textId="77777777" w:rsidTr="00AF0241">
        <w:trPr>
          <w:cantSplit/>
        </w:trPr>
        <w:tc>
          <w:tcPr>
            <w:tcW w:w="6030" w:type="dxa"/>
          </w:tcPr>
          <w:p w14:paraId="22166C9D" w14:textId="77777777" w:rsidR="007070D6" w:rsidRPr="00CB72A3" w:rsidRDefault="007070D6" w:rsidP="00CB72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ข้อมูลเกี่ยวกับส่วนงานภูมิศาสตร์</w:t>
            </w:r>
          </w:p>
        </w:tc>
        <w:tc>
          <w:tcPr>
            <w:tcW w:w="1439" w:type="dxa"/>
          </w:tcPr>
          <w:p w14:paraId="51517E6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3E6A23AF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8E7BF41" w14:textId="77777777" w:rsidR="007070D6" w:rsidRPr="00CB72A3" w:rsidDel="00977C08" w:rsidRDefault="007070D6" w:rsidP="00CB72A3">
            <w:pPr>
              <w:pStyle w:val="acctfourfigures"/>
              <w:tabs>
                <w:tab w:val="clear" w:pos="765"/>
                <w:tab w:val="decimal" w:pos="11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0CA" w:rsidRPr="00CB72A3" w14:paraId="5CEFD553" w14:textId="77777777" w:rsidTr="00AF0241">
        <w:trPr>
          <w:cantSplit/>
        </w:trPr>
        <w:tc>
          <w:tcPr>
            <w:tcW w:w="6030" w:type="dxa"/>
          </w:tcPr>
          <w:p w14:paraId="5C5D1A64" w14:textId="77777777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439" w:type="dxa"/>
          </w:tcPr>
          <w:p w14:paraId="7ACA5174" w14:textId="08BA3D09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1,797,319</w:t>
            </w:r>
          </w:p>
        </w:tc>
        <w:tc>
          <w:tcPr>
            <w:tcW w:w="181" w:type="dxa"/>
          </w:tcPr>
          <w:p w14:paraId="3EA3DB42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F1F403B" w14:textId="5E6FBBD6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2,440,188 </w:t>
            </w:r>
          </w:p>
        </w:tc>
      </w:tr>
      <w:tr w:rsidR="004430CA" w:rsidRPr="00CB72A3" w14:paraId="1C362B12" w14:textId="77777777" w:rsidTr="00AF0241">
        <w:trPr>
          <w:cantSplit/>
        </w:trPr>
        <w:tc>
          <w:tcPr>
            <w:tcW w:w="6030" w:type="dxa"/>
          </w:tcPr>
          <w:p w14:paraId="754FF1BE" w14:textId="48C9EB0F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439" w:type="dxa"/>
          </w:tcPr>
          <w:p w14:paraId="16FA04F4" w14:textId="6BC4427B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 xml:space="preserve"> 264,784 </w:t>
            </w:r>
          </w:p>
        </w:tc>
        <w:tc>
          <w:tcPr>
            <w:tcW w:w="181" w:type="dxa"/>
          </w:tcPr>
          <w:p w14:paraId="109CD318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5AFA03" w14:textId="7F85E72A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316,334 </w:t>
            </w:r>
          </w:p>
        </w:tc>
      </w:tr>
      <w:tr w:rsidR="004430CA" w:rsidRPr="00CB72A3" w14:paraId="63423EDB" w14:textId="77777777" w:rsidTr="00AF0241">
        <w:trPr>
          <w:cantSplit/>
        </w:trPr>
        <w:tc>
          <w:tcPr>
            <w:tcW w:w="6030" w:type="dxa"/>
          </w:tcPr>
          <w:p w14:paraId="77D7AC56" w14:textId="77777777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439" w:type="dxa"/>
          </w:tcPr>
          <w:p w14:paraId="27FB619F" w14:textId="63375C12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 xml:space="preserve"> 188,298 </w:t>
            </w:r>
          </w:p>
        </w:tc>
        <w:tc>
          <w:tcPr>
            <w:tcW w:w="181" w:type="dxa"/>
          </w:tcPr>
          <w:p w14:paraId="71DCC655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B1A636" w14:textId="4F024213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251,527 </w:t>
            </w:r>
          </w:p>
        </w:tc>
      </w:tr>
      <w:tr w:rsidR="004430CA" w:rsidRPr="00CB72A3" w14:paraId="34F31776" w14:textId="77777777" w:rsidTr="00AF0241">
        <w:trPr>
          <w:cantSplit/>
        </w:trPr>
        <w:tc>
          <w:tcPr>
            <w:tcW w:w="6030" w:type="dxa"/>
          </w:tcPr>
          <w:p w14:paraId="0475D7A4" w14:textId="47310652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439" w:type="dxa"/>
          </w:tcPr>
          <w:p w14:paraId="37DE56D1" w14:textId="5DD41440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147,275</w:t>
            </w:r>
          </w:p>
        </w:tc>
        <w:tc>
          <w:tcPr>
            <w:tcW w:w="181" w:type="dxa"/>
          </w:tcPr>
          <w:p w14:paraId="67B55828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303D445" w14:textId="1063C6A7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D27">
              <w:rPr>
                <w:rFonts w:ascii="Angsana New" w:hAnsi="Angsana New"/>
                <w:sz w:val="30"/>
                <w:szCs w:val="30"/>
              </w:rPr>
              <w:t>84</w:t>
            </w:r>
            <w:r w:rsidRPr="00B83D39">
              <w:rPr>
                <w:rFonts w:ascii="Angsana New" w:hAnsi="Angsana New"/>
                <w:sz w:val="30"/>
                <w:szCs w:val="30"/>
              </w:rPr>
              <w:t>,</w:t>
            </w:r>
            <w:r w:rsidR="00414D27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30CA" w:rsidRPr="00CB72A3" w14:paraId="1C2872F4" w14:textId="77777777" w:rsidTr="00AF0241">
        <w:trPr>
          <w:cantSplit/>
        </w:trPr>
        <w:tc>
          <w:tcPr>
            <w:tcW w:w="6030" w:type="dxa"/>
          </w:tcPr>
          <w:p w14:paraId="75EB16ED" w14:textId="76481A97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439" w:type="dxa"/>
          </w:tcPr>
          <w:p w14:paraId="56DB8BE4" w14:textId="2C19C2CD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53,252</w:t>
            </w:r>
          </w:p>
        </w:tc>
        <w:tc>
          <w:tcPr>
            <w:tcW w:w="181" w:type="dxa"/>
          </w:tcPr>
          <w:p w14:paraId="3F92852B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30B8634" w14:textId="11ED71C7" w:rsidR="004430CA" w:rsidRPr="006636E2" w:rsidRDefault="00414D27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  <w:r w:rsidR="004430CA" w:rsidRPr="00B83D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4430CA" w:rsidRPr="00CB72A3" w14:paraId="69E4F2F5" w14:textId="77777777" w:rsidTr="00AF0241">
        <w:trPr>
          <w:cantSplit/>
        </w:trPr>
        <w:tc>
          <w:tcPr>
            <w:tcW w:w="6030" w:type="dxa"/>
          </w:tcPr>
          <w:p w14:paraId="7F723E35" w14:textId="2B2E262F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439" w:type="dxa"/>
          </w:tcPr>
          <w:p w14:paraId="5CC9719C" w14:textId="73530D5C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47,274</w:t>
            </w:r>
          </w:p>
        </w:tc>
        <w:tc>
          <w:tcPr>
            <w:tcW w:w="181" w:type="dxa"/>
          </w:tcPr>
          <w:p w14:paraId="37185F57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D0E5523" w14:textId="707B3867" w:rsidR="004430CA" w:rsidRPr="00B83D39" w:rsidRDefault="00414D27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  <w:r w:rsidR="004430CA" w:rsidRPr="00B83D3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4430CA" w:rsidRPr="00CB72A3" w14:paraId="38AEA2CE" w14:textId="77777777" w:rsidTr="00AF0241">
        <w:trPr>
          <w:cantSplit/>
        </w:trPr>
        <w:tc>
          <w:tcPr>
            <w:tcW w:w="6030" w:type="dxa"/>
          </w:tcPr>
          <w:p w14:paraId="003FAFB1" w14:textId="5BB0DD7F" w:rsidR="004430CA" w:rsidRDefault="004430CA" w:rsidP="004430CA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439" w:type="dxa"/>
          </w:tcPr>
          <w:p w14:paraId="2643DB9D" w14:textId="543468EC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34,464</w:t>
            </w:r>
          </w:p>
        </w:tc>
        <w:tc>
          <w:tcPr>
            <w:tcW w:w="181" w:type="dxa"/>
          </w:tcPr>
          <w:p w14:paraId="144CE65D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2E34DB" w14:textId="6F8CF737" w:rsidR="004430CA" w:rsidRDefault="00414D27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430CA" w:rsidRPr="00B83D39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065</w:t>
            </w:r>
          </w:p>
        </w:tc>
      </w:tr>
      <w:tr w:rsidR="004430CA" w:rsidRPr="00CB72A3" w14:paraId="4F398EFE" w14:textId="77777777" w:rsidTr="00AF0241">
        <w:trPr>
          <w:cantSplit/>
        </w:trPr>
        <w:tc>
          <w:tcPr>
            <w:tcW w:w="6030" w:type="dxa"/>
          </w:tcPr>
          <w:p w14:paraId="0D96C4FD" w14:textId="670729BB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619E9">
              <w:rPr>
                <w:rFonts w:asciiTheme="majorBidi" w:hAnsiTheme="majorBidi"/>
                <w:sz w:val="30"/>
                <w:szCs w:val="30"/>
                <w:cs/>
              </w:rPr>
              <w:t>ปากีสถาน</w:t>
            </w:r>
          </w:p>
        </w:tc>
        <w:tc>
          <w:tcPr>
            <w:tcW w:w="1439" w:type="dxa"/>
          </w:tcPr>
          <w:p w14:paraId="6C0FD308" w14:textId="79AA1227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17,618</w:t>
            </w:r>
          </w:p>
        </w:tc>
        <w:tc>
          <w:tcPr>
            <w:tcW w:w="181" w:type="dxa"/>
          </w:tcPr>
          <w:p w14:paraId="361FD1CB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DC02432" w14:textId="446FD317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D27">
              <w:rPr>
                <w:rFonts w:ascii="Angsana New" w:hAnsi="Angsana New"/>
                <w:sz w:val="30"/>
                <w:szCs w:val="30"/>
              </w:rPr>
              <w:t>89</w:t>
            </w:r>
            <w:r w:rsidRPr="00B83D39">
              <w:rPr>
                <w:rFonts w:ascii="Angsana New" w:hAnsi="Angsana New"/>
                <w:sz w:val="30"/>
                <w:szCs w:val="30"/>
              </w:rPr>
              <w:t>,</w:t>
            </w:r>
            <w:r w:rsidR="00414D27">
              <w:rPr>
                <w:rFonts w:ascii="Angsana New" w:hAnsi="Angsana New"/>
                <w:sz w:val="30"/>
                <w:szCs w:val="30"/>
              </w:rPr>
              <w:t>596</w:t>
            </w: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30CA" w:rsidRPr="00CB72A3" w14:paraId="06DE3DC3" w14:textId="77777777" w:rsidTr="00AF0241">
        <w:trPr>
          <w:cantSplit/>
        </w:trPr>
        <w:tc>
          <w:tcPr>
            <w:tcW w:w="6030" w:type="dxa"/>
          </w:tcPr>
          <w:p w14:paraId="6E2F97CA" w14:textId="0C178224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DF0157" w14:textId="0C875C01" w:rsidR="004430CA" w:rsidRPr="004430CA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4430CA">
              <w:rPr>
                <w:rFonts w:ascii="Angsana New" w:hAnsi="Angsana New"/>
                <w:sz w:val="30"/>
                <w:szCs w:val="30"/>
              </w:rPr>
              <w:t>16,142</w:t>
            </w:r>
          </w:p>
        </w:tc>
        <w:tc>
          <w:tcPr>
            <w:tcW w:w="181" w:type="dxa"/>
          </w:tcPr>
          <w:p w14:paraId="3043423E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5123FC" w14:textId="18F1C3D8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14D27">
              <w:rPr>
                <w:rFonts w:ascii="Angsana New" w:hAnsi="Angsana New"/>
                <w:sz w:val="30"/>
                <w:szCs w:val="30"/>
              </w:rPr>
              <w:t>54</w:t>
            </w:r>
            <w:r w:rsidRPr="00B83D39">
              <w:rPr>
                <w:rFonts w:ascii="Angsana New" w:hAnsi="Angsana New"/>
                <w:sz w:val="30"/>
                <w:szCs w:val="30"/>
              </w:rPr>
              <w:t>,</w:t>
            </w:r>
            <w:r w:rsidR="00414D27">
              <w:rPr>
                <w:rFonts w:ascii="Angsana New" w:hAnsi="Angsana New"/>
                <w:sz w:val="30"/>
                <w:szCs w:val="30"/>
              </w:rPr>
              <w:t>521</w:t>
            </w:r>
            <w:r w:rsidRPr="00B83D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4430CA" w:rsidRPr="00CB72A3" w14:paraId="14CFDAFD" w14:textId="77777777" w:rsidTr="00AF0241">
        <w:trPr>
          <w:cantSplit/>
        </w:trPr>
        <w:tc>
          <w:tcPr>
            <w:tcW w:w="6030" w:type="dxa"/>
          </w:tcPr>
          <w:p w14:paraId="16F412B2" w14:textId="77777777" w:rsidR="004430CA" w:rsidRPr="00CB72A3" w:rsidRDefault="004430CA" w:rsidP="004430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C7DFAA0" w14:textId="3FE15354" w:rsidR="004430CA" w:rsidRPr="004430CA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30CA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4430CA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4430CA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Pr="004430CA">
              <w:rPr>
                <w:rFonts w:ascii="Angsana New" w:hAnsi="Angsana New"/>
                <w:b/>
                <w:bCs/>
                <w:sz w:val="30"/>
                <w:szCs w:val="30"/>
              </w:rPr>
              <w:t>2,566,426</w:t>
            </w:r>
            <w:r w:rsidRPr="004430CA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1" w:type="dxa"/>
          </w:tcPr>
          <w:p w14:paraId="78049C4C" w14:textId="77777777" w:rsidR="004430CA" w:rsidRPr="00CB72A3" w:rsidRDefault="004430CA" w:rsidP="004430CA">
            <w:pPr>
              <w:pStyle w:val="acctfourfigures"/>
              <w:tabs>
                <w:tab w:val="clear" w:pos="765"/>
                <w:tab w:val="decimal" w:pos="2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CF715" w14:textId="799FA13D" w:rsidR="004430CA" w:rsidRPr="00B83D39" w:rsidRDefault="004430CA" w:rsidP="004430C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begin"/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instrText xml:space="preserve"> =SUM(ABOVE) </w:instrText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separate"/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t>3,492,658</w:t>
            </w:r>
            <w:r w:rsidRPr="00B83D39">
              <w:rPr>
                <w:rFonts w:ascii="Angsana New" w:hAnsi="Angsana New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5CAD1DCB" w14:textId="3C2E1036" w:rsidR="00941A75" w:rsidRDefault="00941A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57AF61BD" w14:textId="088618A3" w:rsidR="00941A75" w:rsidRPr="00AF2801" w:rsidRDefault="00941A75" w:rsidP="00871BA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t>6</w:t>
      </w:r>
      <w:r>
        <w:rPr>
          <w:rFonts w:ascii="Angsana New" w:hAnsi="Angsana New"/>
          <w:sz w:val="30"/>
          <w:szCs w:val="30"/>
          <w:u w:val="none"/>
          <w:lang w:val="en-US"/>
        </w:rPr>
        <w:tab/>
      </w:r>
      <w:r w:rsidRPr="00BC6730">
        <w:rPr>
          <w:rFonts w:ascii="Angsana New" w:hAnsi="Angsana New"/>
          <w:sz w:val="30"/>
          <w:szCs w:val="30"/>
          <w:u w:val="none"/>
          <w:cs/>
        </w:rPr>
        <w:t>กำไรต่อหุ้น</w:t>
      </w:r>
    </w:p>
    <w:p w14:paraId="7E45812C" w14:textId="77777777" w:rsidR="00941A75" w:rsidRPr="004E6E1A" w:rsidRDefault="00941A75" w:rsidP="00941A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792"/>
        <w:gridCol w:w="1233"/>
        <w:gridCol w:w="240"/>
        <w:gridCol w:w="1215"/>
        <w:gridCol w:w="244"/>
        <w:gridCol w:w="1210"/>
        <w:gridCol w:w="256"/>
        <w:gridCol w:w="1260"/>
      </w:tblGrid>
      <w:tr w:rsidR="00EB7E95" w:rsidRPr="00BB3056" w14:paraId="024C4569" w14:textId="77777777" w:rsidTr="00745267">
        <w:tc>
          <w:tcPr>
            <w:tcW w:w="3792" w:type="dxa"/>
            <w:vAlign w:val="center"/>
          </w:tcPr>
          <w:p w14:paraId="342E57E2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688" w:type="dxa"/>
            <w:gridSpan w:val="3"/>
            <w:vAlign w:val="center"/>
          </w:tcPr>
          <w:p w14:paraId="70EE368A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  <w:vAlign w:val="center"/>
          </w:tcPr>
          <w:p w14:paraId="7DAF4A3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6" w:type="dxa"/>
            <w:gridSpan w:val="3"/>
            <w:vAlign w:val="center"/>
          </w:tcPr>
          <w:p w14:paraId="48BFD49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57A2" w:rsidRPr="00BB3056" w14:paraId="3DCA47E4" w14:textId="77777777" w:rsidTr="00745267">
        <w:tc>
          <w:tcPr>
            <w:tcW w:w="3792" w:type="dxa"/>
            <w:vAlign w:val="center"/>
          </w:tcPr>
          <w:p w14:paraId="430F6D5D" w14:textId="61664BC2" w:rsidR="004457A2" w:rsidRPr="002B372C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08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B3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33" w:type="dxa"/>
          </w:tcPr>
          <w:p w14:paraId="41E366AC" w14:textId="09E78AB5" w:rsidR="004457A2" w:rsidRPr="004457A2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57A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457A2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4BE6B5D1" w14:textId="77777777" w:rsidR="004457A2" w:rsidRPr="004457A2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5" w:type="dxa"/>
          </w:tcPr>
          <w:p w14:paraId="6CD9EAE4" w14:textId="0DEEBCBB" w:rsidR="004457A2" w:rsidRPr="004457A2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57A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457A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44" w:type="dxa"/>
          </w:tcPr>
          <w:p w14:paraId="7F15101B" w14:textId="77777777" w:rsidR="004457A2" w:rsidRPr="00EB7E95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0" w:type="dxa"/>
          </w:tcPr>
          <w:p w14:paraId="6617CF92" w14:textId="4B7397B5" w:rsidR="004457A2" w:rsidRPr="00EB7E95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57A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457A2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3A83064E" w14:textId="77777777" w:rsidR="004457A2" w:rsidRPr="00EB7E95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95B840" w14:textId="244EC33B" w:rsidR="004457A2" w:rsidRPr="00EB7E95" w:rsidRDefault="004457A2" w:rsidP="00445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11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457A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Pr="004457A2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EB7E95" w:rsidRPr="00BB3056" w14:paraId="316A9DCE" w14:textId="77777777" w:rsidTr="00745267">
        <w:tc>
          <w:tcPr>
            <w:tcW w:w="3792" w:type="dxa"/>
          </w:tcPr>
          <w:p w14:paraId="1434CB19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58" w:type="dxa"/>
            <w:gridSpan w:val="7"/>
          </w:tcPr>
          <w:p w14:paraId="48604CAE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B7E95" w:rsidRPr="00BB3056" w14:paraId="2B9DD906" w14:textId="77777777" w:rsidTr="00745267">
        <w:tc>
          <w:tcPr>
            <w:tcW w:w="3792" w:type="dxa"/>
          </w:tcPr>
          <w:p w14:paraId="6234C592" w14:textId="14EBBE63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658" w:type="dxa"/>
            <w:gridSpan w:val="7"/>
          </w:tcPr>
          <w:p w14:paraId="1D8C54CC" w14:textId="77777777" w:rsidR="00EB7E95" w:rsidRPr="00E36BC3" w:rsidRDefault="00EB7E95" w:rsidP="00745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430CA" w:rsidRPr="00BB3056" w14:paraId="33F57E39" w14:textId="77777777" w:rsidTr="0092000D">
        <w:tc>
          <w:tcPr>
            <w:tcW w:w="3792" w:type="dxa"/>
            <w:vAlign w:val="bottom"/>
          </w:tcPr>
          <w:p w14:paraId="1B6E8A2D" w14:textId="5A31CFCF" w:rsidR="004430CA" w:rsidRPr="00E36BC3" w:rsidRDefault="004430CA" w:rsidP="004430C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6BC3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7AB79398" w14:textId="5BBFBD11" w:rsidR="004430CA" w:rsidRPr="00E36BC3" w:rsidRDefault="0056286D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6286D">
              <w:rPr>
                <w:rFonts w:ascii="Angsana New" w:hAnsi="Angsana New"/>
                <w:sz w:val="30"/>
                <w:szCs w:val="30"/>
                <w:lang w:val="en-US"/>
              </w:rPr>
              <w:t>159,775</w:t>
            </w:r>
          </w:p>
        </w:tc>
        <w:tc>
          <w:tcPr>
            <w:tcW w:w="240" w:type="dxa"/>
          </w:tcPr>
          <w:p w14:paraId="6FA637B6" w14:textId="77777777" w:rsidR="004430CA" w:rsidRPr="00211E05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56B426F2" w14:textId="2FEBE3ED" w:rsidR="004430CA" w:rsidRPr="00211E05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1,180,616</w:t>
            </w:r>
          </w:p>
        </w:tc>
        <w:tc>
          <w:tcPr>
            <w:tcW w:w="244" w:type="dxa"/>
            <w:vAlign w:val="bottom"/>
          </w:tcPr>
          <w:p w14:paraId="5846E60F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32F4A69D" w14:textId="2D3BEF42" w:rsidR="004430CA" w:rsidRPr="004430CA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0CA">
              <w:rPr>
                <w:rFonts w:ascii="Angsana New" w:hAnsi="Angsana New"/>
                <w:sz w:val="30"/>
                <w:szCs w:val="30"/>
                <w:lang w:val="en-US"/>
              </w:rPr>
              <w:t xml:space="preserve"> 126,824 </w:t>
            </w:r>
          </w:p>
        </w:tc>
        <w:tc>
          <w:tcPr>
            <w:tcW w:w="256" w:type="dxa"/>
            <w:vAlign w:val="bottom"/>
          </w:tcPr>
          <w:p w14:paraId="6EA8B4B7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29CEF5" w14:textId="2AE257EF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273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BA4">
              <w:rPr>
                <w:rFonts w:ascii="Angsana New" w:hAnsi="Angsana New"/>
                <w:sz w:val="30"/>
                <w:szCs w:val="30"/>
              </w:rPr>
              <w:t>727,154</w:t>
            </w:r>
          </w:p>
        </w:tc>
      </w:tr>
      <w:tr w:rsidR="004430CA" w:rsidRPr="00BB3056" w14:paraId="163FC0A1" w14:textId="77777777" w:rsidTr="001222CC">
        <w:tc>
          <w:tcPr>
            <w:tcW w:w="3792" w:type="dxa"/>
            <w:vAlign w:val="center"/>
          </w:tcPr>
          <w:p w14:paraId="6BF815CA" w14:textId="77777777" w:rsidR="004430CA" w:rsidRPr="00E36BC3" w:rsidRDefault="004430CA" w:rsidP="004430CA">
            <w:pPr>
              <w:spacing w:line="240" w:lineRule="auto"/>
              <w:ind w:left="162" w:right="-19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BC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  <w:r w:rsidRPr="00E36BC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768D25B" w14:textId="0910B972" w:rsidR="004430CA" w:rsidRPr="00E36BC3" w:rsidRDefault="00F6238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40" w:type="dxa"/>
          </w:tcPr>
          <w:p w14:paraId="7B5ABD27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63178809" w14:textId="0793BA7E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6BC3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  <w:tc>
          <w:tcPr>
            <w:tcW w:w="244" w:type="dxa"/>
          </w:tcPr>
          <w:p w14:paraId="18CABFAD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352813BC" w14:textId="6F566F3F" w:rsidR="004430CA" w:rsidRPr="004430CA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30CA">
              <w:rPr>
                <w:rFonts w:ascii="Angsana New" w:hAnsi="Angsana New"/>
                <w:sz w:val="30"/>
                <w:szCs w:val="30"/>
                <w:lang w:val="en-US"/>
              </w:rPr>
              <w:t xml:space="preserve"> 300,000 </w:t>
            </w:r>
          </w:p>
        </w:tc>
        <w:tc>
          <w:tcPr>
            <w:tcW w:w="256" w:type="dxa"/>
          </w:tcPr>
          <w:p w14:paraId="5D89DC80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0CDD061A" w14:textId="48542AFD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1BA4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4430CA" w:rsidRPr="00BB3056" w14:paraId="6E637E0C" w14:textId="77777777" w:rsidTr="00745267">
        <w:tc>
          <w:tcPr>
            <w:tcW w:w="3792" w:type="dxa"/>
            <w:vAlign w:val="center"/>
          </w:tcPr>
          <w:p w14:paraId="26CDA845" w14:textId="77777777" w:rsidR="004430CA" w:rsidRPr="00E36BC3" w:rsidRDefault="004430CA" w:rsidP="004430C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ABD395B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4E2D2E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3A27FE60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2B567959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</w:tcPr>
          <w:p w14:paraId="2F7A2852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C699539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98E97D3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0CA" w:rsidRPr="00BB3056" w14:paraId="3F49EA1C" w14:textId="77777777" w:rsidTr="00745267">
        <w:tc>
          <w:tcPr>
            <w:tcW w:w="3792" w:type="dxa"/>
            <w:vAlign w:val="center"/>
          </w:tcPr>
          <w:p w14:paraId="79E7910F" w14:textId="47005AA2" w:rsidR="004430CA" w:rsidRPr="00E36BC3" w:rsidRDefault="004430CA" w:rsidP="004430C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</w:p>
        </w:tc>
        <w:tc>
          <w:tcPr>
            <w:tcW w:w="1233" w:type="dxa"/>
          </w:tcPr>
          <w:p w14:paraId="43B4F2A5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0FCD8A12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B369E1E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595CCCF9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</w:tcPr>
          <w:p w14:paraId="583051C2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0BD6F7E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6B23D2" w14:textId="77777777" w:rsidR="004430CA" w:rsidRPr="00E36BC3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30CA" w:rsidRPr="00DC13A4" w14:paraId="2366C29C" w14:textId="77777777" w:rsidTr="00753E6A">
        <w:tc>
          <w:tcPr>
            <w:tcW w:w="3792" w:type="dxa"/>
            <w:vAlign w:val="center"/>
          </w:tcPr>
          <w:p w14:paraId="11A6FE34" w14:textId="77777777" w:rsidR="004430CA" w:rsidRPr="00E36BC3" w:rsidRDefault="004430CA" w:rsidP="004430CA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E36B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E36B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4E72D60D" w14:textId="58A23D8C" w:rsidR="004430CA" w:rsidRPr="00DC13A4" w:rsidRDefault="0056286D" w:rsidP="004430CA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628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0.53</w:t>
            </w:r>
          </w:p>
        </w:tc>
        <w:tc>
          <w:tcPr>
            <w:tcW w:w="240" w:type="dxa"/>
          </w:tcPr>
          <w:p w14:paraId="268A7D4D" w14:textId="77777777" w:rsidR="004430CA" w:rsidRPr="00727E9B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9F5BEE0" w14:textId="6ECD260E" w:rsidR="004430CA" w:rsidRPr="00DC13A4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3.94</w:t>
            </w:r>
          </w:p>
        </w:tc>
        <w:tc>
          <w:tcPr>
            <w:tcW w:w="244" w:type="dxa"/>
          </w:tcPr>
          <w:p w14:paraId="53A8714A" w14:textId="77777777" w:rsidR="004430CA" w:rsidRPr="00727E9B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14:paraId="000EFC87" w14:textId="27335928" w:rsidR="004430CA" w:rsidRPr="00DC13A4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0.42</w:t>
            </w:r>
          </w:p>
        </w:tc>
        <w:tc>
          <w:tcPr>
            <w:tcW w:w="256" w:type="dxa"/>
          </w:tcPr>
          <w:p w14:paraId="59FA75F2" w14:textId="77777777" w:rsidR="004430CA" w:rsidRPr="00727E9B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8BB9E0" w14:textId="49588046" w:rsidR="004430CA" w:rsidRPr="00712EEB" w:rsidRDefault="004430CA" w:rsidP="004430CA">
            <w:pPr>
              <w:pStyle w:val="acctfourfigures"/>
              <w:tabs>
                <w:tab w:val="clear" w:pos="765"/>
              </w:tabs>
              <w:spacing w:line="240" w:lineRule="auto"/>
              <w:ind w:left="-270" w:right="-7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1BA4">
              <w:rPr>
                <w:rFonts w:ascii="Angsana New" w:hAnsi="Angsana New"/>
                <w:b/>
                <w:bCs/>
                <w:sz w:val="30"/>
                <w:szCs w:val="30"/>
              </w:rPr>
              <w:t>2.42</w:t>
            </w:r>
          </w:p>
        </w:tc>
      </w:tr>
    </w:tbl>
    <w:p w14:paraId="218EE350" w14:textId="306E3002" w:rsidR="00D3025B" w:rsidRDefault="00D3025B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</w:p>
    <w:p w14:paraId="45ADD326" w14:textId="22F71825" w:rsidR="0052332A" w:rsidRDefault="00F619E9" w:rsidP="00F6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E4C01">
        <w:rPr>
          <w:rFonts w:asciiTheme="majorBidi" w:hAnsiTheme="majorBidi" w:cstheme="majorBidi" w:hint="cs"/>
          <w:sz w:val="30"/>
          <w:szCs w:val="30"/>
          <w:cs/>
        </w:rPr>
        <w:t>เนื่องจากไม่</w:t>
      </w:r>
      <w:r>
        <w:rPr>
          <w:rFonts w:asciiTheme="majorBidi" w:hAnsiTheme="majorBidi" w:cstheme="majorBidi" w:hint="cs"/>
          <w:sz w:val="30"/>
          <w:szCs w:val="30"/>
          <w:cs/>
        </w:rPr>
        <w:t>มีตราสารที่อาจเปลี่ยนเป็นหุ้นสามัญปรับลด กำไรต่อหุ้นปรับลดจึงเท่ากับกำไรต่อหุ้นขั้นพื้นฐาน</w:t>
      </w:r>
    </w:p>
    <w:p w14:paraId="5FD253F4" w14:textId="77582E39" w:rsidR="00CB3F7E" w:rsidRPr="00CB72A3" w:rsidRDefault="00F75DF2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CB3F7E" w:rsidRPr="00CB72A3" w:rsidSect="002F6CD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B334A8" w14:textId="427D95BD" w:rsidR="002D5854" w:rsidRPr="00CB72A3" w:rsidRDefault="009B7613" w:rsidP="00E67624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7</w:t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187751" w:rsidRPr="00CB72A3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52F7B42C" w14:textId="77777777" w:rsidR="00187751" w:rsidRPr="0078222C" w:rsidRDefault="00187751" w:rsidP="000D304C">
      <w:pPr>
        <w:spacing w:line="240" w:lineRule="auto"/>
        <w:rPr>
          <w:rFonts w:asciiTheme="majorBidi" w:hAnsiTheme="majorBidi" w:cstheme="majorBidi"/>
          <w:sz w:val="10"/>
          <w:szCs w:val="10"/>
          <w:lang w:val="x-none" w:eastAsia="x-none"/>
        </w:rPr>
      </w:pPr>
    </w:p>
    <w:p w14:paraId="03C7DD19" w14:textId="77777777" w:rsidR="00187751" w:rsidRPr="0078222C" w:rsidRDefault="00187751" w:rsidP="0018775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78222C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78222C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</w:p>
    <w:p w14:paraId="2579BBC9" w14:textId="77777777" w:rsidR="00187751" w:rsidRPr="0078222C" w:rsidRDefault="00187751" w:rsidP="00187751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0"/>
          <w:szCs w:val="10"/>
          <w:shd w:val="clear" w:color="auto" w:fill="D9D9D9"/>
        </w:rPr>
      </w:pPr>
    </w:p>
    <w:p w14:paraId="442CCEEF" w14:textId="119A647A" w:rsidR="005B179E" w:rsidRPr="0078222C" w:rsidRDefault="00187751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292B15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รวมถึงลำดับชั้นมูลค่ายุติธรรม แต่ไม่รวมถึงการแสดงข้อมูลมูลค่</w:t>
      </w:r>
      <w:r w:rsidR="00E67624" w:rsidRPr="0078222C">
        <w:rPr>
          <w:rFonts w:asciiTheme="majorBidi" w:hAnsiTheme="majorBidi" w:cstheme="majorBidi" w:hint="cs"/>
          <w:sz w:val="28"/>
          <w:szCs w:val="28"/>
          <w:cs/>
          <w:lang w:bidi="th-TH"/>
        </w:rPr>
        <w:t>า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ยุติธรรมสำหรับสินทรัพย์ทางการเงิน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และหนี้สินทางการเงิน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>ที่วัดมูลค่าด้วย</w:t>
      </w:r>
      <w:r w:rsidR="008C7129" w:rsidRPr="0078222C">
        <w:rPr>
          <w:rFonts w:asciiTheme="majorBidi" w:hAnsiTheme="majorBidi" w:cstheme="majorBidi"/>
          <w:sz w:val="28"/>
          <w:szCs w:val="28"/>
          <w:cs/>
          <w:lang w:bidi="th-TH"/>
        </w:rPr>
        <w:t>ราคาทุนตัดจำหน่าย</w:t>
      </w:r>
      <w:r w:rsidRPr="0078222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หากมูลค่าตามบัญชีใกล้เคียงกับมูลค่ายุติธรรมอย่างสมเหตุสมผล </w:t>
      </w:r>
    </w:p>
    <w:p w14:paraId="6B0D4D79" w14:textId="77777777" w:rsidR="000D304C" w:rsidRPr="0078222C" w:rsidRDefault="000D304C" w:rsidP="005B179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42"/>
        <w:gridCol w:w="236"/>
        <w:gridCol w:w="1980"/>
        <w:gridCol w:w="236"/>
        <w:gridCol w:w="2194"/>
        <w:gridCol w:w="270"/>
        <w:gridCol w:w="900"/>
        <w:gridCol w:w="270"/>
        <w:gridCol w:w="900"/>
        <w:gridCol w:w="270"/>
        <w:gridCol w:w="900"/>
        <w:gridCol w:w="270"/>
        <w:gridCol w:w="1080"/>
      </w:tblGrid>
      <w:tr w:rsidR="005B179E" w:rsidRPr="0078222C" w14:paraId="748F7ED7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29C3308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02AAB33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270" w:type="dxa"/>
            <w:gridSpan w:val="11"/>
          </w:tcPr>
          <w:p w14:paraId="3FF6A7C8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179E" w:rsidRPr="0078222C" w14:paraId="323DFC6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002007B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7D94A9F" w14:textId="77777777" w:rsidR="005B179E" w:rsidRPr="0078222C" w:rsidRDefault="005B179E" w:rsidP="000F3BC4">
            <w:pPr>
              <w:spacing w:line="380" w:lineRule="atLeast"/>
              <w:ind w:left="281" w:hanging="2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56108ABB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3A70106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5"/>
          </w:tcPr>
          <w:p w14:paraId="48DF1BE5" w14:textId="77777777" w:rsidR="005B179E" w:rsidRPr="0078222C" w:rsidRDefault="005B179E" w:rsidP="000F3BC4">
            <w:pPr>
              <w:spacing w:line="320" w:lineRule="atLeas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B179E" w:rsidRPr="0078222C" w14:paraId="1C04558C" w14:textId="77777777" w:rsidTr="00911CB5">
        <w:trPr>
          <w:trHeight w:val="973"/>
        </w:trPr>
        <w:tc>
          <w:tcPr>
            <w:tcW w:w="4642" w:type="dxa"/>
            <w:shd w:val="clear" w:color="auto" w:fill="auto"/>
            <w:vAlign w:val="bottom"/>
          </w:tcPr>
          <w:p w14:paraId="0F09D271" w14:textId="77777777" w:rsidR="005B179E" w:rsidRPr="0078222C" w:rsidRDefault="005B179E" w:rsidP="000F3BC4">
            <w:pPr>
              <w:spacing w:line="240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6DB01A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105" w:right="-86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ADB643F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A1930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2AB6A" w14:textId="77777777" w:rsidR="005B179E" w:rsidRPr="0078222C" w:rsidRDefault="005B179E" w:rsidP="00911CB5">
            <w:pPr>
              <w:pStyle w:val="acctfourfigures"/>
              <w:tabs>
                <w:tab w:val="clear" w:pos="765"/>
              </w:tabs>
              <w:spacing w:line="216" w:lineRule="auto"/>
              <w:ind w:left="-101" w:right="-11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เครื่องมือทางการเงินที่วัด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Pr="0078222C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ด้วยมูลค่า</w:t>
            </w:r>
            <w:r w:rsidRPr="0078222C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F81F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298558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EED50C5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1405A34" w14:textId="77777777" w:rsidR="005B179E" w:rsidRPr="0078222C" w:rsidRDefault="005B179E" w:rsidP="008F23EF">
            <w:pPr>
              <w:pStyle w:val="acctfourfigures"/>
              <w:tabs>
                <w:tab w:val="clear" w:pos="765"/>
                <w:tab w:val="left" w:pos="300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13F0D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26CBE79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7822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8222C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D3FF67" w14:textId="77777777" w:rsidR="005B179E" w:rsidRPr="0078222C" w:rsidRDefault="005B179E" w:rsidP="000F3BC4">
            <w:pPr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9C4EC" w14:textId="77777777" w:rsidR="005B179E" w:rsidRPr="0078222C" w:rsidRDefault="005B179E" w:rsidP="000F3BC4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822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B179E" w:rsidRPr="0078222C" w14:paraId="2E63D019" w14:textId="77777777" w:rsidTr="00911CB5">
        <w:trPr>
          <w:trHeight w:hRule="exact" w:val="346"/>
        </w:trPr>
        <w:tc>
          <w:tcPr>
            <w:tcW w:w="4642" w:type="dxa"/>
            <w:shd w:val="clear" w:color="auto" w:fill="auto"/>
          </w:tcPr>
          <w:p w14:paraId="6D529E1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587EE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70" w:type="dxa"/>
            <w:gridSpan w:val="11"/>
          </w:tcPr>
          <w:p w14:paraId="1AD311EF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B179E" w:rsidRPr="0078222C" w14:paraId="515F0FD6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4633137E" w14:textId="375CAE5B" w:rsidR="005B179E" w:rsidRPr="0078222C" w:rsidRDefault="00D23F5F" w:rsidP="00F44452">
            <w:pPr>
              <w:spacing w:line="380" w:lineRule="exact"/>
              <w:ind w:left="288" w:hanging="28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457A2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30 </w:t>
            </w:r>
            <w:r w:rsidR="004457A2" w:rsidRPr="00911C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5B179E"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 w:rsidR="004457A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307F9C65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A9F9D71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</w:tcPr>
          <w:p w14:paraId="4867CE38" w14:textId="77777777" w:rsidR="005B179E" w:rsidRPr="0078222C" w:rsidRDefault="005B179E" w:rsidP="000F3BC4">
            <w:pPr>
              <w:spacing w:line="380" w:lineRule="exact"/>
              <w:ind w:left="281" w:hanging="2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5B179E" w:rsidRPr="0078222C" w14:paraId="412E9424" w14:textId="77777777" w:rsidTr="00AE012F">
        <w:trPr>
          <w:trHeight w:hRule="exact" w:val="60"/>
        </w:trPr>
        <w:tc>
          <w:tcPr>
            <w:tcW w:w="4642" w:type="dxa"/>
            <w:shd w:val="clear" w:color="auto" w:fill="auto"/>
          </w:tcPr>
          <w:p w14:paraId="46EF683F" w14:textId="77777777" w:rsidR="005B179E" w:rsidRPr="0078222C" w:rsidRDefault="005B179E" w:rsidP="00F44452">
            <w:pPr>
              <w:tabs>
                <w:tab w:val="left" w:pos="85"/>
              </w:tabs>
              <w:spacing w:line="380" w:lineRule="exact"/>
              <w:ind w:left="288" w:hanging="28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97F1B1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4C402CC2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01E6A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44FAFFF1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39A7E0" w14:textId="77777777" w:rsidR="005B179E" w:rsidRPr="0078222C" w:rsidRDefault="005B179E" w:rsidP="000F3BC4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EA28B8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290DDD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583DE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0B86A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CCF690B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D76C2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C1A6F4" w14:textId="77777777" w:rsidR="005B179E" w:rsidRPr="0078222C" w:rsidRDefault="005B179E" w:rsidP="000F3BC4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8222C" w:rsidRPr="0078222C" w14:paraId="2E3F72A9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B44EF2D" w14:textId="59A2F17F" w:rsidR="0078222C" w:rsidRPr="0078222C" w:rsidRDefault="0078222C" w:rsidP="00911CB5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Align w:val="bottom"/>
          </w:tcPr>
          <w:p w14:paraId="2E986FD5" w14:textId="77777777" w:rsidR="0078222C" w:rsidRPr="0078222C" w:rsidRDefault="0078222C" w:rsidP="00911CB5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9071A18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80CAC9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37F0401C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849C4" w14:textId="77777777" w:rsidR="0078222C" w:rsidRPr="0078222C" w:rsidRDefault="0078222C" w:rsidP="00911CB5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292A4A5" w14:textId="77777777" w:rsidR="0078222C" w:rsidRPr="0078222C" w:rsidRDefault="0078222C" w:rsidP="00542E75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C30982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0A994" w14:textId="77777777" w:rsidR="0078222C" w:rsidRPr="0078222C" w:rsidRDefault="0078222C" w:rsidP="008963C2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866C14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ED28E3" w14:textId="77777777" w:rsidR="0078222C" w:rsidRPr="0078222C" w:rsidRDefault="0078222C" w:rsidP="00911CB5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465C56" w14:textId="77777777" w:rsidR="0078222C" w:rsidRPr="0078222C" w:rsidRDefault="0078222C" w:rsidP="00911CB5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514136" w14:textId="77777777" w:rsidR="0078222C" w:rsidRPr="0078222C" w:rsidRDefault="0078222C" w:rsidP="00911CB5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8222C" w:rsidRPr="0078222C" w14:paraId="4D388AEE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32F5F714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2114977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E03FBAA" w14:textId="43A5AB62" w:rsidR="0078222C" w:rsidRPr="008F23EF" w:rsidRDefault="004430CA" w:rsidP="008F23E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8F23E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DA622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79F45140" w14:textId="2F76A475" w:rsidR="0078222C" w:rsidRPr="0078222C" w:rsidRDefault="004430CA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  <w:shd w:val="clear" w:color="auto" w:fill="auto"/>
          </w:tcPr>
          <w:p w14:paraId="2CDDF159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980A8CA" w14:textId="723062E6" w:rsidR="0078222C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37D835D5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60E28" w14:textId="691F8076" w:rsidR="0078222C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AA164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69F41" w14:textId="40CD4CBB" w:rsidR="0078222C" w:rsidRPr="0078222C" w:rsidRDefault="004430CA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</w:tcPr>
          <w:p w14:paraId="17B85031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E91788" w14:textId="105CD38B" w:rsidR="0078222C" w:rsidRPr="0078222C" w:rsidRDefault="004430CA" w:rsidP="008F23E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4430CA" w:rsidRPr="0078222C" w14:paraId="56250F1B" w14:textId="77777777" w:rsidTr="00DE0E1B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16C0E027" w14:textId="23C8BA97" w:rsidR="004430CA" w:rsidRPr="0078222C" w:rsidRDefault="004430CA" w:rsidP="004430CA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0063E474" w14:textId="77777777" w:rsidR="004430CA" w:rsidRPr="0078222C" w:rsidRDefault="004430CA" w:rsidP="004430CA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133FF708" w14:textId="5FE086F1" w:rsidR="004430CA" w:rsidRPr="0078222C" w:rsidRDefault="004430CA" w:rsidP="004430CA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61,247</w:t>
            </w:r>
          </w:p>
        </w:tc>
        <w:tc>
          <w:tcPr>
            <w:tcW w:w="236" w:type="dxa"/>
          </w:tcPr>
          <w:p w14:paraId="17F4ACE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09AB8BA" w14:textId="74C0F984" w:rsidR="004430CA" w:rsidRPr="0078222C" w:rsidRDefault="004430CA" w:rsidP="008F23E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D7F2E" w14:textId="77777777" w:rsidR="004430CA" w:rsidRPr="0078222C" w:rsidRDefault="004430CA" w:rsidP="004430CA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CF5024C" w14:textId="7B75969A" w:rsidR="004430CA" w:rsidRPr="0078222C" w:rsidRDefault="004430CA" w:rsidP="004430CA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61,247</w:t>
            </w:r>
          </w:p>
        </w:tc>
        <w:tc>
          <w:tcPr>
            <w:tcW w:w="270" w:type="dxa"/>
          </w:tcPr>
          <w:p w14:paraId="7E65D760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047FCD" w14:textId="2442ECE5" w:rsidR="004430CA" w:rsidRPr="0078222C" w:rsidRDefault="004430CA" w:rsidP="008F23EF">
            <w:pPr>
              <w:tabs>
                <w:tab w:val="clear" w:pos="680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61,247</w:t>
            </w:r>
          </w:p>
        </w:tc>
        <w:tc>
          <w:tcPr>
            <w:tcW w:w="270" w:type="dxa"/>
          </w:tcPr>
          <w:p w14:paraId="5BA7B41D" w14:textId="77777777" w:rsidR="004430CA" w:rsidRPr="0078222C" w:rsidRDefault="004430CA" w:rsidP="004430CA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BB591CE" w14:textId="3686C982" w:rsidR="004430CA" w:rsidRPr="0078222C" w:rsidRDefault="004430CA" w:rsidP="008F23EF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A75A70" w14:textId="77777777" w:rsidR="004430CA" w:rsidRPr="0078222C" w:rsidRDefault="004430CA" w:rsidP="004430CA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4542EC" w14:textId="470F8DE4" w:rsidR="004430CA" w:rsidRPr="0078222C" w:rsidRDefault="004430CA" w:rsidP="004430CA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61,247</w:t>
            </w:r>
          </w:p>
        </w:tc>
      </w:tr>
      <w:tr w:rsidR="0078222C" w:rsidRPr="0078222C" w14:paraId="09638200" w14:textId="77777777" w:rsidTr="0078222C">
        <w:trPr>
          <w:trHeight w:hRule="exact" w:val="68"/>
        </w:trPr>
        <w:tc>
          <w:tcPr>
            <w:tcW w:w="4642" w:type="dxa"/>
            <w:shd w:val="clear" w:color="auto" w:fill="auto"/>
            <w:vAlign w:val="bottom"/>
          </w:tcPr>
          <w:p w14:paraId="7E06B231" w14:textId="77777777" w:rsidR="0078222C" w:rsidRPr="0078222C" w:rsidRDefault="0078222C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61EEFE1B" w14:textId="77777777" w:rsidR="0078222C" w:rsidRPr="0078222C" w:rsidRDefault="0078222C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980" w:type="dxa"/>
          </w:tcPr>
          <w:p w14:paraId="289738D6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6C3A3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</w:tcPr>
          <w:p w14:paraId="6F022CF7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83E988" w14:textId="77777777" w:rsidR="0078222C" w:rsidRPr="0078222C" w:rsidRDefault="0078222C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CA2CC2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7F4539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98F46CB" w14:textId="77777777" w:rsidR="0078222C" w:rsidRPr="0078222C" w:rsidRDefault="0078222C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B9E3B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121805" w14:textId="77777777" w:rsidR="0078222C" w:rsidRPr="0078222C" w:rsidRDefault="0078222C" w:rsidP="0078222C">
            <w:pPr>
              <w:spacing w:line="380" w:lineRule="exact"/>
              <w:ind w:left="288" w:hanging="2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3068D0" w14:textId="77777777" w:rsidR="0078222C" w:rsidRPr="0078222C" w:rsidRDefault="0078222C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31A3BF" w14:textId="77777777" w:rsidR="0078222C" w:rsidRPr="0078222C" w:rsidRDefault="0078222C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4CB6FE9F" w14:textId="77777777" w:rsidTr="00B55ACA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13E50B4B" w14:textId="3F6ED365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4EEEBC0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D704BB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DD6DE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3CCED77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2CDD2D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2DE53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5BFF921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0C521A9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A90C7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50E4CF" w14:textId="7777777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66D6E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4ECA6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430CA" w:rsidRPr="0078222C" w14:paraId="0552800C" w14:textId="77777777" w:rsidTr="00B55ACA">
        <w:trPr>
          <w:trHeight w:hRule="exact" w:val="374"/>
        </w:trPr>
        <w:tc>
          <w:tcPr>
            <w:tcW w:w="4642" w:type="dxa"/>
            <w:shd w:val="clear" w:color="auto" w:fill="auto"/>
          </w:tcPr>
          <w:p w14:paraId="2243CA40" w14:textId="2AC03016" w:rsidR="004430CA" w:rsidRPr="0078222C" w:rsidRDefault="004430CA" w:rsidP="0078222C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มีนา</w:t>
            </w:r>
            <w:r w:rsidRPr="001E0B4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คม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 w:rsidRPr="001E0B4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DB2B0D9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B374620" w14:textId="4CBFB5D7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8A3CE6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  <w:tab w:val="decimal" w:pos="1157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C4F2662" w14:textId="4B992225" w:rsidR="004430CA" w:rsidRPr="0078222C" w:rsidRDefault="004430CA" w:rsidP="00EF796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806DD9" w14:textId="77777777" w:rsidR="004430CA" w:rsidRPr="0078222C" w:rsidRDefault="004430CA" w:rsidP="0078222C">
            <w:pPr>
              <w:tabs>
                <w:tab w:val="clear" w:pos="680"/>
                <w:tab w:val="clear" w:pos="907"/>
                <w:tab w:val="decimal" w:pos="595"/>
                <w:tab w:val="decimal" w:pos="800"/>
                <w:tab w:val="decimal" w:pos="882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4102D50E" w14:textId="6E4797D8" w:rsidR="004430CA" w:rsidRPr="0078222C" w:rsidRDefault="004430CA" w:rsidP="0078222C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B44EE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43E56F" w14:textId="5A6BA28B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5B448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  <w:tab w:val="decimal" w:pos="92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A209A4" w14:textId="22F2DF42" w:rsidR="004430CA" w:rsidRPr="0078222C" w:rsidRDefault="004430CA" w:rsidP="0078222C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58D07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230B0" w14:textId="6D5CFA15" w:rsidR="004430CA" w:rsidRPr="0078222C" w:rsidRDefault="004430CA" w:rsidP="0078222C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30CA" w:rsidRPr="0078222C" w14:paraId="7D4E5DE3" w14:textId="77777777" w:rsidTr="0069156F">
        <w:trPr>
          <w:trHeight w:hRule="exact" w:val="74"/>
        </w:trPr>
        <w:tc>
          <w:tcPr>
            <w:tcW w:w="4642" w:type="dxa"/>
            <w:shd w:val="clear" w:color="auto" w:fill="auto"/>
          </w:tcPr>
          <w:p w14:paraId="3F3CAF91" w14:textId="0E2E1502" w:rsidR="004430CA" w:rsidRPr="0078222C" w:rsidRDefault="004430CA" w:rsidP="0069156F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62833F5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F5DEF29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ACB15D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091D22D7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E54DE" w14:textId="77777777" w:rsidR="004430CA" w:rsidRPr="0078222C" w:rsidRDefault="004430CA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F9A9C6B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6F918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2FE8E0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105AF9E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22F1CDC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3034E" w14:textId="77777777" w:rsidR="004430CA" w:rsidRPr="0078222C" w:rsidRDefault="004430CA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52A9F2" w14:textId="77777777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30CA" w:rsidRPr="0078222C" w14:paraId="1B54AF50" w14:textId="77777777" w:rsidTr="00B55ACA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44A3ADB4" w14:textId="549EA1E5" w:rsidR="004430CA" w:rsidRPr="0078222C" w:rsidRDefault="004430CA" w:rsidP="0078222C">
            <w:pPr>
              <w:spacing w:line="380" w:lineRule="exact"/>
              <w:ind w:left="288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78222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vAlign w:val="bottom"/>
          </w:tcPr>
          <w:p w14:paraId="564BAABB" w14:textId="77777777" w:rsidR="004430CA" w:rsidRPr="0078222C" w:rsidRDefault="004430CA" w:rsidP="0078222C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2FE1A7B1" w14:textId="64B5C21B" w:rsidR="004430CA" w:rsidRPr="0078222C" w:rsidRDefault="004430CA" w:rsidP="0078222C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EB1062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1AE06CB3" w14:textId="2BE45F93" w:rsidR="004430CA" w:rsidRPr="0078222C" w:rsidRDefault="004430CA" w:rsidP="004430CA">
            <w:pPr>
              <w:pStyle w:val="acctfourfigures"/>
              <w:tabs>
                <w:tab w:val="clear" w:pos="765"/>
                <w:tab w:val="decimal" w:pos="1345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6D47D" w14:textId="77777777" w:rsidR="004430CA" w:rsidRPr="0078222C" w:rsidRDefault="004430CA" w:rsidP="0078222C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702817F" w14:textId="7333551A" w:rsidR="004430CA" w:rsidRPr="008F23EF" w:rsidRDefault="004430CA" w:rsidP="008F23EF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2EC6EA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9200C8" w14:textId="1354CA52" w:rsidR="004430CA" w:rsidRPr="008F23EF" w:rsidRDefault="004430CA" w:rsidP="008F23EF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B34E993" w14:textId="77777777" w:rsidR="004430CA" w:rsidRPr="0078222C" w:rsidRDefault="004430CA" w:rsidP="0078222C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7F17C0E" w14:textId="36E279A4" w:rsidR="004430CA" w:rsidRPr="0078222C" w:rsidRDefault="004430CA" w:rsidP="0078222C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207,318</w:t>
            </w:r>
          </w:p>
        </w:tc>
        <w:tc>
          <w:tcPr>
            <w:tcW w:w="270" w:type="dxa"/>
            <w:vAlign w:val="bottom"/>
          </w:tcPr>
          <w:p w14:paraId="7630DBC8" w14:textId="77777777" w:rsidR="004430CA" w:rsidRPr="0078222C" w:rsidRDefault="004430CA" w:rsidP="0078222C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6C786C" w14:textId="296157DB" w:rsidR="004430CA" w:rsidRPr="008F23EF" w:rsidRDefault="004430CA" w:rsidP="008F23E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207,318</w:t>
            </w:r>
          </w:p>
        </w:tc>
      </w:tr>
      <w:tr w:rsidR="008F23EF" w:rsidRPr="0078222C" w14:paraId="4EC138E2" w14:textId="77777777" w:rsidTr="009B03FD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1AD64F01" w14:textId="01007F4E" w:rsidR="008F23EF" w:rsidRPr="0078222C" w:rsidRDefault="008F23EF" w:rsidP="008F23EF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1E0B44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236" w:type="dxa"/>
            <w:vAlign w:val="bottom"/>
          </w:tcPr>
          <w:p w14:paraId="2AA1A305" w14:textId="77777777" w:rsidR="008F23EF" w:rsidRPr="0078222C" w:rsidRDefault="008F23EF" w:rsidP="008F23EF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5F7BF80" w14:textId="0B20931A" w:rsidR="008F23EF" w:rsidRPr="0078222C" w:rsidRDefault="008F23EF" w:rsidP="008F23EF">
            <w:pPr>
              <w:pStyle w:val="acctfourfigures"/>
              <w:tabs>
                <w:tab w:val="clear" w:pos="765"/>
                <w:tab w:val="decimal" w:pos="1133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9,356</w:t>
            </w:r>
          </w:p>
        </w:tc>
        <w:tc>
          <w:tcPr>
            <w:tcW w:w="236" w:type="dxa"/>
            <w:vAlign w:val="bottom"/>
          </w:tcPr>
          <w:p w14:paraId="5C7A4C51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ACEAFD1" w14:textId="7BB81606" w:rsidR="008F23EF" w:rsidRPr="0078222C" w:rsidRDefault="008F23EF" w:rsidP="008F23EF">
            <w:pPr>
              <w:tabs>
                <w:tab w:val="clear" w:pos="227"/>
                <w:tab w:val="clear" w:pos="907"/>
                <w:tab w:val="left" w:pos="985"/>
                <w:tab w:val="left" w:pos="1075"/>
              </w:tabs>
              <w:spacing w:line="380" w:lineRule="exact"/>
              <w:ind w:left="625" w:hanging="3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3BD073" w14:textId="77777777" w:rsidR="008F23EF" w:rsidRPr="0078222C" w:rsidRDefault="008F23EF" w:rsidP="008F23EF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FB8985A" w14:textId="6031D7C1" w:rsidR="008F23EF" w:rsidRPr="008F23EF" w:rsidRDefault="008F23EF" w:rsidP="008F23EF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  <w:tc>
          <w:tcPr>
            <w:tcW w:w="270" w:type="dxa"/>
            <w:vAlign w:val="bottom"/>
          </w:tcPr>
          <w:p w14:paraId="67B9A6F5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847055B" w14:textId="2D24635D" w:rsidR="008F23EF" w:rsidRPr="008F23EF" w:rsidRDefault="008F23EF" w:rsidP="008F23EF">
            <w:pPr>
              <w:tabs>
                <w:tab w:val="clear" w:pos="227"/>
                <w:tab w:val="clear" w:pos="680"/>
                <w:tab w:val="left" w:pos="237"/>
                <w:tab w:val="left" w:pos="677"/>
              </w:tabs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9,356</w:t>
            </w:r>
          </w:p>
        </w:tc>
        <w:tc>
          <w:tcPr>
            <w:tcW w:w="270" w:type="dxa"/>
            <w:vAlign w:val="bottom"/>
          </w:tcPr>
          <w:p w14:paraId="37A553AB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879844" w14:textId="6C66D50C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65E7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8E95E0A" w14:textId="77777777" w:rsidR="008F23EF" w:rsidRPr="0078222C" w:rsidRDefault="008F23EF" w:rsidP="008F23EF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990B5" w14:textId="4008162F" w:rsidR="008F23EF" w:rsidRPr="008F23EF" w:rsidRDefault="008F23EF" w:rsidP="008F23E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F23EF">
              <w:rPr>
                <w:rFonts w:asciiTheme="majorBidi" w:hAnsiTheme="majorBidi" w:cstheme="majorBidi"/>
                <w:sz w:val="28"/>
                <w:szCs w:val="28"/>
              </w:rPr>
              <w:t>9,356</w:t>
            </w:r>
          </w:p>
        </w:tc>
      </w:tr>
      <w:tr w:rsidR="008F23EF" w:rsidRPr="0078222C" w14:paraId="218CC75B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65B01ABA" w14:textId="1147E76A" w:rsidR="008F23EF" w:rsidRPr="0078222C" w:rsidRDefault="008F23EF" w:rsidP="008F23EF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FFE4F9A" w14:textId="77777777" w:rsidR="008F23EF" w:rsidRPr="0078222C" w:rsidRDefault="008F23EF" w:rsidP="008F23EF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A408E5A" w14:textId="0E8574EC" w:rsidR="008F23EF" w:rsidRPr="0078222C" w:rsidRDefault="008F23EF" w:rsidP="008F23EF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A1F082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44946E96" w14:textId="30E34A0B" w:rsidR="008F23EF" w:rsidRPr="0078222C" w:rsidRDefault="008F23EF" w:rsidP="008F23EF">
            <w:pPr>
              <w:pStyle w:val="acctfourfigures"/>
              <w:tabs>
                <w:tab w:val="clear" w:pos="765"/>
              </w:tabs>
              <w:spacing w:line="380" w:lineRule="exact"/>
              <w:ind w:left="-43" w:right="-7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6355A6" w14:textId="77777777" w:rsidR="008F23EF" w:rsidRPr="0078222C" w:rsidRDefault="008F23EF" w:rsidP="008F23EF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6D97D06" w14:textId="1A9C4657" w:rsidR="008F23EF" w:rsidRPr="0078222C" w:rsidRDefault="008F23EF" w:rsidP="008F23EF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09E201A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4265E0" w14:textId="78432FE0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4B39CF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F5A891" w14:textId="44908E06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50B1DF" w14:textId="77777777" w:rsidR="008F23EF" w:rsidRPr="0078222C" w:rsidRDefault="008F23EF" w:rsidP="008F23EF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C480C5" w14:textId="78A55A83" w:rsidR="008F23EF" w:rsidRPr="0078222C" w:rsidRDefault="008F23EF" w:rsidP="008F23E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3EF" w:rsidRPr="0078222C" w14:paraId="57203F0F" w14:textId="77777777" w:rsidTr="00911CB5">
        <w:trPr>
          <w:trHeight w:hRule="exact" w:val="374"/>
        </w:trPr>
        <w:tc>
          <w:tcPr>
            <w:tcW w:w="4642" w:type="dxa"/>
            <w:shd w:val="clear" w:color="auto" w:fill="auto"/>
            <w:vAlign w:val="bottom"/>
          </w:tcPr>
          <w:p w14:paraId="23E868A3" w14:textId="78A73776" w:rsidR="008F23EF" w:rsidRPr="0078222C" w:rsidRDefault="008F23EF" w:rsidP="008F23EF">
            <w:pPr>
              <w:spacing w:line="380" w:lineRule="exact"/>
              <w:ind w:right="-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602FE32" w14:textId="77777777" w:rsidR="008F23EF" w:rsidRPr="0078222C" w:rsidRDefault="008F23EF" w:rsidP="008F23EF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DE9ADB" w14:textId="76280726" w:rsidR="008F23EF" w:rsidRPr="0078222C" w:rsidRDefault="008F23EF" w:rsidP="008F23EF">
            <w:pPr>
              <w:spacing w:line="380" w:lineRule="exact"/>
              <w:ind w:left="322" w:hanging="3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E7A378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680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2276F941" w14:textId="392C5E3C" w:rsidR="008F23EF" w:rsidRPr="0078222C" w:rsidRDefault="008F23EF" w:rsidP="008F23E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44F11A" w14:textId="77777777" w:rsidR="008F23EF" w:rsidRPr="0078222C" w:rsidRDefault="008F23EF" w:rsidP="008F23EF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4E25F03" w14:textId="0FE401F9" w:rsidR="008F23EF" w:rsidRPr="0078222C" w:rsidRDefault="008F23EF" w:rsidP="008F23EF">
            <w:pPr>
              <w:pStyle w:val="acctfourfigures"/>
              <w:tabs>
                <w:tab w:val="clear" w:pos="765"/>
                <w:tab w:val="decimal" w:pos="684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63FDDD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0EBFDB" w14:textId="0E8498BB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E313B7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646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78478C" w14:textId="13F73A4F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5D8745" w14:textId="77777777" w:rsidR="008F23EF" w:rsidRPr="0078222C" w:rsidRDefault="008F23EF" w:rsidP="008F23EF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1B51DB" w14:textId="6F5466C3" w:rsidR="008F23EF" w:rsidRPr="0078222C" w:rsidRDefault="008F23EF" w:rsidP="008F23EF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3EF" w:rsidRPr="0078222C" w14:paraId="11070561" w14:textId="77777777" w:rsidTr="00911CB5">
        <w:trPr>
          <w:trHeight w:hRule="exact" w:val="72"/>
        </w:trPr>
        <w:tc>
          <w:tcPr>
            <w:tcW w:w="4642" w:type="dxa"/>
            <w:shd w:val="clear" w:color="auto" w:fill="auto"/>
            <w:vAlign w:val="bottom"/>
          </w:tcPr>
          <w:p w14:paraId="30C8B3F8" w14:textId="77777777" w:rsidR="008F23EF" w:rsidRPr="0078222C" w:rsidRDefault="008F23EF" w:rsidP="008F23EF">
            <w:pPr>
              <w:spacing w:line="380" w:lineRule="exact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1EACF6A1" w14:textId="77777777" w:rsidR="008F23EF" w:rsidRPr="0078222C" w:rsidRDefault="008F23EF" w:rsidP="008F23EF">
            <w:pPr>
              <w:pStyle w:val="acctfourfigures"/>
              <w:tabs>
                <w:tab w:val="clear" w:pos="765"/>
              </w:tabs>
              <w:spacing w:line="380" w:lineRule="exact"/>
              <w:ind w:left="-42" w:right="-9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C7E478A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38B7D28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796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4" w:type="dxa"/>
            <w:shd w:val="clear" w:color="auto" w:fill="auto"/>
            <w:vAlign w:val="bottom"/>
          </w:tcPr>
          <w:p w14:paraId="594D4378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22791" w14:textId="77777777" w:rsidR="008F23EF" w:rsidRPr="0078222C" w:rsidRDefault="008F23EF" w:rsidP="008F23EF">
            <w:pPr>
              <w:tabs>
                <w:tab w:val="decimal" w:pos="595"/>
                <w:tab w:val="decimal" w:pos="800"/>
                <w:tab w:val="decimal" w:pos="1157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D549867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678023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AB7497" w14:textId="77777777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A48F56" w14:textId="77777777" w:rsidR="008F23EF" w:rsidRPr="0078222C" w:rsidRDefault="008F23EF" w:rsidP="008F23EF">
            <w:pPr>
              <w:pStyle w:val="acctfourfigures"/>
              <w:tabs>
                <w:tab w:val="clear" w:pos="765"/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1B9ED9" w14:textId="77777777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A9C50C" w14:textId="77777777" w:rsidR="008F23EF" w:rsidRPr="0078222C" w:rsidRDefault="008F23EF" w:rsidP="008F23EF">
            <w:pPr>
              <w:tabs>
                <w:tab w:val="decimal" w:pos="595"/>
                <w:tab w:val="decimal" w:pos="800"/>
              </w:tabs>
              <w:spacing w:line="380" w:lineRule="exact"/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F92B83" w14:textId="77777777" w:rsidR="008F23EF" w:rsidRPr="0078222C" w:rsidRDefault="008F23EF" w:rsidP="008F23EF">
            <w:pPr>
              <w:spacing w:line="380" w:lineRule="exact"/>
              <w:ind w:left="288" w:hanging="28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9CEB4D8" w14:textId="60A3C4CB" w:rsidR="00467C2D" w:rsidRPr="00CB72A3" w:rsidRDefault="00467C2D" w:rsidP="00187751">
      <w:pPr>
        <w:rPr>
          <w:rFonts w:asciiTheme="majorBidi" w:hAnsiTheme="majorBidi" w:cstheme="majorBidi"/>
          <w:lang w:val="x-none" w:eastAsia="x-none"/>
        </w:rPr>
        <w:sectPr w:rsidR="00467C2D" w:rsidRPr="00CB72A3" w:rsidSect="009F6286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9FC721F" w14:textId="297F2511" w:rsidR="00EE1EDB" w:rsidRPr="00CB72A3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67624">
        <w:rPr>
          <w:rFonts w:asciiTheme="majorBidi" w:hAnsiTheme="majorBidi" w:cstheme="majorBidi"/>
          <w:spacing w:val="-2"/>
          <w:sz w:val="30"/>
          <w:szCs w:val="30"/>
        </w:rPr>
        <w:br/>
      </w:r>
      <w:r w:rsidRPr="00CB72A3">
        <w:rPr>
          <w:rFonts w:asciiTheme="majorBidi" w:hAnsiTheme="majorBidi" w:cstheme="majorBidi"/>
          <w:spacing w:val="-2"/>
          <w:sz w:val="30"/>
          <w:szCs w:val="30"/>
          <w:cs/>
        </w:rPr>
        <w:t>งบ</w:t>
      </w:r>
      <w:r w:rsidRPr="00CB72A3">
        <w:rPr>
          <w:rFonts w:asciiTheme="majorBidi" w:hAnsiTheme="majorBidi" w:cstheme="majorBidi"/>
          <w:spacing w:val="-4"/>
          <w:sz w:val="30"/>
          <w:szCs w:val="30"/>
          <w:cs/>
        </w:rPr>
        <w:t>ฐานะการเงิน</w:t>
      </w:r>
    </w:p>
    <w:p w14:paraId="44B2FD2E" w14:textId="77777777" w:rsidR="00660A77" w:rsidRPr="00A51112" w:rsidRDefault="00660A77" w:rsidP="00CB72A3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E1EDB" w:rsidRPr="00CB72A3" w14:paraId="42CF89D1" w14:textId="77777777" w:rsidTr="00067091">
        <w:trPr>
          <w:tblHeader/>
        </w:trPr>
        <w:tc>
          <w:tcPr>
            <w:tcW w:w="2430" w:type="dxa"/>
            <w:shd w:val="clear" w:color="auto" w:fill="auto"/>
          </w:tcPr>
          <w:p w14:paraId="21A7B976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A829EFC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401A0F73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E1EDB" w:rsidRPr="00CB72A3" w14:paraId="4887DF98" w14:textId="77777777" w:rsidTr="00067091">
        <w:tc>
          <w:tcPr>
            <w:tcW w:w="2430" w:type="dxa"/>
            <w:shd w:val="clear" w:color="auto" w:fill="auto"/>
          </w:tcPr>
          <w:p w14:paraId="2EE6E501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="008C7129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36" w:type="dxa"/>
            <w:shd w:val="clear" w:color="auto" w:fill="auto"/>
          </w:tcPr>
          <w:p w14:paraId="6AEC152D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7DF559ED" w14:textId="3AD2ED72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642B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B642B8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แลกเปลี่ยนเงินตราต่างประเทศเป็นมูลค่ายุติธรรมที่คำนวณโดยใช้อัตราที่กำหนดโดยธนาคารของบริษัทด้วยการพิจารณาเงื่อนไขในตลาดที่มีอยู่ ณ วันที่ในงบฐานะการเงิน</w:t>
            </w:r>
          </w:p>
        </w:tc>
      </w:tr>
      <w:tr w:rsidR="00EE1EDB" w:rsidRPr="00CB72A3" w14:paraId="37DDACC3" w14:textId="77777777" w:rsidTr="00067091">
        <w:tc>
          <w:tcPr>
            <w:tcW w:w="2430" w:type="dxa"/>
            <w:shd w:val="clear" w:color="auto" w:fill="auto"/>
          </w:tcPr>
          <w:p w14:paraId="1F99A5DC" w14:textId="77777777" w:rsidR="00EE1EDB" w:rsidRPr="00CB72A3" w:rsidRDefault="00EE1EDB" w:rsidP="00CB72A3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72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647CA204" w14:textId="77777777" w:rsidR="00EE1EDB" w:rsidRPr="00CB72A3" w:rsidRDefault="00EE1EDB" w:rsidP="00CB72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  <w:shd w:val="clear" w:color="auto" w:fill="auto"/>
          </w:tcPr>
          <w:p w14:paraId="1C605D08" w14:textId="7EEBA2FF" w:rsidR="00EE1EDB" w:rsidRPr="00CB72A3" w:rsidRDefault="0063574F" w:rsidP="00CB72A3">
            <w:pPr>
              <w:pStyle w:val="block"/>
              <w:spacing w:after="0" w:line="240" w:lineRule="auto"/>
              <w:ind w:left="200" w:right="-20" w:hanging="20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642B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เทคนิคการวัดมูลค่าด้วยวิธีรายได้</w:t>
            </w:r>
          </w:p>
        </w:tc>
      </w:tr>
    </w:tbl>
    <w:p w14:paraId="1AB197A9" w14:textId="77777777" w:rsidR="00CB3F7E" w:rsidRPr="00A51112" w:rsidRDefault="00CB3F7E" w:rsidP="00CB3F7E">
      <w:pPr>
        <w:rPr>
          <w:sz w:val="30"/>
          <w:szCs w:val="30"/>
          <w:cs/>
          <w:lang w:eastAsia="x-none"/>
        </w:rPr>
      </w:pPr>
    </w:p>
    <w:p w14:paraId="5DEFC1EF" w14:textId="2D828A4D" w:rsidR="00751891" w:rsidRDefault="009B7613" w:rsidP="0075189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hAnsiTheme="majorBidi" w:cstheme="majorBidi"/>
          <w:sz w:val="30"/>
          <w:szCs w:val="30"/>
          <w:u w:val="none"/>
          <w:lang w:val="en-US"/>
        </w:rPr>
        <w:t>8</w:t>
      </w:r>
      <w:r w:rsidR="00EF0CFC">
        <w:rPr>
          <w:rFonts w:asciiTheme="majorBidi" w:hAnsiTheme="majorBidi" w:cstheme="majorBidi"/>
          <w:sz w:val="30"/>
          <w:szCs w:val="30"/>
          <w:u w:val="none"/>
          <w:lang w:val="en-US"/>
        </w:rPr>
        <w:tab/>
      </w:r>
      <w:r w:rsidR="00C540F3" w:rsidRPr="00EF0CFC">
        <w:rPr>
          <w:rFonts w:asciiTheme="majorBidi" w:hAnsiTheme="majorBidi" w:cstheme="majorBidi"/>
          <w:sz w:val="30"/>
          <w:szCs w:val="30"/>
          <w:u w:val="none"/>
          <w:cs/>
          <w:lang w:val="en-US"/>
        </w:rPr>
        <w:t>ภาระผูกพัน</w:t>
      </w:r>
      <w:r w:rsidR="00152016">
        <w:rPr>
          <w:rFonts w:asciiTheme="majorBidi" w:hAnsiTheme="majorBidi" w:cstheme="majorBidi" w:hint="cs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50DD416B" w14:textId="22CAAAFF" w:rsidR="00C540F3" w:rsidRPr="00A51112" w:rsidRDefault="00C540F3" w:rsidP="00CB7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3"/>
        <w:gridCol w:w="1170"/>
        <w:gridCol w:w="270"/>
        <w:gridCol w:w="1143"/>
      </w:tblGrid>
      <w:tr w:rsidR="00467C2D" w:rsidRPr="00CB72A3" w14:paraId="44C8EA00" w14:textId="77777777" w:rsidTr="000F3BC4">
        <w:trPr>
          <w:cantSplit/>
          <w:tblHeader/>
        </w:trPr>
        <w:tc>
          <w:tcPr>
            <w:tcW w:w="6543" w:type="dxa"/>
          </w:tcPr>
          <w:p w14:paraId="1A0AD31A" w14:textId="77777777" w:rsidR="00467C2D" w:rsidRPr="00CB72A3" w:rsidRDefault="00467C2D" w:rsidP="00CB72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2C5144CB" w14:textId="77777777" w:rsidR="00467C2D" w:rsidRPr="00CB72A3" w:rsidRDefault="00467C2D" w:rsidP="00CB72A3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งบการเงินรวมและ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br/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15322" w:rsidRPr="00CB72A3" w14:paraId="77D93A38" w14:textId="77777777" w:rsidTr="000F3BC4">
        <w:trPr>
          <w:cantSplit/>
          <w:tblHeader/>
        </w:trPr>
        <w:tc>
          <w:tcPr>
            <w:tcW w:w="6543" w:type="dxa"/>
          </w:tcPr>
          <w:p w14:paraId="6AC5DC10" w14:textId="77777777" w:rsidR="00A15322" w:rsidRPr="00D23F5F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43983864" w14:textId="4234F7AC" w:rsidR="00A15322" w:rsidRPr="001E24D5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1E2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Pr="001E24D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  <w:r w:rsidRPr="001E24D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41B8216E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FE74F47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A15322" w:rsidRPr="00CB72A3" w14:paraId="3AFB0769" w14:textId="77777777" w:rsidTr="000F3BC4">
        <w:trPr>
          <w:cantSplit/>
          <w:tblHeader/>
        </w:trPr>
        <w:tc>
          <w:tcPr>
            <w:tcW w:w="6543" w:type="dxa"/>
          </w:tcPr>
          <w:p w14:paraId="639B77F8" w14:textId="77777777" w:rsidR="00A15322" w:rsidRPr="00CB72A3" w:rsidRDefault="00A15322" w:rsidP="00A1532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0" w:type="dxa"/>
          </w:tcPr>
          <w:p w14:paraId="5E564839" w14:textId="35A921F0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F1D9876" w14:textId="77777777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6EB3F9" w14:textId="566E1171" w:rsidR="00A15322" w:rsidRPr="00CB72A3" w:rsidRDefault="00A15322" w:rsidP="00A15322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</w:t>
            </w:r>
            <w:r w:rsidRPr="00CB72A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D23F5F" w:rsidRPr="00CB72A3" w14:paraId="399970BD" w14:textId="77777777" w:rsidTr="000F3BC4">
        <w:trPr>
          <w:cantSplit/>
        </w:trPr>
        <w:tc>
          <w:tcPr>
            <w:tcW w:w="6543" w:type="dxa"/>
          </w:tcPr>
          <w:p w14:paraId="4B582A93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83" w:type="dxa"/>
            <w:gridSpan w:val="3"/>
          </w:tcPr>
          <w:p w14:paraId="106624AB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B72A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3F5F" w:rsidRPr="00CB72A3" w14:paraId="1C2F1C50" w14:textId="77777777" w:rsidTr="000F3BC4">
        <w:trPr>
          <w:cantSplit/>
        </w:trPr>
        <w:tc>
          <w:tcPr>
            <w:tcW w:w="6543" w:type="dxa"/>
          </w:tcPr>
          <w:p w14:paraId="4E86DA7A" w14:textId="77777777" w:rsidR="00D23F5F" w:rsidRPr="00CB72A3" w:rsidRDefault="00D23F5F" w:rsidP="00D23F5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26784FAA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950253" w14:textId="77777777" w:rsidR="00D23F5F" w:rsidRPr="00CB72A3" w:rsidRDefault="00D23F5F" w:rsidP="00D23F5F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1F8714A1" w14:textId="77777777" w:rsidR="00D23F5F" w:rsidRPr="00CB72A3" w:rsidRDefault="00D23F5F" w:rsidP="00D23F5F">
            <w:pPr>
              <w:pStyle w:val="a3"/>
              <w:tabs>
                <w:tab w:val="decimal" w:pos="909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15322" w:rsidRPr="00CB72A3" w14:paraId="72A170FC" w14:textId="77777777" w:rsidTr="000F3BC4">
        <w:trPr>
          <w:cantSplit/>
        </w:trPr>
        <w:tc>
          <w:tcPr>
            <w:tcW w:w="6543" w:type="dxa"/>
          </w:tcPr>
          <w:p w14:paraId="565DE8E6" w14:textId="3C97FD33" w:rsidR="00A15322" w:rsidRPr="00CB72A3" w:rsidRDefault="00D07804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เครื่องจักรและ</w:t>
            </w:r>
            <w:r w:rsidR="00A15322" w:rsidRPr="00CB72A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อุปกรณ์</w:t>
            </w:r>
          </w:p>
        </w:tc>
        <w:tc>
          <w:tcPr>
            <w:tcW w:w="1170" w:type="dxa"/>
          </w:tcPr>
          <w:p w14:paraId="6BBCB677" w14:textId="2414B59C" w:rsidR="00A15322" w:rsidRPr="00CB72A3" w:rsidRDefault="008F23EF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F23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4,028,797</w:t>
            </w:r>
          </w:p>
        </w:tc>
        <w:tc>
          <w:tcPr>
            <w:tcW w:w="270" w:type="dxa"/>
          </w:tcPr>
          <w:p w14:paraId="41B0D72F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383C0BE7" w14:textId="1346979D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3,315,098</w:t>
            </w:r>
          </w:p>
        </w:tc>
      </w:tr>
      <w:tr w:rsidR="00A15322" w:rsidRPr="00CB72A3" w14:paraId="46738F03" w14:textId="77777777" w:rsidTr="000F3BC4">
        <w:trPr>
          <w:cantSplit/>
        </w:trPr>
        <w:tc>
          <w:tcPr>
            <w:tcW w:w="6543" w:type="dxa"/>
          </w:tcPr>
          <w:p w14:paraId="36786C1B" w14:textId="77777777" w:rsidR="00A15322" w:rsidRPr="00CB72A3" w:rsidRDefault="00A15322" w:rsidP="00A153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B72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D82BB0" w14:textId="2A972B9A" w:rsidR="00A15322" w:rsidRPr="008F23EF" w:rsidRDefault="008F23EF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F23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4,028,797</w:t>
            </w:r>
          </w:p>
        </w:tc>
        <w:tc>
          <w:tcPr>
            <w:tcW w:w="270" w:type="dxa"/>
          </w:tcPr>
          <w:p w14:paraId="3410DDA6" w14:textId="77777777" w:rsidR="00A15322" w:rsidRPr="00CB72A3" w:rsidRDefault="00A15322" w:rsidP="00A15322">
            <w:pPr>
              <w:pStyle w:val="a3"/>
              <w:tabs>
                <w:tab w:val="decimal" w:pos="1044"/>
              </w:tabs>
              <w:ind w:left="-18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613F390" w14:textId="3FBEE06B" w:rsidR="00A15322" w:rsidRPr="00CB72A3" w:rsidRDefault="00A15322" w:rsidP="00A1532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3,315,098</w:t>
            </w:r>
          </w:p>
        </w:tc>
      </w:tr>
    </w:tbl>
    <w:p w14:paraId="57A80C93" w14:textId="5E44BB8D" w:rsidR="00467C2D" w:rsidRDefault="00467C2D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D306D9" w14:textId="77777777" w:rsidR="009B7613" w:rsidRPr="00911CB5" w:rsidRDefault="009B7613" w:rsidP="009B761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11CB5">
        <w:rPr>
          <w:rFonts w:ascii="Angsana New" w:hAnsi="Angsana New"/>
          <w:sz w:val="30"/>
          <w:szCs w:val="30"/>
          <w:u w:val="none"/>
          <w:lang w:val="en-US"/>
        </w:rPr>
        <w:t>9</w:t>
      </w:r>
      <w:r w:rsidRPr="00911CB5">
        <w:rPr>
          <w:rFonts w:ascii="Angsana New" w:hAnsi="Angsana New" w:hint="cs"/>
          <w:sz w:val="30"/>
          <w:szCs w:val="30"/>
          <w:u w:val="none"/>
          <w:cs/>
          <w:lang w:val="en-US"/>
        </w:rPr>
        <w:tab/>
        <w:t>เหตุการณ์ภายหลังรอบระยะเวลารายงาน</w:t>
      </w:r>
    </w:p>
    <w:p w14:paraId="4CBA900B" w14:textId="77777777" w:rsidR="009B7613" w:rsidRPr="00911CB5" w:rsidRDefault="009B7613" w:rsidP="009B7613">
      <w:pPr>
        <w:rPr>
          <w:sz w:val="30"/>
          <w:szCs w:val="30"/>
          <w:lang w:eastAsia="x-none"/>
        </w:rPr>
      </w:pPr>
    </w:p>
    <w:p w14:paraId="2C34CE57" w14:textId="17D93984" w:rsidR="009B7613" w:rsidRPr="00911CB5" w:rsidRDefault="009B7613" w:rsidP="009B7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911CB5">
        <w:rPr>
          <w:rFonts w:ascii="Angsana New" w:hAnsi="Angsana New"/>
          <w:sz w:val="30"/>
          <w:szCs w:val="30"/>
          <w:cs/>
        </w:rPr>
        <w:t>ในการประชุมสามัญประ</w:t>
      </w:r>
      <w:r w:rsidRPr="00C76F3D">
        <w:rPr>
          <w:rFonts w:ascii="Angsana New" w:hAnsi="Angsana New"/>
          <w:sz w:val="30"/>
          <w:szCs w:val="30"/>
          <w:cs/>
        </w:rPr>
        <w:t xml:space="preserve">จำปีของผู้ถือหุ้นของบริษัทเมื่อวันที่ </w:t>
      </w:r>
      <w:r w:rsidRPr="00C76F3D">
        <w:rPr>
          <w:rFonts w:ascii="Angsana New" w:hAnsi="Angsana New"/>
          <w:sz w:val="30"/>
          <w:szCs w:val="30"/>
        </w:rPr>
        <w:t>2</w:t>
      </w:r>
      <w:r w:rsidR="00CB20B4" w:rsidRPr="00C76F3D">
        <w:rPr>
          <w:rFonts w:ascii="Angsana New" w:hAnsi="Angsana New"/>
          <w:sz w:val="30"/>
          <w:szCs w:val="30"/>
        </w:rPr>
        <w:t>5</w:t>
      </w:r>
      <w:r w:rsidRPr="00C76F3D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C76F3D">
        <w:rPr>
          <w:rFonts w:ascii="Angsana New" w:hAnsi="Angsana New"/>
          <w:sz w:val="30"/>
          <w:szCs w:val="30"/>
        </w:rPr>
        <w:t>256</w:t>
      </w:r>
      <w:r w:rsidR="008F23EF" w:rsidRPr="00C76F3D">
        <w:rPr>
          <w:rFonts w:ascii="Angsana New" w:hAnsi="Angsana New"/>
          <w:sz w:val="30"/>
          <w:szCs w:val="30"/>
        </w:rPr>
        <w:t>8</w:t>
      </w:r>
      <w:r w:rsidRPr="00C76F3D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</w:t>
      </w:r>
      <w:r w:rsidRPr="00C76F3D">
        <w:rPr>
          <w:rFonts w:ascii="Angsana New" w:hAnsi="Angsana New"/>
          <w:sz w:val="30"/>
          <w:szCs w:val="30"/>
        </w:rPr>
        <w:br/>
      </w:r>
      <w:r w:rsidRPr="00C76F3D">
        <w:rPr>
          <w:rFonts w:ascii="Angsana New" w:hAnsi="Angsana New"/>
          <w:sz w:val="30"/>
          <w:szCs w:val="30"/>
          <w:cs/>
        </w:rPr>
        <w:t xml:space="preserve">จัดสรรกำไรเป็นเงินปันผลในอัตราหุ้นละ </w:t>
      </w:r>
      <w:r w:rsidR="00CB20B4" w:rsidRPr="00C76F3D">
        <w:rPr>
          <w:rFonts w:ascii="Angsana New" w:hAnsi="Angsana New"/>
          <w:sz w:val="30"/>
          <w:szCs w:val="30"/>
        </w:rPr>
        <w:t>1</w:t>
      </w:r>
      <w:r w:rsidR="001F35FF" w:rsidRPr="00C76F3D">
        <w:rPr>
          <w:rFonts w:ascii="Angsana New" w:hAnsi="Angsana New"/>
          <w:sz w:val="30"/>
          <w:szCs w:val="30"/>
        </w:rPr>
        <w:t>.00</w:t>
      </w:r>
      <w:r w:rsidRPr="00C76F3D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CB20B4" w:rsidRPr="00C76F3D">
        <w:rPr>
          <w:rFonts w:ascii="Angsana New" w:hAnsi="Angsana New"/>
          <w:sz w:val="30"/>
          <w:szCs w:val="30"/>
        </w:rPr>
        <w:t>3</w:t>
      </w:r>
      <w:r w:rsidR="002330E5" w:rsidRPr="00C76F3D">
        <w:rPr>
          <w:rFonts w:ascii="Angsana New" w:hAnsi="Angsana New"/>
          <w:sz w:val="30"/>
          <w:szCs w:val="30"/>
        </w:rPr>
        <w:t>00</w:t>
      </w:r>
      <w:r w:rsidRPr="00C76F3D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เงินปันผลดังกล่าวจะจ่ายให้แก่ผู้ถือหุ้นในเดือน</w:t>
      </w:r>
      <w:r w:rsidRPr="00C76F3D">
        <w:rPr>
          <w:rFonts w:ascii="Angsana New" w:hAnsi="Angsana New" w:hint="cs"/>
          <w:sz w:val="30"/>
          <w:szCs w:val="30"/>
          <w:cs/>
        </w:rPr>
        <w:t>สิงหาคม</w:t>
      </w:r>
      <w:r w:rsidRPr="00C76F3D">
        <w:rPr>
          <w:rFonts w:ascii="Angsana New" w:hAnsi="Angsana New"/>
          <w:sz w:val="30"/>
          <w:szCs w:val="30"/>
          <w:cs/>
        </w:rPr>
        <w:t xml:space="preserve"> </w:t>
      </w:r>
      <w:r w:rsidRPr="00C76F3D">
        <w:rPr>
          <w:rFonts w:ascii="Angsana New" w:hAnsi="Angsana New"/>
          <w:sz w:val="30"/>
          <w:szCs w:val="30"/>
        </w:rPr>
        <w:t>256</w:t>
      </w:r>
      <w:r w:rsidR="008F23EF" w:rsidRPr="00C76F3D">
        <w:rPr>
          <w:rFonts w:ascii="Angsana New" w:hAnsi="Angsana New"/>
          <w:sz w:val="30"/>
          <w:szCs w:val="30"/>
        </w:rPr>
        <w:t>8</w:t>
      </w:r>
      <w:r w:rsidR="00454AD9">
        <w:rPr>
          <w:rFonts w:ascii="Angsana New" w:hAnsi="Angsana New"/>
          <w:sz w:val="30"/>
          <w:szCs w:val="30"/>
        </w:rPr>
        <w:tab/>
      </w:r>
    </w:p>
    <w:p w14:paraId="5980BCAC" w14:textId="77777777" w:rsidR="009B7613" w:rsidRPr="00CB72A3" w:rsidRDefault="009B7613" w:rsidP="00214C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BAEA7C" w14:textId="6359EBF3" w:rsidR="00B32AE5" w:rsidRDefault="00B32AE5" w:rsidP="00B32A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08C3394F" w14:textId="77777777" w:rsidR="00B32AE5" w:rsidRPr="00CB72A3" w:rsidRDefault="00B32AE5" w:rsidP="0080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B32AE5" w:rsidRPr="00CB72A3" w:rsidSect="009F6286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5749C" w14:textId="77777777" w:rsidR="00844D8E" w:rsidRDefault="00844D8E">
      <w:r>
        <w:separator/>
      </w:r>
    </w:p>
  </w:endnote>
  <w:endnote w:type="continuationSeparator" w:id="0">
    <w:p w14:paraId="165E5308" w14:textId="77777777" w:rsidR="00844D8E" w:rsidRDefault="00844D8E">
      <w:r>
        <w:continuationSeparator/>
      </w:r>
    </w:p>
  </w:endnote>
  <w:endnote w:type="continuationNotice" w:id="1">
    <w:p w14:paraId="2176C532" w14:textId="77777777" w:rsidR="00844D8E" w:rsidRDefault="00844D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251F" w14:textId="77777777" w:rsidR="00886EC7" w:rsidRPr="00371CAC" w:rsidRDefault="00886EC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7F8D7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79F3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455E" w14:textId="77777777" w:rsidR="00112876" w:rsidRPr="00371CAC" w:rsidRDefault="00112876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1F92" w14:textId="77777777" w:rsidR="00844D8E" w:rsidRDefault="00844D8E">
      <w:r>
        <w:separator/>
      </w:r>
    </w:p>
  </w:footnote>
  <w:footnote w:type="continuationSeparator" w:id="0">
    <w:p w14:paraId="793813EB" w14:textId="77777777" w:rsidR="00844D8E" w:rsidRDefault="00844D8E">
      <w:r>
        <w:continuationSeparator/>
      </w:r>
    </w:p>
  </w:footnote>
  <w:footnote w:type="continuationNotice" w:id="1">
    <w:p w14:paraId="63C7C02F" w14:textId="77777777" w:rsidR="00844D8E" w:rsidRDefault="00844D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03896" w14:textId="77777777" w:rsidR="001E5287" w:rsidRPr="00807D39" w:rsidRDefault="001E5287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67B6D3" w14:textId="77777777" w:rsidR="001E5287" w:rsidRPr="00807D39" w:rsidRDefault="001E5287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72D1823E" w14:textId="417B9F00" w:rsidR="00533BCD" w:rsidRPr="00807D39" w:rsidRDefault="00533BCD" w:rsidP="00533BC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</w:t>
    </w:r>
    <w:r w:rsidR="00E8774B" w:rsidRPr="00807D39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E8774B"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="00E8774B"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E8774B"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E8774B" w:rsidRPr="00807D39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E8774B"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 w:rsidR="00E8774B"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D62854E" w14:textId="77777777" w:rsidR="001E5287" w:rsidRDefault="001E5287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4EAE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B2921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3BA58824" w14:textId="77777777" w:rsidR="00112876" w:rsidRPr="00807D39" w:rsidRDefault="00112876" w:rsidP="00533BC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864ACE9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9236F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8814405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421B66D5" w14:textId="77777777" w:rsidR="00112876" w:rsidRPr="00807D39" w:rsidRDefault="00112876" w:rsidP="00533BC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3044CC40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C7E37" w14:textId="77777777" w:rsidR="00112876" w:rsidRPr="00807D39" w:rsidRDefault="00112876" w:rsidP="00F871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807D39">
      <w:rPr>
        <w:rFonts w:ascii="Angsana New" w:hAnsi="Angsana New"/>
        <w:b/>
        <w:bCs/>
        <w:sz w:val="32"/>
        <w:szCs w:val="32"/>
        <w:cs/>
      </w:rPr>
      <w:t>บริษัท เบอร์ล่า คาร์บอน (ไทยแลนด์) จำกัด (มหาชน)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772EB89" w14:textId="77777777" w:rsidR="00112876" w:rsidRPr="00807D39" w:rsidRDefault="00112876" w:rsidP="00A3077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807D39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1EC2B260" w14:textId="77777777" w:rsidR="00112876" w:rsidRPr="00807D39" w:rsidRDefault="00112876" w:rsidP="00533BCD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  <w:r w:rsidRPr="00807D39">
      <w:rPr>
        <w:rFonts w:ascii="Angsana New" w:hAnsi="Angsana New"/>
        <w:b/>
        <w:bCs/>
        <w:sz w:val="32"/>
        <w:szCs w:val="32"/>
        <w:cs/>
      </w:rPr>
      <w:t>สำหรับ</w:t>
    </w:r>
    <w:r w:rsidRPr="00807D3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807D39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807D3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07D39">
      <w:rPr>
        <w:rFonts w:ascii="Angsana New" w:hAnsi="Angsana New"/>
        <w:b/>
        <w:bCs/>
        <w:sz w:val="32"/>
        <w:szCs w:val="32"/>
        <w:lang w:val="en-US"/>
      </w:rPr>
      <w:t>25</w:t>
    </w:r>
    <w:r w:rsidRPr="004A24EA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8</w:t>
    </w:r>
    <w:r w:rsidRPr="00807D39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Pr="00807D3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E41CAEB" w14:textId="77777777" w:rsidR="00112876" w:rsidRDefault="00112876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107962701">
    <w:abstractNumId w:val="1"/>
  </w:num>
  <w:num w:numId="2" w16cid:durableId="1434126622">
    <w:abstractNumId w:val="5"/>
  </w:num>
  <w:num w:numId="3" w16cid:durableId="302278881">
    <w:abstractNumId w:val="3"/>
  </w:num>
  <w:num w:numId="4" w16cid:durableId="1753358264">
    <w:abstractNumId w:val="6"/>
  </w:num>
  <w:num w:numId="5" w16cid:durableId="621112692">
    <w:abstractNumId w:val="26"/>
  </w:num>
  <w:num w:numId="6" w16cid:durableId="916207804">
    <w:abstractNumId w:val="13"/>
  </w:num>
  <w:num w:numId="7" w16cid:durableId="638071299">
    <w:abstractNumId w:val="16"/>
  </w:num>
  <w:num w:numId="8" w16cid:durableId="1155804369">
    <w:abstractNumId w:val="24"/>
  </w:num>
  <w:num w:numId="9" w16cid:durableId="974794663">
    <w:abstractNumId w:val="4"/>
  </w:num>
  <w:num w:numId="10" w16cid:durableId="217671091">
    <w:abstractNumId w:val="14"/>
  </w:num>
  <w:num w:numId="11" w16cid:durableId="1473402266">
    <w:abstractNumId w:val="20"/>
  </w:num>
  <w:num w:numId="12" w16cid:durableId="1815414453">
    <w:abstractNumId w:val="4"/>
  </w:num>
  <w:num w:numId="13" w16cid:durableId="1540819961">
    <w:abstractNumId w:val="25"/>
  </w:num>
  <w:num w:numId="14" w16cid:durableId="2044481653">
    <w:abstractNumId w:val="1"/>
  </w:num>
  <w:num w:numId="15" w16cid:durableId="1330520171">
    <w:abstractNumId w:val="10"/>
  </w:num>
  <w:num w:numId="16" w16cid:durableId="2088913734">
    <w:abstractNumId w:val="12"/>
  </w:num>
  <w:num w:numId="17" w16cid:durableId="1639149078">
    <w:abstractNumId w:val="15"/>
  </w:num>
  <w:num w:numId="18" w16cid:durableId="445782524">
    <w:abstractNumId w:val="9"/>
  </w:num>
  <w:num w:numId="19" w16cid:durableId="324406970">
    <w:abstractNumId w:val="1"/>
  </w:num>
  <w:num w:numId="20" w16cid:durableId="2065718650">
    <w:abstractNumId w:val="22"/>
  </w:num>
  <w:num w:numId="21" w16cid:durableId="794638712">
    <w:abstractNumId w:val="1"/>
  </w:num>
  <w:num w:numId="22" w16cid:durableId="330959215">
    <w:abstractNumId w:val="8"/>
  </w:num>
  <w:num w:numId="23" w16cid:durableId="1287081140">
    <w:abstractNumId w:val="19"/>
  </w:num>
  <w:num w:numId="24" w16cid:durableId="337779306">
    <w:abstractNumId w:val="0"/>
  </w:num>
  <w:num w:numId="25" w16cid:durableId="844249193">
    <w:abstractNumId w:val="1"/>
  </w:num>
  <w:num w:numId="26" w16cid:durableId="1314411677">
    <w:abstractNumId w:val="1"/>
  </w:num>
  <w:num w:numId="27" w16cid:durableId="1598563736">
    <w:abstractNumId w:val="1"/>
  </w:num>
  <w:num w:numId="28" w16cid:durableId="649600992">
    <w:abstractNumId w:val="1"/>
  </w:num>
  <w:num w:numId="29" w16cid:durableId="887834786">
    <w:abstractNumId w:val="17"/>
  </w:num>
  <w:num w:numId="30" w16cid:durableId="855194918">
    <w:abstractNumId w:val="1"/>
  </w:num>
  <w:num w:numId="31" w16cid:durableId="1540819996">
    <w:abstractNumId w:val="1"/>
  </w:num>
  <w:num w:numId="32" w16cid:durableId="151063614">
    <w:abstractNumId w:val="1"/>
  </w:num>
  <w:num w:numId="33" w16cid:durableId="1374695320">
    <w:abstractNumId w:val="1"/>
  </w:num>
  <w:num w:numId="34" w16cid:durableId="1378317902">
    <w:abstractNumId w:val="1"/>
  </w:num>
  <w:num w:numId="35" w16cid:durableId="1652176312">
    <w:abstractNumId w:val="1"/>
  </w:num>
  <w:num w:numId="36" w16cid:durableId="485754240">
    <w:abstractNumId w:val="18"/>
  </w:num>
  <w:num w:numId="37" w16cid:durableId="209597786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379191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8158517">
    <w:abstractNumId w:val="2"/>
  </w:num>
  <w:num w:numId="40" w16cid:durableId="1797554042">
    <w:abstractNumId w:val="11"/>
  </w:num>
  <w:num w:numId="41" w16cid:durableId="1983271368">
    <w:abstractNumId w:val="1"/>
  </w:num>
  <w:num w:numId="42" w16cid:durableId="441922328">
    <w:abstractNumId w:val="21"/>
  </w:num>
  <w:num w:numId="43" w16cid:durableId="839076227">
    <w:abstractNumId w:val="1"/>
  </w:num>
  <w:num w:numId="44" w16cid:durableId="30894484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418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859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011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BFD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57C19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4FC3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55D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979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1D"/>
    <w:rsid w:val="000D0AE2"/>
    <w:rsid w:val="000D0CDC"/>
    <w:rsid w:val="000D0F50"/>
    <w:rsid w:val="000D1118"/>
    <w:rsid w:val="000D14FA"/>
    <w:rsid w:val="000D1947"/>
    <w:rsid w:val="000D1F12"/>
    <w:rsid w:val="000D304C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7AB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BD5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483"/>
    <w:rsid w:val="000F2972"/>
    <w:rsid w:val="000F2C64"/>
    <w:rsid w:val="000F3303"/>
    <w:rsid w:val="000F3969"/>
    <w:rsid w:val="000F3BC4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0501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2876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3BD4"/>
    <w:rsid w:val="00133F6A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016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A4E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36D9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507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5B2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551"/>
    <w:rsid w:val="0017765D"/>
    <w:rsid w:val="00177AFB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1D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68C5"/>
    <w:rsid w:val="00197027"/>
    <w:rsid w:val="0019739F"/>
    <w:rsid w:val="001979E9"/>
    <w:rsid w:val="001A0009"/>
    <w:rsid w:val="001A0270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3FF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A16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286"/>
    <w:rsid w:val="001C12CF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43"/>
    <w:rsid w:val="001C42E2"/>
    <w:rsid w:val="001C4315"/>
    <w:rsid w:val="001C4752"/>
    <w:rsid w:val="001C4A2F"/>
    <w:rsid w:val="001C4BB3"/>
    <w:rsid w:val="001C5A55"/>
    <w:rsid w:val="001C6B2D"/>
    <w:rsid w:val="001C709B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393"/>
    <w:rsid w:val="001D367C"/>
    <w:rsid w:val="001D3B93"/>
    <w:rsid w:val="001D455D"/>
    <w:rsid w:val="001D4690"/>
    <w:rsid w:val="001D4813"/>
    <w:rsid w:val="001D4C63"/>
    <w:rsid w:val="001D4F0A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B44"/>
    <w:rsid w:val="001E0CE4"/>
    <w:rsid w:val="001E0DA5"/>
    <w:rsid w:val="001E152F"/>
    <w:rsid w:val="001E15CE"/>
    <w:rsid w:val="001E1AC6"/>
    <w:rsid w:val="001E1C32"/>
    <w:rsid w:val="001E1D9B"/>
    <w:rsid w:val="001E218C"/>
    <w:rsid w:val="001E24D5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287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0FE5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5FF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77"/>
    <w:rsid w:val="001F6A92"/>
    <w:rsid w:val="001F6DAD"/>
    <w:rsid w:val="001F78F8"/>
    <w:rsid w:val="001F7CA1"/>
    <w:rsid w:val="00200861"/>
    <w:rsid w:val="00200867"/>
    <w:rsid w:val="00201060"/>
    <w:rsid w:val="0020111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1B3"/>
    <w:rsid w:val="00204361"/>
    <w:rsid w:val="0020477B"/>
    <w:rsid w:val="00204832"/>
    <w:rsid w:val="00204A71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1E05"/>
    <w:rsid w:val="0021254B"/>
    <w:rsid w:val="0021287D"/>
    <w:rsid w:val="00212F66"/>
    <w:rsid w:val="0021327E"/>
    <w:rsid w:val="002134EA"/>
    <w:rsid w:val="0021399B"/>
    <w:rsid w:val="00213B00"/>
    <w:rsid w:val="00214177"/>
    <w:rsid w:val="002141CA"/>
    <w:rsid w:val="002141F0"/>
    <w:rsid w:val="00214C30"/>
    <w:rsid w:val="00214C9F"/>
    <w:rsid w:val="00215113"/>
    <w:rsid w:val="00215522"/>
    <w:rsid w:val="0021569A"/>
    <w:rsid w:val="00215B10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B2D"/>
    <w:rsid w:val="00226CCC"/>
    <w:rsid w:val="002271E4"/>
    <w:rsid w:val="0022736F"/>
    <w:rsid w:val="00227844"/>
    <w:rsid w:val="00227969"/>
    <w:rsid w:val="00227E94"/>
    <w:rsid w:val="00230246"/>
    <w:rsid w:val="002303BB"/>
    <w:rsid w:val="002303FE"/>
    <w:rsid w:val="0023041D"/>
    <w:rsid w:val="00230810"/>
    <w:rsid w:val="00230B3B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0E5"/>
    <w:rsid w:val="002338AE"/>
    <w:rsid w:val="00233EA1"/>
    <w:rsid w:val="002340D0"/>
    <w:rsid w:val="0023412E"/>
    <w:rsid w:val="002350E6"/>
    <w:rsid w:val="00235A49"/>
    <w:rsid w:val="002360B2"/>
    <w:rsid w:val="002363D2"/>
    <w:rsid w:val="002364B9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4A5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1C5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827"/>
    <w:rsid w:val="00253909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72E"/>
    <w:rsid w:val="00255C1A"/>
    <w:rsid w:val="00255C3F"/>
    <w:rsid w:val="00255CF2"/>
    <w:rsid w:val="00255D61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339"/>
    <w:rsid w:val="00270D84"/>
    <w:rsid w:val="00271216"/>
    <w:rsid w:val="002720C4"/>
    <w:rsid w:val="0027246E"/>
    <w:rsid w:val="0027295F"/>
    <w:rsid w:val="00272D23"/>
    <w:rsid w:val="002734AC"/>
    <w:rsid w:val="0027358C"/>
    <w:rsid w:val="00273A95"/>
    <w:rsid w:val="00274812"/>
    <w:rsid w:val="00274840"/>
    <w:rsid w:val="00274B49"/>
    <w:rsid w:val="00274BED"/>
    <w:rsid w:val="00275153"/>
    <w:rsid w:val="00275162"/>
    <w:rsid w:val="0027519D"/>
    <w:rsid w:val="00275342"/>
    <w:rsid w:val="002754D9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5CC"/>
    <w:rsid w:val="00284730"/>
    <w:rsid w:val="00284762"/>
    <w:rsid w:val="00284828"/>
    <w:rsid w:val="00284DF9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918"/>
    <w:rsid w:val="00287BC8"/>
    <w:rsid w:val="00287BD2"/>
    <w:rsid w:val="00287C91"/>
    <w:rsid w:val="00287E81"/>
    <w:rsid w:val="002900A6"/>
    <w:rsid w:val="002903BF"/>
    <w:rsid w:val="00290469"/>
    <w:rsid w:val="002904B9"/>
    <w:rsid w:val="00290566"/>
    <w:rsid w:val="002905DF"/>
    <w:rsid w:val="002917DD"/>
    <w:rsid w:val="002917E2"/>
    <w:rsid w:val="00291817"/>
    <w:rsid w:val="00291FC2"/>
    <w:rsid w:val="002923D5"/>
    <w:rsid w:val="00292B1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06D"/>
    <w:rsid w:val="002A03F0"/>
    <w:rsid w:val="002A09C2"/>
    <w:rsid w:val="002A0E12"/>
    <w:rsid w:val="002A1001"/>
    <w:rsid w:val="002A11D5"/>
    <w:rsid w:val="002A157F"/>
    <w:rsid w:val="002A1AB2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BBB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446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530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59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86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2B6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6CDF"/>
    <w:rsid w:val="002F6FC3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12EB"/>
    <w:rsid w:val="003123B0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9B0"/>
    <w:rsid w:val="00337BC6"/>
    <w:rsid w:val="00337D46"/>
    <w:rsid w:val="00337F98"/>
    <w:rsid w:val="00340488"/>
    <w:rsid w:val="0034070B"/>
    <w:rsid w:val="00341A64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267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0B17"/>
    <w:rsid w:val="00361349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3F86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1A4B"/>
    <w:rsid w:val="00382500"/>
    <w:rsid w:val="003829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5D5E"/>
    <w:rsid w:val="0038605A"/>
    <w:rsid w:val="0038675B"/>
    <w:rsid w:val="00386926"/>
    <w:rsid w:val="00386A55"/>
    <w:rsid w:val="00386CA3"/>
    <w:rsid w:val="00386CFE"/>
    <w:rsid w:val="00386EC3"/>
    <w:rsid w:val="00387177"/>
    <w:rsid w:val="00387937"/>
    <w:rsid w:val="00387F0F"/>
    <w:rsid w:val="00390614"/>
    <w:rsid w:val="003906AC"/>
    <w:rsid w:val="0039076D"/>
    <w:rsid w:val="00390F68"/>
    <w:rsid w:val="00391156"/>
    <w:rsid w:val="00391470"/>
    <w:rsid w:val="00391515"/>
    <w:rsid w:val="0039174E"/>
    <w:rsid w:val="00391BC6"/>
    <w:rsid w:val="00391C8F"/>
    <w:rsid w:val="00391F6C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CB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028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77B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C2B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2D8D"/>
    <w:rsid w:val="003D3178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5FE"/>
    <w:rsid w:val="003D78C5"/>
    <w:rsid w:val="003D7D7A"/>
    <w:rsid w:val="003E0536"/>
    <w:rsid w:val="003E0842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B30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A64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D45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2F5C"/>
    <w:rsid w:val="004130E8"/>
    <w:rsid w:val="0041316D"/>
    <w:rsid w:val="00413666"/>
    <w:rsid w:val="00414007"/>
    <w:rsid w:val="00414622"/>
    <w:rsid w:val="004146AC"/>
    <w:rsid w:val="004146E0"/>
    <w:rsid w:val="00414843"/>
    <w:rsid w:val="00414D27"/>
    <w:rsid w:val="0041522D"/>
    <w:rsid w:val="0041541C"/>
    <w:rsid w:val="00415AC5"/>
    <w:rsid w:val="00415BA7"/>
    <w:rsid w:val="00415BE4"/>
    <w:rsid w:val="00415E3E"/>
    <w:rsid w:val="00415F97"/>
    <w:rsid w:val="004166AB"/>
    <w:rsid w:val="00416BD0"/>
    <w:rsid w:val="004172D5"/>
    <w:rsid w:val="00417FEE"/>
    <w:rsid w:val="00420121"/>
    <w:rsid w:val="0042025C"/>
    <w:rsid w:val="0042060A"/>
    <w:rsid w:val="00420763"/>
    <w:rsid w:val="00420897"/>
    <w:rsid w:val="004208D3"/>
    <w:rsid w:val="004210F2"/>
    <w:rsid w:val="004218FD"/>
    <w:rsid w:val="00421DD6"/>
    <w:rsid w:val="0042216C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48C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0CA"/>
    <w:rsid w:val="0044312A"/>
    <w:rsid w:val="004434FD"/>
    <w:rsid w:val="00445196"/>
    <w:rsid w:val="004457A2"/>
    <w:rsid w:val="0044596A"/>
    <w:rsid w:val="00445DBF"/>
    <w:rsid w:val="00445E6B"/>
    <w:rsid w:val="00446D63"/>
    <w:rsid w:val="0044718F"/>
    <w:rsid w:val="00447651"/>
    <w:rsid w:val="00447A3B"/>
    <w:rsid w:val="00447BB8"/>
    <w:rsid w:val="00450A21"/>
    <w:rsid w:val="00450DC5"/>
    <w:rsid w:val="00450E73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AD9"/>
    <w:rsid w:val="00454E40"/>
    <w:rsid w:val="00454E4A"/>
    <w:rsid w:val="004550BD"/>
    <w:rsid w:val="004551B2"/>
    <w:rsid w:val="00455311"/>
    <w:rsid w:val="0045573A"/>
    <w:rsid w:val="00455B7C"/>
    <w:rsid w:val="00456386"/>
    <w:rsid w:val="00456826"/>
    <w:rsid w:val="00456BE3"/>
    <w:rsid w:val="00456BEF"/>
    <w:rsid w:val="00456D39"/>
    <w:rsid w:val="004577C8"/>
    <w:rsid w:val="0045781A"/>
    <w:rsid w:val="00457AF9"/>
    <w:rsid w:val="00460503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328B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5CF"/>
    <w:rsid w:val="00467C2D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22F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32B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474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5EDF"/>
    <w:rsid w:val="004966FA"/>
    <w:rsid w:val="00496718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E69"/>
    <w:rsid w:val="004A0FA8"/>
    <w:rsid w:val="004A101D"/>
    <w:rsid w:val="004A1297"/>
    <w:rsid w:val="004A140B"/>
    <w:rsid w:val="004A195A"/>
    <w:rsid w:val="004A1F32"/>
    <w:rsid w:val="004A2191"/>
    <w:rsid w:val="004A24EA"/>
    <w:rsid w:val="004A2683"/>
    <w:rsid w:val="004A276A"/>
    <w:rsid w:val="004A2A38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CFA"/>
    <w:rsid w:val="004A5F59"/>
    <w:rsid w:val="004A6425"/>
    <w:rsid w:val="004A6A7D"/>
    <w:rsid w:val="004A6CDE"/>
    <w:rsid w:val="004A6E18"/>
    <w:rsid w:val="004A6FD5"/>
    <w:rsid w:val="004A7416"/>
    <w:rsid w:val="004A79A3"/>
    <w:rsid w:val="004A7B84"/>
    <w:rsid w:val="004B0C93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591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6C04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A6B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37A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83"/>
    <w:rsid w:val="00516694"/>
    <w:rsid w:val="00516DAB"/>
    <w:rsid w:val="00517632"/>
    <w:rsid w:val="0051772A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164"/>
    <w:rsid w:val="0052332A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014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BCD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BDA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75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35D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286D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2A6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583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38"/>
    <w:rsid w:val="005815CF"/>
    <w:rsid w:val="0058165F"/>
    <w:rsid w:val="00581A14"/>
    <w:rsid w:val="00581AAF"/>
    <w:rsid w:val="00581AE7"/>
    <w:rsid w:val="00581E93"/>
    <w:rsid w:val="00582183"/>
    <w:rsid w:val="005824ED"/>
    <w:rsid w:val="0058306C"/>
    <w:rsid w:val="00583CF9"/>
    <w:rsid w:val="00583D60"/>
    <w:rsid w:val="00583DEA"/>
    <w:rsid w:val="0058402B"/>
    <w:rsid w:val="00584256"/>
    <w:rsid w:val="00584607"/>
    <w:rsid w:val="0058460D"/>
    <w:rsid w:val="0058465D"/>
    <w:rsid w:val="00584A3F"/>
    <w:rsid w:val="00584CF8"/>
    <w:rsid w:val="005854B5"/>
    <w:rsid w:val="0058552A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CDB"/>
    <w:rsid w:val="005A3F43"/>
    <w:rsid w:val="005A42E4"/>
    <w:rsid w:val="005A44B2"/>
    <w:rsid w:val="005A4B77"/>
    <w:rsid w:val="005A54C6"/>
    <w:rsid w:val="005A58B4"/>
    <w:rsid w:val="005A5A38"/>
    <w:rsid w:val="005A5BE9"/>
    <w:rsid w:val="005A5E8E"/>
    <w:rsid w:val="005A76F3"/>
    <w:rsid w:val="005B0564"/>
    <w:rsid w:val="005B1042"/>
    <w:rsid w:val="005B125A"/>
    <w:rsid w:val="005B1522"/>
    <w:rsid w:val="005B16DD"/>
    <w:rsid w:val="005B179E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378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4FBA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0BB8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2909"/>
    <w:rsid w:val="005F35B3"/>
    <w:rsid w:val="005F3B5D"/>
    <w:rsid w:val="005F3BF1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425"/>
    <w:rsid w:val="005F6E42"/>
    <w:rsid w:val="005F7038"/>
    <w:rsid w:val="005F771D"/>
    <w:rsid w:val="005F7D81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A30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2E"/>
    <w:rsid w:val="00625EB9"/>
    <w:rsid w:val="00625F55"/>
    <w:rsid w:val="0062613A"/>
    <w:rsid w:val="00626222"/>
    <w:rsid w:val="00626B77"/>
    <w:rsid w:val="00626C87"/>
    <w:rsid w:val="006270D6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74F"/>
    <w:rsid w:val="00635DB8"/>
    <w:rsid w:val="006361F4"/>
    <w:rsid w:val="006366C3"/>
    <w:rsid w:val="00636A0F"/>
    <w:rsid w:val="00636DD8"/>
    <w:rsid w:val="00637382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C7A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1A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814"/>
    <w:rsid w:val="006609E4"/>
    <w:rsid w:val="00660A77"/>
    <w:rsid w:val="00660ABA"/>
    <w:rsid w:val="00660BA2"/>
    <w:rsid w:val="00660DC7"/>
    <w:rsid w:val="00660FE0"/>
    <w:rsid w:val="006610BF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5D30"/>
    <w:rsid w:val="00666276"/>
    <w:rsid w:val="0066651A"/>
    <w:rsid w:val="00666660"/>
    <w:rsid w:val="006666F2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7C5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C3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0F3D"/>
    <w:rsid w:val="006813B6"/>
    <w:rsid w:val="00681475"/>
    <w:rsid w:val="006817AC"/>
    <w:rsid w:val="00681BFE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0A42"/>
    <w:rsid w:val="006910E0"/>
    <w:rsid w:val="0069117C"/>
    <w:rsid w:val="0069156F"/>
    <w:rsid w:val="00692069"/>
    <w:rsid w:val="006921D8"/>
    <w:rsid w:val="00692BB7"/>
    <w:rsid w:val="006934B8"/>
    <w:rsid w:val="006935AC"/>
    <w:rsid w:val="006938BD"/>
    <w:rsid w:val="0069391D"/>
    <w:rsid w:val="00694C14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762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A94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0E4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2D0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8AC"/>
    <w:rsid w:val="006E49F1"/>
    <w:rsid w:val="006E4BAD"/>
    <w:rsid w:val="006E4E4B"/>
    <w:rsid w:val="006E5454"/>
    <w:rsid w:val="006E565C"/>
    <w:rsid w:val="006E5C1C"/>
    <w:rsid w:val="006E6103"/>
    <w:rsid w:val="006E634E"/>
    <w:rsid w:val="006E66A2"/>
    <w:rsid w:val="006E672F"/>
    <w:rsid w:val="006E748B"/>
    <w:rsid w:val="006E75AE"/>
    <w:rsid w:val="006E78F1"/>
    <w:rsid w:val="006E7916"/>
    <w:rsid w:val="006E7928"/>
    <w:rsid w:val="006F03F0"/>
    <w:rsid w:val="006F0A0F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3E88"/>
    <w:rsid w:val="0070438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627"/>
    <w:rsid w:val="00711B9D"/>
    <w:rsid w:val="007122DF"/>
    <w:rsid w:val="007128D1"/>
    <w:rsid w:val="007129EC"/>
    <w:rsid w:val="00712D99"/>
    <w:rsid w:val="00712EEB"/>
    <w:rsid w:val="00712F07"/>
    <w:rsid w:val="00713222"/>
    <w:rsid w:val="007132DF"/>
    <w:rsid w:val="007139B7"/>
    <w:rsid w:val="007139BC"/>
    <w:rsid w:val="00713D20"/>
    <w:rsid w:val="00713D63"/>
    <w:rsid w:val="0071401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DDE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27E97"/>
    <w:rsid w:val="0073073E"/>
    <w:rsid w:val="00730B4D"/>
    <w:rsid w:val="00730C99"/>
    <w:rsid w:val="00730EAB"/>
    <w:rsid w:val="00731227"/>
    <w:rsid w:val="00731CE2"/>
    <w:rsid w:val="00731DBF"/>
    <w:rsid w:val="007320EC"/>
    <w:rsid w:val="00732268"/>
    <w:rsid w:val="0073271C"/>
    <w:rsid w:val="00732807"/>
    <w:rsid w:val="0073350B"/>
    <w:rsid w:val="007335B6"/>
    <w:rsid w:val="00733710"/>
    <w:rsid w:val="007337C7"/>
    <w:rsid w:val="00733923"/>
    <w:rsid w:val="00733C2E"/>
    <w:rsid w:val="007341FC"/>
    <w:rsid w:val="0073453D"/>
    <w:rsid w:val="0073460C"/>
    <w:rsid w:val="007347CA"/>
    <w:rsid w:val="007349C7"/>
    <w:rsid w:val="00734D2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B2C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891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7F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A1A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5DBD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0A"/>
    <w:rsid w:val="0078193C"/>
    <w:rsid w:val="00781FB8"/>
    <w:rsid w:val="007821DF"/>
    <w:rsid w:val="0078222C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2E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010"/>
    <w:rsid w:val="007A0136"/>
    <w:rsid w:val="007A03BA"/>
    <w:rsid w:val="007A03FF"/>
    <w:rsid w:val="007A046F"/>
    <w:rsid w:val="007A0CFF"/>
    <w:rsid w:val="007A0D20"/>
    <w:rsid w:val="007A0E48"/>
    <w:rsid w:val="007A0EB8"/>
    <w:rsid w:val="007A12D5"/>
    <w:rsid w:val="007A1361"/>
    <w:rsid w:val="007A1906"/>
    <w:rsid w:val="007A1A0D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1BC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37DA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1691"/>
    <w:rsid w:val="007F2426"/>
    <w:rsid w:val="007F3AFD"/>
    <w:rsid w:val="007F3F23"/>
    <w:rsid w:val="007F4514"/>
    <w:rsid w:val="007F4ACF"/>
    <w:rsid w:val="007F4D19"/>
    <w:rsid w:val="007F50A3"/>
    <w:rsid w:val="007F520F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1A2B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8F6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6C1A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919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5EC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33B1"/>
    <w:rsid w:val="008243F5"/>
    <w:rsid w:val="008246F3"/>
    <w:rsid w:val="00824BBD"/>
    <w:rsid w:val="00824C4D"/>
    <w:rsid w:val="00824F69"/>
    <w:rsid w:val="0082501B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805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5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4D8E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9BA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C4C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BA4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437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013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6EC7"/>
    <w:rsid w:val="00887509"/>
    <w:rsid w:val="00887857"/>
    <w:rsid w:val="00887A9B"/>
    <w:rsid w:val="00887B42"/>
    <w:rsid w:val="008902C8"/>
    <w:rsid w:val="0089052B"/>
    <w:rsid w:val="00890640"/>
    <w:rsid w:val="008913DC"/>
    <w:rsid w:val="00891633"/>
    <w:rsid w:val="00891BB4"/>
    <w:rsid w:val="00891CFA"/>
    <w:rsid w:val="00892596"/>
    <w:rsid w:val="008925E3"/>
    <w:rsid w:val="0089281A"/>
    <w:rsid w:val="008930F4"/>
    <w:rsid w:val="00893326"/>
    <w:rsid w:val="00893767"/>
    <w:rsid w:val="00893D9D"/>
    <w:rsid w:val="008942F2"/>
    <w:rsid w:val="0089446C"/>
    <w:rsid w:val="008948C2"/>
    <w:rsid w:val="00894B10"/>
    <w:rsid w:val="00894EB3"/>
    <w:rsid w:val="008950F3"/>
    <w:rsid w:val="008952C7"/>
    <w:rsid w:val="00895419"/>
    <w:rsid w:val="00895713"/>
    <w:rsid w:val="0089621A"/>
    <w:rsid w:val="008963C2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109"/>
    <w:rsid w:val="008A73B4"/>
    <w:rsid w:val="008A752F"/>
    <w:rsid w:val="008A77D8"/>
    <w:rsid w:val="008A7AA7"/>
    <w:rsid w:val="008A7D7A"/>
    <w:rsid w:val="008B0910"/>
    <w:rsid w:val="008B0A07"/>
    <w:rsid w:val="008B10F1"/>
    <w:rsid w:val="008B16A6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B73A2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570"/>
    <w:rsid w:val="008D062E"/>
    <w:rsid w:val="008D10DE"/>
    <w:rsid w:val="008D12BF"/>
    <w:rsid w:val="008D1525"/>
    <w:rsid w:val="008D1615"/>
    <w:rsid w:val="008D196F"/>
    <w:rsid w:val="008D1AC3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7E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E7D41"/>
    <w:rsid w:val="008F072A"/>
    <w:rsid w:val="008F087A"/>
    <w:rsid w:val="008F08FE"/>
    <w:rsid w:val="008F0B59"/>
    <w:rsid w:val="008F0ED8"/>
    <w:rsid w:val="008F0F92"/>
    <w:rsid w:val="008F1059"/>
    <w:rsid w:val="008F16F0"/>
    <w:rsid w:val="008F1D73"/>
    <w:rsid w:val="008F22A0"/>
    <w:rsid w:val="008F23EF"/>
    <w:rsid w:val="008F26C0"/>
    <w:rsid w:val="008F2756"/>
    <w:rsid w:val="008F3F48"/>
    <w:rsid w:val="008F41A0"/>
    <w:rsid w:val="008F54A7"/>
    <w:rsid w:val="008F62E5"/>
    <w:rsid w:val="008F656C"/>
    <w:rsid w:val="008F66B5"/>
    <w:rsid w:val="008F6973"/>
    <w:rsid w:val="008F6E86"/>
    <w:rsid w:val="008F6F36"/>
    <w:rsid w:val="008F78D0"/>
    <w:rsid w:val="008F7BEF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3F1A"/>
    <w:rsid w:val="009041B6"/>
    <w:rsid w:val="00904205"/>
    <w:rsid w:val="009045F2"/>
    <w:rsid w:val="009049FD"/>
    <w:rsid w:val="00904AE1"/>
    <w:rsid w:val="00905918"/>
    <w:rsid w:val="00905F9B"/>
    <w:rsid w:val="00906245"/>
    <w:rsid w:val="009062D8"/>
    <w:rsid w:val="00906734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CB5"/>
    <w:rsid w:val="00911DB1"/>
    <w:rsid w:val="00911E7F"/>
    <w:rsid w:val="00911EC9"/>
    <w:rsid w:val="00911F5D"/>
    <w:rsid w:val="0091221E"/>
    <w:rsid w:val="00912860"/>
    <w:rsid w:val="00913498"/>
    <w:rsid w:val="0091407D"/>
    <w:rsid w:val="00914579"/>
    <w:rsid w:val="009149C0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BA6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625"/>
    <w:rsid w:val="00930746"/>
    <w:rsid w:val="00930991"/>
    <w:rsid w:val="00930E7A"/>
    <w:rsid w:val="00931152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402"/>
    <w:rsid w:val="00934529"/>
    <w:rsid w:val="009346CF"/>
    <w:rsid w:val="009348CF"/>
    <w:rsid w:val="009349B7"/>
    <w:rsid w:val="00934C1D"/>
    <w:rsid w:val="00934F73"/>
    <w:rsid w:val="009350C9"/>
    <w:rsid w:val="009350EA"/>
    <w:rsid w:val="009353C3"/>
    <w:rsid w:val="00935428"/>
    <w:rsid w:val="00935A8A"/>
    <w:rsid w:val="00935BDD"/>
    <w:rsid w:val="00935CDB"/>
    <w:rsid w:val="00935D1B"/>
    <w:rsid w:val="00935FF1"/>
    <w:rsid w:val="00936265"/>
    <w:rsid w:val="009364D3"/>
    <w:rsid w:val="0093678C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286"/>
    <w:rsid w:val="009405E5"/>
    <w:rsid w:val="00940671"/>
    <w:rsid w:val="009409C4"/>
    <w:rsid w:val="009414A9"/>
    <w:rsid w:val="0094165C"/>
    <w:rsid w:val="009418B1"/>
    <w:rsid w:val="00941A75"/>
    <w:rsid w:val="00942016"/>
    <w:rsid w:val="0094219E"/>
    <w:rsid w:val="00942716"/>
    <w:rsid w:val="009430DE"/>
    <w:rsid w:val="009433E1"/>
    <w:rsid w:val="009435E1"/>
    <w:rsid w:val="009437DC"/>
    <w:rsid w:val="00943807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5BD8"/>
    <w:rsid w:val="00946481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2B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5E8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189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2EB3"/>
    <w:rsid w:val="00973A74"/>
    <w:rsid w:val="009743A5"/>
    <w:rsid w:val="00974778"/>
    <w:rsid w:val="00974B5C"/>
    <w:rsid w:val="00975637"/>
    <w:rsid w:val="00975734"/>
    <w:rsid w:val="009757F5"/>
    <w:rsid w:val="009759A6"/>
    <w:rsid w:val="00975BF0"/>
    <w:rsid w:val="00975D05"/>
    <w:rsid w:val="00976E6B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4CCE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C19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07B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2B30"/>
    <w:rsid w:val="009B2D26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1E3"/>
    <w:rsid w:val="009B7572"/>
    <w:rsid w:val="009B7613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A13"/>
    <w:rsid w:val="009D1FEC"/>
    <w:rsid w:val="009D2335"/>
    <w:rsid w:val="009D252E"/>
    <w:rsid w:val="009D3243"/>
    <w:rsid w:val="009D408C"/>
    <w:rsid w:val="009D4176"/>
    <w:rsid w:val="009D559C"/>
    <w:rsid w:val="009D56F0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4DD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286"/>
    <w:rsid w:val="009F6763"/>
    <w:rsid w:val="009F6A28"/>
    <w:rsid w:val="009F6AC3"/>
    <w:rsid w:val="009F6E36"/>
    <w:rsid w:val="009F71A9"/>
    <w:rsid w:val="009F7699"/>
    <w:rsid w:val="009F7B63"/>
    <w:rsid w:val="00A00154"/>
    <w:rsid w:val="00A00620"/>
    <w:rsid w:val="00A00973"/>
    <w:rsid w:val="00A00C19"/>
    <w:rsid w:val="00A01690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5CB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C38"/>
    <w:rsid w:val="00A06E86"/>
    <w:rsid w:val="00A0707C"/>
    <w:rsid w:val="00A07888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322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3D15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9AF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4AB3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47F52"/>
    <w:rsid w:val="00A50724"/>
    <w:rsid w:val="00A50766"/>
    <w:rsid w:val="00A50BAA"/>
    <w:rsid w:val="00A50BCB"/>
    <w:rsid w:val="00A50D48"/>
    <w:rsid w:val="00A51112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E8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0AB6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821"/>
    <w:rsid w:val="00A77A93"/>
    <w:rsid w:val="00A77B38"/>
    <w:rsid w:val="00A77D2C"/>
    <w:rsid w:val="00A77FA7"/>
    <w:rsid w:val="00A800EB"/>
    <w:rsid w:val="00A8067E"/>
    <w:rsid w:val="00A80D71"/>
    <w:rsid w:val="00A80EDB"/>
    <w:rsid w:val="00A8163F"/>
    <w:rsid w:val="00A817EB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3FA9"/>
    <w:rsid w:val="00A841A4"/>
    <w:rsid w:val="00A841A7"/>
    <w:rsid w:val="00A84A9F"/>
    <w:rsid w:val="00A84ABC"/>
    <w:rsid w:val="00A84D06"/>
    <w:rsid w:val="00A85739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73E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07"/>
    <w:rsid w:val="00AA0416"/>
    <w:rsid w:val="00AA084E"/>
    <w:rsid w:val="00AA0D4B"/>
    <w:rsid w:val="00AA0DDA"/>
    <w:rsid w:val="00AA15A8"/>
    <w:rsid w:val="00AA1A60"/>
    <w:rsid w:val="00AA1D03"/>
    <w:rsid w:val="00AA1D8A"/>
    <w:rsid w:val="00AA1EA9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AA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20"/>
    <w:rsid w:val="00AC7A4F"/>
    <w:rsid w:val="00AC7D37"/>
    <w:rsid w:val="00AD08D7"/>
    <w:rsid w:val="00AD0984"/>
    <w:rsid w:val="00AD0A30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12F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94"/>
    <w:rsid w:val="00AE5DAE"/>
    <w:rsid w:val="00AE5DDD"/>
    <w:rsid w:val="00AE60AD"/>
    <w:rsid w:val="00AE6A04"/>
    <w:rsid w:val="00AE6C87"/>
    <w:rsid w:val="00AE6ECD"/>
    <w:rsid w:val="00AE71D0"/>
    <w:rsid w:val="00AE7714"/>
    <w:rsid w:val="00AE77F5"/>
    <w:rsid w:val="00AE7900"/>
    <w:rsid w:val="00AE7A80"/>
    <w:rsid w:val="00AE7D5F"/>
    <w:rsid w:val="00AE7DA4"/>
    <w:rsid w:val="00AF015F"/>
    <w:rsid w:val="00AF01BC"/>
    <w:rsid w:val="00AF0241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1DF"/>
    <w:rsid w:val="00B05316"/>
    <w:rsid w:val="00B05467"/>
    <w:rsid w:val="00B057D1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433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0DF9"/>
    <w:rsid w:val="00B312FD"/>
    <w:rsid w:val="00B31343"/>
    <w:rsid w:val="00B317D8"/>
    <w:rsid w:val="00B31E67"/>
    <w:rsid w:val="00B31E9A"/>
    <w:rsid w:val="00B32202"/>
    <w:rsid w:val="00B32AE5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66B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33A"/>
    <w:rsid w:val="00B4251F"/>
    <w:rsid w:val="00B428C2"/>
    <w:rsid w:val="00B431B6"/>
    <w:rsid w:val="00B433CA"/>
    <w:rsid w:val="00B4349B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03"/>
    <w:rsid w:val="00B52460"/>
    <w:rsid w:val="00B524E4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794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95A"/>
    <w:rsid w:val="00B83C72"/>
    <w:rsid w:val="00B83D39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37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49D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12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3E36"/>
    <w:rsid w:val="00BC43B4"/>
    <w:rsid w:val="00BC443C"/>
    <w:rsid w:val="00BC4730"/>
    <w:rsid w:val="00BC47E8"/>
    <w:rsid w:val="00BC49AF"/>
    <w:rsid w:val="00BC50CB"/>
    <w:rsid w:val="00BC5B5D"/>
    <w:rsid w:val="00BC62B9"/>
    <w:rsid w:val="00BC6730"/>
    <w:rsid w:val="00BC69E0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15F"/>
    <w:rsid w:val="00BD15E9"/>
    <w:rsid w:val="00BD16C9"/>
    <w:rsid w:val="00BD1D8B"/>
    <w:rsid w:val="00BD1F7C"/>
    <w:rsid w:val="00BD2D66"/>
    <w:rsid w:val="00BD2F27"/>
    <w:rsid w:val="00BD3020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6ECA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35C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D7C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008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8DB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23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619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56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29CF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A95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43D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6F3D"/>
    <w:rsid w:val="00C77D6C"/>
    <w:rsid w:val="00C77FD5"/>
    <w:rsid w:val="00C80570"/>
    <w:rsid w:val="00C805E1"/>
    <w:rsid w:val="00C80623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5B88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7F"/>
    <w:rsid w:val="00CB0D84"/>
    <w:rsid w:val="00CB0DF9"/>
    <w:rsid w:val="00CB15C7"/>
    <w:rsid w:val="00CB17C6"/>
    <w:rsid w:val="00CB20B4"/>
    <w:rsid w:val="00CB2309"/>
    <w:rsid w:val="00CB250B"/>
    <w:rsid w:val="00CB2783"/>
    <w:rsid w:val="00CB2957"/>
    <w:rsid w:val="00CB2F46"/>
    <w:rsid w:val="00CB3F7E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2A3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3D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0EFE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2FE0"/>
    <w:rsid w:val="00CD30DC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3A7"/>
    <w:rsid w:val="00CD663F"/>
    <w:rsid w:val="00CD714A"/>
    <w:rsid w:val="00CD73C8"/>
    <w:rsid w:val="00CD7798"/>
    <w:rsid w:val="00CD794F"/>
    <w:rsid w:val="00CD7EC8"/>
    <w:rsid w:val="00CD7ED7"/>
    <w:rsid w:val="00CE0B27"/>
    <w:rsid w:val="00CE0B43"/>
    <w:rsid w:val="00CE0DD4"/>
    <w:rsid w:val="00CE0E7C"/>
    <w:rsid w:val="00CE17F9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2CF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15C"/>
    <w:rsid w:val="00CF55A1"/>
    <w:rsid w:val="00CF5C2D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1B5"/>
    <w:rsid w:val="00D012F3"/>
    <w:rsid w:val="00D01312"/>
    <w:rsid w:val="00D01367"/>
    <w:rsid w:val="00D014CB"/>
    <w:rsid w:val="00D0251D"/>
    <w:rsid w:val="00D02D21"/>
    <w:rsid w:val="00D02E19"/>
    <w:rsid w:val="00D02EA5"/>
    <w:rsid w:val="00D03199"/>
    <w:rsid w:val="00D03492"/>
    <w:rsid w:val="00D039D4"/>
    <w:rsid w:val="00D039D5"/>
    <w:rsid w:val="00D05131"/>
    <w:rsid w:val="00D05163"/>
    <w:rsid w:val="00D051E7"/>
    <w:rsid w:val="00D052CF"/>
    <w:rsid w:val="00D05B41"/>
    <w:rsid w:val="00D05F33"/>
    <w:rsid w:val="00D0650D"/>
    <w:rsid w:val="00D0680F"/>
    <w:rsid w:val="00D06AF5"/>
    <w:rsid w:val="00D06F3C"/>
    <w:rsid w:val="00D07804"/>
    <w:rsid w:val="00D07A42"/>
    <w:rsid w:val="00D07D5D"/>
    <w:rsid w:val="00D07DC8"/>
    <w:rsid w:val="00D07E34"/>
    <w:rsid w:val="00D07F5A"/>
    <w:rsid w:val="00D10070"/>
    <w:rsid w:val="00D104D0"/>
    <w:rsid w:val="00D10D62"/>
    <w:rsid w:val="00D1155B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4CB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18D"/>
    <w:rsid w:val="00D202D2"/>
    <w:rsid w:val="00D2187C"/>
    <w:rsid w:val="00D218A4"/>
    <w:rsid w:val="00D21CEF"/>
    <w:rsid w:val="00D21D0C"/>
    <w:rsid w:val="00D231D0"/>
    <w:rsid w:val="00D23539"/>
    <w:rsid w:val="00D23F5F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35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32B"/>
    <w:rsid w:val="00D3456C"/>
    <w:rsid w:val="00D34EF7"/>
    <w:rsid w:val="00D350FA"/>
    <w:rsid w:val="00D35701"/>
    <w:rsid w:val="00D361A7"/>
    <w:rsid w:val="00D3625A"/>
    <w:rsid w:val="00D3644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6DB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085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27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822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3A5"/>
    <w:rsid w:val="00D956FC"/>
    <w:rsid w:val="00D95BCE"/>
    <w:rsid w:val="00D96302"/>
    <w:rsid w:val="00D9644F"/>
    <w:rsid w:val="00D965B6"/>
    <w:rsid w:val="00D9672D"/>
    <w:rsid w:val="00D96BD1"/>
    <w:rsid w:val="00D96E22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BF3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5BF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2DC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2D76"/>
    <w:rsid w:val="00DC3595"/>
    <w:rsid w:val="00DC4089"/>
    <w:rsid w:val="00DC410F"/>
    <w:rsid w:val="00DC49F9"/>
    <w:rsid w:val="00DC5126"/>
    <w:rsid w:val="00DC52A6"/>
    <w:rsid w:val="00DC5651"/>
    <w:rsid w:val="00DC660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78F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A75"/>
    <w:rsid w:val="00E00CB9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6FBC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32B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246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6B0"/>
    <w:rsid w:val="00E44F72"/>
    <w:rsid w:val="00E4515F"/>
    <w:rsid w:val="00E45401"/>
    <w:rsid w:val="00E45573"/>
    <w:rsid w:val="00E4561D"/>
    <w:rsid w:val="00E45796"/>
    <w:rsid w:val="00E45CEB"/>
    <w:rsid w:val="00E45D63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D0F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4E37"/>
    <w:rsid w:val="00E65013"/>
    <w:rsid w:val="00E653D9"/>
    <w:rsid w:val="00E655A2"/>
    <w:rsid w:val="00E65BFC"/>
    <w:rsid w:val="00E65C95"/>
    <w:rsid w:val="00E66283"/>
    <w:rsid w:val="00E6637C"/>
    <w:rsid w:val="00E6651F"/>
    <w:rsid w:val="00E665E8"/>
    <w:rsid w:val="00E66B9C"/>
    <w:rsid w:val="00E66E4B"/>
    <w:rsid w:val="00E67624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BCC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8EB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64C"/>
    <w:rsid w:val="00E84BC9"/>
    <w:rsid w:val="00E8667A"/>
    <w:rsid w:val="00E86B5E"/>
    <w:rsid w:val="00E86EBE"/>
    <w:rsid w:val="00E87450"/>
    <w:rsid w:val="00E8774B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0D0"/>
    <w:rsid w:val="00E94455"/>
    <w:rsid w:val="00E94B43"/>
    <w:rsid w:val="00E94BF3"/>
    <w:rsid w:val="00E94CC6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0FCD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734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A39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E95"/>
    <w:rsid w:val="00EB7F1B"/>
    <w:rsid w:val="00EB7F44"/>
    <w:rsid w:val="00EC0050"/>
    <w:rsid w:val="00EC0AB1"/>
    <w:rsid w:val="00EC12FB"/>
    <w:rsid w:val="00EC181A"/>
    <w:rsid w:val="00EC1B08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4D5B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134D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5B4"/>
    <w:rsid w:val="00EE2A52"/>
    <w:rsid w:val="00EE2B83"/>
    <w:rsid w:val="00EE2EC3"/>
    <w:rsid w:val="00EE3870"/>
    <w:rsid w:val="00EE39C8"/>
    <w:rsid w:val="00EE40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7B8"/>
    <w:rsid w:val="00EF0854"/>
    <w:rsid w:val="00EF0CFC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3D5B"/>
    <w:rsid w:val="00EF4057"/>
    <w:rsid w:val="00EF416F"/>
    <w:rsid w:val="00EF4D70"/>
    <w:rsid w:val="00EF565F"/>
    <w:rsid w:val="00EF57F3"/>
    <w:rsid w:val="00EF58AA"/>
    <w:rsid w:val="00EF64AA"/>
    <w:rsid w:val="00EF69B5"/>
    <w:rsid w:val="00EF6EFC"/>
    <w:rsid w:val="00EF710C"/>
    <w:rsid w:val="00EF735C"/>
    <w:rsid w:val="00EF7504"/>
    <w:rsid w:val="00EF7967"/>
    <w:rsid w:val="00EF796C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B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5BAC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593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5A1B"/>
    <w:rsid w:val="00F26005"/>
    <w:rsid w:val="00F2662B"/>
    <w:rsid w:val="00F26816"/>
    <w:rsid w:val="00F26836"/>
    <w:rsid w:val="00F26B5D"/>
    <w:rsid w:val="00F2717A"/>
    <w:rsid w:val="00F30156"/>
    <w:rsid w:val="00F3084A"/>
    <w:rsid w:val="00F30F3B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4B"/>
    <w:rsid w:val="00F4395C"/>
    <w:rsid w:val="00F43D18"/>
    <w:rsid w:val="00F43EB3"/>
    <w:rsid w:val="00F43F2D"/>
    <w:rsid w:val="00F44452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0627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395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19E9"/>
    <w:rsid w:val="00F62201"/>
    <w:rsid w:val="00F6238A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805"/>
    <w:rsid w:val="00F64A55"/>
    <w:rsid w:val="00F64D45"/>
    <w:rsid w:val="00F64F1F"/>
    <w:rsid w:val="00F6515A"/>
    <w:rsid w:val="00F65F91"/>
    <w:rsid w:val="00F6606A"/>
    <w:rsid w:val="00F665F9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5DF2"/>
    <w:rsid w:val="00F762EA"/>
    <w:rsid w:val="00F76726"/>
    <w:rsid w:val="00F76B88"/>
    <w:rsid w:val="00F773DF"/>
    <w:rsid w:val="00F80347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697"/>
    <w:rsid w:val="00F90D8C"/>
    <w:rsid w:val="00F91246"/>
    <w:rsid w:val="00F913CA"/>
    <w:rsid w:val="00F91527"/>
    <w:rsid w:val="00F9186B"/>
    <w:rsid w:val="00F9190F"/>
    <w:rsid w:val="00F91DC7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1FD9"/>
    <w:rsid w:val="00FA2B7C"/>
    <w:rsid w:val="00FA2C5E"/>
    <w:rsid w:val="00FA337F"/>
    <w:rsid w:val="00FA35C3"/>
    <w:rsid w:val="00FA3A7D"/>
    <w:rsid w:val="00FA3AC3"/>
    <w:rsid w:val="00FA3DC0"/>
    <w:rsid w:val="00FA3FE4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2D"/>
    <w:rsid w:val="00FB26DC"/>
    <w:rsid w:val="00FB2E9D"/>
    <w:rsid w:val="00FB336A"/>
    <w:rsid w:val="00FB345B"/>
    <w:rsid w:val="00FB35E1"/>
    <w:rsid w:val="00FB3755"/>
    <w:rsid w:val="00FB3B98"/>
    <w:rsid w:val="00FB3CB6"/>
    <w:rsid w:val="00FB3D86"/>
    <w:rsid w:val="00FB3FDA"/>
    <w:rsid w:val="00FB416A"/>
    <w:rsid w:val="00FB474A"/>
    <w:rsid w:val="00FB4904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774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A3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4B11"/>
    <w:rsid w:val="00FF510C"/>
    <w:rsid w:val="00FF5156"/>
    <w:rsid w:val="00FF5B1D"/>
    <w:rsid w:val="00FF6411"/>
    <w:rsid w:val="00FF6560"/>
    <w:rsid w:val="00FF6BD9"/>
    <w:rsid w:val="00FF7428"/>
    <w:rsid w:val="70CC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6C8C3A"/>
  <w15:chartTrackingRefBased/>
  <w15:docId w15:val="{68EE1AA0-6025-49E2-AE64-ECCFE4F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1A7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c8088c1831574804c4e3ea186cc6f86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0d85e737a1bd53c21535a61d3ebe73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4B4F8041-039C-4EC4-8B9C-70C4AE0A9A3D}"/>
</file>

<file path=customXml/itemProps2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23C840-3F30-45F3-BCD3-BA8FDA8D13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480D02-E489-4445-8636-A2AF01E8C81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infopath/2007/PartnerControls"/>
    <ds:schemaRef ds:uri="4243d5be-521d-4052-81ca-f0f31ea6f2da"/>
    <ds:schemaRef ds:uri="05716746-add9-412a-97a9-1b5167d151a3"/>
    <ds:schemaRef ds:uri="f6ba49b0-bcda-4796-8236-5b5cc1493ace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1411</TotalTime>
  <Pages>11</Pages>
  <Words>2075</Words>
  <Characters>9175</Characters>
  <Application>Microsoft Office Word</Application>
  <DocSecurity>0</DocSecurity>
  <Lines>76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tadsong_h22</dc:creator>
  <cp:keywords/>
  <cp:lastModifiedBy>Kornsiri, Chongaksorn</cp:lastModifiedBy>
  <cp:revision>278</cp:revision>
  <cp:lastPrinted>2025-08-08T09:14:00Z</cp:lastPrinted>
  <dcterms:created xsi:type="dcterms:W3CDTF">2024-01-30T03:06:00Z</dcterms:created>
  <dcterms:modified xsi:type="dcterms:W3CDTF">2025-08-08T10:28:00Z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  <property fmtid="{D5CDD505-2E9C-101B-9397-08002B2CF9AE}" pid="6" name="MediaServiceImageTags">
    <vt:lpwstr/>
  </property>
</Properties>
</file>